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F826A0" w14:textId="77777777" w:rsidR="00080512" w:rsidRPr="0070253A" w:rsidRDefault="007B7BA1">
      <w:pPr>
        <w:pStyle w:val="ZA"/>
        <w:framePr w:wrap="notBeside"/>
        <w:rPr>
          <w:noProof w:val="0"/>
        </w:rPr>
      </w:pPr>
      <w:bookmarkStart w:id="0" w:name="page1"/>
      <w:r w:rsidRPr="0070253A">
        <w:rPr>
          <w:noProof w:val="0"/>
          <w:sz w:val="64"/>
        </w:rPr>
        <w:t xml:space="preserve">3GPP TS </w:t>
      </w:r>
      <w:r w:rsidRPr="0070253A">
        <w:rPr>
          <w:rFonts w:hint="eastAsia"/>
          <w:noProof w:val="0"/>
          <w:sz w:val="64"/>
          <w:lang w:eastAsia="zh-CN"/>
        </w:rPr>
        <w:t>37</w:t>
      </w:r>
      <w:r w:rsidRPr="0070253A">
        <w:rPr>
          <w:noProof w:val="0"/>
          <w:sz w:val="64"/>
        </w:rPr>
        <w:t>.</w:t>
      </w:r>
      <w:r w:rsidR="005F6F30" w:rsidRPr="0070253A">
        <w:rPr>
          <w:noProof w:val="0"/>
          <w:sz w:val="64"/>
          <w:lang w:eastAsia="zh-CN"/>
        </w:rPr>
        <w:t>14</w:t>
      </w:r>
      <w:r w:rsidR="00A46A30" w:rsidRPr="0070253A">
        <w:rPr>
          <w:noProof w:val="0"/>
          <w:sz w:val="64"/>
          <w:lang w:eastAsia="zh-CN"/>
        </w:rPr>
        <w:t>5</w:t>
      </w:r>
      <w:r w:rsidR="00CE588C" w:rsidRPr="0070253A">
        <w:rPr>
          <w:noProof w:val="0"/>
          <w:sz w:val="64"/>
          <w:lang w:eastAsia="zh-CN"/>
        </w:rPr>
        <w:t>-2</w:t>
      </w:r>
      <w:r w:rsidR="00080512" w:rsidRPr="0070253A">
        <w:rPr>
          <w:noProof w:val="0"/>
          <w:sz w:val="64"/>
        </w:rPr>
        <w:t xml:space="preserve"> </w:t>
      </w:r>
      <w:r w:rsidR="000224B9" w:rsidRPr="0070253A">
        <w:rPr>
          <w:noProof w:val="0"/>
        </w:rPr>
        <w:t>V</w:t>
      </w:r>
      <w:r w:rsidR="00FF7079" w:rsidRPr="0070253A">
        <w:rPr>
          <w:noProof w:val="0"/>
          <w:lang w:eastAsia="zh-CN"/>
        </w:rPr>
        <w:t>1</w:t>
      </w:r>
      <w:r w:rsidR="00D14662" w:rsidRPr="0070253A">
        <w:rPr>
          <w:noProof w:val="0"/>
          <w:lang w:eastAsia="zh-CN"/>
        </w:rPr>
        <w:t>4</w:t>
      </w:r>
      <w:r w:rsidR="000224B9" w:rsidRPr="0070253A">
        <w:rPr>
          <w:noProof w:val="0"/>
        </w:rPr>
        <w:t>.</w:t>
      </w:r>
      <w:r w:rsidR="00772A27">
        <w:rPr>
          <w:noProof w:val="0"/>
        </w:rPr>
        <w:t>1</w:t>
      </w:r>
      <w:r w:rsidR="001A55B0">
        <w:rPr>
          <w:noProof w:val="0"/>
        </w:rPr>
        <w:t>1</w:t>
      </w:r>
      <w:r w:rsidR="000224B9" w:rsidRPr="0070253A">
        <w:rPr>
          <w:noProof w:val="0"/>
        </w:rPr>
        <w:t>.</w:t>
      </w:r>
      <w:r w:rsidR="00014377" w:rsidRPr="0070253A">
        <w:rPr>
          <w:noProof w:val="0"/>
          <w:lang w:eastAsia="zh-CN"/>
        </w:rPr>
        <w:t>0</w:t>
      </w:r>
      <w:r w:rsidR="00080512" w:rsidRPr="0070253A">
        <w:rPr>
          <w:noProof w:val="0"/>
        </w:rPr>
        <w:t xml:space="preserve"> </w:t>
      </w:r>
      <w:r w:rsidR="000224B9" w:rsidRPr="0070253A">
        <w:rPr>
          <w:noProof w:val="0"/>
          <w:sz w:val="32"/>
        </w:rPr>
        <w:t>(</w:t>
      </w:r>
      <w:r w:rsidR="00A56505" w:rsidRPr="0070253A">
        <w:rPr>
          <w:rFonts w:hint="eastAsia"/>
          <w:noProof w:val="0"/>
          <w:sz w:val="32"/>
          <w:lang w:eastAsia="zh-CN"/>
        </w:rPr>
        <w:t>20</w:t>
      </w:r>
      <w:r w:rsidR="001A55B0">
        <w:rPr>
          <w:noProof w:val="0"/>
          <w:sz w:val="32"/>
          <w:lang w:eastAsia="zh-CN"/>
        </w:rPr>
        <w:t>20</w:t>
      </w:r>
      <w:r w:rsidR="000224B9" w:rsidRPr="0070253A">
        <w:rPr>
          <w:noProof w:val="0"/>
          <w:sz w:val="32"/>
        </w:rPr>
        <w:t>-</w:t>
      </w:r>
      <w:r w:rsidR="001A55B0">
        <w:rPr>
          <w:noProof w:val="0"/>
          <w:sz w:val="32"/>
        </w:rPr>
        <w:t>12</w:t>
      </w:r>
      <w:r w:rsidR="00080512" w:rsidRPr="0070253A">
        <w:rPr>
          <w:noProof w:val="0"/>
          <w:sz w:val="32"/>
        </w:rPr>
        <w:t>)</w:t>
      </w:r>
    </w:p>
    <w:p w14:paraId="52EE9B38" w14:textId="77777777" w:rsidR="00080512" w:rsidRPr="0070253A" w:rsidRDefault="00080512">
      <w:pPr>
        <w:pStyle w:val="ZB"/>
        <w:framePr w:wrap="notBeside"/>
        <w:rPr>
          <w:noProof w:val="0"/>
        </w:rPr>
      </w:pPr>
      <w:r w:rsidRPr="0070253A">
        <w:rPr>
          <w:noProof w:val="0"/>
        </w:rPr>
        <w:t>Technical Specification</w:t>
      </w:r>
    </w:p>
    <w:p w14:paraId="26C59E0B" w14:textId="77777777" w:rsidR="005F6F30" w:rsidRPr="0070253A" w:rsidRDefault="005F6F30" w:rsidP="005F6F30">
      <w:pPr>
        <w:pStyle w:val="ZT"/>
        <w:framePr w:wrap="notBeside"/>
      </w:pPr>
      <w:r w:rsidRPr="0070253A">
        <w:t>3rd Generation Partnership Project;</w:t>
      </w:r>
    </w:p>
    <w:p w14:paraId="064CD8A7" w14:textId="77777777" w:rsidR="005F6F30" w:rsidRPr="0070253A" w:rsidRDefault="005F6F30" w:rsidP="005F6F30">
      <w:pPr>
        <w:pStyle w:val="ZT"/>
        <w:framePr w:wrap="notBeside"/>
        <w:rPr>
          <w:lang w:eastAsia="zh-CN"/>
        </w:rPr>
      </w:pPr>
      <w:r w:rsidRPr="0070253A">
        <w:t xml:space="preserve">Technical Specification Group </w:t>
      </w:r>
      <w:r w:rsidRPr="0070253A">
        <w:rPr>
          <w:rFonts w:cs="v5.0.0"/>
        </w:rPr>
        <w:t>Radio Access Network</w:t>
      </w:r>
      <w:r w:rsidRPr="0070253A">
        <w:t>;</w:t>
      </w:r>
    </w:p>
    <w:p w14:paraId="4D202B2D" w14:textId="77777777" w:rsidR="00360E89" w:rsidRPr="0070253A" w:rsidRDefault="005F6F30" w:rsidP="00630E1C">
      <w:pPr>
        <w:pStyle w:val="ZT"/>
        <w:framePr w:wrap="notBeside"/>
      </w:pPr>
      <w:r w:rsidRPr="0070253A">
        <w:t>Active Antenna System (AAS) Base Station (BS)</w:t>
      </w:r>
    </w:p>
    <w:p w14:paraId="66253323" w14:textId="77777777" w:rsidR="00360E89" w:rsidRPr="0070253A" w:rsidRDefault="00360E89" w:rsidP="00630E1C">
      <w:pPr>
        <w:pStyle w:val="ZT"/>
        <w:framePr w:wrap="notBeside"/>
      </w:pPr>
      <w:r w:rsidRPr="0070253A">
        <w:t>conformance testing;</w:t>
      </w:r>
    </w:p>
    <w:p w14:paraId="3C27C518" w14:textId="77777777" w:rsidR="005F6F30" w:rsidRPr="0070253A" w:rsidRDefault="00526DAD" w:rsidP="00630E1C">
      <w:pPr>
        <w:pStyle w:val="ZT"/>
        <w:framePr w:wrap="notBeside"/>
      </w:pPr>
      <w:r w:rsidRPr="0070253A">
        <w:rPr>
          <w:rFonts w:cs="Arial"/>
          <w:szCs w:val="34"/>
        </w:rPr>
        <w:t>Part 2</w:t>
      </w:r>
      <w:r w:rsidR="005F6F30" w:rsidRPr="0070253A">
        <w:rPr>
          <w:rFonts w:cs="Arial"/>
          <w:szCs w:val="34"/>
        </w:rPr>
        <w:t>: radiated conformance testing</w:t>
      </w:r>
    </w:p>
    <w:p w14:paraId="5CC0FB77" w14:textId="77777777" w:rsidR="00080512" w:rsidRPr="0070253A" w:rsidRDefault="00FC1192">
      <w:pPr>
        <w:pStyle w:val="ZT"/>
        <w:framePr w:wrap="notBeside"/>
        <w:rPr>
          <w:i/>
          <w:sz w:val="28"/>
        </w:rPr>
      </w:pPr>
      <w:r w:rsidRPr="0070253A">
        <w:t>(</w:t>
      </w:r>
      <w:r w:rsidRPr="0070253A">
        <w:rPr>
          <w:rStyle w:val="ZGSM"/>
        </w:rPr>
        <w:t xml:space="preserve">Release </w:t>
      </w:r>
      <w:r w:rsidR="00A82346" w:rsidRPr="0070253A">
        <w:rPr>
          <w:rStyle w:val="ZGSM"/>
        </w:rPr>
        <w:t>1</w:t>
      </w:r>
      <w:r w:rsidR="00D14662" w:rsidRPr="0070253A">
        <w:rPr>
          <w:rStyle w:val="ZGSM"/>
        </w:rPr>
        <w:t>4</w:t>
      </w:r>
      <w:r w:rsidRPr="0070253A">
        <w:t>)</w:t>
      </w:r>
    </w:p>
    <w:p w14:paraId="727BE496" w14:textId="77777777" w:rsidR="00FC1192" w:rsidRPr="0070253A" w:rsidRDefault="00FC1192" w:rsidP="007B7BA1">
      <w:pPr>
        <w:pStyle w:val="ZU"/>
        <w:framePr w:h="7856" w:hRule="exact" w:wrap="notBeside"/>
        <w:tabs>
          <w:tab w:val="right" w:pos="10206"/>
        </w:tabs>
        <w:jc w:val="left"/>
        <w:rPr>
          <w:noProof w:val="0"/>
        </w:rPr>
      </w:pPr>
      <w:r w:rsidRPr="0070253A">
        <w:rPr>
          <w:noProof w:val="0"/>
        </w:rPr>
        <w:tab/>
      </w:r>
    </w:p>
    <w:p w14:paraId="15FD3EF6" w14:textId="77777777" w:rsidR="008A7150" w:rsidRPr="0070253A" w:rsidRDefault="00C531BF" w:rsidP="008A7150">
      <w:pPr>
        <w:pStyle w:val="ZU"/>
        <w:framePr w:h="7856" w:hRule="exact" w:wrap="notBeside"/>
        <w:tabs>
          <w:tab w:val="right" w:pos="10206"/>
        </w:tabs>
        <w:jc w:val="left"/>
      </w:pPr>
      <w:r w:rsidRPr="0070253A">
        <w:rPr>
          <w:i/>
          <w:lang w:val="en-US" w:eastAsia="ko-KR"/>
        </w:rPr>
        <w:drawing>
          <wp:inline distT="0" distB="0" distL="0" distR="0" wp14:anchorId="7939AB34" wp14:editId="3469E599">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8A7150" w:rsidRPr="0070253A">
        <w:tab/>
      </w:r>
      <w:r w:rsidRPr="0070253A">
        <w:rPr>
          <w:lang w:val="en-US" w:eastAsia="ko-KR"/>
        </w:rPr>
        <w:drawing>
          <wp:inline distT="0" distB="0" distL="0" distR="0" wp14:anchorId="5D99F439" wp14:editId="763B2025">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2F652F92" w14:textId="77777777" w:rsidR="00080512" w:rsidRPr="0070253A" w:rsidRDefault="00080512" w:rsidP="007B7BA1">
      <w:pPr>
        <w:pStyle w:val="ZU"/>
        <w:framePr w:h="7856" w:hRule="exact" w:wrap="notBeside"/>
        <w:tabs>
          <w:tab w:val="right" w:pos="10206"/>
        </w:tabs>
        <w:jc w:val="left"/>
        <w:rPr>
          <w:noProof w:val="0"/>
        </w:rPr>
      </w:pPr>
    </w:p>
    <w:p w14:paraId="57DEC376" w14:textId="77777777" w:rsidR="00080512" w:rsidRPr="0070253A" w:rsidRDefault="00080512" w:rsidP="00734A5B">
      <w:pPr>
        <w:framePr w:h="1377" w:hRule="exact" w:wrap="notBeside" w:vAnchor="page" w:hAnchor="margin" w:y="15305"/>
        <w:rPr>
          <w:sz w:val="16"/>
        </w:rPr>
      </w:pPr>
      <w:r w:rsidRPr="0070253A">
        <w:rPr>
          <w:sz w:val="16"/>
        </w:rPr>
        <w:t>The present document has been developed within the 3</w:t>
      </w:r>
      <w:r w:rsidRPr="0070253A">
        <w:rPr>
          <w:sz w:val="16"/>
          <w:vertAlign w:val="superscript"/>
        </w:rPr>
        <w:t>rd</w:t>
      </w:r>
      <w:r w:rsidRPr="0070253A">
        <w:rPr>
          <w:sz w:val="16"/>
        </w:rPr>
        <w:t xml:space="preserve"> Generation Partnership Project (3GPP</w:t>
      </w:r>
      <w:r w:rsidRPr="0070253A">
        <w:rPr>
          <w:sz w:val="16"/>
          <w:vertAlign w:val="superscript"/>
        </w:rPr>
        <w:t xml:space="preserve"> TM</w:t>
      </w:r>
      <w:r w:rsidRPr="0070253A">
        <w:rPr>
          <w:sz w:val="16"/>
        </w:rPr>
        <w:t>) and may be further elaborated for the purposes of 3GPP..</w:t>
      </w:r>
      <w:r w:rsidRPr="0070253A">
        <w:rPr>
          <w:sz w:val="16"/>
        </w:rPr>
        <w:br/>
        <w:t>The present document has not been subject to any approval process by the 3GPP</w:t>
      </w:r>
      <w:r w:rsidRPr="0070253A">
        <w:rPr>
          <w:sz w:val="16"/>
          <w:vertAlign w:val="superscript"/>
        </w:rPr>
        <w:t xml:space="preserve"> </w:t>
      </w:r>
      <w:r w:rsidRPr="0070253A">
        <w:rPr>
          <w:sz w:val="16"/>
        </w:rPr>
        <w:t>Organizational Partners and shall not be implemented.</w:t>
      </w:r>
      <w:r w:rsidRPr="0070253A">
        <w:rPr>
          <w:sz w:val="16"/>
        </w:rPr>
        <w:br/>
        <w:t>This Specification is provided for future development work within 3GPP</w:t>
      </w:r>
      <w:r w:rsidRPr="0070253A">
        <w:rPr>
          <w:sz w:val="16"/>
          <w:vertAlign w:val="superscript"/>
        </w:rPr>
        <w:t xml:space="preserve"> </w:t>
      </w:r>
      <w:r w:rsidRPr="0070253A">
        <w:rPr>
          <w:sz w:val="16"/>
        </w:rPr>
        <w:t>only. The Organizational Partners accept no liability for any use of this Specification.</w:t>
      </w:r>
      <w:r w:rsidRPr="0070253A">
        <w:rPr>
          <w:sz w:val="16"/>
        </w:rPr>
        <w:br/>
        <w:t xml:space="preserve">Specifications and </w:t>
      </w:r>
      <w:r w:rsidR="00F653B8" w:rsidRPr="0070253A">
        <w:rPr>
          <w:sz w:val="16"/>
        </w:rPr>
        <w:t>Reports</w:t>
      </w:r>
      <w:r w:rsidRPr="0070253A">
        <w:rPr>
          <w:sz w:val="16"/>
        </w:rPr>
        <w:t xml:space="preserve"> for implementation of the 3GPP</w:t>
      </w:r>
      <w:r w:rsidRPr="0070253A">
        <w:rPr>
          <w:sz w:val="16"/>
          <w:vertAlign w:val="superscript"/>
        </w:rPr>
        <w:t xml:space="preserve"> TM</w:t>
      </w:r>
      <w:r w:rsidRPr="0070253A">
        <w:rPr>
          <w:sz w:val="16"/>
        </w:rPr>
        <w:t xml:space="preserve"> system should be obtained via the 3GPP Organizational Partners' Publications Offices.</w:t>
      </w:r>
    </w:p>
    <w:p w14:paraId="17FD7464" w14:textId="77777777" w:rsidR="00080512" w:rsidRPr="0070253A" w:rsidRDefault="00080512">
      <w:pPr>
        <w:pStyle w:val="ZV"/>
        <w:framePr w:wrap="notBeside"/>
        <w:rPr>
          <w:noProof w:val="0"/>
        </w:rPr>
      </w:pPr>
    </w:p>
    <w:p w14:paraId="7166D0BB" w14:textId="77777777" w:rsidR="00080512" w:rsidRPr="0070253A" w:rsidRDefault="00080512"/>
    <w:bookmarkEnd w:id="0"/>
    <w:p w14:paraId="10627CD0" w14:textId="77777777" w:rsidR="00080512" w:rsidRPr="0070253A" w:rsidRDefault="00080512">
      <w:pPr>
        <w:sectPr w:rsidR="00080512" w:rsidRPr="0070253A">
          <w:footnotePr>
            <w:numRestart w:val="eachSect"/>
          </w:footnotePr>
          <w:pgSz w:w="11907" w:h="16840"/>
          <w:pgMar w:top="2268" w:right="851" w:bottom="10773" w:left="851" w:header="0" w:footer="0" w:gutter="0"/>
          <w:cols w:space="720"/>
        </w:sectPr>
      </w:pPr>
    </w:p>
    <w:p w14:paraId="2D5AFA2D" w14:textId="77777777" w:rsidR="00080512" w:rsidRPr="0070253A" w:rsidRDefault="00080512">
      <w:bookmarkStart w:id="1" w:name="page2"/>
    </w:p>
    <w:p w14:paraId="163C562F" w14:textId="77777777" w:rsidR="00080512" w:rsidRPr="0070253A" w:rsidRDefault="00080512"/>
    <w:p w14:paraId="23C307A4" w14:textId="77777777" w:rsidR="00080512" w:rsidRPr="0070253A" w:rsidRDefault="00080512">
      <w:pPr>
        <w:pStyle w:val="FP"/>
        <w:framePr w:wrap="notBeside" w:hAnchor="margin" w:yAlign="center"/>
        <w:spacing w:after="240"/>
        <w:ind w:left="2835" w:right="2835"/>
        <w:jc w:val="center"/>
        <w:rPr>
          <w:rFonts w:ascii="Arial" w:hAnsi="Arial"/>
          <w:b/>
          <w:i/>
        </w:rPr>
      </w:pPr>
      <w:r w:rsidRPr="0070253A">
        <w:rPr>
          <w:rFonts w:ascii="Arial" w:hAnsi="Arial"/>
          <w:b/>
          <w:i/>
        </w:rPr>
        <w:t>3GPP</w:t>
      </w:r>
    </w:p>
    <w:p w14:paraId="0C08EBC2" w14:textId="77777777" w:rsidR="00080512" w:rsidRPr="0070253A" w:rsidRDefault="00080512">
      <w:pPr>
        <w:pStyle w:val="FP"/>
        <w:framePr w:wrap="notBeside" w:hAnchor="margin" w:yAlign="center"/>
        <w:pBdr>
          <w:bottom w:val="single" w:sz="6" w:space="1" w:color="auto"/>
        </w:pBdr>
        <w:ind w:left="2835" w:right="2835"/>
        <w:jc w:val="center"/>
      </w:pPr>
      <w:r w:rsidRPr="0070253A">
        <w:t>Postal address</w:t>
      </w:r>
    </w:p>
    <w:p w14:paraId="4D492866" w14:textId="77777777" w:rsidR="00080512" w:rsidRPr="0070253A" w:rsidRDefault="00080512">
      <w:pPr>
        <w:pStyle w:val="FP"/>
        <w:framePr w:wrap="notBeside" w:hAnchor="margin" w:yAlign="center"/>
        <w:ind w:left="2835" w:right="2835"/>
        <w:jc w:val="center"/>
        <w:rPr>
          <w:rFonts w:ascii="Arial" w:hAnsi="Arial"/>
          <w:sz w:val="18"/>
        </w:rPr>
      </w:pPr>
    </w:p>
    <w:p w14:paraId="0A9FB05E" w14:textId="77777777" w:rsidR="00080512" w:rsidRPr="0070253A" w:rsidRDefault="00080512">
      <w:pPr>
        <w:pStyle w:val="FP"/>
        <w:framePr w:wrap="notBeside" w:hAnchor="margin" w:yAlign="center"/>
        <w:pBdr>
          <w:bottom w:val="single" w:sz="6" w:space="1" w:color="auto"/>
        </w:pBdr>
        <w:spacing w:before="240"/>
        <w:ind w:left="2835" w:right="2835"/>
        <w:jc w:val="center"/>
        <w:rPr>
          <w:lang w:val="fr-FR"/>
        </w:rPr>
      </w:pPr>
      <w:r w:rsidRPr="0070253A">
        <w:rPr>
          <w:lang w:val="fr-FR"/>
        </w:rPr>
        <w:t>3GPP support office address</w:t>
      </w:r>
    </w:p>
    <w:p w14:paraId="2B3DBB6D" w14:textId="77777777"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650 Route des Lucioles - Sophia Antipolis</w:t>
      </w:r>
    </w:p>
    <w:p w14:paraId="7A4BFDB1" w14:textId="77777777" w:rsidR="00080512" w:rsidRPr="0070253A" w:rsidRDefault="00080512">
      <w:pPr>
        <w:pStyle w:val="FP"/>
        <w:framePr w:wrap="notBeside" w:hAnchor="margin" w:yAlign="center"/>
        <w:ind w:left="2835" w:right="2835"/>
        <w:jc w:val="center"/>
        <w:rPr>
          <w:rFonts w:ascii="Arial" w:hAnsi="Arial"/>
          <w:sz w:val="18"/>
          <w:lang w:val="fr-FR"/>
        </w:rPr>
      </w:pPr>
      <w:r w:rsidRPr="0070253A">
        <w:rPr>
          <w:rFonts w:ascii="Arial" w:hAnsi="Arial"/>
          <w:sz w:val="18"/>
          <w:lang w:val="fr-FR"/>
        </w:rPr>
        <w:t>Valbonne - FRANCE</w:t>
      </w:r>
    </w:p>
    <w:p w14:paraId="505058E0" w14:textId="77777777" w:rsidR="00080512" w:rsidRPr="0070253A" w:rsidRDefault="00080512">
      <w:pPr>
        <w:pStyle w:val="FP"/>
        <w:framePr w:wrap="notBeside" w:hAnchor="margin" w:yAlign="center"/>
        <w:spacing w:after="20"/>
        <w:ind w:left="2835" w:right="2835"/>
        <w:jc w:val="center"/>
        <w:rPr>
          <w:rFonts w:ascii="Arial" w:hAnsi="Arial"/>
          <w:sz w:val="18"/>
        </w:rPr>
      </w:pPr>
      <w:r w:rsidRPr="0070253A">
        <w:rPr>
          <w:rFonts w:ascii="Arial" w:hAnsi="Arial"/>
          <w:sz w:val="18"/>
        </w:rPr>
        <w:t>Tel.: +33 4 92 94 42 00 Fax: +33 4 93 65 47 16</w:t>
      </w:r>
    </w:p>
    <w:p w14:paraId="356E60AB" w14:textId="77777777" w:rsidR="00080512" w:rsidRPr="0070253A" w:rsidRDefault="00080512">
      <w:pPr>
        <w:pStyle w:val="FP"/>
        <w:framePr w:wrap="notBeside" w:hAnchor="margin" w:yAlign="center"/>
        <w:pBdr>
          <w:bottom w:val="single" w:sz="6" w:space="1" w:color="auto"/>
        </w:pBdr>
        <w:spacing w:before="240"/>
        <w:ind w:left="2835" w:right="2835"/>
        <w:jc w:val="center"/>
      </w:pPr>
      <w:r w:rsidRPr="0070253A">
        <w:t>Internet</w:t>
      </w:r>
    </w:p>
    <w:p w14:paraId="667F4B0C" w14:textId="77777777" w:rsidR="00080512" w:rsidRPr="0070253A" w:rsidRDefault="00080512">
      <w:pPr>
        <w:pStyle w:val="FP"/>
        <w:framePr w:wrap="notBeside" w:hAnchor="margin" w:yAlign="center"/>
        <w:ind w:left="2835" w:right="2835"/>
        <w:jc w:val="center"/>
        <w:rPr>
          <w:rFonts w:ascii="Arial" w:hAnsi="Arial"/>
          <w:sz w:val="18"/>
        </w:rPr>
      </w:pPr>
      <w:r w:rsidRPr="0070253A">
        <w:rPr>
          <w:rFonts w:ascii="Arial" w:hAnsi="Arial"/>
          <w:sz w:val="18"/>
        </w:rPr>
        <w:t>http://www.3gpp.org</w:t>
      </w:r>
    </w:p>
    <w:p w14:paraId="3C6EFDC7" w14:textId="77777777" w:rsidR="00080512" w:rsidRPr="0070253A" w:rsidRDefault="00080512"/>
    <w:p w14:paraId="090A7CC9" w14:textId="77777777" w:rsidR="00080512" w:rsidRPr="0070253A"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0253A">
        <w:rPr>
          <w:rFonts w:ascii="Arial" w:hAnsi="Arial"/>
          <w:b/>
          <w:i/>
        </w:rPr>
        <w:t>Copyright Notification</w:t>
      </w:r>
    </w:p>
    <w:p w14:paraId="7261D50D" w14:textId="77777777" w:rsidR="00080512" w:rsidRPr="0070253A" w:rsidRDefault="00080512" w:rsidP="00FA1266">
      <w:pPr>
        <w:pStyle w:val="FP"/>
        <w:framePr w:h="3057" w:hRule="exact" w:wrap="notBeside" w:vAnchor="page" w:hAnchor="margin" w:y="12605"/>
        <w:jc w:val="center"/>
      </w:pPr>
      <w:r w:rsidRPr="0070253A">
        <w:t>No part may be reproduced except as authorized by written permission.</w:t>
      </w:r>
      <w:r w:rsidRPr="0070253A">
        <w:br/>
        <w:t>The copyright and the foregoing restriction extend to reproduction in all media.</w:t>
      </w:r>
    </w:p>
    <w:p w14:paraId="2E37501B" w14:textId="77777777" w:rsidR="00080512" w:rsidRPr="0070253A" w:rsidRDefault="00080512" w:rsidP="00FA1266">
      <w:pPr>
        <w:pStyle w:val="FP"/>
        <w:framePr w:h="3057" w:hRule="exact" w:wrap="notBeside" w:vAnchor="page" w:hAnchor="margin" w:y="12605"/>
        <w:jc w:val="center"/>
      </w:pPr>
    </w:p>
    <w:p w14:paraId="1B08E35E" w14:textId="77777777" w:rsidR="00080512" w:rsidRPr="0070253A" w:rsidRDefault="00DC309B" w:rsidP="00FA1266">
      <w:pPr>
        <w:pStyle w:val="FP"/>
        <w:framePr w:h="3057" w:hRule="exact" w:wrap="notBeside" w:vAnchor="page" w:hAnchor="margin" w:y="12605"/>
        <w:jc w:val="center"/>
        <w:rPr>
          <w:sz w:val="18"/>
        </w:rPr>
      </w:pPr>
      <w:r w:rsidRPr="0070253A">
        <w:rPr>
          <w:sz w:val="18"/>
        </w:rPr>
        <w:t>© 20</w:t>
      </w:r>
      <w:r w:rsidR="001A55B0">
        <w:rPr>
          <w:sz w:val="18"/>
        </w:rPr>
        <w:t>20</w:t>
      </w:r>
      <w:r w:rsidR="00080512" w:rsidRPr="0070253A">
        <w:rPr>
          <w:sz w:val="18"/>
        </w:rPr>
        <w:t xml:space="preserve">, </w:t>
      </w:r>
      <w:r w:rsidR="00CE588C" w:rsidRPr="0070253A">
        <w:rPr>
          <w:sz w:val="18"/>
        </w:rPr>
        <w:t>3GPP Organizational Partners (ARIB, ATIS, CCSA, ETSI, TSDSI, TTA, TTC)</w:t>
      </w:r>
      <w:r w:rsidR="00080512" w:rsidRPr="0070253A">
        <w:rPr>
          <w:sz w:val="18"/>
        </w:rPr>
        <w:t>.</w:t>
      </w:r>
      <w:bookmarkStart w:id="2" w:name="copyrightaddon"/>
      <w:bookmarkEnd w:id="2"/>
    </w:p>
    <w:p w14:paraId="3F075288" w14:textId="77777777" w:rsidR="00734A5B" w:rsidRPr="0070253A" w:rsidRDefault="00080512" w:rsidP="00FA1266">
      <w:pPr>
        <w:pStyle w:val="FP"/>
        <w:framePr w:h="3057" w:hRule="exact" w:wrap="notBeside" w:vAnchor="page" w:hAnchor="margin" w:y="12605"/>
        <w:jc w:val="center"/>
        <w:rPr>
          <w:sz w:val="18"/>
        </w:rPr>
      </w:pPr>
      <w:r w:rsidRPr="0070253A">
        <w:rPr>
          <w:sz w:val="18"/>
        </w:rPr>
        <w:t>All rights reserved.</w:t>
      </w:r>
    </w:p>
    <w:p w14:paraId="16F60CE4" w14:textId="77777777" w:rsidR="00FC1192" w:rsidRPr="0070253A" w:rsidRDefault="00FC1192" w:rsidP="00FA1266">
      <w:pPr>
        <w:pStyle w:val="FP"/>
        <w:framePr w:h="3057" w:hRule="exact" w:wrap="notBeside" w:vAnchor="page" w:hAnchor="margin" w:y="12605"/>
        <w:rPr>
          <w:sz w:val="18"/>
        </w:rPr>
      </w:pPr>
    </w:p>
    <w:p w14:paraId="7859465D" w14:textId="77777777" w:rsidR="00CE588C" w:rsidRPr="0070253A" w:rsidRDefault="00CE588C" w:rsidP="00CE588C">
      <w:pPr>
        <w:pStyle w:val="FP"/>
        <w:framePr w:h="3057" w:hRule="exact" w:wrap="notBeside" w:vAnchor="page" w:hAnchor="margin" w:y="12605"/>
        <w:rPr>
          <w:sz w:val="18"/>
        </w:rPr>
      </w:pPr>
      <w:r w:rsidRPr="0070253A">
        <w:rPr>
          <w:sz w:val="18"/>
        </w:rPr>
        <w:t>UMTS™ is a Trade Mark of ETSI registered for the benefit of its members</w:t>
      </w:r>
    </w:p>
    <w:p w14:paraId="13ED5F30" w14:textId="77777777" w:rsidR="00CE588C" w:rsidRPr="0070253A" w:rsidRDefault="00CE588C" w:rsidP="00CE588C">
      <w:pPr>
        <w:pStyle w:val="FP"/>
        <w:framePr w:h="3057" w:hRule="exact" w:wrap="notBeside" w:vAnchor="page" w:hAnchor="margin" w:y="12605"/>
        <w:rPr>
          <w:sz w:val="18"/>
        </w:rPr>
      </w:pPr>
      <w:r w:rsidRPr="0070253A">
        <w:rPr>
          <w:sz w:val="18"/>
        </w:rPr>
        <w:t>3GPP™ is a Trade Mark of ETSI registered for the benefit of its Members and of the 3GPP Organizational Partners</w:t>
      </w:r>
      <w:r w:rsidRPr="0070253A">
        <w:rPr>
          <w:sz w:val="18"/>
        </w:rPr>
        <w:br/>
        <w:t>LTE™ is a Trade Mark of ETSI registered for the benefit of its Members and of the 3GPP Organizational Partners</w:t>
      </w:r>
    </w:p>
    <w:p w14:paraId="14698297" w14:textId="77777777" w:rsidR="00FA1266" w:rsidRPr="0070253A" w:rsidRDefault="00CE588C" w:rsidP="00CE588C">
      <w:pPr>
        <w:pStyle w:val="FP"/>
        <w:framePr w:h="3057" w:hRule="exact" w:wrap="notBeside" w:vAnchor="page" w:hAnchor="margin" w:y="12605"/>
        <w:rPr>
          <w:sz w:val="18"/>
        </w:rPr>
      </w:pPr>
      <w:r w:rsidRPr="0070253A">
        <w:rPr>
          <w:sz w:val="18"/>
        </w:rPr>
        <w:t>GSM® and the GSM logo are registered and owned by the GSM Association</w:t>
      </w:r>
    </w:p>
    <w:p w14:paraId="2EC39FA4" w14:textId="77777777" w:rsidR="005138D9" w:rsidRPr="0070253A" w:rsidRDefault="005138D9" w:rsidP="005138D9"/>
    <w:bookmarkEnd w:id="1"/>
    <w:p w14:paraId="21D026AE" w14:textId="77777777" w:rsidR="00080512" w:rsidRPr="0070253A" w:rsidRDefault="00080512" w:rsidP="00673E8E">
      <w:pPr>
        <w:pStyle w:val="TT"/>
        <w:outlineLvl w:val="0"/>
      </w:pPr>
      <w:r w:rsidRPr="0070253A">
        <w:br w:type="page"/>
      </w:r>
      <w:r w:rsidRPr="0070253A">
        <w:lastRenderedPageBreak/>
        <w:t>Contents</w:t>
      </w:r>
    </w:p>
    <w:p w14:paraId="6861316B" w14:textId="7D716AA3" w:rsidR="003926EF" w:rsidRDefault="003926E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_Toc61116823 \h </w:instrText>
      </w:r>
      <w:r>
        <w:fldChar w:fldCharType="separate"/>
      </w:r>
      <w:r>
        <w:t>6</w:t>
      </w:r>
      <w:r>
        <w:fldChar w:fldCharType="end"/>
      </w:r>
    </w:p>
    <w:p w14:paraId="73B1D625" w14:textId="61030850" w:rsidR="003926EF" w:rsidRDefault="003926E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_Toc61116824 \h </w:instrText>
      </w:r>
      <w:r>
        <w:fldChar w:fldCharType="separate"/>
      </w:r>
      <w:r>
        <w:t>7</w:t>
      </w:r>
      <w:r>
        <w:fldChar w:fldCharType="end"/>
      </w:r>
    </w:p>
    <w:p w14:paraId="08714873" w14:textId="0E96AC87" w:rsidR="003926EF" w:rsidRDefault="003926E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_Toc61116825 \h </w:instrText>
      </w:r>
      <w:r>
        <w:fldChar w:fldCharType="separate"/>
      </w:r>
      <w:r>
        <w:t>7</w:t>
      </w:r>
      <w:r>
        <w:fldChar w:fldCharType="end"/>
      </w:r>
    </w:p>
    <w:p w14:paraId="7CF512C1" w14:textId="23FB7790" w:rsidR="003926EF" w:rsidRDefault="003926E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_Toc61116826 \h </w:instrText>
      </w:r>
      <w:r>
        <w:fldChar w:fldCharType="separate"/>
      </w:r>
      <w:r>
        <w:t>8</w:t>
      </w:r>
      <w:r>
        <w:fldChar w:fldCharType="end"/>
      </w:r>
    </w:p>
    <w:p w14:paraId="60DD720B" w14:textId="3E3549D9" w:rsidR="003926EF" w:rsidRDefault="003926E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_Toc61116827 \h </w:instrText>
      </w:r>
      <w:r>
        <w:fldChar w:fldCharType="separate"/>
      </w:r>
      <w:r>
        <w:t>8</w:t>
      </w:r>
      <w:r>
        <w:fldChar w:fldCharType="end"/>
      </w:r>
    </w:p>
    <w:p w14:paraId="2A6CFA9F" w14:textId="12CE9306" w:rsidR="003926EF" w:rsidRDefault="003926E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_Toc61116828 \h </w:instrText>
      </w:r>
      <w:r>
        <w:fldChar w:fldCharType="separate"/>
      </w:r>
      <w:r>
        <w:t>10</w:t>
      </w:r>
      <w:r>
        <w:fldChar w:fldCharType="end"/>
      </w:r>
    </w:p>
    <w:p w14:paraId="31D76B72" w14:textId="21029C37" w:rsidR="003926EF" w:rsidRDefault="003926E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_Toc61116829 \h </w:instrText>
      </w:r>
      <w:r>
        <w:fldChar w:fldCharType="separate"/>
      </w:r>
      <w:r>
        <w:t>12</w:t>
      </w:r>
      <w:r>
        <w:fldChar w:fldCharType="end"/>
      </w:r>
    </w:p>
    <w:p w14:paraId="3041CB68" w14:textId="49270614" w:rsidR="003926EF" w:rsidRDefault="003926E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_Toc61116830 \h </w:instrText>
      </w:r>
      <w:r>
        <w:fldChar w:fldCharType="separate"/>
      </w:r>
      <w:r>
        <w:t>13</w:t>
      </w:r>
      <w:r>
        <w:fldChar w:fldCharType="end"/>
      </w:r>
    </w:p>
    <w:p w14:paraId="67252A33" w14:textId="3C92AF5C" w:rsidR="003926EF" w:rsidRDefault="003926E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_Toc61116831 \h </w:instrText>
      </w:r>
      <w:r>
        <w:fldChar w:fldCharType="separate"/>
      </w:r>
      <w:r>
        <w:t>13</w:t>
      </w:r>
      <w:r>
        <w:fldChar w:fldCharType="end"/>
      </w:r>
    </w:p>
    <w:p w14:paraId="17D0C311" w14:textId="00BE540B" w:rsidR="003926EF" w:rsidRDefault="003926EF">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_Toc61116832 \h </w:instrText>
      </w:r>
      <w:r>
        <w:fldChar w:fldCharType="separate"/>
      </w:r>
      <w:r>
        <w:t>13</w:t>
      </w:r>
      <w:r>
        <w:fldChar w:fldCharType="end"/>
      </w:r>
    </w:p>
    <w:p w14:paraId="3ED8232A" w14:textId="716F0822" w:rsidR="003926EF" w:rsidRDefault="003926EF">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_Toc61116833 \h </w:instrText>
      </w:r>
      <w:r>
        <w:fldChar w:fldCharType="separate"/>
      </w:r>
      <w:r>
        <w:t>13</w:t>
      </w:r>
      <w:r>
        <w:fldChar w:fldCharType="end"/>
      </w:r>
    </w:p>
    <w:p w14:paraId="04C9E0BF" w14:textId="797DFFCE" w:rsidR="003926EF" w:rsidRDefault="003926EF">
      <w:pPr>
        <w:pStyle w:val="TOC4"/>
        <w:rPr>
          <w:rFonts w:asciiTheme="minorHAnsi" w:eastAsiaTheme="minorEastAsia" w:hAnsiTheme="minorHAnsi" w:cstheme="minorBidi"/>
          <w:sz w:val="22"/>
          <w:szCs w:val="22"/>
          <w:lang w:eastAsia="en-GB"/>
        </w:rPr>
      </w:pPr>
      <w:r w:rsidRPr="00B8366E">
        <w:t>4.1.2.1</w:t>
      </w:r>
      <w:r>
        <w:rPr>
          <w:rFonts w:asciiTheme="minorHAnsi" w:eastAsiaTheme="minorEastAsia" w:hAnsiTheme="minorHAnsi" w:cstheme="minorBidi"/>
          <w:sz w:val="22"/>
          <w:szCs w:val="22"/>
          <w:lang w:eastAsia="en-GB"/>
        </w:rPr>
        <w:tab/>
      </w:r>
      <w:r w:rsidRPr="00B8366E">
        <w:t>General</w:t>
      </w:r>
      <w:r>
        <w:tab/>
      </w:r>
      <w:r>
        <w:fldChar w:fldCharType="begin" w:fldLock="1"/>
      </w:r>
      <w:r>
        <w:instrText xml:space="preserve"> PAGEREF _Toc61116834 \h </w:instrText>
      </w:r>
      <w:r>
        <w:fldChar w:fldCharType="separate"/>
      </w:r>
      <w:r>
        <w:t>13</w:t>
      </w:r>
      <w:r>
        <w:fldChar w:fldCharType="end"/>
      </w:r>
    </w:p>
    <w:p w14:paraId="4FBFB4BC" w14:textId="6BC006E4" w:rsidR="003926EF" w:rsidRDefault="003926EF">
      <w:pPr>
        <w:pStyle w:val="TOC4"/>
        <w:rPr>
          <w:rFonts w:asciiTheme="minorHAnsi" w:eastAsiaTheme="minorEastAsia" w:hAnsiTheme="minorHAnsi" w:cstheme="minorBidi"/>
          <w:sz w:val="22"/>
          <w:szCs w:val="22"/>
          <w:lang w:eastAsia="en-GB"/>
        </w:rPr>
      </w:pPr>
      <w:r>
        <w:t>4.1.2.</w:t>
      </w:r>
      <w:r w:rsidRPr="00B8366E">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_Toc61116835 \h </w:instrText>
      </w:r>
      <w:r>
        <w:fldChar w:fldCharType="separate"/>
      </w:r>
      <w:r>
        <w:t>13</w:t>
      </w:r>
      <w:r>
        <w:fldChar w:fldCharType="end"/>
      </w:r>
    </w:p>
    <w:p w14:paraId="088576BA" w14:textId="4350C60C" w:rsidR="003926EF" w:rsidRDefault="003926EF">
      <w:pPr>
        <w:pStyle w:val="TOC4"/>
        <w:rPr>
          <w:rFonts w:asciiTheme="minorHAnsi" w:eastAsiaTheme="minorEastAsia" w:hAnsiTheme="minorHAnsi" w:cstheme="minorBidi"/>
          <w:sz w:val="22"/>
          <w:szCs w:val="22"/>
          <w:lang w:eastAsia="en-GB"/>
        </w:rPr>
      </w:pPr>
      <w:r>
        <w:t>4.1.2.</w:t>
      </w:r>
      <w:r w:rsidRPr="00B8366E">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_Toc61116836 \h </w:instrText>
      </w:r>
      <w:r>
        <w:fldChar w:fldCharType="separate"/>
      </w:r>
      <w:r>
        <w:t>13</w:t>
      </w:r>
      <w:r>
        <w:fldChar w:fldCharType="end"/>
      </w:r>
    </w:p>
    <w:p w14:paraId="03287CAA" w14:textId="64178451" w:rsidR="003926EF" w:rsidRDefault="003926EF">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_Toc61116837 \h </w:instrText>
      </w:r>
      <w:r>
        <w:fldChar w:fldCharType="separate"/>
      </w:r>
      <w:r>
        <w:t>13</w:t>
      </w:r>
      <w:r>
        <w:fldChar w:fldCharType="end"/>
      </w:r>
    </w:p>
    <w:p w14:paraId="434336FC" w14:textId="3B7B6854" w:rsidR="003926EF" w:rsidRDefault="003926EF">
      <w:pPr>
        <w:pStyle w:val="TOC2"/>
        <w:rPr>
          <w:rFonts w:asciiTheme="minorHAnsi" w:eastAsiaTheme="minorEastAsia" w:hAnsiTheme="minorHAnsi" w:cstheme="minorBidi"/>
          <w:sz w:val="22"/>
          <w:szCs w:val="22"/>
          <w:lang w:eastAsia="en-GB"/>
        </w:rPr>
      </w:pPr>
      <w:r w:rsidRPr="003926EF">
        <w:t>4.2</w:t>
      </w:r>
      <w:r w:rsidRPr="003926EF">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_Toc61116838 \h </w:instrText>
      </w:r>
      <w:r>
        <w:fldChar w:fldCharType="separate"/>
      </w:r>
      <w:r>
        <w:t>14</w:t>
      </w:r>
      <w:r>
        <w:fldChar w:fldCharType="end"/>
      </w:r>
    </w:p>
    <w:p w14:paraId="04A1485B" w14:textId="5615AB07" w:rsidR="003926EF" w:rsidRDefault="003926EF">
      <w:pPr>
        <w:pStyle w:val="TOC2"/>
        <w:rPr>
          <w:rFonts w:asciiTheme="minorHAnsi" w:eastAsiaTheme="minorEastAsia" w:hAnsiTheme="minorHAnsi" w:cstheme="minorBidi"/>
          <w:sz w:val="22"/>
          <w:szCs w:val="22"/>
          <w:lang w:eastAsia="en-GB"/>
        </w:rPr>
      </w:pPr>
      <w:r w:rsidRPr="003926EF">
        <w:t>4.3</w:t>
      </w:r>
      <w:r w:rsidRPr="003926EF">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_Toc61116839 \h </w:instrText>
      </w:r>
      <w:r>
        <w:fldChar w:fldCharType="separate"/>
      </w:r>
      <w:r>
        <w:t>15</w:t>
      </w:r>
      <w:r>
        <w:fldChar w:fldCharType="end"/>
      </w:r>
    </w:p>
    <w:p w14:paraId="3A617744" w14:textId="2736724A" w:rsidR="003926EF" w:rsidRDefault="003926E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_Toc61116840 \h </w:instrText>
      </w:r>
      <w:r>
        <w:fldChar w:fldCharType="separate"/>
      </w:r>
      <w:r>
        <w:t>15</w:t>
      </w:r>
      <w:r>
        <w:fldChar w:fldCharType="end"/>
      </w:r>
    </w:p>
    <w:p w14:paraId="48294BFC" w14:textId="4D1AD77C" w:rsidR="003926EF" w:rsidRDefault="003926E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_Toc61116841 \h </w:instrText>
      </w:r>
      <w:r>
        <w:fldChar w:fldCharType="separate"/>
      </w:r>
      <w:r>
        <w:t>15</w:t>
      </w:r>
      <w:r>
        <w:fldChar w:fldCharType="end"/>
      </w:r>
    </w:p>
    <w:p w14:paraId="7354EC0B" w14:textId="6281455E" w:rsidR="003926EF" w:rsidRDefault="003926EF">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_Toc61116842 \h </w:instrText>
      </w:r>
      <w:r>
        <w:fldChar w:fldCharType="separate"/>
      </w:r>
      <w:r>
        <w:t>15</w:t>
      </w:r>
      <w:r>
        <w:fldChar w:fldCharType="end"/>
      </w:r>
    </w:p>
    <w:p w14:paraId="1BF0589C" w14:textId="11E91ECF" w:rsidR="003926EF" w:rsidRDefault="003926EF">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_Toc61116843 \h </w:instrText>
      </w:r>
      <w:r>
        <w:fldChar w:fldCharType="separate"/>
      </w:r>
      <w:r>
        <w:t>15</w:t>
      </w:r>
      <w:r>
        <w:fldChar w:fldCharType="end"/>
      </w:r>
    </w:p>
    <w:p w14:paraId="6E8420D3" w14:textId="68E60212" w:rsidR="003926EF" w:rsidRDefault="003926EF">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_Toc61116844 \h </w:instrText>
      </w:r>
      <w:r>
        <w:fldChar w:fldCharType="separate"/>
      </w:r>
      <w:r>
        <w:t>15</w:t>
      </w:r>
      <w:r>
        <w:fldChar w:fldCharType="end"/>
      </w:r>
    </w:p>
    <w:p w14:paraId="5DEC3BC8" w14:textId="424E46C9" w:rsidR="003926EF" w:rsidRDefault="003926EF">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_Toc61116845 \h </w:instrText>
      </w:r>
      <w:r>
        <w:fldChar w:fldCharType="separate"/>
      </w:r>
      <w:r>
        <w:t>15</w:t>
      </w:r>
      <w:r>
        <w:fldChar w:fldCharType="end"/>
      </w:r>
    </w:p>
    <w:p w14:paraId="4ABE4EAF" w14:textId="1E08E451" w:rsidR="003926EF" w:rsidRDefault="003926EF">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_Toc61116846 \h </w:instrText>
      </w:r>
      <w:r>
        <w:fldChar w:fldCharType="separate"/>
      </w:r>
      <w:r>
        <w:t>16</w:t>
      </w:r>
      <w:r>
        <w:fldChar w:fldCharType="end"/>
      </w:r>
    </w:p>
    <w:p w14:paraId="01DD600D" w14:textId="6B73C981" w:rsidR="003926EF" w:rsidRDefault="003926EF">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_Toc61116847 \h </w:instrText>
      </w:r>
      <w:r>
        <w:fldChar w:fldCharType="separate"/>
      </w:r>
      <w:r>
        <w:t>16</w:t>
      </w:r>
      <w:r>
        <w:fldChar w:fldCharType="end"/>
      </w:r>
    </w:p>
    <w:p w14:paraId="24BA8959" w14:textId="71F3E769" w:rsidR="003926EF" w:rsidRDefault="003926EF">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_Toc61116848 \h </w:instrText>
      </w:r>
      <w:r>
        <w:fldChar w:fldCharType="separate"/>
      </w:r>
      <w:r>
        <w:t>16</w:t>
      </w:r>
      <w:r>
        <w:fldChar w:fldCharType="end"/>
      </w:r>
    </w:p>
    <w:p w14:paraId="2333DEC6" w14:textId="3DBA3095" w:rsidR="003926EF" w:rsidRDefault="003926EF">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_Toc61116849 \h </w:instrText>
      </w:r>
      <w:r>
        <w:fldChar w:fldCharType="separate"/>
      </w:r>
      <w:r>
        <w:t>16</w:t>
      </w:r>
      <w:r>
        <w:fldChar w:fldCharType="end"/>
      </w:r>
    </w:p>
    <w:p w14:paraId="17F60855" w14:textId="07747968" w:rsidR="003926EF" w:rsidRDefault="003926EF">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_Toc61116850 \h </w:instrText>
      </w:r>
      <w:r>
        <w:fldChar w:fldCharType="separate"/>
      </w:r>
      <w:r>
        <w:t>17</w:t>
      </w:r>
      <w:r>
        <w:fldChar w:fldCharType="end"/>
      </w:r>
    </w:p>
    <w:p w14:paraId="54AA5369" w14:textId="44213D9B" w:rsidR="003926EF" w:rsidRDefault="003926EF">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_Toc61116851 \h </w:instrText>
      </w:r>
      <w:r>
        <w:fldChar w:fldCharType="separate"/>
      </w:r>
      <w:r>
        <w:t>20</w:t>
      </w:r>
      <w:r>
        <w:fldChar w:fldCharType="end"/>
      </w:r>
    </w:p>
    <w:p w14:paraId="254EB545" w14:textId="0A042133" w:rsidR="003926EF" w:rsidRDefault="003926EF">
      <w:pPr>
        <w:pStyle w:val="TOC3"/>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_Toc61116852 \h </w:instrText>
      </w:r>
      <w:r>
        <w:fldChar w:fldCharType="separate"/>
      </w:r>
      <w:r>
        <w:t>20</w:t>
      </w:r>
      <w:r>
        <w:fldChar w:fldCharType="end"/>
      </w:r>
    </w:p>
    <w:p w14:paraId="578CCE8A" w14:textId="2F617C09" w:rsidR="003926EF" w:rsidRDefault="003926EF">
      <w:pPr>
        <w:pStyle w:val="TOC3"/>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_Toc61116853 \h </w:instrText>
      </w:r>
      <w:r>
        <w:fldChar w:fldCharType="separate"/>
      </w:r>
      <w:r>
        <w:t>20</w:t>
      </w:r>
      <w:r>
        <w:fldChar w:fldCharType="end"/>
      </w:r>
    </w:p>
    <w:p w14:paraId="4FDC5FFF" w14:textId="0A035891" w:rsidR="003926EF" w:rsidRDefault="003926EF">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ATCR1: UTRA multicarrier operation</w:t>
      </w:r>
      <w:r>
        <w:tab/>
      </w:r>
      <w:r>
        <w:fldChar w:fldCharType="begin" w:fldLock="1"/>
      </w:r>
      <w:r>
        <w:instrText xml:space="preserve"> PAGEREF _Toc61116854 \h </w:instrText>
      </w:r>
      <w:r>
        <w:fldChar w:fldCharType="separate"/>
      </w:r>
      <w:r>
        <w:t>20</w:t>
      </w:r>
      <w:r>
        <w:fldChar w:fldCharType="end"/>
      </w:r>
    </w:p>
    <w:p w14:paraId="545B87A3" w14:textId="53EE6D0C" w:rsidR="003926EF" w:rsidRDefault="003926EF">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_Toc61116855 \h </w:instrText>
      </w:r>
      <w:r>
        <w:fldChar w:fldCharType="separate"/>
      </w:r>
      <w:r>
        <w:t>20</w:t>
      </w:r>
      <w:r>
        <w:fldChar w:fldCharType="end"/>
      </w:r>
    </w:p>
    <w:p w14:paraId="566F556D" w14:textId="3D9850C1" w:rsidR="003926EF" w:rsidRDefault="003926EF">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ATCR1a generation</w:t>
      </w:r>
      <w:r>
        <w:tab/>
      </w:r>
      <w:r>
        <w:fldChar w:fldCharType="begin" w:fldLock="1"/>
      </w:r>
      <w:r>
        <w:instrText xml:space="preserve"> PAGEREF _Toc61116856 \h </w:instrText>
      </w:r>
      <w:r>
        <w:fldChar w:fldCharType="separate"/>
      </w:r>
      <w:r>
        <w:t>21</w:t>
      </w:r>
      <w:r>
        <w:fldChar w:fldCharType="end"/>
      </w:r>
    </w:p>
    <w:p w14:paraId="082D0EF1" w14:textId="734EF47D" w:rsidR="003926EF" w:rsidRDefault="003926EF">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ATCR1b generation</w:t>
      </w:r>
      <w:r>
        <w:tab/>
      </w:r>
      <w:r>
        <w:fldChar w:fldCharType="begin" w:fldLock="1"/>
      </w:r>
      <w:r>
        <w:instrText xml:space="preserve"> PAGEREF _Toc61116857 \h </w:instrText>
      </w:r>
      <w:r>
        <w:fldChar w:fldCharType="separate"/>
      </w:r>
      <w:r>
        <w:t>21</w:t>
      </w:r>
      <w:r>
        <w:fldChar w:fldCharType="end"/>
      </w:r>
    </w:p>
    <w:p w14:paraId="43A2ECF2" w14:textId="41A83E31" w:rsidR="003926EF" w:rsidRDefault="003926EF">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ATCR1 EIRP allocation</w:t>
      </w:r>
      <w:r>
        <w:tab/>
      </w:r>
      <w:r>
        <w:fldChar w:fldCharType="begin" w:fldLock="1"/>
      </w:r>
      <w:r>
        <w:instrText xml:space="preserve"> PAGEREF _Toc61116858 \h </w:instrText>
      </w:r>
      <w:r>
        <w:fldChar w:fldCharType="separate"/>
      </w:r>
      <w:r>
        <w:t>21</w:t>
      </w:r>
      <w:r>
        <w:fldChar w:fldCharType="end"/>
      </w:r>
    </w:p>
    <w:p w14:paraId="5C68DEFF" w14:textId="4E907A8B" w:rsidR="003926EF" w:rsidRDefault="003926EF">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ANTCR1: UTRA FDD multicarrier non-contiguous operation</w:t>
      </w:r>
      <w:r>
        <w:tab/>
      </w:r>
      <w:r>
        <w:fldChar w:fldCharType="begin" w:fldLock="1"/>
      </w:r>
      <w:r>
        <w:instrText xml:space="preserve"> PAGEREF _Toc61116859 \h </w:instrText>
      </w:r>
      <w:r>
        <w:fldChar w:fldCharType="separate"/>
      </w:r>
      <w:r>
        <w:t>21</w:t>
      </w:r>
      <w:r>
        <w:fldChar w:fldCharType="end"/>
      </w:r>
    </w:p>
    <w:p w14:paraId="3E3FC9BC" w14:textId="1F7CB4C7" w:rsidR="003926EF" w:rsidRDefault="003926EF">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_Toc61116860 \h </w:instrText>
      </w:r>
      <w:r>
        <w:fldChar w:fldCharType="separate"/>
      </w:r>
      <w:r>
        <w:t>21</w:t>
      </w:r>
      <w:r>
        <w:fldChar w:fldCharType="end"/>
      </w:r>
    </w:p>
    <w:p w14:paraId="302AF6C2" w14:textId="60686C63" w:rsidR="003926EF" w:rsidRDefault="003926EF">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ANTCR1 generation</w:t>
      </w:r>
      <w:r>
        <w:tab/>
      </w:r>
      <w:r>
        <w:fldChar w:fldCharType="begin" w:fldLock="1"/>
      </w:r>
      <w:r>
        <w:instrText xml:space="preserve"> PAGEREF _Toc61116861 \h </w:instrText>
      </w:r>
      <w:r>
        <w:fldChar w:fldCharType="separate"/>
      </w:r>
      <w:r>
        <w:t>21</w:t>
      </w:r>
      <w:r>
        <w:fldChar w:fldCharType="end"/>
      </w:r>
    </w:p>
    <w:p w14:paraId="7B49328F" w14:textId="322288B8" w:rsidR="003926EF" w:rsidRDefault="003926EF">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ANTCR1 EIRP allocation</w:t>
      </w:r>
      <w:r>
        <w:tab/>
      </w:r>
      <w:r>
        <w:fldChar w:fldCharType="begin" w:fldLock="1"/>
      </w:r>
      <w:r>
        <w:instrText xml:space="preserve"> PAGEREF _Toc61116862 \h </w:instrText>
      </w:r>
      <w:r>
        <w:fldChar w:fldCharType="separate"/>
      </w:r>
      <w:r>
        <w:t>22</w:t>
      </w:r>
      <w:r>
        <w:fldChar w:fldCharType="end"/>
      </w:r>
    </w:p>
    <w:p w14:paraId="4225A018" w14:textId="759A3FBD" w:rsidR="003926EF" w:rsidRDefault="003926EF">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ATCR2: E-UTRA multicarrier operation</w:t>
      </w:r>
      <w:r>
        <w:tab/>
      </w:r>
      <w:r>
        <w:fldChar w:fldCharType="begin" w:fldLock="1"/>
      </w:r>
      <w:r>
        <w:instrText xml:space="preserve"> PAGEREF _Toc61116863 \h </w:instrText>
      </w:r>
      <w:r>
        <w:fldChar w:fldCharType="separate"/>
      </w:r>
      <w:r>
        <w:t>22</w:t>
      </w:r>
      <w:r>
        <w:fldChar w:fldCharType="end"/>
      </w:r>
    </w:p>
    <w:p w14:paraId="387B9435" w14:textId="56CE564C" w:rsidR="003926EF" w:rsidRDefault="003926EF">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_Toc61116864 \h </w:instrText>
      </w:r>
      <w:r>
        <w:fldChar w:fldCharType="separate"/>
      </w:r>
      <w:r>
        <w:t>22</w:t>
      </w:r>
      <w:r>
        <w:fldChar w:fldCharType="end"/>
      </w:r>
    </w:p>
    <w:p w14:paraId="77F186C6" w14:textId="61E80B04" w:rsidR="003926EF" w:rsidRDefault="003926EF">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ATCR2a generation</w:t>
      </w:r>
      <w:r>
        <w:tab/>
      </w:r>
      <w:r>
        <w:fldChar w:fldCharType="begin" w:fldLock="1"/>
      </w:r>
      <w:r>
        <w:instrText xml:space="preserve"> PAGEREF _Toc61116865 \h </w:instrText>
      </w:r>
      <w:r>
        <w:fldChar w:fldCharType="separate"/>
      </w:r>
      <w:r>
        <w:t>22</w:t>
      </w:r>
      <w:r>
        <w:fldChar w:fldCharType="end"/>
      </w:r>
    </w:p>
    <w:p w14:paraId="07CC4BC0" w14:textId="776D14F0" w:rsidR="003926EF" w:rsidRDefault="003926EF">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ATCR2b generation</w:t>
      </w:r>
      <w:r>
        <w:tab/>
      </w:r>
      <w:r>
        <w:fldChar w:fldCharType="begin" w:fldLock="1"/>
      </w:r>
      <w:r>
        <w:instrText xml:space="preserve"> PAGEREF _Toc61116866 \h </w:instrText>
      </w:r>
      <w:r>
        <w:fldChar w:fldCharType="separate"/>
      </w:r>
      <w:r>
        <w:t>22</w:t>
      </w:r>
      <w:r>
        <w:fldChar w:fldCharType="end"/>
      </w:r>
    </w:p>
    <w:p w14:paraId="4382B4EE" w14:textId="1A2D5210" w:rsidR="003926EF" w:rsidRDefault="003926EF">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ATCR2 EIRP allocation</w:t>
      </w:r>
      <w:r>
        <w:tab/>
      </w:r>
      <w:r>
        <w:fldChar w:fldCharType="begin" w:fldLock="1"/>
      </w:r>
      <w:r>
        <w:instrText xml:space="preserve"> PAGEREF _Toc61116867 \h </w:instrText>
      </w:r>
      <w:r>
        <w:fldChar w:fldCharType="separate"/>
      </w:r>
      <w:r>
        <w:t>23</w:t>
      </w:r>
      <w:r>
        <w:fldChar w:fldCharType="end"/>
      </w:r>
    </w:p>
    <w:p w14:paraId="0863E070" w14:textId="2903E9CA" w:rsidR="003926EF" w:rsidRDefault="003926EF">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ANTCR2: E-UTRA multicarrier non-contiguous operation</w:t>
      </w:r>
      <w:r>
        <w:tab/>
      </w:r>
      <w:r>
        <w:fldChar w:fldCharType="begin" w:fldLock="1"/>
      </w:r>
      <w:r>
        <w:instrText xml:space="preserve"> PAGEREF _Toc61116868 \h </w:instrText>
      </w:r>
      <w:r>
        <w:fldChar w:fldCharType="separate"/>
      </w:r>
      <w:r>
        <w:t>23</w:t>
      </w:r>
      <w:r>
        <w:fldChar w:fldCharType="end"/>
      </w:r>
    </w:p>
    <w:p w14:paraId="7AA5D138" w14:textId="1E3EF2A5" w:rsidR="003926EF" w:rsidRDefault="003926EF">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_Toc61116869 \h </w:instrText>
      </w:r>
      <w:r>
        <w:fldChar w:fldCharType="separate"/>
      </w:r>
      <w:r>
        <w:t>23</w:t>
      </w:r>
      <w:r>
        <w:fldChar w:fldCharType="end"/>
      </w:r>
    </w:p>
    <w:p w14:paraId="46585BD0" w14:textId="0EAD19EC" w:rsidR="003926EF" w:rsidRDefault="003926EF">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ANTCR2 generation</w:t>
      </w:r>
      <w:r>
        <w:tab/>
      </w:r>
      <w:r>
        <w:fldChar w:fldCharType="begin" w:fldLock="1"/>
      </w:r>
      <w:r>
        <w:instrText xml:space="preserve"> PAGEREF _Toc61116870 \h </w:instrText>
      </w:r>
      <w:r>
        <w:fldChar w:fldCharType="separate"/>
      </w:r>
      <w:r>
        <w:t>23</w:t>
      </w:r>
      <w:r>
        <w:fldChar w:fldCharType="end"/>
      </w:r>
    </w:p>
    <w:p w14:paraId="46C707D0" w14:textId="089DE565" w:rsidR="003926EF" w:rsidRDefault="003926EF">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ANTCR2 EIRP allocation</w:t>
      </w:r>
      <w:r>
        <w:tab/>
      </w:r>
      <w:r>
        <w:fldChar w:fldCharType="begin" w:fldLock="1"/>
      </w:r>
      <w:r>
        <w:instrText xml:space="preserve"> PAGEREF _Toc61116871 \h </w:instrText>
      </w:r>
      <w:r>
        <w:fldChar w:fldCharType="separate"/>
      </w:r>
      <w:r>
        <w:t>23</w:t>
      </w:r>
      <w:r>
        <w:fldChar w:fldCharType="end"/>
      </w:r>
    </w:p>
    <w:p w14:paraId="5C839AD1" w14:textId="6C47A223" w:rsidR="003926EF" w:rsidRPr="003926EF" w:rsidRDefault="003926EF">
      <w:pPr>
        <w:pStyle w:val="TOC4"/>
        <w:rPr>
          <w:rFonts w:asciiTheme="minorHAnsi" w:eastAsiaTheme="minorEastAsia" w:hAnsiTheme="minorHAnsi" w:cstheme="minorBidi"/>
          <w:sz w:val="22"/>
          <w:szCs w:val="22"/>
          <w:lang w:val="sv-FI" w:eastAsia="en-GB"/>
        </w:rPr>
      </w:pPr>
      <w:r w:rsidRPr="003926EF">
        <w:rPr>
          <w:lang w:val="sv-FI"/>
        </w:rPr>
        <w:t>4.11.2.5</w:t>
      </w:r>
      <w:r w:rsidRPr="003926EF">
        <w:rPr>
          <w:rFonts w:asciiTheme="minorHAnsi" w:eastAsiaTheme="minorEastAsia" w:hAnsiTheme="minorHAnsi" w:cstheme="minorBidi"/>
          <w:sz w:val="22"/>
          <w:szCs w:val="22"/>
          <w:lang w:val="sv-FI" w:eastAsia="en-GB"/>
        </w:rPr>
        <w:tab/>
      </w:r>
      <w:r w:rsidRPr="00B8366E">
        <w:rPr>
          <w:lang w:val="sv-FI"/>
        </w:rPr>
        <w:t>ATCR3: UTRA and E-UTRA multi-RAT operation</w:t>
      </w:r>
      <w:r w:rsidRPr="003926EF">
        <w:rPr>
          <w:lang w:val="sv-FI"/>
        </w:rPr>
        <w:tab/>
      </w:r>
      <w:r>
        <w:fldChar w:fldCharType="begin" w:fldLock="1"/>
      </w:r>
      <w:r w:rsidRPr="003926EF">
        <w:rPr>
          <w:lang w:val="sv-FI"/>
        </w:rPr>
        <w:instrText xml:space="preserve"> PAGEREF _Toc61116872 \h </w:instrText>
      </w:r>
      <w:r>
        <w:fldChar w:fldCharType="separate"/>
      </w:r>
      <w:r w:rsidRPr="003926EF">
        <w:rPr>
          <w:lang w:val="sv-FI"/>
        </w:rPr>
        <w:t>23</w:t>
      </w:r>
      <w:r>
        <w:fldChar w:fldCharType="end"/>
      </w:r>
    </w:p>
    <w:p w14:paraId="3FD71F1D" w14:textId="247742D5" w:rsidR="003926EF" w:rsidRDefault="003926EF">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_Toc61116873 \h </w:instrText>
      </w:r>
      <w:r>
        <w:fldChar w:fldCharType="separate"/>
      </w:r>
      <w:r>
        <w:t>23</w:t>
      </w:r>
      <w:r>
        <w:fldChar w:fldCharType="end"/>
      </w:r>
    </w:p>
    <w:p w14:paraId="3AD1778C" w14:textId="501ABB0F" w:rsidR="003926EF" w:rsidRDefault="003926EF">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ATCR3a generation</w:t>
      </w:r>
      <w:r>
        <w:tab/>
      </w:r>
      <w:r>
        <w:fldChar w:fldCharType="begin" w:fldLock="1"/>
      </w:r>
      <w:r>
        <w:instrText xml:space="preserve"> PAGEREF _Toc61116874 \h </w:instrText>
      </w:r>
      <w:r>
        <w:fldChar w:fldCharType="separate"/>
      </w:r>
      <w:r>
        <w:t>24</w:t>
      </w:r>
      <w:r>
        <w:fldChar w:fldCharType="end"/>
      </w:r>
    </w:p>
    <w:p w14:paraId="10E411CD" w14:textId="3F9BDC06" w:rsidR="003926EF" w:rsidRDefault="003926EF">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ATCR3b generation</w:t>
      </w:r>
      <w:r>
        <w:tab/>
      </w:r>
      <w:r>
        <w:fldChar w:fldCharType="begin" w:fldLock="1"/>
      </w:r>
      <w:r>
        <w:instrText xml:space="preserve"> PAGEREF _Toc61116875 \h </w:instrText>
      </w:r>
      <w:r>
        <w:fldChar w:fldCharType="separate"/>
      </w:r>
      <w:r>
        <w:t>24</w:t>
      </w:r>
      <w:r>
        <w:fldChar w:fldCharType="end"/>
      </w:r>
    </w:p>
    <w:p w14:paraId="188B9415" w14:textId="4F8A07FC" w:rsidR="003926EF" w:rsidRDefault="003926EF">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ATCR3 EIRP allocation</w:t>
      </w:r>
      <w:r>
        <w:tab/>
      </w:r>
      <w:r>
        <w:fldChar w:fldCharType="begin" w:fldLock="1"/>
      </w:r>
      <w:r>
        <w:instrText xml:space="preserve"> PAGEREF _Toc61116876 \h </w:instrText>
      </w:r>
      <w:r>
        <w:fldChar w:fldCharType="separate"/>
      </w:r>
      <w:r>
        <w:t>24</w:t>
      </w:r>
      <w:r>
        <w:fldChar w:fldCharType="end"/>
      </w:r>
    </w:p>
    <w:p w14:paraId="3DBC9C5B" w14:textId="477BA794" w:rsidR="003926EF" w:rsidRDefault="003926EF">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ANTCR3: UTRA and E-UTRA multi-RAT non-contiguous operation</w:t>
      </w:r>
      <w:r>
        <w:tab/>
      </w:r>
      <w:r>
        <w:fldChar w:fldCharType="begin" w:fldLock="1"/>
      </w:r>
      <w:r>
        <w:instrText xml:space="preserve"> PAGEREF _Toc61116877 \h </w:instrText>
      </w:r>
      <w:r>
        <w:fldChar w:fldCharType="separate"/>
      </w:r>
      <w:r>
        <w:t>24</w:t>
      </w:r>
      <w:r>
        <w:fldChar w:fldCharType="end"/>
      </w:r>
    </w:p>
    <w:p w14:paraId="07C727C7" w14:textId="123687E5" w:rsidR="003926EF" w:rsidRDefault="003926EF">
      <w:pPr>
        <w:pStyle w:val="TOC5"/>
        <w:rPr>
          <w:rFonts w:asciiTheme="minorHAnsi" w:eastAsiaTheme="minorEastAsia" w:hAnsiTheme="minorHAnsi" w:cstheme="minorBidi"/>
          <w:sz w:val="22"/>
          <w:szCs w:val="22"/>
          <w:lang w:eastAsia="en-GB"/>
        </w:rPr>
      </w:pPr>
      <w:r>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_Toc61116878 \h </w:instrText>
      </w:r>
      <w:r>
        <w:fldChar w:fldCharType="separate"/>
      </w:r>
      <w:r>
        <w:t>24</w:t>
      </w:r>
      <w:r>
        <w:fldChar w:fldCharType="end"/>
      </w:r>
    </w:p>
    <w:p w14:paraId="7E4DB32A" w14:textId="3D477516" w:rsidR="003926EF" w:rsidRDefault="003926EF">
      <w:pPr>
        <w:pStyle w:val="TOC5"/>
        <w:rPr>
          <w:rFonts w:asciiTheme="minorHAnsi" w:eastAsiaTheme="minorEastAsia" w:hAnsiTheme="minorHAnsi" w:cstheme="minorBidi"/>
          <w:sz w:val="22"/>
          <w:szCs w:val="22"/>
          <w:lang w:eastAsia="en-GB"/>
        </w:rPr>
      </w:pPr>
      <w:r>
        <w:lastRenderedPageBreak/>
        <w:t>4.11.2.6.2</w:t>
      </w:r>
      <w:r>
        <w:rPr>
          <w:rFonts w:asciiTheme="minorHAnsi" w:eastAsiaTheme="minorEastAsia" w:hAnsiTheme="minorHAnsi" w:cstheme="minorBidi"/>
          <w:sz w:val="22"/>
          <w:szCs w:val="22"/>
          <w:lang w:eastAsia="en-GB"/>
        </w:rPr>
        <w:tab/>
      </w:r>
      <w:r>
        <w:t>ANTCR3a generation</w:t>
      </w:r>
      <w:r>
        <w:tab/>
      </w:r>
      <w:r>
        <w:fldChar w:fldCharType="begin" w:fldLock="1"/>
      </w:r>
      <w:r>
        <w:instrText xml:space="preserve"> PAGEREF _Toc61116879 \h </w:instrText>
      </w:r>
      <w:r>
        <w:fldChar w:fldCharType="separate"/>
      </w:r>
      <w:r>
        <w:t>25</w:t>
      </w:r>
      <w:r>
        <w:fldChar w:fldCharType="end"/>
      </w:r>
    </w:p>
    <w:p w14:paraId="05DF431B" w14:textId="223441D4" w:rsidR="003926EF" w:rsidRDefault="003926EF">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ANTCR3 EIRP allocation</w:t>
      </w:r>
      <w:r>
        <w:tab/>
      </w:r>
      <w:r>
        <w:fldChar w:fldCharType="begin" w:fldLock="1"/>
      </w:r>
      <w:r>
        <w:instrText xml:space="preserve"> PAGEREF _Toc61116880 \h </w:instrText>
      </w:r>
      <w:r>
        <w:fldChar w:fldCharType="separate"/>
      </w:r>
      <w:r>
        <w:t>25</w:t>
      </w:r>
      <w:r>
        <w:fldChar w:fldCharType="end"/>
      </w:r>
    </w:p>
    <w:p w14:paraId="611E0533" w14:textId="1E08A142" w:rsidR="003926EF" w:rsidRDefault="003926EF">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ATCR4: Single carrier for receiver tests</w:t>
      </w:r>
      <w:r>
        <w:tab/>
      </w:r>
      <w:r>
        <w:fldChar w:fldCharType="begin" w:fldLock="1"/>
      </w:r>
      <w:r>
        <w:instrText xml:space="preserve"> PAGEREF _Toc61116881 \h </w:instrText>
      </w:r>
      <w:r>
        <w:fldChar w:fldCharType="separate"/>
      </w:r>
      <w:r>
        <w:t>25</w:t>
      </w:r>
      <w:r>
        <w:fldChar w:fldCharType="end"/>
      </w:r>
    </w:p>
    <w:p w14:paraId="57BA5DAD" w14:textId="1A5DB31A" w:rsidR="003926EF" w:rsidRDefault="003926EF">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ATCR4a generation</w:t>
      </w:r>
      <w:r>
        <w:tab/>
      </w:r>
      <w:r>
        <w:fldChar w:fldCharType="begin" w:fldLock="1"/>
      </w:r>
      <w:r>
        <w:instrText xml:space="preserve"> PAGEREF _Toc61116882 \h </w:instrText>
      </w:r>
      <w:r>
        <w:fldChar w:fldCharType="separate"/>
      </w:r>
      <w:r>
        <w:t>25</w:t>
      </w:r>
      <w:r>
        <w:fldChar w:fldCharType="end"/>
      </w:r>
    </w:p>
    <w:p w14:paraId="23A8A21F" w14:textId="1F7BB3D8" w:rsidR="003926EF" w:rsidRDefault="003926EF">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ATCR4b generation</w:t>
      </w:r>
      <w:r>
        <w:tab/>
      </w:r>
      <w:r>
        <w:fldChar w:fldCharType="begin" w:fldLock="1"/>
      </w:r>
      <w:r>
        <w:instrText xml:space="preserve"> PAGEREF _Toc61116883 \h </w:instrText>
      </w:r>
      <w:r>
        <w:fldChar w:fldCharType="separate"/>
      </w:r>
      <w:r>
        <w:t>25</w:t>
      </w:r>
      <w:r>
        <w:fldChar w:fldCharType="end"/>
      </w:r>
    </w:p>
    <w:p w14:paraId="176044CC" w14:textId="13041D20" w:rsidR="003926EF" w:rsidRDefault="003926EF">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ATCR4c generation</w:t>
      </w:r>
      <w:r>
        <w:tab/>
      </w:r>
      <w:r>
        <w:fldChar w:fldCharType="begin" w:fldLock="1"/>
      </w:r>
      <w:r>
        <w:instrText xml:space="preserve"> PAGEREF _Toc61116884 \h </w:instrText>
      </w:r>
      <w:r>
        <w:fldChar w:fldCharType="separate"/>
      </w:r>
      <w:r>
        <w:t>25</w:t>
      </w:r>
      <w:r>
        <w:fldChar w:fldCharType="end"/>
      </w:r>
    </w:p>
    <w:p w14:paraId="633C0F2A" w14:textId="1EC1C76E" w:rsidR="003926EF" w:rsidRDefault="003926EF">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ATCR4 EIRP allocation</w:t>
      </w:r>
      <w:r>
        <w:tab/>
      </w:r>
      <w:r>
        <w:fldChar w:fldCharType="begin" w:fldLock="1"/>
      </w:r>
      <w:r>
        <w:instrText xml:space="preserve"> PAGEREF _Toc61116885 \h </w:instrText>
      </w:r>
      <w:r>
        <w:fldChar w:fldCharType="separate"/>
      </w:r>
      <w:r>
        <w:t>26</w:t>
      </w:r>
      <w:r>
        <w:fldChar w:fldCharType="end"/>
      </w:r>
    </w:p>
    <w:p w14:paraId="121E9BEC" w14:textId="4A8E4663" w:rsidR="003926EF" w:rsidRDefault="003926EF">
      <w:pPr>
        <w:pStyle w:val="TOC4"/>
        <w:rPr>
          <w:rFonts w:asciiTheme="minorHAnsi" w:eastAsiaTheme="minorEastAsia" w:hAnsiTheme="minorHAnsi" w:cstheme="minorBidi"/>
          <w:sz w:val="22"/>
          <w:szCs w:val="22"/>
          <w:lang w:eastAsia="en-GB"/>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_Toc61116886 \h </w:instrText>
      </w:r>
      <w:r>
        <w:fldChar w:fldCharType="separate"/>
      </w:r>
      <w:r>
        <w:t>26</w:t>
      </w:r>
      <w:r>
        <w:fldChar w:fldCharType="end"/>
      </w:r>
    </w:p>
    <w:p w14:paraId="3B506229" w14:textId="5A210E3E" w:rsidR="003926EF" w:rsidRDefault="003926EF">
      <w:pPr>
        <w:pStyle w:val="TOC5"/>
        <w:rPr>
          <w:rFonts w:asciiTheme="minorHAnsi" w:eastAsiaTheme="minorEastAsia" w:hAnsiTheme="minorHAnsi" w:cstheme="minorBidi"/>
          <w:sz w:val="22"/>
          <w:szCs w:val="22"/>
          <w:lang w:eastAsia="en-GB"/>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_Toc61116887 \h </w:instrText>
      </w:r>
      <w:r>
        <w:fldChar w:fldCharType="separate"/>
      </w:r>
      <w:r>
        <w:t>26</w:t>
      </w:r>
      <w:r>
        <w:fldChar w:fldCharType="end"/>
      </w:r>
    </w:p>
    <w:p w14:paraId="15D285EE" w14:textId="3F6D02FC" w:rsidR="003926EF" w:rsidRDefault="003926EF">
      <w:pPr>
        <w:pStyle w:val="TOC5"/>
        <w:rPr>
          <w:rFonts w:asciiTheme="minorHAnsi" w:eastAsiaTheme="minorEastAsia" w:hAnsiTheme="minorHAnsi" w:cstheme="minorBidi"/>
          <w:sz w:val="22"/>
          <w:szCs w:val="22"/>
          <w:lang w:eastAsia="en-GB"/>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_Toc61116888 \h </w:instrText>
      </w:r>
      <w:r>
        <w:fldChar w:fldCharType="separate"/>
      </w:r>
      <w:r>
        <w:t>27</w:t>
      </w:r>
      <w:r>
        <w:fldChar w:fldCharType="end"/>
      </w:r>
    </w:p>
    <w:p w14:paraId="4868B66E" w14:textId="302DADF4" w:rsidR="003926EF" w:rsidRDefault="003926EF">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ATCR6: Single carrier for transmitter tests</w:t>
      </w:r>
      <w:r>
        <w:tab/>
      </w:r>
      <w:r>
        <w:fldChar w:fldCharType="begin" w:fldLock="1"/>
      </w:r>
      <w:r>
        <w:instrText xml:space="preserve"> PAGEREF _Toc61116889 \h </w:instrText>
      </w:r>
      <w:r>
        <w:fldChar w:fldCharType="separate"/>
      </w:r>
      <w:r>
        <w:t>28</w:t>
      </w:r>
      <w:r>
        <w:fldChar w:fldCharType="end"/>
      </w:r>
    </w:p>
    <w:p w14:paraId="742B71ED" w14:textId="05E29520" w:rsidR="003926EF" w:rsidRDefault="003926EF">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ATCR6a generation</w:t>
      </w:r>
      <w:r>
        <w:tab/>
      </w:r>
      <w:r>
        <w:fldChar w:fldCharType="begin" w:fldLock="1"/>
      </w:r>
      <w:r>
        <w:instrText xml:space="preserve"> PAGEREF _Toc61116890 \h </w:instrText>
      </w:r>
      <w:r>
        <w:fldChar w:fldCharType="separate"/>
      </w:r>
      <w:r>
        <w:t>28</w:t>
      </w:r>
      <w:r>
        <w:fldChar w:fldCharType="end"/>
      </w:r>
    </w:p>
    <w:p w14:paraId="41BE7461" w14:textId="7A208A98" w:rsidR="003926EF" w:rsidRDefault="003926EF">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ATCR6b generation</w:t>
      </w:r>
      <w:r>
        <w:tab/>
      </w:r>
      <w:r>
        <w:fldChar w:fldCharType="begin" w:fldLock="1"/>
      </w:r>
      <w:r>
        <w:instrText xml:space="preserve"> PAGEREF _Toc61116891 \h </w:instrText>
      </w:r>
      <w:r>
        <w:fldChar w:fldCharType="separate"/>
      </w:r>
      <w:r>
        <w:t>28</w:t>
      </w:r>
      <w:r>
        <w:fldChar w:fldCharType="end"/>
      </w:r>
    </w:p>
    <w:p w14:paraId="42837AA4" w14:textId="40D5AE2C" w:rsidR="003926EF" w:rsidRDefault="003926EF">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ATCR6c generation</w:t>
      </w:r>
      <w:r>
        <w:tab/>
      </w:r>
      <w:r>
        <w:fldChar w:fldCharType="begin" w:fldLock="1"/>
      </w:r>
      <w:r>
        <w:instrText xml:space="preserve"> PAGEREF _Toc61116892 \h </w:instrText>
      </w:r>
      <w:r>
        <w:fldChar w:fldCharType="separate"/>
      </w:r>
      <w:r>
        <w:t>28</w:t>
      </w:r>
      <w:r>
        <w:fldChar w:fldCharType="end"/>
      </w:r>
    </w:p>
    <w:p w14:paraId="4904B168" w14:textId="49A0B914" w:rsidR="003926EF" w:rsidRDefault="003926EF">
      <w:pPr>
        <w:pStyle w:val="TOC5"/>
        <w:rPr>
          <w:rFonts w:asciiTheme="minorHAnsi" w:eastAsiaTheme="minorEastAsia" w:hAnsiTheme="minorHAnsi" w:cstheme="minorBidi"/>
          <w:sz w:val="22"/>
          <w:szCs w:val="22"/>
          <w:lang w:eastAsia="en-GB"/>
        </w:rPr>
      </w:pPr>
      <w:r>
        <w:t>4.11.2.9.4</w:t>
      </w:r>
      <w:r>
        <w:rPr>
          <w:rFonts w:asciiTheme="minorHAnsi" w:eastAsiaTheme="minorEastAsia" w:hAnsiTheme="minorHAnsi" w:cstheme="minorBidi"/>
          <w:sz w:val="22"/>
          <w:szCs w:val="22"/>
          <w:lang w:eastAsia="en-GB"/>
        </w:rPr>
        <w:tab/>
      </w:r>
      <w:r>
        <w:t>ATCR6 EIRP allocation</w:t>
      </w:r>
      <w:r>
        <w:tab/>
      </w:r>
      <w:r>
        <w:fldChar w:fldCharType="begin" w:fldLock="1"/>
      </w:r>
      <w:r>
        <w:instrText xml:space="preserve"> PAGEREF _Toc61116893 \h </w:instrText>
      </w:r>
      <w:r>
        <w:fldChar w:fldCharType="separate"/>
      </w:r>
      <w:r>
        <w:t>28</w:t>
      </w:r>
      <w:r>
        <w:fldChar w:fldCharType="end"/>
      </w:r>
    </w:p>
    <w:p w14:paraId="5416B5BA" w14:textId="55B5CCB1" w:rsidR="003926EF" w:rsidRDefault="003926EF">
      <w:pPr>
        <w:pStyle w:val="TOC2"/>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_Toc61116894 \h </w:instrText>
      </w:r>
      <w:r>
        <w:fldChar w:fldCharType="separate"/>
      </w:r>
      <w:r>
        <w:t>28</w:t>
      </w:r>
      <w:r>
        <w:fldChar w:fldCharType="end"/>
      </w:r>
    </w:p>
    <w:p w14:paraId="06467D56" w14:textId="6EE82022" w:rsidR="003926EF" w:rsidRDefault="003926EF">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_Toc61116895 \h </w:instrText>
      </w:r>
      <w:r>
        <w:fldChar w:fldCharType="separate"/>
      </w:r>
      <w:r>
        <w:t>28</w:t>
      </w:r>
      <w:r>
        <w:fldChar w:fldCharType="end"/>
      </w:r>
    </w:p>
    <w:p w14:paraId="5942FAC5" w14:textId="5ED29852" w:rsidR="003926EF" w:rsidRDefault="003926EF">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_Toc61116896 \h </w:instrText>
      </w:r>
      <w:r>
        <w:fldChar w:fldCharType="separate"/>
      </w:r>
      <w:r>
        <w:t>29</w:t>
      </w:r>
      <w:r>
        <w:fldChar w:fldCharType="end"/>
      </w:r>
    </w:p>
    <w:p w14:paraId="799B500C" w14:textId="57A897C9" w:rsidR="003926EF" w:rsidRDefault="003926EF">
      <w:pPr>
        <w:pStyle w:val="TOC2"/>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_Toc61116897 \h </w:instrText>
      </w:r>
      <w:r>
        <w:fldChar w:fldCharType="separate"/>
      </w:r>
      <w:r>
        <w:t>29</w:t>
      </w:r>
      <w:r>
        <w:fldChar w:fldCharType="end"/>
      </w:r>
    </w:p>
    <w:p w14:paraId="565ADF8F" w14:textId="65136222" w:rsidR="003926EF" w:rsidRDefault="003926EF">
      <w:pPr>
        <w:pStyle w:val="TOC2"/>
        <w:rPr>
          <w:rFonts w:asciiTheme="minorHAnsi" w:eastAsiaTheme="minorEastAsia" w:hAnsiTheme="minorHAnsi" w:cstheme="minorBidi"/>
          <w:sz w:val="22"/>
          <w:szCs w:val="22"/>
          <w:lang w:eastAsia="en-GB"/>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_Toc61116898 \h </w:instrText>
      </w:r>
      <w:r>
        <w:fldChar w:fldCharType="separate"/>
      </w:r>
      <w:r>
        <w:t>30</w:t>
      </w:r>
      <w:r>
        <w:fldChar w:fldCharType="end"/>
      </w:r>
    </w:p>
    <w:p w14:paraId="773F4CE2" w14:textId="6BB6220D" w:rsidR="003926EF" w:rsidRDefault="003926E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_Toc61116899 \h </w:instrText>
      </w:r>
      <w:r>
        <w:fldChar w:fldCharType="separate"/>
      </w:r>
      <w:r>
        <w:t>31</w:t>
      </w:r>
      <w:r>
        <w:fldChar w:fldCharType="end"/>
      </w:r>
    </w:p>
    <w:p w14:paraId="5275756F" w14:textId="0768BEE0" w:rsidR="003926EF" w:rsidRDefault="003926E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_Toc61116900 \h </w:instrText>
      </w:r>
      <w:r>
        <w:fldChar w:fldCharType="separate"/>
      </w:r>
      <w:r>
        <w:t>31</w:t>
      </w:r>
      <w:r>
        <w:fldChar w:fldCharType="end"/>
      </w:r>
    </w:p>
    <w:p w14:paraId="7F26FC8F" w14:textId="0BA8D0C9" w:rsidR="003926EF" w:rsidRDefault="003926E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AAS BS for operating bands where MSR with more than 1 RAT is supported</w:t>
      </w:r>
      <w:r>
        <w:tab/>
      </w:r>
      <w:r>
        <w:fldChar w:fldCharType="begin" w:fldLock="1"/>
      </w:r>
      <w:r>
        <w:instrText xml:space="preserve"> PAGEREF _Toc61116901 \h </w:instrText>
      </w:r>
      <w:r>
        <w:fldChar w:fldCharType="separate"/>
      </w:r>
      <w:r>
        <w:t>32</w:t>
      </w:r>
      <w:r>
        <w:fldChar w:fldCharType="end"/>
      </w:r>
    </w:p>
    <w:p w14:paraId="15B406F8" w14:textId="05CEB837" w:rsidR="003926EF" w:rsidRDefault="003926E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AAS BS in operating bands where one RAT capability sets are supported</w:t>
      </w:r>
      <w:r>
        <w:tab/>
      </w:r>
      <w:r>
        <w:fldChar w:fldCharType="begin" w:fldLock="1"/>
      </w:r>
      <w:r>
        <w:instrText xml:space="preserve"> PAGEREF _Toc61116902 \h </w:instrText>
      </w:r>
      <w:r>
        <w:fldChar w:fldCharType="separate"/>
      </w:r>
      <w:r>
        <w:t>32</w:t>
      </w:r>
      <w:r>
        <w:fldChar w:fldCharType="end"/>
      </w:r>
    </w:p>
    <w:p w14:paraId="367C05E0" w14:textId="5ACE22D3" w:rsidR="003926EF" w:rsidRDefault="003926E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_Toc61116903 \h </w:instrText>
      </w:r>
      <w:r>
        <w:fldChar w:fldCharType="separate"/>
      </w:r>
      <w:r>
        <w:t>32</w:t>
      </w:r>
      <w:r>
        <w:fldChar w:fldCharType="end"/>
      </w:r>
    </w:p>
    <w:p w14:paraId="4EFA3B8A" w14:textId="48F35326" w:rsidR="003926EF" w:rsidRDefault="003926E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AAS BS supporting one RAT only MSR in the operating band</w:t>
      </w:r>
      <w:r>
        <w:tab/>
      </w:r>
      <w:r>
        <w:fldChar w:fldCharType="begin" w:fldLock="1"/>
      </w:r>
      <w:r>
        <w:instrText xml:space="preserve"> PAGEREF _Toc61116904 \h </w:instrText>
      </w:r>
      <w:r>
        <w:fldChar w:fldCharType="separate"/>
      </w:r>
      <w:r>
        <w:t>33</w:t>
      </w:r>
      <w:r>
        <w:fldChar w:fldCharType="end"/>
      </w:r>
    </w:p>
    <w:p w14:paraId="70CAFCD0" w14:textId="361556FC" w:rsidR="003926EF" w:rsidRDefault="003926E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AAS BS supporting Single-RAT UTRA in the operating band</w:t>
      </w:r>
      <w:r>
        <w:tab/>
      </w:r>
      <w:r>
        <w:fldChar w:fldCharType="begin" w:fldLock="1"/>
      </w:r>
      <w:r>
        <w:instrText xml:space="preserve"> PAGEREF _Toc61116905 \h </w:instrText>
      </w:r>
      <w:r>
        <w:fldChar w:fldCharType="separate"/>
      </w:r>
      <w:r>
        <w:t>33</w:t>
      </w:r>
      <w:r>
        <w:fldChar w:fldCharType="end"/>
      </w:r>
    </w:p>
    <w:p w14:paraId="3651B60B" w14:textId="3BE51B6F" w:rsidR="003926EF" w:rsidRDefault="003926EF">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AAS BS supporting Single-RAT E-UTRA in the operating band</w:t>
      </w:r>
      <w:r>
        <w:tab/>
      </w:r>
      <w:r>
        <w:fldChar w:fldCharType="begin" w:fldLock="1"/>
      </w:r>
      <w:r>
        <w:instrText xml:space="preserve"> PAGEREF _Toc61116906 \h </w:instrText>
      </w:r>
      <w:r>
        <w:fldChar w:fldCharType="separate"/>
      </w:r>
      <w:r>
        <w:t>34</w:t>
      </w:r>
      <w:r>
        <w:fldChar w:fldCharType="end"/>
      </w:r>
    </w:p>
    <w:p w14:paraId="77C18ED9" w14:textId="41495777" w:rsidR="003926EF" w:rsidRDefault="003926EF">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Test configurations for AAS BS operating bands with multi-band dependencies</w:t>
      </w:r>
      <w:r>
        <w:tab/>
      </w:r>
      <w:r>
        <w:fldChar w:fldCharType="begin" w:fldLock="1"/>
      </w:r>
      <w:r>
        <w:instrText xml:space="preserve"> PAGEREF _Toc61116907 \h </w:instrText>
      </w:r>
      <w:r>
        <w:fldChar w:fldCharType="separate"/>
      </w:r>
      <w:r>
        <w:t>34</w:t>
      </w:r>
      <w:r>
        <w:fldChar w:fldCharType="end"/>
      </w:r>
    </w:p>
    <w:p w14:paraId="57920647" w14:textId="2B35F103" w:rsidR="003926EF" w:rsidRDefault="003926E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AAS BS operating bands with multi-band dependencies supporting MSR operation</w:t>
      </w:r>
      <w:r>
        <w:tab/>
      </w:r>
      <w:r>
        <w:fldChar w:fldCharType="begin" w:fldLock="1"/>
      </w:r>
      <w:r>
        <w:instrText xml:space="preserve"> PAGEREF _Toc61116908 \h </w:instrText>
      </w:r>
      <w:r>
        <w:fldChar w:fldCharType="separate"/>
      </w:r>
      <w:r>
        <w:t>34</w:t>
      </w:r>
      <w:r>
        <w:fldChar w:fldCharType="end"/>
      </w:r>
    </w:p>
    <w:p w14:paraId="1807BDEB" w14:textId="6E8C33B1" w:rsidR="003926EF" w:rsidRDefault="003926E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_Toc61116909 \h </w:instrText>
      </w:r>
      <w:r>
        <w:fldChar w:fldCharType="separate"/>
      </w:r>
      <w:r>
        <w:t>34</w:t>
      </w:r>
      <w:r>
        <w:fldChar w:fldCharType="end"/>
      </w:r>
    </w:p>
    <w:p w14:paraId="7C0D97F7" w14:textId="629EBE3B" w:rsidR="003926EF" w:rsidRDefault="003926E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_Toc61116910 \h </w:instrText>
      </w:r>
      <w:r>
        <w:fldChar w:fldCharType="separate"/>
      </w:r>
      <w:r>
        <w:t>35</w:t>
      </w:r>
      <w:r>
        <w:fldChar w:fldCharType="end"/>
      </w:r>
    </w:p>
    <w:p w14:paraId="308BD664" w14:textId="7C1EC3BE" w:rsidR="003926EF" w:rsidRDefault="003926E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_Toc61116911 \h </w:instrText>
      </w:r>
      <w:r>
        <w:fldChar w:fldCharType="separate"/>
      </w:r>
      <w:r>
        <w:t>35</w:t>
      </w:r>
      <w:r>
        <w:fldChar w:fldCharType="end"/>
      </w:r>
    </w:p>
    <w:p w14:paraId="7FAC9750" w14:textId="498C0171" w:rsidR="003926EF" w:rsidRDefault="003926E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_Toc61116912 \h </w:instrText>
      </w:r>
      <w:r>
        <w:fldChar w:fldCharType="separate"/>
      </w:r>
      <w:r>
        <w:t>35</w:t>
      </w:r>
      <w:r>
        <w:fldChar w:fldCharType="end"/>
      </w:r>
    </w:p>
    <w:p w14:paraId="1B35C1DD" w14:textId="53D0D65D" w:rsidR="003926EF" w:rsidRDefault="003926E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_Toc61116913 \h </w:instrText>
      </w:r>
      <w:r>
        <w:fldChar w:fldCharType="separate"/>
      </w:r>
      <w:r>
        <w:t>35</w:t>
      </w:r>
      <w:r>
        <w:fldChar w:fldCharType="end"/>
      </w:r>
    </w:p>
    <w:p w14:paraId="785B010A" w14:textId="7D344FCE" w:rsidR="003926EF" w:rsidRDefault="003926E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_Toc61116914 \h </w:instrText>
      </w:r>
      <w:r>
        <w:fldChar w:fldCharType="separate"/>
      </w:r>
      <w:r>
        <w:t>35</w:t>
      </w:r>
      <w:r>
        <w:fldChar w:fldCharType="end"/>
      </w:r>
    </w:p>
    <w:p w14:paraId="5643E0F5" w14:textId="0042C30B" w:rsidR="003926EF" w:rsidRDefault="003926E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_Toc61116915 \h </w:instrText>
      </w:r>
      <w:r>
        <w:fldChar w:fldCharType="separate"/>
      </w:r>
      <w:r>
        <w:t>36</w:t>
      </w:r>
      <w:r>
        <w:fldChar w:fldCharType="end"/>
      </w:r>
    </w:p>
    <w:p w14:paraId="0519E874" w14:textId="3D05CE6B" w:rsidR="003926EF" w:rsidRDefault="003926E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_Toc61116916 \h </w:instrText>
      </w:r>
      <w:r>
        <w:fldChar w:fldCharType="separate"/>
      </w:r>
      <w:r>
        <w:t>36</w:t>
      </w:r>
      <w:r>
        <w:fldChar w:fldCharType="end"/>
      </w:r>
    </w:p>
    <w:p w14:paraId="4DF76EA0" w14:textId="310A2F80" w:rsidR="003926EF" w:rsidRDefault="003926EF">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_Toc61116917 \h </w:instrText>
      </w:r>
      <w:r>
        <w:fldChar w:fldCharType="separate"/>
      </w:r>
      <w:r>
        <w:t>36</w:t>
      </w:r>
      <w:r>
        <w:fldChar w:fldCharType="end"/>
      </w:r>
    </w:p>
    <w:p w14:paraId="285BCAB7" w14:textId="4F8DE6F3" w:rsidR="003926EF" w:rsidRDefault="003926EF">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_Toc61116918 \h </w:instrText>
      </w:r>
      <w:r>
        <w:fldChar w:fldCharType="separate"/>
      </w:r>
      <w:r>
        <w:t>36</w:t>
      </w:r>
      <w:r>
        <w:fldChar w:fldCharType="end"/>
      </w:r>
    </w:p>
    <w:p w14:paraId="647C991B" w14:textId="2DC4552A" w:rsidR="003926EF" w:rsidRDefault="003926E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_Toc61116919 \h </w:instrText>
      </w:r>
      <w:r>
        <w:fldChar w:fldCharType="separate"/>
      </w:r>
      <w:r>
        <w:t>36</w:t>
      </w:r>
      <w:r>
        <w:fldChar w:fldCharType="end"/>
      </w:r>
    </w:p>
    <w:p w14:paraId="1B0A9DB7" w14:textId="1483587A" w:rsidR="003926EF" w:rsidRDefault="003926E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_Toc61116920 \h </w:instrText>
      </w:r>
      <w:r>
        <w:fldChar w:fldCharType="separate"/>
      </w:r>
      <w:r>
        <w:t>37</w:t>
      </w:r>
      <w:r>
        <w:fldChar w:fldCharType="end"/>
      </w:r>
    </w:p>
    <w:p w14:paraId="01514775" w14:textId="03B4C86D" w:rsidR="003926EF" w:rsidRDefault="003926E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_Toc61116921 \h </w:instrText>
      </w:r>
      <w:r>
        <w:fldChar w:fldCharType="separate"/>
      </w:r>
      <w:r>
        <w:t>37</w:t>
      </w:r>
      <w:r>
        <w:fldChar w:fldCharType="end"/>
      </w:r>
    </w:p>
    <w:p w14:paraId="262EFC0B" w14:textId="3919AAF5" w:rsidR="003926EF" w:rsidRDefault="003926E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_Toc61116922 \h </w:instrText>
      </w:r>
      <w:r>
        <w:fldChar w:fldCharType="separate"/>
      </w:r>
      <w:r>
        <w:t>37</w:t>
      </w:r>
      <w:r>
        <w:fldChar w:fldCharType="end"/>
      </w:r>
    </w:p>
    <w:p w14:paraId="7387EFBC" w14:textId="0841CF49" w:rsidR="003926EF" w:rsidRDefault="003926E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_Toc61116923 \h </w:instrText>
      </w:r>
      <w:r>
        <w:fldChar w:fldCharType="separate"/>
      </w:r>
      <w:r>
        <w:t>37</w:t>
      </w:r>
      <w:r>
        <w:fldChar w:fldCharType="end"/>
      </w:r>
    </w:p>
    <w:p w14:paraId="4104FE6A" w14:textId="2AE3A502" w:rsidR="003926EF" w:rsidRDefault="003926E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_Toc61116924 \h </w:instrText>
      </w:r>
      <w:r>
        <w:fldChar w:fldCharType="separate"/>
      </w:r>
      <w:r>
        <w:t>38</w:t>
      </w:r>
      <w:r>
        <w:fldChar w:fldCharType="end"/>
      </w:r>
    </w:p>
    <w:p w14:paraId="77A0F528" w14:textId="7F25323B" w:rsidR="003926EF" w:rsidRDefault="003926E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_Toc61116925 \h </w:instrText>
      </w:r>
      <w:r>
        <w:fldChar w:fldCharType="separate"/>
      </w:r>
      <w:r>
        <w:t>38</w:t>
      </w:r>
      <w:r>
        <w:fldChar w:fldCharType="end"/>
      </w:r>
    </w:p>
    <w:p w14:paraId="74E9F8C3" w14:textId="2E848C13" w:rsidR="003926EF" w:rsidRDefault="003926EF">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_Toc61116926 \h </w:instrText>
      </w:r>
      <w:r>
        <w:fldChar w:fldCharType="separate"/>
      </w:r>
      <w:r>
        <w:t>38</w:t>
      </w:r>
      <w:r>
        <w:fldChar w:fldCharType="end"/>
      </w:r>
    </w:p>
    <w:p w14:paraId="4EF94D25" w14:textId="342AF672" w:rsidR="003926EF" w:rsidRDefault="003926EF">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_Toc61116927 \h </w:instrText>
      </w:r>
      <w:r>
        <w:fldChar w:fldCharType="separate"/>
      </w:r>
      <w:r>
        <w:t>38</w:t>
      </w:r>
      <w:r>
        <w:fldChar w:fldCharType="end"/>
      </w:r>
    </w:p>
    <w:p w14:paraId="4D116B78" w14:textId="53CF86F6" w:rsidR="003926EF" w:rsidRDefault="003926EF">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_Toc61116928 \h </w:instrText>
      </w:r>
      <w:r>
        <w:fldChar w:fldCharType="separate"/>
      </w:r>
      <w:r>
        <w:t>38</w:t>
      </w:r>
      <w:r>
        <w:fldChar w:fldCharType="end"/>
      </w:r>
    </w:p>
    <w:p w14:paraId="3054AB11" w14:textId="2598B834" w:rsidR="003926EF" w:rsidRDefault="003926EF">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_Toc61116929 \h </w:instrText>
      </w:r>
      <w:r>
        <w:fldChar w:fldCharType="separate"/>
      </w:r>
      <w:r>
        <w:t>39</w:t>
      </w:r>
      <w:r>
        <w:fldChar w:fldCharType="end"/>
      </w:r>
    </w:p>
    <w:p w14:paraId="3B33882A" w14:textId="48BDF828" w:rsidR="003926EF" w:rsidRDefault="003926EF">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_Toc61116930 \h </w:instrText>
      </w:r>
      <w:r>
        <w:fldChar w:fldCharType="separate"/>
      </w:r>
      <w:r>
        <w:t>39</w:t>
      </w:r>
      <w:r>
        <w:fldChar w:fldCharType="end"/>
      </w:r>
    </w:p>
    <w:p w14:paraId="42FB76B2" w14:textId="59B9C8C1" w:rsidR="003926EF" w:rsidRDefault="003926EF">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FDD Test Requirements</w:t>
      </w:r>
      <w:r>
        <w:tab/>
      </w:r>
      <w:r>
        <w:fldChar w:fldCharType="begin" w:fldLock="1"/>
      </w:r>
      <w:r>
        <w:instrText xml:space="preserve"> PAGEREF _Toc61116931 \h </w:instrText>
      </w:r>
      <w:r>
        <w:fldChar w:fldCharType="separate"/>
      </w:r>
      <w:r>
        <w:t>39</w:t>
      </w:r>
      <w:r>
        <w:fldChar w:fldCharType="end"/>
      </w:r>
    </w:p>
    <w:p w14:paraId="4405506C" w14:textId="1CCE4FE6" w:rsidR="003926EF" w:rsidRDefault="003926EF">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UTRA TDD 1,28Mcp option Test Requirements</w:t>
      </w:r>
      <w:r>
        <w:tab/>
      </w:r>
      <w:r>
        <w:fldChar w:fldCharType="begin" w:fldLock="1"/>
      </w:r>
      <w:r>
        <w:instrText xml:space="preserve"> PAGEREF _Toc61116932 \h </w:instrText>
      </w:r>
      <w:r>
        <w:fldChar w:fldCharType="separate"/>
      </w:r>
      <w:r>
        <w:t>39</w:t>
      </w:r>
      <w:r>
        <w:fldChar w:fldCharType="end"/>
      </w:r>
    </w:p>
    <w:p w14:paraId="1AEB1D32" w14:textId="61259471" w:rsidR="003926EF" w:rsidRDefault="003926EF">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E-UTRA Test Requirements</w:t>
      </w:r>
      <w:r>
        <w:tab/>
      </w:r>
      <w:r>
        <w:fldChar w:fldCharType="begin" w:fldLock="1"/>
      </w:r>
      <w:r>
        <w:instrText xml:space="preserve"> PAGEREF _Toc61116933 \h </w:instrText>
      </w:r>
      <w:r>
        <w:fldChar w:fldCharType="separate"/>
      </w:r>
      <w:r>
        <w:t>39</w:t>
      </w:r>
      <w:r>
        <w:fldChar w:fldCharType="end"/>
      </w:r>
    </w:p>
    <w:p w14:paraId="48CBD876" w14:textId="2F84D072" w:rsidR="003926EF" w:rsidRDefault="003926EF" w:rsidP="003926EF">
      <w:pPr>
        <w:pStyle w:val="TOC8"/>
        <w:rPr>
          <w:rFonts w:asciiTheme="minorHAnsi" w:eastAsiaTheme="minorEastAsia" w:hAnsiTheme="minorHAnsi" w:cstheme="minorBidi"/>
          <w:b w:val="0"/>
          <w:szCs w:val="22"/>
          <w:lang w:eastAsia="en-GB"/>
        </w:rPr>
      </w:pPr>
      <w:r>
        <w:t>Annex A (normative):</w:t>
      </w:r>
      <w:r>
        <w:tab/>
        <w:t>Test system characterization</w:t>
      </w:r>
      <w:r>
        <w:tab/>
      </w:r>
      <w:r>
        <w:fldChar w:fldCharType="begin" w:fldLock="1"/>
      </w:r>
      <w:r>
        <w:instrText xml:space="preserve"> PAGEREF _Toc61116934 \h </w:instrText>
      </w:r>
      <w:r>
        <w:fldChar w:fldCharType="separate"/>
      </w:r>
      <w:r>
        <w:t>41</w:t>
      </w:r>
      <w:r>
        <w:fldChar w:fldCharType="end"/>
      </w:r>
    </w:p>
    <w:p w14:paraId="4F3C03C7" w14:textId="1ED536FA" w:rsidR="003926EF" w:rsidRDefault="003926EF" w:rsidP="003926EF">
      <w:pPr>
        <w:pStyle w:val="TOC8"/>
        <w:rPr>
          <w:rFonts w:asciiTheme="minorHAnsi" w:eastAsiaTheme="minorEastAsia" w:hAnsiTheme="minorHAnsi" w:cstheme="minorBidi"/>
          <w:b w:val="0"/>
          <w:szCs w:val="22"/>
          <w:lang w:eastAsia="en-GB"/>
        </w:rPr>
      </w:pPr>
      <w:r>
        <w:t>Annex B (normative):</w:t>
      </w:r>
      <w:r>
        <w:tab/>
        <w:t>Calibration</w:t>
      </w:r>
      <w:r>
        <w:tab/>
      </w:r>
      <w:r>
        <w:fldChar w:fldCharType="begin" w:fldLock="1"/>
      </w:r>
      <w:r>
        <w:instrText xml:space="preserve"> PAGEREF _Toc61116935 \h </w:instrText>
      </w:r>
      <w:r>
        <w:fldChar w:fldCharType="separate"/>
      </w:r>
      <w:r>
        <w:t>42</w:t>
      </w:r>
      <w:r>
        <w:fldChar w:fldCharType="end"/>
      </w:r>
    </w:p>
    <w:p w14:paraId="4C69CC1F" w14:textId="5E724A3E" w:rsidR="003926EF" w:rsidRDefault="003926EF" w:rsidP="003926EF">
      <w:pPr>
        <w:pStyle w:val="TOC8"/>
        <w:rPr>
          <w:rFonts w:asciiTheme="minorHAnsi" w:eastAsiaTheme="minorEastAsia" w:hAnsiTheme="minorHAnsi" w:cstheme="minorBidi"/>
          <w:b w:val="0"/>
          <w:szCs w:val="22"/>
          <w:lang w:eastAsia="en-GB"/>
        </w:rPr>
      </w:pPr>
      <w:r>
        <w:lastRenderedPageBreak/>
        <w:t>Annex C (informative):</w:t>
      </w:r>
      <w:r>
        <w:tab/>
        <w:t>Test tolerances and derivation of test requirements</w:t>
      </w:r>
      <w:r>
        <w:tab/>
      </w:r>
      <w:r>
        <w:fldChar w:fldCharType="begin" w:fldLock="1"/>
      </w:r>
      <w:r>
        <w:instrText xml:space="preserve"> PAGEREF _Toc61116936 \h </w:instrText>
      </w:r>
      <w:r>
        <w:fldChar w:fldCharType="separate"/>
      </w:r>
      <w:r>
        <w:t>43</w:t>
      </w:r>
      <w:r>
        <w:fldChar w:fldCharType="end"/>
      </w:r>
    </w:p>
    <w:p w14:paraId="11C8B182" w14:textId="4508D638" w:rsidR="003926EF" w:rsidRDefault="003926E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General</w:t>
      </w:r>
      <w:r>
        <w:tab/>
      </w:r>
      <w:r>
        <w:fldChar w:fldCharType="begin" w:fldLock="1"/>
      </w:r>
      <w:r>
        <w:instrText xml:space="preserve"> PAGEREF _Toc61116937 \h </w:instrText>
      </w:r>
      <w:r>
        <w:fldChar w:fldCharType="separate"/>
      </w:r>
      <w:r>
        <w:t>43</w:t>
      </w:r>
      <w:r>
        <w:fldChar w:fldCharType="end"/>
      </w:r>
    </w:p>
    <w:p w14:paraId="5B4E7F73" w14:textId="431FB61D" w:rsidR="003926EF" w:rsidRDefault="003926E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transmitter (OTA)</w:t>
      </w:r>
      <w:r>
        <w:tab/>
      </w:r>
      <w:r>
        <w:fldChar w:fldCharType="begin" w:fldLock="1"/>
      </w:r>
      <w:r>
        <w:instrText xml:space="preserve"> PAGEREF _Toc61116938 \h </w:instrText>
      </w:r>
      <w:r>
        <w:fldChar w:fldCharType="separate"/>
      </w:r>
      <w:r>
        <w:t>43</w:t>
      </w:r>
      <w:r>
        <w:fldChar w:fldCharType="end"/>
      </w:r>
    </w:p>
    <w:p w14:paraId="6D7C3398" w14:textId="58DCF774" w:rsidR="003926EF" w:rsidRDefault="003926E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rPr>
          <w:lang w:eastAsia="sv-SE"/>
        </w:rPr>
        <w:t>Measurement of receiv</w:t>
      </w:r>
      <w:r>
        <w:t>er (OTA)</w:t>
      </w:r>
      <w:r>
        <w:tab/>
      </w:r>
      <w:r>
        <w:fldChar w:fldCharType="begin" w:fldLock="1"/>
      </w:r>
      <w:r>
        <w:instrText xml:space="preserve"> PAGEREF _Toc61116939 \h </w:instrText>
      </w:r>
      <w:r>
        <w:fldChar w:fldCharType="separate"/>
      </w:r>
      <w:r>
        <w:t>43</w:t>
      </w:r>
      <w:r>
        <w:fldChar w:fldCharType="end"/>
      </w:r>
    </w:p>
    <w:p w14:paraId="50D43FBC" w14:textId="09F5E913" w:rsidR="003926EF" w:rsidRDefault="003926EF" w:rsidP="003926EF">
      <w:pPr>
        <w:pStyle w:val="TOC8"/>
        <w:rPr>
          <w:rFonts w:asciiTheme="minorHAnsi" w:eastAsiaTheme="minorEastAsia" w:hAnsiTheme="minorHAnsi" w:cstheme="minorBidi"/>
          <w:b w:val="0"/>
          <w:szCs w:val="22"/>
          <w:lang w:eastAsia="en-GB"/>
        </w:rPr>
      </w:pPr>
      <w:r>
        <w:t>Annex D (informative):</w:t>
      </w:r>
      <w:r>
        <w:tab/>
        <w:t>Test system set-up</w:t>
      </w:r>
      <w:r>
        <w:tab/>
      </w:r>
      <w:r>
        <w:fldChar w:fldCharType="begin" w:fldLock="1"/>
      </w:r>
      <w:r>
        <w:instrText xml:space="preserve"> PAGEREF _Toc61116940 \h </w:instrText>
      </w:r>
      <w:r>
        <w:fldChar w:fldCharType="separate"/>
      </w:r>
      <w:r>
        <w:t>44</w:t>
      </w:r>
      <w:r>
        <w:fldChar w:fldCharType="end"/>
      </w:r>
    </w:p>
    <w:p w14:paraId="799DF053" w14:textId="7E7B02D8" w:rsidR="003926EF" w:rsidRDefault="003926E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_Toc61116941 \h </w:instrText>
      </w:r>
      <w:r>
        <w:fldChar w:fldCharType="separate"/>
      </w:r>
      <w:r>
        <w:t>44</w:t>
      </w:r>
      <w:r>
        <w:fldChar w:fldCharType="end"/>
      </w:r>
    </w:p>
    <w:p w14:paraId="3B19A8F9" w14:textId="472FBA55" w:rsidR="003926EF" w:rsidRDefault="003926EF">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Radiated Transmit Power</w:t>
      </w:r>
      <w:r>
        <w:tab/>
      </w:r>
      <w:r>
        <w:fldChar w:fldCharType="begin" w:fldLock="1"/>
      </w:r>
      <w:r>
        <w:instrText xml:space="preserve"> PAGEREF _Toc61116942 \h </w:instrText>
      </w:r>
      <w:r>
        <w:fldChar w:fldCharType="separate"/>
      </w:r>
      <w:r>
        <w:t>44</w:t>
      </w:r>
      <w:r>
        <w:fldChar w:fldCharType="end"/>
      </w:r>
    </w:p>
    <w:p w14:paraId="62742602" w14:textId="0266E844" w:rsidR="003926EF" w:rsidRDefault="003926EF">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_Toc61116943 \h </w:instrText>
      </w:r>
      <w:r>
        <w:fldChar w:fldCharType="separate"/>
      </w:r>
      <w:r>
        <w:t>45</w:t>
      </w:r>
      <w:r>
        <w:fldChar w:fldCharType="end"/>
      </w:r>
    </w:p>
    <w:p w14:paraId="1CE2F47E" w14:textId="307FFB51" w:rsidR="003926EF" w:rsidRDefault="003926EF">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OTA sensitivity</w:t>
      </w:r>
      <w:r>
        <w:tab/>
      </w:r>
      <w:r>
        <w:fldChar w:fldCharType="begin" w:fldLock="1"/>
      </w:r>
      <w:r>
        <w:instrText xml:space="preserve"> PAGEREF _Toc61116944 \h </w:instrText>
      </w:r>
      <w:r>
        <w:fldChar w:fldCharType="separate"/>
      </w:r>
      <w:r>
        <w:t>45</w:t>
      </w:r>
      <w:r>
        <w:fldChar w:fldCharType="end"/>
      </w:r>
    </w:p>
    <w:p w14:paraId="49CA507A" w14:textId="2FA277BA" w:rsidR="003926EF" w:rsidRDefault="003926EF" w:rsidP="003926EF">
      <w:pPr>
        <w:pStyle w:val="TOC8"/>
        <w:rPr>
          <w:rFonts w:asciiTheme="minorHAnsi" w:eastAsiaTheme="minorEastAsia" w:hAnsiTheme="minorHAnsi" w:cstheme="minorBidi"/>
          <w:b w:val="0"/>
          <w:szCs w:val="22"/>
          <w:lang w:eastAsia="en-GB"/>
        </w:rPr>
      </w:pPr>
      <w:r>
        <w:t>Annex E (normative):</w:t>
      </w:r>
      <w:r>
        <w:tab/>
        <w:t>Estimation of Measurement Uncertainty</w:t>
      </w:r>
      <w:r>
        <w:tab/>
      </w:r>
      <w:r>
        <w:fldChar w:fldCharType="begin" w:fldLock="1"/>
      </w:r>
      <w:r>
        <w:instrText xml:space="preserve"> PAGEREF _Toc61116945 \h </w:instrText>
      </w:r>
      <w:r>
        <w:fldChar w:fldCharType="separate"/>
      </w:r>
      <w:r>
        <w:t>46</w:t>
      </w:r>
      <w:r>
        <w:fldChar w:fldCharType="end"/>
      </w:r>
    </w:p>
    <w:p w14:paraId="717E35D4" w14:textId="16D33878" w:rsidR="003926EF" w:rsidRDefault="003926E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_Toc61116946 \h </w:instrText>
      </w:r>
      <w:r>
        <w:fldChar w:fldCharType="separate"/>
      </w:r>
      <w:r>
        <w:t>46</w:t>
      </w:r>
      <w:r>
        <w:fldChar w:fldCharType="end"/>
      </w:r>
    </w:p>
    <w:p w14:paraId="11E3FA3C" w14:textId="76177903" w:rsidR="003926EF" w:rsidRDefault="003926E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Measurement methodology descriptions</w:t>
      </w:r>
      <w:r>
        <w:tab/>
      </w:r>
      <w:r>
        <w:fldChar w:fldCharType="begin" w:fldLock="1"/>
      </w:r>
      <w:r>
        <w:instrText xml:space="preserve"> PAGEREF _Toc61116947 \h </w:instrText>
      </w:r>
      <w:r>
        <w:fldChar w:fldCharType="separate"/>
      </w:r>
      <w:r>
        <w:t>46</w:t>
      </w:r>
      <w:r>
        <w:fldChar w:fldCharType="end"/>
      </w:r>
    </w:p>
    <w:p w14:paraId="720378C8" w14:textId="24F95063" w:rsidR="003926EF" w:rsidRDefault="003926E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Measurement uncertainty budget format</w:t>
      </w:r>
      <w:r>
        <w:tab/>
      </w:r>
      <w:r>
        <w:fldChar w:fldCharType="begin" w:fldLock="1"/>
      </w:r>
      <w:r>
        <w:instrText xml:space="preserve"> PAGEREF _Toc61116948 \h </w:instrText>
      </w:r>
      <w:r>
        <w:fldChar w:fldCharType="separate"/>
      </w:r>
      <w:r>
        <w:t>46</w:t>
      </w:r>
      <w:r>
        <w:fldChar w:fldCharType="end"/>
      </w:r>
    </w:p>
    <w:p w14:paraId="0A3D7836" w14:textId="08F2D1A6" w:rsidR="003926EF" w:rsidRDefault="003926EF">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Measurement uncertainty budgets</w:t>
      </w:r>
      <w:r>
        <w:tab/>
      </w:r>
      <w:r>
        <w:fldChar w:fldCharType="begin" w:fldLock="1"/>
      </w:r>
      <w:r>
        <w:instrText xml:space="preserve"> PAGEREF _Toc61116949 \h </w:instrText>
      </w:r>
      <w:r>
        <w:fldChar w:fldCharType="separate"/>
      </w:r>
      <w:r>
        <w:t>46</w:t>
      </w:r>
      <w:r>
        <w:fldChar w:fldCharType="end"/>
      </w:r>
    </w:p>
    <w:p w14:paraId="7339644A" w14:textId="128613BB" w:rsidR="003926EF" w:rsidRDefault="003926EF">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Measurement error contribution descriptions</w:t>
      </w:r>
      <w:r>
        <w:tab/>
      </w:r>
      <w:r>
        <w:fldChar w:fldCharType="begin" w:fldLock="1"/>
      </w:r>
      <w:r>
        <w:instrText xml:space="preserve"> PAGEREF _Toc61116950 \h </w:instrText>
      </w:r>
      <w:r>
        <w:fldChar w:fldCharType="separate"/>
      </w:r>
      <w:r>
        <w:t>46</w:t>
      </w:r>
      <w:r>
        <w:fldChar w:fldCharType="end"/>
      </w:r>
    </w:p>
    <w:p w14:paraId="7BC95F51" w14:textId="0AD64C4E" w:rsidR="003926EF" w:rsidRDefault="003926EF" w:rsidP="003926EF">
      <w:pPr>
        <w:pStyle w:val="TOC8"/>
        <w:rPr>
          <w:rFonts w:asciiTheme="minorHAnsi" w:eastAsiaTheme="minorEastAsia" w:hAnsiTheme="minorHAnsi" w:cstheme="minorBidi"/>
          <w:b w:val="0"/>
          <w:szCs w:val="22"/>
          <w:lang w:eastAsia="en-GB"/>
        </w:rPr>
      </w:pPr>
      <w:r>
        <w:t>Annex F (informative):</w:t>
      </w:r>
      <w:r>
        <w:tab/>
        <w:t>Change history</w:t>
      </w:r>
      <w:r>
        <w:tab/>
      </w:r>
      <w:r>
        <w:fldChar w:fldCharType="begin" w:fldLock="1"/>
      </w:r>
      <w:r>
        <w:instrText xml:space="preserve"> PAGEREF _Toc61116951 \h </w:instrText>
      </w:r>
      <w:r>
        <w:fldChar w:fldCharType="separate"/>
      </w:r>
      <w:r>
        <w:t>47</w:t>
      </w:r>
      <w:r>
        <w:fldChar w:fldCharType="end"/>
      </w:r>
    </w:p>
    <w:p w14:paraId="79BFA7E6" w14:textId="775AB11D" w:rsidR="00080512" w:rsidRPr="0070253A" w:rsidRDefault="003926EF">
      <w:r>
        <w:rPr>
          <w:noProof/>
          <w:sz w:val="22"/>
        </w:rPr>
        <w:fldChar w:fldCharType="end"/>
      </w:r>
    </w:p>
    <w:p w14:paraId="48990EAD" w14:textId="77777777" w:rsidR="00080512" w:rsidRPr="0070253A" w:rsidRDefault="00080512" w:rsidP="00673E8E">
      <w:pPr>
        <w:pStyle w:val="Heading1"/>
      </w:pPr>
      <w:bookmarkStart w:id="3" w:name="_GoBack"/>
      <w:bookmarkEnd w:id="3"/>
      <w:r w:rsidRPr="0070253A">
        <w:br w:type="page"/>
      </w:r>
      <w:bookmarkStart w:id="4" w:name="_Toc21019880"/>
      <w:bookmarkStart w:id="5" w:name="_Toc29767135"/>
      <w:bookmarkStart w:id="6" w:name="_Toc61116823"/>
      <w:r w:rsidRPr="0070253A">
        <w:lastRenderedPageBreak/>
        <w:t>Foreword</w:t>
      </w:r>
      <w:bookmarkEnd w:id="4"/>
      <w:bookmarkEnd w:id="5"/>
      <w:bookmarkEnd w:id="6"/>
    </w:p>
    <w:p w14:paraId="32D4E0E2" w14:textId="77777777" w:rsidR="00080512" w:rsidRPr="0070253A" w:rsidRDefault="00080512">
      <w:r w:rsidRPr="0070253A">
        <w:t>This Technical Specification has been produced by the 3</w:t>
      </w:r>
      <w:r w:rsidRPr="0070253A">
        <w:rPr>
          <w:vertAlign w:val="superscript"/>
        </w:rPr>
        <w:t>rd</w:t>
      </w:r>
      <w:r w:rsidRPr="0070253A">
        <w:t xml:space="preserve"> Generation Partnership Project (3GPP).</w:t>
      </w:r>
    </w:p>
    <w:p w14:paraId="2BC4165E" w14:textId="77777777" w:rsidR="00080512" w:rsidRPr="0070253A" w:rsidRDefault="00080512">
      <w:r w:rsidRPr="0070253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9AECF1" w14:textId="77777777" w:rsidR="00080512" w:rsidRPr="0070253A" w:rsidRDefault="00080512">
      <w:pPr>
        <w:pStyle w:val="B1"/>
      </w:pPr>
      <w:r w:rsidRPr="0070253A">
        <w:t>Version x.y.z</w:t>
      </w:r>
    </w:p>
    <w:p w14:paraId="7E809664" w14:textId="77777777" w:rsidR="00080512" w:rsidRPr="0070253A" w:rsidRDefault="00080512">
      <w:pPr>
        <w:pStyle w:val="B1"/>
      </w:pPr>
      <w:r w:rsidRPr="0070253A">
        <w:t>where:</w:t>
      </w:r>
    </w:p>
    <w:p w14:paraId="2616670D" w14:textId="77777777" w:rsidR="00080512" w:rsidRPr="0070253A" w:rsidRDefault="00080512">
      <w:pPr>
        <w:pStyle w:val="B2"/>
      </w:pPr>
      <w:r w:rsidRPr="0070253A">
        <w:t>x</w:t>
      </w:r>
      <w:r w:rsidRPr="0070253A">
        <w:tab/>
        <w:t>the first digit:</w:t>
      </w:r>
    </w:p>
    <w:p w14:paraId="447C26C7" w14:textId="77777777" w:rsidR="00080512" w:rsidRPr="0070253A" w:rsidRDefault="00080512">
      <w:pPr>
        <w:pStyle w:val="B3"/>
      </w:pPr>
      <w:r w:rsidRPr="0070253A">
        <w:t>1</w:t>
      </w:r>
      <w:r w:rsidRPr="0070253A">
        <w:tab/>
        <w:t>presented to TSG for information;</w:t>
      </w:r>
    </w:p>
    <w:p w14:paraId="69E87DF3" w14:textId="77777777" w:rsidR="00080512" w:rsidRPr="0070253A" w:rsidRDefault="00080512">
      <w:pPr>
        <w:pStyle w:val="B3"/>
      </w:pPr>
      <w:r w:rsidRPr="0070253A">
        <w:t>2</w:t>
      </w:r>
      <w:r w:rsidRPr="0070253A">
        <w:tab/>
        <w:t>presented to TSG for approval;</w:t>
      </w:r>
    </w:p>
    <w:p w14:paraId="1734D56E" w14:textId="77777777" w:rsidR="00080512" w:rsidRPr="0070253A" w:rsidRDefault="00080512">
      <w:pPr>
        <w:pStyle w:val="B3"/>
      </w:pPr>
      <w:r w:rsidRPr="0070253A">
        <w:t>3</w:t>
      </w:r>
      <w:r w:rsidRPr="0070253A">
        <w:tab/>
        <w:t>or greater indicates TSG approved document under change control.</w:t>
      </w:r>
    </w:p>
    <w:p w14:paraId="60ECA3FE" w14:textId="77777777" w:rsidR="00080512" w:rsidRPr="0070253A" w:rsidRDefault="00080512">
      <w:pPr>
        <w:pStyle w:val="B2"/>
      </w:pPr>
      <w:r w:rsidRPr="0070253A">
        <w:t>y</w:t>
      </w:r>
      <w:r w:rsidRPr="0070253A">
        <w:tab/>
        <w:t>the second digit is incremented for all changes of substance, i.e. technical enhancements, corrections, updates, etc.</w:t>
      </w:r>
    </w:p>
    <w:p w14:paraId="715C289A" w14:textId="77777777" w:rsidR="00080512" w:rsidRPr="0070253A" w:rsidRDefault="00080512">
      <w:pPr>
        <w:pStyle w:val="B2"/>
      </w:pPr>
      <w:r w:rsidRPr="0070253A">
        <w:t>z</w:t>
      </w:r>
      <w:r w:rsidRPr="0070253A">
        <w:tab/>
        <w:t>the third digit is incremented when editorial only changes have been incorporated in the document.</w:t>
      </w:r>
    </w:p>
    <w:p w14:paraId="778E9A45" w14:textId="77777777" w:rsidR="00080512" w:rsidRPr="0070253A" w:rsidRDefault="00080512" w:rsidP="00673E8E">
      <w:pPr>
        <w:pStyle w:val="Heading1"/>
      </w:pPr>
      <w:r w:rsidRPr="0070253A">
        <w:br w:type="page"/>
      </w:r>
      <w:bookmarkStart w:id="7" w:name="_Toc21019881"/>
      <w:bookmarkStart w:id="8" w:name="_Toc29767136"/>
      <w:bookmarkStart w:id="9" w:name="_Toc61116824"/>
      <w:r w:rsidRPr="0070253A">
        <w:lastRenderedPageBreak/>
        <w:t>1</w:t>
      </w:r>
      <w:r w:rsidRPr="0070253A">
        <w:tab/>
        <w:t>Scope</w:t>
      </w:r>
      <w:bookmarkEnd w:id="7"/>
      <w:bookmarkEnd w:id="8"/>
      <w:bookmarkEnd w:id="9"/>
    </w:p>
    <w:p w14:paraId="34C152DC" w14:textId="58FF32F6" w:rsidR="00510ECD" w:rsidRPr="0070253A" w:rsidRDefault="00510ECD" w:rsidP="00510ECD">
      <w:r w:rsidRPr="0070253A">
        <w:t xml:space="preserve">The present document specifies </w:t>
      </w:r>
      <w:r w:rsidR="002871C1" w:rsidRPr="0070253A">
        <w:rPr>
          <w:rFonts w:cs="v5.0.0"/>
        </w:rPr>
        <w:t>radiated</w:t>
      </w:r>
      <w:r w:rsidRPr="0070253A">
        <w:t xml:space="preserve"> test methods and conformance requirements for </w:t>
      </w:r>
      <w:r w:rsidR="002871C1" w:rsidRPr="0070253A">
        <w:rPr>
          <w:rFonts w:cs="v5.0.0"/>
          <w:i/>
        </w:rPr>
        <w:t>single RAT E-UTRA operation</w:t>
      </w:r>
      <w:r w:rsidRPr="0070253A">
        <w:t xml:space="preserve">, </w:t>
      </w:r>
      <w:r w:rsidR="002871C1" w:rsidRPr="0070253A">
        <w:rPr>
          <w:rFonts w:cs="v5.0.0"/>
          <w:i/>
        </w:rPr>
        <w:t>single RAT UTRA operation</w:t>
      </w:r>
      <w:r w:rsidR="002871C1" w:rsidRPr="0070253A" w:rsidDel="009A10B9">
        <w:t xml:space="preserve"> </w:t>
      </w:r>
      <w:r w:rsidR="002871C1" w:rsidRPr="0070253A">
        <w:t>(FDD and TDD)</w:t>
      </w:r>
      <w:r w:rsidRPr="0070253A">
        <w:t xml:space="preserve"> and Multi-Standard Radio (MSR) UTRA and E</w:t>
      </w:r>
      <w:r w:rsidR="002871C1" w:rsidRPr="0070253A">
        <w:t>-</w:t>
      </w:r>
      <w:r w:rsidRPr="0070253A">
        <w:t xml:space="preserve">UTRA Active Antenna System (AAS) Base Station (BS). These have been derived from, and are consistent with </w:t>
      </w:r>
      <w:r w:rsidR="002871C1" w:rsidRPr="0070253A">
        <w:t>non-</w:t>
      </w:r>
      <w:r w:rsidRPr="0070253A">
        <w:t>AAS BS</w:t>
      </w:r>
      <w:r w:rsidR="00A57B22" w:rsidRPr="0070253A">
        <w:t xml:space="preserve"> specification</w:t>
      </w:r>
      <w:r w:rsidR="002871C1" w:rsidRPr="0070253A">
        <w:t>s</w:t>
      </w:r>
      <w:r w:rsidR="00A57B22" w:rsidRPr="0070253A">
        <w:t xml:space="preserve"> in </w:t>
      </w:r>
      <w:r w:rsidR="0057373F" w:rsidRPr="0070253A">
        <w:t>TS</w:t>
      </w:r>
      <w:r w:rsidR="0057373F">
        <w:t> </w:t>
      </w:r>
      <w:r w:rsidR="0057373F" w:rsidRPr="0070253A">
        <w:t>2</w:t>
      </w:r>
      <w:r w:rsidR="008D32A3" w:rsidRPr="0070253A">
        <w:t>5.104</w:t>
      </w:r>
      <w:r w:rsidR="0057373F">
        <w:t> </w:t>
      </w:r>
      <w:r w:rsidR="0057373F" w:rsidRPr="0070253A">
        <w:t>[</w:t>
      </w:r>
      <w:r w:rsidR="00A57B22" w:rsidRPr="0070253A">
        <w:t>2]</w:t>
      </w:r>
      <w:r w:rsidR="002871C1" w:rsidRPr="0070253A">
        <w:rPr>
          <w:rFonts w:cs="v5.0.0"/>
          <w:snapToGrid w:val="0"/>
        </w:rPr>
        <w:t xml:space="preserve">, </w:t>
      </w:r>
      <w:r w:rsidR="0057373F" w:rsidRPr="0070253A">
        <w:rPr>
          <w:rFonts w:cs="v5.0.0"/>
          <w:snapToGrid w:val="0"/>
        </w:rPr>
        <w:t>TS</w:t>
      </w:r>
      <w:r w:rsidR="0057373F">
        <w:rPr>
          <w:rFonts w:cs="v5.0.0"/>
          <w:snapToGrid w:val="0"/>
        </w:rPr>
        <w:t> </w:t>
      </w:r>
      <w:r w:rsidR="0057373F" w:rsidRPr="0070253A">
        <w:rPr>
          <w:rFonts w:cs="v5.0.0"/>
          <w:snapToGrid w:val="0"/>
        </w:rPr>
        <w:t>2</w:t>
      </w:r>
      <w:r w:rsidR="002871C1" w:rsidRPr="0070253A">
        <w:rPr>
          <w:rFonts w:cs="v5.0.0"/>
          <w:snapToGrid w:val="0"/>
        </w:rPr>
        <w:t>5.105</w:t>
      </w:r>
      <w:r w:rsidR="0057373F">
        <w:rPr>
          <w:rFonts w:cs="v5.0.0"/>
          <w:snapToGrid w:val="0"/>
        </w:rPr>
        <w:t> </w:t>
      </w:r>
      <w:r w:rsidR="0057373F" w:rsidRPr="0070253A">
        <w:rPr>
          <w:rFonts w:cs="v5.0.0"/>
          <w:snapToGrid w:val="0"/>
        </w:rPr>
        <w:t>[</w:t>
      </w:r>
      <w:r w:rsidR="002871C1" w:rsidRPr="0070253A">
        <w:rPr>
          <w:rFonts w:cs="v5.0.0"/>
          <w:snapToGrid w:val="0"/>
        </w:rPr>
        <w:t xml:space="preserve">3], </w:t>
      </w:r>
      <w:r w:rsidR="0057373F" w:rsidRPr="0070253A">
        <w:rPr>
          <w:rFonts w:cs="v5.0.0"/>
          <w:snapToGrid w:val="0"/>
        </w:rPr>
        <w:t>TS</w:t>
      </w:r>
      <w:r w:rsidR="0057373F">
        <w:rPr>
          <w:rFonts w:cs="v5.0.0"/>
          <w:snapToGrid w:val="0"/>
        </w:rPr>
        <w:t> </w:t>
      </w:r>
      <w:r w:rsidR="0057373F" w:rsidRPr="0070253A">
        <w:rPr>
          <w:rFonts w:cs="v5.0.0"/>
          <w:snapToGrid w:val="0"/>
        </w:rPr>
        <w:t>3</w:t>
      </w:r>
      <w:r w:rsidR="002871C1" w:rsidRPr="0070253A">
        <w:rPr>
          <w:rFonts w:cs="v5.0.0"/>
          <w:snapToGrid w:val="0"/>
        </w:rPr>
        <w:t>6.104</w:t>
      </w:r>
      <w:r w:rsidR="0057373F">
        <w:rPr>
          <w:rFonts w:cs="v5.0.0"/>
          <w:snapToGrid w:val="0"/>
        </w:rPr>
        <w:t> </w:t>
      </w:r>
      <w:r w:rsidR="0057373F" w:rsidRPr="0070253A">
        <w:rPr>
          <w:rFonts w:cs="v5.0.0"/>
          <w:snapToGrid w:val="0"/>
        </w:rPr>
        <w:t>[</w:t>
      </w:r>
      <w:r w:rsidR="002871C1" w:rsidRPr="0070253A">
        <w:rPr>
          <w:rFonts w:cs="v5.0.0"/>
          <w:snapToGrid w:val="0"/>
        </w:rPr>
        <w:t xml:space="preserve">4] or </w:t>
      </w:r>
      <w:r w:rsidR="0057373F" w:rsidRPr="0070253A">
        <w:rPr>
          <w:rFonts w:cs="v5.0.0"/>
          <w:snapToGrid w:val="0"/>
        </w:rPr>
        <w:t>TS</w:t>
      </w:r>
      <w:r w:rsidR="0057373F">
        <w:rPr>
          <w:rFonts w:cs="v5.0.0"/>
          <w:snapToGrid w:val="0"/>
        </w:rPr>
        <w:t> </w:t>
      </w:r>
      <w:r w:rsidR="0057373F" w:rsidRPr="0070253A">
        <w:rPr>
          <w:rFonts w:cs="v5.0.0"/>
          <w:snapToGrid w:val="0"/>
        </w:rPr>
        <w:t>3</w:t>
      </w:r>
      <w:r w:rsidR="002871C1" w:rsidRPr="0070253A">
        <w:rPr>
          <w:rFonts w:cs="v5.0.0"/>
          <w:snapToGrid w:val="0"/>
        </w:rPr>
        <w:t>7.104</w:t>
      </w:r>
      <w:r w:rsidR="0057373F">
        <w:rPr>
          <w:rFonts w:cs="v5.0.0"/>
          <w:snapToGrid w:val="0"/>
        </w:rPr>
        <w:t> </w:t>
      </w:r>
      <w:r w:rsidR="0057373F" w:rsidRPr="0070253A">
        <w:rPr>
          <w:rFonts w:cs="v5.0.0"/>
          <w:snapToGrid w:val="0"/>
        </w:rPr>
        <w:t>[</w:t>
      </w:r>
      <w:r w:rsidR="002871C1" w:rsidRPr="0070253A">
        <w:rPr>
          <w:rFonts w:cs="v5.0.0"/>
          <w:snapToGrid w:val="0"/>
        </w:rPr>
        <w:t>5]</w:t>
      </w:r>
      <w:r w:rsidR="00A57B22" w:rsidRPr="0070253A">
        <w:t xml:space="preserve">. </w:t>
      </w:r>
      <w:r w:rsidRPr="0070253A">
        <w:t xml:space="preserve">The technical specification </w:t>
      </w:r>
      <w:r w:rsidR="0057373F" w:rsidRPr="0070253A">
        <w:t>TS</w:t>
      </w:r>
      <w:r w:rsidR="0057373F">
        <w:t> </w:t>
      </w:r>
      <w:r w:rsidR="0057373F" w:rsidRPr="0070253A">
        <w:t>3</w:t>
      </w:r>
      <w:r w:rsidR="002871C1" w:rsidRPr="0070253A">
        <w:t xml:space="preserve">7.145 </w:t>
      </w:r>
      <w:r w:rsidRPr="0070253A">
        <w:t xml:space="preserve">is in 2 parts, part </w:t>
      </w:r>
      <w:r w:rsidR="0057373F" w:rsidRPr="0070253A">
        <w:t>TS</w:t>
      </w:r>
      <w:r w:rsidR="0057373F">
        <w:t> </w:t>
      </w:r>
      <w:r w:rsidR="0057373F" w:rsidRPr="0070253A">
        <w:t>3</w:t>
      </w:r>
      <w:r w:rsidR="002871C1" w:rsidRPr="0070253A">
        <w:t>7.145-</w:t>
      </w:r>
      <w:r w:rsidRPr="0070253A">
        <w:t>1</w:t>
      </w:r>
      <w:r w:rsidR="0057373F">
        <w:t> </w:t>
      </w:r>
      <w:r w:rsidR="0057373F" w:rsidRPr="0070253A">
        <w:t>[</w:t>
      </w:r>
      <w:r w:rsidR="008D32A3" w:rsidRPr="0070253A">
        <w:t>9]</w:t>
      </w:r>
      <w:r w:rsidRPr="0070253A">
        <w:t xml:space="preserve"> covers conducted requirements and part </w:t>
      </w:r>
      <w:r w:rsidR="0057373F" w:rsidRPr="0070253A">
        <w:t>TS</w:t>
      </w:r>
      <w:r w:rsidR="0057373F">
        <w:t> </w:t>
      </w:r>
      <w:r w:rsidR="0057373F" w:rsidRPr="0070253A">
        <w:t>3</w:t>
      </w:r>
      <w:r w:rsidR="002871C1" w:rsidRPr="0070253A">
        <w:t>7.145-</w:t>
      </w:r>
      <w:r w:rsidRPr="0070253A">
        <w:t>2</w:t>
      </w:r>
      <w:r w:rsidR="008D32A3" w:rsidRPr="0070253A">
        <w:t xml:space="preserve"> (the present document)</w:t>
      </w:r>
      <w:r w:rsidRPr="0070253A">
        <w:t xml:space="preserve"> covers radiated requirements.</w:t>
      </w:r>
    </w:p>
    <w:p w14:paraId="77949D42" w14:textId="76066D8D" w:rsidR="002871C1" w:rsidRPr="0070253A" w:rsidRDefault="002871C1" w:rsidP="00510ECD">
      <w:r w:rsidRPr="0070253A">
        <w:t xml:space="preserve">The present document does not </w:t>
      </w:r>
      <w:r w:rsidRPr="0070253A">
        <w:rPr>
          <w:rFonts w:cs="v5.0.0"/>
        </w:rPr>
        <w:t xml:space="preserve">establish radiated </w:t>
      </w:r>
      <w:r w:rsidRPr="0070253A">
        <w:t xml:space="preserve">test methods and conformance requirements </w:t>
      </w:r>
      <w:r w:rsidRPr="0070253A">
        <w:rPr>
          <w:rFonts w:cs="v5.0.0"/>
        </w:rPr>
        <w:t xml:space="preserve">for </w:t>
      </w:r>
      <w:r w:rsidRPr="0070253A">
        <w:rPr>
          <w:noProof/>
        </w:rPr>
        <w:t>Band 46 operation as it is not supported</w:t>
      </w:r>
      <w:r w:rsidRPr="0070253A">
        <w:t xml:space="preserve"> </w:t>
      </w:r>
      <w:r w:rsidRPr="0070253A">
        <w:rPr>
          <w:noProof/>
        </w:rPr>
        <w:t xml:space="preserve">by AAS BS.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 xml:space="preserve">operation, as specified in </w:t>
      </w:r>
      <w:r w:rsidR="0057373F" w:rsidRPr="0070253A">
        <w:rPr>
          <w:lang w:eastAsia="zh-CN"/>
        </w:rPr>
        <w:t>TS</w:t>
      </w:r>
      <w:r w:rsidR="0057373F">
        <w:rPr>
          <w:lang w:eastAsia="zh-CN"/>
        </w:rPr>
        <w:t> </w:t>
      </w:r>
      <w:r w:rsidR="0057373F" w:rsidRPr="0070253A">
        <w:rPr>
          <w:lang w:eastAsia="zh-CN"/>
        </w:rPr>
        <w:t>3</w:t>
      </w:r>
      <w:r w:rsidRPr="0070253A">
        <w:rPr>
          <w:lang w:eastAsia="zh-CN"/>
        </w:rPr>
        <w:t>7.145-1</w:t>
      </w:r>
      <w:r w:rsidR="0057373F">
        <w:rPr>
          <w:lang w:eastAsia="zh-CN"/>
        </w:rPr>
        <w:t> </w:t>
      </w:r>
      <w:r w:rsidR="0057373F" w:rsidRPr="0070253A">
        <w:rPr>
          <w:lang w:eastAsia="zh-CN"/>
        </w:rPr>
        <w:t>[</w:t>
      </w:r>
      <w:r w:rsidRPr="0070253A">
        <w:rPr>
          <w:lang w:eastAsia="zh-CN"/>
        </w:rPr>
        <w:t>9].</w:t>
      </w:r>
    </w:p>
    <w:p w14:paraId="1B61D6EE" w14:textId="77777777" w:rsidR="00080512" w:rsidRPr="0070253A" w:rsidRDefault="00080512" w:rsidP="00673E8E">
      <w:pPr>
        <w:pStyle w:val="Heading1"/>
      </w:pPr>
      <w:bookmarkStart w:id="10" w:name="_Toc21019882"/>
      <w:bookmarkStart w:id="11" w:name="_Toc29767137"/>
      <w:bookmarkStart w:id="12" w:name="_Toc61116825"/>
      <w:r w:rsidRPr="0070253A">
        <w:t>2</w:t>
      </w:r>
      <w:r w:rsidRPr="0070253A">
        <w:tab/>
        <w:t>References</w:t>
      </w:r>
      <w:bookmarkEnd w:id="10"/>
      <w:bookmarkEnd w:id="11"/>
      <w:bookmarkEnd w:id="12"/>
    </w:p>
    <w:p w14:paraId="137F15F2" w14:textId="77777777" w:rsidR="00080512" w:rsidRPr="0070253A" w:rsidRDefault="00080512">
      <w:r w:rsidRPr="0070253A">
        <w:t>The following documents contain provisions which, through reference in this text, constitute provisions of the present document.</w:t>
      </w:r>
    </w:p>
    <w:p w14:paraId="0D79A235" w14:textId="77777777" w:rsidR="00080512" w:rsidRPr="0070253A" w:rsidRDefault="00080512">
      <w:pPr>
        <w:pStyle w:val="B1"/>
      </w:pPr>
      <w:r w:rsidRPr="0070253A">
        <w:t>-</w:t>
      </w:r>
      <w:r w:rsidRPr="0070253A">
        <w:tab/>
        <w:t>References are either specific (identified by date of publication, edition numbe</w:t>
      </w:r>
      <w:r w:rsidR="00DC4DA2" w:rsidRPr="0070253A">
        <w:t>r, version number, etc.) or non</w:t>
      </w:r>
      <w:r w:rsidR="00DC4DA2" w:rsidRPr="0070253A">
        <w:noBreakHyphen/>
      </w:r>
      <w:r w:rsidRPr="0070253A">
        <w:t>specific.</w:t>
      </w:r>
    </w:p>
    <w:p w14:paraId="0E509510" w14:textId="77777777" w:rsidR="00080512" w:rsidRPr="0070253A" w:rsidRDefault="00080512">
      <w:pPr>
        <w:pStyle w:val="B1"/>
      </w:pPr>
      <w:r w:rsidRPr="0070253A">
        <w:t>-</w:t>
      </w:r>
      <w:r w:rsidRPr="0070253A">
        <w:tab/>
        <w:t>For a specific reference, subsequent revisions do not apply.</w:t>
      </w:r>
    </w:p>
    <w:p w14:paraId="44733711" w14:textId="77777777" w:rsidR="00080512" w:rsidRPr="0070253A" w:rsidRDefault="00080512">
      <w:pPr>
        <w:pStyle w:val="B1"/>
      </w:pPr>
      <w:r w:rsidRPr="0070253A">
        <w:t>-</w:t>
      </w:r>
      <w:r w:rsidRPr="0070253A">
        <w:tab/>
        <w:t>For a non-specific reference, the latest version applies. In the case of a reference to a 3GPP document (including a GSM document), a non-specific reference implicitly refers to the latest version of that document</w:t>
      </w:r>
      <w:r w:rsidRPr="0070253A">
        <w:rPr>
          <w:i/>
        </w:rPr>
        <w:t xml:space="preserve"> in the same Release as the present document</w:t>
      </w:r>
      <w:r w:rsidRPr="0070253A">
        <w:t>.</w:t>
      </w:r>
    </w:p>
    <w:p w14:paraId="1314601E" w14:textId="77777777" w:rsidR="00EC4A25" w:rsidRPr="0070253A" w:rsidRDefault="00EC4A25" w:rsidP="00EC4A25">
      <w:pPr>
        <w:pStyle w:val="EX"/>
        <w:rPr>
          <w:lang w:eastAsia="zh-CN"/>
        </w:rPr>
      </w:pPr>
      <w:r w:rsidRPr="0070253A">
        <w:t>[1]</w:t>
      </w:r>
      <w:r w:rsidRPr="0070253A">
        <w:tab/>
        <w:t>3GPP TR 21.905: "Vocabulary for 3GPP Specifications".</w:t>
      </w:r>
    </w:p>
    <w:p w14:paraId="0FB829AE" w14:textId="475FC33A" w:rsidR="00EC6E95" w:rsidRPr="0070253A" w:rsidRDefault="00EC6E95" w:rsidP="00EC6E95">
      <w:pPr>
        <w:pStyle w:val="EX"/>
        <w:rPr>
          <w:lang w:eastAsia="zh-CN"/>
        </w:rPr>
      </w:pPr>
      <w:r w:rsidRPr="0070253A">
        <w:rPr>
          <w:rFonts w:hint="eastAsia"/>
          <w:lang w:eastAsia="zh-CN"/>
        </w:rPr>
        <w:t>[2]</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2</w:t>
      </w:r>
      <w:r w:rsidRPr="0070253A">
        <w:rPr>
          <w:rFonts w:hint="eastAsia"/>
          <w:lang w:eastAsia="zh-CN"/>
        </w:rPr>
        <w:t xml:space="preserve">5.104: </w:t>
      </w:r>
      <w:r w:rsidR="00A57B22" w:rsidRPr="0070253A">
        <w:rPr>
          <w:lang w:eastAsia="zh-CN"/>
        </w:rPr>
        <w:t>"Base Station (BS) radio transmission and reception (FDD)"</w:t>
      </w:r>
      <w:r w:rsidRPr="0070253A">
        <w:rPr>
          <w:rFonts w:hint="eastAsia"/>
          <w:lang w:eastAsia="zh-CN"/>
        </w:rPr>
        <w:t>.</w:t>
      </w:r>
    </w:p>
    <w:p w14:paraId="2723B654" w14:textId="59353E66" w:rsidR="00EC6E95" w:rsidRPr="0070253A" w:rsidRDefault="00EC6E95" w:rsidP="00EC6E95">
      <w:pPr>
        <w:pStyle w:val="EX"/>
        <w:rPr>
          <w:lang w:eastAsia="zh-CN"/>
        </w:rPr>
      </w:pPr>
      <w:r w:rsidRPr="0070253A">
        <w:rPr>
          <w:rFonts w:hint="eastAsia"/>
          <w:lang w:eastAsia="zh-CN"/>
        </w:rPr>
        <w:t>[3]</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2</w:t>
      </w:r>
      <w:r w:rsidRPr="0070253A">
        <w:rPr>
          <w:rFonts w:hint="eastAsia"/>
          <w:lang w:eastAsia="zh-CN"/>
        </w:rPr>
        <w:t xml:space="preserve">5.105: </w:t>
      </w:r>
      <w:r w:rsidR="00A57B22" w:rsidRPr="0070253A">
        <w:rPr>
          <w:lang w:eastAsia="zh-CN"/>
        </w:rPr>
        <w:t>"</w:t>
      </w:r>
      <w:r w:rsidRPr="0070253A">
        <w:rPr>
          <w:lang w:eastAsia="zh-CN"/>
        </w:rPr>
        <w:t>Base Station (BS) radio transmission and reception (</w:t>
      </w:r>
      <w:r w:rsidRPr="0070253A">
        <w:rPr>
          <w:rFonts w:hint="eastAsia"/>
          <w:lang w:eastAsia="zh-CN"/>
        </w:rPr>
        <w:t>T</w:t>
      </w:r>
      <w:r w:rsidRPr="0070253A">
        <w:rPr>
          <w:lang w:eastAsia="zh-CN"/>
        </w:rPr>
        <w:t>DD)</w:t>
      </w:r>
      <w:r w:rsidR="00A57B22" w:rsidRPr="0070253A">
        <w:rPr>
          <w:lang w:eastAsia="zh-CN"/>
        </w:rPr>
        <w:t>"</w:t>
      </w:r>
      <w:r w:rsidRPr="0070253A">
        <w:rPr>
          <w:rFonts w:hint="eastAsia"/>
          <w:lang w:eastAsia="zh-CN"/>
        </w:rPr>
        <w:t>.</w:t>
      </w:r>
    </w:p>
    <w:p w14:paraId="20167E3F" w14:textId="69BFF778" w:rsidR="00EC6E95" w:rsidRPr="0070253A" w:rsidRDefault="00EC6E95" w:rsidP="00EC6E95">
      <w:pPr>
        <w:pStyle w:val="EX"/>
        <w:rPr>
          <w:lang w:eastAsia="zh-CN"/>
        </w:rPr>
      </w:pPr>
      <w:r w:rsidRPr="0070253A">
        <w:rPr>
          <w:rFonts w:hint="eastAsia"/>
          <w:lang w:eastAsia="zh-CN"/>
        </w:rPr>
        <w:t>[4]</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3</w:t>
      </w:r>
      <w:r w:rsidRPr="0070253A">
        <w:rPr>
          <w:rFonts w:hint="eastAsia"/>
          <w:lang w:eastAsia="zh-CN"/>
        </w:rPr>
        <w:t xml:space="preserve">6.104: </w:t>
      </w:r>
      <w:r w:rsidR="00A57B22" w:rsidRPr="0070253A">
        <w:rPr>
          <w:lang w:eastAsia="zh-CN"/>
        </w:rPr>
        <w:t>"Evolved Universal Terrestrial Radio Access (E-UTRA); Base Station (BS) radio transmission and reception"</w:t>
      </w:r>
      <w:r w:rsidRPr="0070253A">
        <w:rPr>
          <w:rFonts w:hint="eastAsia"/>
          <w:lang w:eastAsia="zh-CN"/>
        </w:rPr>
        <w:t>.</w:t>
      </w:r>
    </w:p>
    <w:p w14:paraId="19F6068A" w14:textId="6B20BB61" w:rsidR="00EC6E95" w:rsidRPr="0070253A" w:rsidRDefault="00EC6E95" w:rsidP="00EC6E95">
      <w:pPr>
        <w:pStyle w:val="EX"/>
        <w:rPr>
          <w:lang w:eastAsia="zh-CN"/>
        </w:rPr>
      </w:pPr>
      <w:r w:rsidRPr="0070253A">
        <w:rPr>
          <w:rFonts w:hint="eastAsia"/>
          <w:lang w:eastAsia="zh-CN"/>
        </w:rPr>
        <w:t>[5]</w:t>
      </w:r>
      <w:r w:rsidRPr="0070253A">
        <w:rPr>
          <w:rFonts w:hint="eastAsia"/>
          <w:lang w:eastAsia="zh-CN"/>
        </w:rPr>
        <w:tab/>
        <w:t xml:space="preserve">3GPP </w:t>
      </w:r>
      <w:r w:rsidR="0057373F" w:rsidRPr="0070253A">
        <w:rPr>
          <w:rFonts w:hint="eastAsia"/>
          <w:lang w:eastAsia="zh-CN"/>
        </w:rPr>
        <w:t>TS</w:t>
      </w:r>
      <w:r w:rsidR="0057373F">
        <w:rPr>
          <w:lang w:eastAsia="zh-CN"/>
        </w:rPr>
        <w:t> </w:t>
      </w:r>
      <w:r w:rsidR="0057373F" w:rsidRPr="0070253A">
        <w:rPr>
          <w:rFonts w:hint="eastAsia"/>
          <w:lang w:eastAsia="zh-CN"/>
        </w:rPr>
        <w:t>3</w:t>
      </w:r>
      <w:r w:rsidRPr="0070253A">
        <w:rPr>
          <w:rFonts w:hint="eastAsia"/>
          <w:lang w:eastAsia="zh-CN"/>
        </w:rPr>
        <w:t xml:space="preserve">7.104: </w:t>
      </w:r>
      <w:r w:rsidR="00A57B22" w:rsidRPr="0070253A">
        <w:rPr>
          <w:lang w:eastAsia="zh-CN"/>
        </w:rPr>
        <w:t>"E-UTRA, UTRA and GSM/EDGE; Multi-Standard Radio (MSR) Base Station (BS) radio transmission and reception"</w:t>
      </w:r>
      <w:r w:rsidRPr="0070253A">
        <w:rPr>
          <w:rFonts w:hint="eastAsia"/>
          <w:lang w:eastAsia="zh-CN"/>
        </w:rPr>
        <w:t>.</w:t>
      </w:r>
    </w:p>
    <w:p w14:paraId="0E6592D5" w14:textId="7B41BB79" w:rsidR="00EC6E95" w:rsidRPr="0070253A" w:rsidRDefault="00D0486D" w:rsidP="00EC4A25">
      <w:pPr>
        <w:pStyle w:val="EX"/>
        <w:rPr>
          <w:lang w:eastAsia="zh-CN"/>
        </w:rPr>
      </w:pPr>
      <w:r w:rsidRPr="0070253A">
        <w:rPr>
          <w:lang w:eastAsia="zh-CN"/>
        </w:rPr>
        <w:t>[6]</w:t>
      </w:r>
      <w:r w:rsidRPr="0070253A">
        <w:rPr>
          <w:lang w:eastAsia="zh-CN"/>
        </w:rPr>
        <w:tab/>
        <w:t xml:space="preserve">3GPP </w:t>
      </w:r>
      <w:r w:rsidR="0057373F" w:rsidRPr="0070253A">
        <w:rPr>
          <w:lang w:eastAsia="zh-CN"/>
        </w:rPr>
        <w:t>TS</w:t>
      </w:r>
      <w:r w:rsidR="0057373F">
        <w:rPr>
          <w:lang w:eastAsia="zh-CN"/>
        </w:rPr>
        <w:t> </w:t>
      </w:r>
      <w:r w:rsidR="0057373F" w:rsidRPr="0070253A">
        <w:rPr>
          <w:lang w:eastAsia="zh-CN"/>
        </w:rPr>
        <w:t>3</w:t>
      </w:r>
      <w:r w:rsidRPr="0070253A">
        <w:rPr>
          <w:lang w:eastAsia="zh-CN"/>
        </w:rPr>
        <w:t xml:space="preserve">7.105: </w:t>
      </w:r>
      <w:r w:rsidR="00A57B22" w:rsidRPr="0070253A">
        <w:rPr>
          <w:lang w:eastAsia="zh-CN"/>
        </w:rPr>
        <w:t>"Active Antenna System (AAS) Base Station (BS) transmission and reception".</w:t>
      </w:r>
    </w:p>
    <w:p w14:paraId="69BEBFC8" w14:textId="70E5EDEB" w:rsidR="008D32A3" w:rsidRPr="0070253A" w:rsidRDefault="008D32A3" w:rsidP="00EC4A25">
      <w:pPr>
        <w:pStyle w:val="EX"/>
        <w:rPr>
          <w:rFonts w:cs="Arial"/>
        </w:rPr>
      </w:pPr>
      <w:r w:rsidRPr="0070253A">
        <w:rPr>
          <w:lang w:eastAsia="zh-CN"/>
        </w:rPr>
        <w:t>[7]</w:t>
      </w:r>
      <w:r w:rsidRPr="0070253A">
        <w:rPr>
          <w:lang w:eastAsia="zh-CN"/>
        </w:rPr>
        <w:tab/>
        <w:t xml:space="preserve">3GPP </w:t>
      </w:r>
      <w:r w:rsidR="0057373F" w:rsidRPr="0070253A">
        <w:rPr>
          <w:rFonts w:cs="Arial"/>
        </w:rPr>
        <w:t>TR</w:t>
      </w:r>
      <w:r w:rsidR="0057373F">
        <w:rPr>
          <w:rFonts w:cs="Arial"/>
        </w:rPr>
        <w:t> </w:t>
      </w:r>
      <w:r w:rsidR="0057373F" w:rsidRPr="0070253A">
        <w:rPr>
          <w:rFonts w:cs="Arial"/>
        </w:rPr>
        <w:t>3</w:t>
      </w:r>
      <w:r w:rsidRPr="0070253A">
        <w:rPr>
          <w:rFonts w:cs="Arial"/>
        </w:rPr>
        <w:t>7.842: "E-UTRA and UTRA; Radio Frequency (RF) requirement background for Active Antenna System (AAS) Base Station (BS)".</w:t>
      </w:r>
    </w:p>
    <w:p w14:paraId="55D043A8" w14:textId="77777777" w:rsidR="008D32A3" w:rsidRPr="0070253A" w:rsidRDefault="008D32A3" w:rsidP="00EC4A25">
      <w:pPr>
        <w:pStyle w:val="EX"/>
        <w:rPr>
          <w:rFonts w:cs="v5.0.0"/>
          <w:snapToGrid w:val="0"/>
        </w:rPr>
      </w:pPr>
      <w:r w:rsidRPr="0070253A">
        <w:rPr>
          <w:lang w:eastAsia="zh-CN"/>
        </w:rPr>
        <w:t>[8]</w:t>
      </w:r>
      <w:r w:rsidRPr="0070253A">
        <w:rPr>
          <w:lang w:eastAsia="zh-CN"/>
        </w:rPr>
        <w:tab/>
      </w:r>
      <w:r w:rsidRPr="0070253A">
        <w:rPr>
          <w:rFonts w:cs="v5.0.0"/>
          <w:snapToGrid w:val="0"/>
        </w:rPr>
        <w:t>Recommendation ITU-R M.1545: "Measurement uncertainty as it applies to test limits for the terrestrial component of International Mobile Telecommunications-2000".</w:t>
      </w:r>
    </w:p>
    <w:p w14:paraId="31C0625E" w14:textId="0771F008" w:rsidR="008D32A3" w:rsidRPr="0070253A" w:rsidRDefault="008D32A3" w:rsidP="008D32A3">
      <w:pPr>
        <w:pStyle w:val="EX"/>
      </w:pPr>
      <w:r w:rsidRPr="0070253A">
        <w:t>[9]</w:t>
      </w:r>
      <w:r w:rsidRPr="0070253A">
        <w:tab/>
        <w:t xml:space="preserve">3GPP </w:t>
      </w:r>
      <w:r w:rsidR="0057373F" w:rsidRPr="0070253A">
        <w:t>TS</w:t>
      </w:r>
      <w:r w:rsidR="0057373F">
        <w:t> </w:t>
      </w:r>
      <w:r w:rsidR="0057373F" w:rsidRPr="0070253A">
        <w:t>3</w:t>
      </w:r>
      <w:r w:rsidRPr="0070253A">
        <w:t>7.145-1: "Active Antenna System (AAS) Base Station (BS) conformance testing; Part 1: Conducted conformance testing".</w:t>
      </w:r>
    </w:p>
    <w:p w14:paraId="3C8A7DED" w14:textId="6C1A3D38" w:rsidR="00C42DD9" w:rsidRPr="0070253A" w:rsidRDefault="00C42DD9" w:rsidP="008D32A3">
      <w:pPr>
        <w:pStyle w:val="EX"/>
      </w:pPr>
      <w:r w:rsidRPr="0070253A">
        <w:t>[10]</w:t>
      </w:r>
      <w:r w:rsidRPr="0070253A">
        <w:tab/>
        <w:t xml:space="preserve">3GPP </w:t>
      </w:r>
      <w:r w:rsidR="0057373F" w:rsidRPr="0070253A">
        <w:t>TS</w:t>
      </w:r>
      <w:r w:rsidR="0057373F">
        <w:t> </w:t>
      </w:r>
      <w:r w:rsidR="0057373F" w:rsidRPr="0070253A">
        <w:t>2</w:t>
      </w:r>
      <w:r w:rsidRPr="0070253A">
        <w:t>5.141: "Base Station (BS) conformance testing (FDD)".</w:t>
      </w:r>
    </w:p>
    <w:p w14:paraId="280DB568" w14:textId="70F44744" w:rsidR="00C42DD9" w:rsidRPr="0070253A" w:rsidRDefault="00C42DD9" w:rsidP="008D32A3">
      <w:pPr>
        <w:pStyle w:val="EX"/>
      </w:pPr>
      <w:r w:rsidRPr="0070253A">
        <w:t>[11]</w:t>
      </w:r>
      <w:r w:rsidRPr="0070253A">
        <w:tab/>
        <w:t xml:space="preserve">3GPP </w:t>
      </w:r>
      <w:r w:rsidR="0057373F" w:rsidRPr="0070253A">
        <w:t>TS</w:t>
      </w:r>
      <w:r w:rsidR="0057373F">
        <w:t> </w:t>
      </w:r>
      <w:r w:rsidR="0057373F" w:rsidRPr="0070253A">
        <w:t>2</w:t>
      </w:r>
      <w:r w:rsidRPr="0070253A">
        <w:t>5.142: "Base Station (BS) conformance testing (TDD)".</w:t>
      </w:r>
    </w:p>
    <w:p w14:paraId="30F5151F" w14:textId="609E37E9" w:rsidR="00C42DD9" w:rsidRPr="0070253A" w:rsidRDefault="00C42DD9" w:rsidP="008D32A3">
      <w:pPr>
        <w:pStyle w:val="EX"/>
      </w:pPr>
      <w:r w:rsidRPr="0070253A">
        <w:t>[12]</w:t>
      </w:r>
      <w:r w:rsidRPr="0070253A">
        <w:tab/>
        <w:t xml:space="preserve">3GPP </w:t>
      </w:r>
      <w:r w:rsidR="0057373F" w:rsidRPr="0070253A">
        <w:t>TS</w:t>
      </w:r>
      <w:r w:rsidR="0057373F">
        <w:t> </w:t>
      </w:r>
      <w:r w:rsidR="0057373F" w:rsidRPr="0070253A">
        <w:t>3</w:t>
      </w:r>
      <w:r w:rsidRPr="0070253A">
        <w:t>6.141: "Evolved Universal Terrestrial Radio Access (E-UTRA); Base Station (BS) conformance testing".</w:t>
      </w:r>
    </w:p>
    <w:p w14:paraId="453824E5" w14:textId="63890D61" w:rsidR="00C42DD9" w:rsidRPr="0070253A" w:rsidRDefault="00C42DD9" w:rsidP="008D32A3">
      <w:pPr>
        <w:pStyle w:val="EX"/>
        <w:rPr>
          <w:lang w:eastAsia="zh-CN"/>
        </w:rPr>
      </w:pPr>
      <w:r w:rsidRPr="0070253A">
        <w:t>[13]</w:t>
      </w:r>
      <w:r w:rsidRPr="0070253A">
        <w:tab/>
        <w:t xml:space="preserve">3GPP </w:t>
      </w:r>
      <w:r w:rsidR="0057373F" w:rsidRPr="0070253A">
        <w:t>TS</w:t>
      </w:r>
      <w:r w:rsidR="0057373F">
        <w:t> </w:t>
      </w:r>
      <w:r w:rsidR="0057373F" w:rsidRPr="0070253A">
        <w:t>3</w:t>
      </w:r>
      <w:r w:rsidRPr="0070253A">
        <w:t>7.141: "E-UTRA, UTRA and GSM/EDGE; Multi-Standard Radio (MSR) Base Station (BS) conformance testing".</w:t>
      </w:r>
    </w:p>
    <w:p w14:paraId="15EC4ED8" w14:textId="77777777" w:rsidR="00080512" w:rsidRPr="0070253A" w:rsidRDefault="00080512" w:rsidP="00673E8E">
      <w:pPr>
        <w:pStyle w:val="Heading1"/>
      </w:pPr>
      <w:bookmarkStart w:id="13" w:name="_Toc21019883"/>
      <w:bookmarkStart w:id="14" w:name="_Toc29767138"/>
      <w:bookmarkStart w:id="15" w:name="_Toc61116826"/>
      <w:r w:rsidRPr="0070253A">
        <w:lastRenderedPageBreak/>
        <w:t>3</w:t>
      </w:r>
      <w:r w:rsidRPr="0070253A">
        <w:tab/>
        <w:t xml:space="preserve">Definitions, </w:t>
      </w:r>
      <w:r w:rsidR="008028A4" w:rsidRPr="0070253A">
        <w:t>symbols and abbreviations</w:t>
      </w:r>
      <w:bookmarkEnd w:id="13"/>
      <w:bookmarkEnd w:id="14"/>
      <w:bookmarkEnd w:id="15"/>
    </w:p>
    <w:p w14:paraId="25996C4B" w14:textId="77777777" w:rsidR="00080512" w:rsidRPr="0070253A" w:rsidRDefault="00080512" w:rsidP="00673E8E">
      <w:pPr>
        <w:pStyle w:val="Heading2"/>
      </w:pPr>
      <w:bookmarkStart w:id="16" w:name="_Toc21019884"/>
      <w:bookmarkStart w:id="17" w:name="_Toc29767139"/>
      <w:bookmarkStart w:id="18" w:name="_Toc61116827"/>
      <w:r w:rsidRPr="0070253A">
        <w:t>3.1</w:t>
      </w:r>
      <w:r w:rsidRPr="0070253A">
        <w:tab/>
        <w:t>Definitions</w:t>
      </w:r>
      <w:bookmarkEnd w:id="16"/>
      <w:bookmarkEnd w:id="17"/>
      <w:bookmarkEnd w:id="18"/>
    </w:p>
    <w:p w14:paraId="09DC3917" w14:textId="3CCB6E86" w:rsidR="00592C52" w:rsidRPr="0070253A" w:rsidRDefault="00592C52" w:rsidP="00592C52">
      <w:r w:rsidRPr="0070253A">
        <w:t xml:space="preserve">For the purposes of the present document, the terms and definitions given in </w:t>
      </w:r>
      <w:r w:rsidR="0057373F" w:rsidRPr="0070253A">
        <w:t>TR</w:t>
      </w:r>
      <w:r w:rsidRPr="0070253A">
        <w:t xml:space="preserve"> 21.905 [1] and the following apply. A term defined in the present document takes precedence over the definition of the same term, if any, in </w:t>
      </w:r>
      <w:r w:rsidR="0057373F" w:rsidRPr="0070253A">
        <w:t>TR</w:t>
      </w:r>
      <w:r w:rsidRPr="0070253A">
        <w:t> 21.905 [1].</w:t>
      </w:r>
    </w:p>
    <w:p w14:paraId="6086D18A" w14:textId="77777777" w:rsidR="00592C52" w:rsidRPr="0070253A" w:rsidRDefault="008F4830" w:rsidP="00E97BA0">
      <w:pPr>
        <w:rPr>
          <w:bCs/>
        </w:rPr>
      </w:pPr>
      <w:r w:rsidRPr="0070253A">
        <w:rPr>
          <w:b/>
          <w:bCs/>
        </w:rPr>
        <w:t xml:space="preserve">AAS BS receiver: </w:t>
      </w:r>
      <w:r w:rsidRPr="0070253A">
        <w:rPr>
          <w:bCs/>
        </w:rPr>
        <w:t>composite receiver function of an AAS BS receiving in an operating band</w:t>
      </w:r>
    </w:p>
    <w:p w14:paraId="2F217F17" w14:textId="77777777" w:rsidR="00E97BA0" w:rsidRPr="0070253A" w:rsidRDefault="00E97BA0" w:rsidP="00E97BA0">
      <w:pPr>
        <w:rPr>
          <w:lang w:eastAsia="zh-CN"/>
        </w:rPr>
      </w:pPr>
      <w:r w:rsidRPr="0070253A">
        <w:rPr>
          <w:b/>
          <w:bCs/>
        </w:rPr>
        <w:t>active antenna system base station:</w:t>
      </w:r>
      <w:r w:rsidRPr="0070253A">
        <w:rPr>
          <w:b/>
          <w:bCs/>
          <w:lang w:eastAsia="zh-CN"/>
        </w:rPr>
        <w:t xml:space="preserve"> </w:t>
      </w:r>
      <w:r w:rsidRPr="0070253A">
        <w:rPr>
          <w:lang w:eastAsia="zh-CN"/>
        </w:rPr>
        <w:t xml:space="preserve">base station system which combines an Antenna Array with an Active transceiver unit array and a </w:t>
      </w:r>
      <w:r w:rsidRPr="0070253A">
        <w:rPr>
          <w:i/>
          <w:lang w:eastAsia="zh-CN"/>
        </w:rPr>
        <w:t>Radio Distribution Network</w:t>
      </w:r>
    </w:p>
    <w:p w14:paraId="331554AC" w14:textId="77777777" w:rsidR="00E97BA0" w:rsidRPr="0070253A" w:rsidRDefault="00E97BA0" w:rsidP="00E97BA0">
      <w:r w:rsidRPr="0070253A">
        <w:rPr>
          <w:b/>
        </w:rPr>
        <w:t>band category:</w:t>
      </w:r>
      <w:r w:rsidRPr="0070253A">
        <w:t xml:space="preserve"> group of operating bands for which the same MSR scenarios apply</w:t>
      </w:r>
    </w:p>
    <w:p w14:paraId="545E109E" w14:textId="77777777" w:rsidR="00E97BA0" w:rsidRPr="0070253A" w:rsidRDefault="00E97BA0" w:rsidP="00E97BA0">
      <w:r w:rsidRPr="0070253A">
        <w:rPr>
          <w:b/>
          <w:bCs/>
        </w:rPr>
        <w:t>Base Station RF Bandwidth:</w:t>
      </w:r>
      <w:r w:rsidRPr="0070253A">
        <w:t xml:space="preserve"> bandwidth in which a base station transmits and/or receives single or multiple carrier(s) and/or RATs simultaneously within </w:t>
      </w:r>
      <w:r w:rsidRPr="0070253A">
        <w:rPr>
          <w:lang w:eastAsia="zh-CN"/>
        </w:rPr>
        <w:t>a</w:t>
      </w:r>
      <w:r w:rsidRPr="0070253A">
        <w:t xml:space="preserve"> supported operating band</w:t>
      </w:r>
    </w:p>
    <w:p w14:paraId="37B057D6" w14:textId="77777777" w:rsidR="00E97BA0" w:rsidRPr="0070253A" w:rsidRDefault="00E97BA0" w:rsidP="00592C52">
      <w:pPr>
        <w:pStyle w:val="NO"/>
        <w:rPr>
          <w:b/>
        </w:rPr>
      </w:pPr>
      <w:bookmarkStart w:id="19" w:name="OLE_LINK44"/>
      <w:bookmarkStart w:id="20" w:name="OLE_LINK45"/>
      <w:r w:rsidRPr="0070253A">
        <w:t>NOTE:</w:t>
      </w:r>
      <w:r w:rsidRPr="0070253A">
        <w:tab/>
        <w:t xml:space="preserve">In single carrier operation, the </w:t>
      </w:r>
      <w:r w:rsidRPr="0070253A">
        <w:rPr>
          <w:i/>
        </w:rPr>
        <w:t>Base Station RF Bandwidth</w:t>
      </w:r>
      <w:r w:rsidRPr="0070253A">
        <w:t xml:space="preserve"> is equal to the channel bandwidth.</w:t>
      </w:r>
      <w:bookmarkEnd w:id="19"/>
      <w:bookmarkEnd w:id="20"/>
    </w:p>
    <w:p w14:paraId="03268FCD" w14:textId="77777777" w:rsidR="00E97BA0" w:rsidRPr="0070253A" w:rsidRDefault="00E97BA0" w:rsidP="00592C52">
      <w:pPr>
        <w:spacing w:after="120"/>
        <w:rPr>
          <w:i/>
        </w:rPr>
      </w:pPr>
      <w:r w:rsidRPr="0070253A">
        <w:rPr>
          <w:b/>
        </w:rPr>
        <w:t>Base Station RF Bandwidth edge:</w:t>
      </w:r>
      <w:r w:rsidRPr="0070253A">
        <w:t xml:space="preserve"> frequency of one of the edges of the </w:t>
      </w:r>
      <w:r w:rsidRPr="0070253A">
        <w:rPr>
          <w:i/>
        </w:rPr>
        <w:t>Base Station RF Bandwidth</w:t>
      </w:r>
    </w:p>
    <w:p w14:paraId="796763E4" w14:textId="77777777" w:rsidR="00E97BA0" w:rsidRPr="0070253A" w:rsidRDefault="00E97BA0" w:rsidP="00E97BA0">
      <w:pPr>
        <w:spacing w:after="120"/>
        <w:rPr>
          <w:lang w:eastAsia="zh-CN"/>
        </w:rPr>
      </w:pPr>
      <w:r w:rsidRPr="0070253A">
        <w:rPr>
          <w:b/>
          <w:lang w:eastAsia="zh-CN"/>
        </w:rPr>
        <w:t>beam:</w:t>
      </w:r>
      <w:r w:rsidRPr="0070253A">
        <w:rPr>
          <w:lang w:eastAsia="zh-CN"/>
        </w:rPr>
        <w:t xml:space="preserve"> main lobe of a </w:t>
      </w:r>
      <w:r w:rsidRPr="0070253A">
        <w:t>radiat</w:t>
      </w:r>
      <w:r w:rsidRPr="0070253A">
        <w:rPr>
          <w:lang w:eastAsia="zh-CN"/>
        </w:rPr>
        <w:t>ion pattern from an AAS BS</w:t>
      </w:r>
    </w:p>
    <w:p w14:paraId="0E70196B" w14:textId="77777777" w:rsidR="00E97BA0" w:rsidRPr="0070253A" w:rsidRDefault="00E97BA0" w:rsidP="00592C52">
      <w:pPr>
        <w:pStyle w:val="NO"/>
        <w:rPr>
          <w:lang w:eastAsia="zh-CN"/>
        </w:rPr>
      </w:pPr>
      <w:r w:rsidRPr="0070253A">
        <w:rPr>
          <w:lang w:eastAsia="zh-CN"/>
        </w:rPr>
        <w:t>NOTE:</w:t>
      </w:r>
      <w:r w:rsidR="00592C52" w:rsidRPr="0070253A">
        <w:rPr>
          <w:lang w:eastAsia="zh-CN"/>
        </w:rPr>
        <w:tab/>
      </w:r>
      <w:r w:rsidRPr="0070253A">
        <w:rPr>
          <w:lang w:eastAsia="zh-CN"/>
        </w:rPr>
        <w:t>For certain AAS antenna array, there may be more than one beam.</w:t>
      </w:r>
    </w:p>
    <w:p w14:paraId="7D8BE486" w14:textId="77777777" w:rsidR="00E97BA0" w:rsidRPr="0070253A" w:rsidRDefault="00E97BA0" w:rsidP="00E97BA0">
      <w:r w:rsidRPr="0070253A">
        <w:rPr>
          <w:b/>
          <w:lang w:eastAsia="zh-CN"/>
        </w:rPr>
        <w:t>beam centre direction:</w:t>
      </w:r>
      <w:r w:rsidRPr="0070253A">
        <w:rPr>
          <w:lang w:eastAsia="zh-CN"/>
        </w:rPr>
        <w:t xml:space="preserve"> </w:t>
      </w:r>
      <w:r w:rsidRPr="0070253A">
        <w:t>direction equal to the geometric centre of the</w:t>
      </w:r>
      <w:r w:rsidR="00592C52" w:rsidRPr="0070253A">
        <w:t xml:space="preserve"> -3 dB EIRP contour of the beam</w:t>
      </w:r>
    </w:p>
    <w:p w14:paraId="7ACAF3E5" w14:textId="7CCED4CB" w:rsidR="00E97BA0" w:rsidRPr="0070253A" w:rsidRDefault="00E97BA0" w:rsidP="00E97BA0">
      <w:r w:rsidRPr="0070253A">
        <w:rPr>
          <w:b/>
          <w:lang w:eastAsia="zh-CN"/>
        </w:rPr>
        <w:t>beam direction pair:</w:t>
      </w:r>
      <w:r w:rsidRPr="0070253A">
        <w:rPr>
          <w:lang w:eastAsia="zh-CN"/>
        </w:rPr>
        <w:t xml:space="preserve"> data set consisting of</w:t>
      </w:r>
      <w:r w:rsidR="0057373F">
        <w:rPr>
          <w:lang w:eastAsia="zh-CN"/>
        </w:rPr>
        <w:t xml:space="preserve"> </w:t>
      </w:r>
      <w:r w:rsidRPr="0070253A">
        <w:t>the</w:t>
      </w:r>
      <w:r w:rsidRPr="0070253A">
        <w:rPr>
          <w:i/>
        </w:rPr>
        <w:t xml:space="preserve"> beam centre direction </w:t>
      </w:r>
      <w:r w:rsidRPr="0070253A">
        <w:t xml:space="preserve">and the related </w:t>
      </w:r>
      <w:r w:rsidRPr="0070253A">
        <w:rPr>
          <w:i/>
        </w:rPr>
        <w:t>beam peak direction</w:t>
      </w:r>
    </w:p>
    <w:p w14:paraId="56FB84E9" w14:textId="77777777" w:rsidR="00E97BA0" w:rsidRPr="0070253A" w:rsidRDefault="00E97BA0" w:rsidP="00E97BA0">
      <w:r w:rsidRPr="0070253A">
        <w:rPr>
          <w:b/>
        </w:rPr>
        <w:t>beam peak direction:</w:t>
      </w:r>
      <w:r w:rsidRPr="0070253A">
        <w:t xml:space="preserve"> direction where the maxim</w:t>
      </w:r>
      <w:r w:rsidR="00592C52" w:rsidRPr="0070253A">
        <w:t>um EIRP is supposed to be found</w:t>
      </w:r>
    </w:p>
    <w:p w14:paraId="0A26CE11" w14:textId="77777777" w:rsidR="00592C52" w:rsidRPr="0070253A" w:rsidRDefault="00E97BA0" w:rsidP="00592C52">
      <w:r w:rsidRPr="0070253A">
        <w:rPr>
          <w:b/>
          <w:lang w:eastAsia="zh-CN"/>
        </w:rPr>
        <w:t xml:space="preserve">beamwidth: </w:t>
      </w:r>
      <w:r w:rsidRPr="0070253A">
        <w:t>angles describing the major and minor axes of an ellipsoid closest fit to an essentially elliptic half-power contour of a beam</w:t>
      </w:r>
    </w:p>
    <w:p w14:paraId="0DBC197A" w14:textId="77777777" w:rsidR="00E97BA0" w:rsidRPr="0070253A" w:rsidRDefault="00E97BA0" w:rsidP="00E97BA0">
      <w:pPr>
        <w:rPr>
          <w:bCs/>
        </w:rPr>
      </w:pPr>
      <w:r w:rsidRPr="0070253A">
        <w:rPr>
          <w:b/>
        </w:rPr>
        <w:t xml:space="preserve">carrier: </w:t>
      </w:r>
      <w:r w:rsidRPr="0070253A">
        <w:rPr>
          <w:bCs/>
        </w:rPr>
        <w:t>modulated waveform conveying the physical channels</w:t>
      </w:r>
    </w:p>
    <w:p w14:paraId="042A12C0" w14:textId="77777777" w:rsidR="00592C52" w:rsidRPr="0070253A" w:rsidRDefault="00E97BA0" w:rsidP="00E97BA0">
      <w:pPr>
        <w:rPr>
          <w:bCs/>
        </w:rPr>
      </w:pPr>
      <w:r w:rsidRPr="0070253A">
        <w:rPr>
          <w:b/>
          <w:bCs/>
        </w:rPr>
        <w:t xml:space="preserve">carrier aggregation: </w:t>
      </w:r>
      <w:r w:rsidRPr="0070253A">
        <w:rPr>
          <w:bCs/>
        </w:rPr>
        <w:t xml:space="preserve">aggregation of two or more </w:t>
      </w:r>
      <w:r w:rsidRPr="0070253A">
        <w:rPr>
          <w:bCs/>
          <w:lang w:eastAsia="zh-CN"/>
        </w:rPr>
        <w:t xml:space="preserve">E-UTRA </w:t>
      </w:r>
      <w:r w:rsidRPr="0070253A">
        <w:rPr>
          <w:bCs/>
        </w:rPr>
        <w:t xml:space="preserve">component carriers in order to support wider </w:t>
      </w:r>
      <w:r w:rsidRPr="0070253A">
        <w:rPr>
          <w:bCs/>
          <w:i/>
        </w:rPr>
        <w:t>transmission bandwidth</w:t>
      </w:r>
      <w:r w:rsidRPr="0070253A">
        <w:rPr>
          <w:bCs/>
        </w:rPr>
        <w:t>s</w:t>
      </w:r>
    </w:p>
    <w:p w14:paraId="5D1DF06B" w14:textId="77777777" w:rsidR="00E97BA0" w:rsidRPr="0070253A" w:rsidRDefault="00E97BA0" w:rsidP="00E97BA0">
      <w:r w:rsidRPr="0070253A">
        <w:rPr>
          <w:b/>
        </w:rPr>
        <w:t>channel bandwidth:</w:t>
      </w:r>
      <w:r w:rsidRPr="0070253A">
        <w:t xml:space="preserve"> RF bandwidth supporting a single RF carrier with the </w:t>
      </w:r>
      <w:r w:rsidRPr="0070253A">
        <w:rPr>
          <w:i/>
        </w:rPr>
        <w:t xml:space="preserve">transmission bandwidth </w:t>
      </w:r>
      <w:r w:rsidRPr="0070253A">
        <w:t>configured in th</w:t>
      </w:r>
      <w:r w:rsidR="00592C52" w:rsidRPr="0070253A">
        <w:t>e uplink or downlink of a cell</w:t>
      </w:r>
    </w:p>
    <w:p w14:paraId="609D1A34" w14:textId="77777777" w:rsidR="00E97BA0" w:rsidRPr="0070253A" w:rsidRDefault="00E97BA0" w:rsidP="00592C52">
      <w:pPr>
        <w:pStyle w:val="NO"/>
      </w:pPr>
      <w:r w:rsidRPr="0070253A">
        <w:t>NOTE</w:t>
      </w:r>
      <w:r w:rsidR="00592C52" w:rsidRPr="0070253A">
        <w:t xml:space="preserve"> </w:t>
      </w:r>
      <w:r w:rsidRPr="0070253A">
        <w:t>1:</w:t>
      </w:r>
      <w:r w:rsidRPr="0070253A">
        <w:tab/>
        <w:t xml:space="preserve">The </w:t>
      </w:r>
      <w:r w:rsidRPr="0070253A">
        <w:rPr>
          <w:i/>
        </w:rPr>
        <w:t>channel</w:t>
      </w:r>
      <w:r w:rsidRPr="0070253A">
        <w:t xml:space="preserve"> </w:t>
      </w:r>
      <w:r w:rsidRPr="0070253A">
        <w:rPr>
          <w:i/>
        </w:rPr>
        <w:t>bandwidth</w:t>
      </w:r>
      <w:r w:rsidRPr="0070253A">
        <w:t xml:space="preserve"> is measured in MHz and is used as a reference for transmitter and receiver RF req</w:t>
      </w:r>
      <w:r w:rsidR="00592C52" w:rsidRPr="0070253A">
        <w:t>uirements.</w:t>
      </w:r>
    </w:p>
    <w:p w14:paraId="060314DC" w14:textId="7633120D" w:rsidR="00E97BA0" w:rsidRPr="0070253A" w:rsidRDefault="00E97BA0" w:rsidP="00592C52">
      <w:pPr>
        <w:pStyle w:val="NO"/>
      </w:pPr>
      <w:r w:rsidRPr="0070253A">
        <w:t>NOTE</w:t>
      </w:r>
      <w:r w:rsidR="00592C52" w:rsidRPr="0070253A">
        <w:t xml:space="preserve"> </w:t>
      </w:r>
      <w:r w:rsidRPr="0070253A">
        <w:t>2:</w:t>
      </w:r>
      <w:r w:rsidRPr="0070253A">
        <w:tab/>
        <w:t xml:space="preserve">For UTRA FDD, the </w:t>
      </w:r>
      <w:r w:rsidRPr="0070253A">
        <w:rPr>
          <w:i/>
        </w:rPr>
        <w:t>channel</w:t>
      </w:r>
      <w:r w:rsidRPr="0070253A" w:rsidDel="00D636E8">
        <w:t xml:space="preserve"> </w:t>
      </w:r>
      <w:r w:rsidRPr="0070253A">
        <w:rPr>
          <w:i/>
        </w:rPr>
        <w:t>bandwidth</w:t>
      </w:r>
      <w:r w:rsidRPr="0070253A">
        <w:t xml:space="preserve"> is the nominal channel spacing specified </w:t>
      </w:r>
      <w:r w:rsidR="00592C52" w:rsidRPr="0070253A">
        <w:t xml:space="preserve">in </w:t>
      </w:r>
      <w:r w:rsidR="0057373F" w:rsidRPr="0070253A">
        <w:t>TS</w:t>
      </w:r>
      <w:r w:rsidR="0057373F">
        <w:t> </w:t>
      </w:r>
      <w:r w:rsidR="0057373F" w:rsidRPr="0070253A">
        <w:t>2</w:t>
      </w:r>
      <w:r w:rsidR="00592C52" w:rsidRPr="0070253A">
        <w:t>5.</w:t>
      </w:r>
      <w:r w:rsidRPr="0070253A">
        <w:t>104</w:t>
      </w:r>
      <w:r w:rsidR="0057373F">
        <w:t> </w:t>
      </w:r>
      <w:r w:rsidR="0057373F" w:rsidRPr="0070253A">
        <w:t>[</w:t>
      </w:r>
      <w:r w:rsidRPr="0070253A">
        <w:t xml:space="preserve">2], For UTRA TDD 1,28 Mcps, the </w:t>
      </w:r>
      <w:r w:rsidRPr="0070253A">
        <w:rPr>
          <w:i/>
        </w:rPr>
        <w:t>channel</w:t>
      </w:r>
      <w:r w:rsidRPr="0070253A">
        <w:t xml:space="preserve"> </w:t>
      </w:r>
      <w:r w:rsidRPr="0070253A">
        <w:rPr>
          <w:i/>
        </w:rPr>
        <w:t>bandwidth</w:t>
      </w:r>
      <w:r w:rsidRPr="0070253A">
        <w:t xml:space="preserve"> is the nominal channel spacing specified </w:t>
      </w:r>
      <w:r w:rsidR="00592C52" w:rsidRPr="0070253A">
        <w:t xml:space="preserve">in </w:t>
      </w:r>
      <w:r w:rsidR="0057373F" w:rsidRPr="0070253A">
        <w:t>TS</w:t>
      </w:r>
      <w:r w:rsidR="00592C52" w:rsidRPr="0070253A">
        <w:t> 25.</w:t>
      </w:r>
      <w:r w:rsidRPr="0070253A">
        <w:t>105</w:t>
      </w:r>
      <w:r w:rsidR="0057373F">
        <w:t> </w:t>
      </w:r>
      <w:r w:rsidR="0057373F" w:rsidRPr="0070253A">
        <w:t>[</w:t>
      </w:r>
      <w:r w:rsidRPr="0070253A">
        <w:t>3]</w:t>
      </w:r>
      <w:r w:rsidR="00592C52" w:rsidRPr="0070253A">
        <w:t>.</w:t>
      </w:r>
    </w:p>
    <w:p w14:paraId="3F43F8D7" w14:textId="695C11EC" w:rsidR="00E97BA0" w:rsidRPr="0070253A" w:rsidRDefault="00E97BA0" w:rsidP="00592C52">
      <w:pPr>
        <w:pStyle w:val="NO"/>
        <w:rPr>
          <w:lang w:eastAsia="zh-CN"/>
        </w:rPr>
      </w:pPr>
      <w:r w:rsidRPr="0070253A">
        <w:t>NOTE</w:t>
      </w:r>
      <w:r w:rsidR="00592C52" w:rsidRPr="0070253A">
        <w:t xml:space="preserve"> </w:t>
      </w:r>
      <w:r w:rsidRPr="0070253A">
        <w:t>3:</w:t>
      </w:r>
      <w:r w:rsidRPr="0070253A">
        <w:tab/>
        <w:t xml:space="preserve">For E-UTRA, the </w:t>
      </w:r>
      <w:r w:rsidRPr="0070253A">
        <w:rPr>
          <w:i/>
        </w:rPr>
        <w:t>channel</w:t>
      </w:r>
      <w:r w:rsidRPr="0070253A" w:rsidDel="00D636E8">
        <w:t xml:space="preserve"> </w:t>
      </w:r>
      <w:r w:rsidRPr="0070253A">
        <w:rPr>
          <w:i/>
        </w:rPr>
        <w:t>bandwidths</w:t>
      </w:r>
      <w:r w:rsidRPr="0070253A">
        <w:t xml:space="preserve"> are specified </w:t>
      </w:r>
      <w:r w:rsidR="00592C52" w:rsidRPr="0070253A">
        <w:t xml:space="preserve">in </w:t>
      </w:r>
      <w:r w:rsidR="0057373F" w:rsidRPr="0070253A">
        <w:t>TS</w:t>
      </w:r>
      <w:r w:rsidR="0057373F">
        <w:t> </w:t>
      </w:r>
      <w:r w:rsidR="0057373F" w:rsidRPr="0070253A">
        <w:t>3</w:t>
      </w:r>
      <w:r w:rsidR="00592C52" w:rsidRPr="0070253A">
        <w:t>6.104</w:t>
      </w:r>
      <w:r w:rsidR="0057373F">
        <w:t> </w:t>
      </w:r>
      <w:r w:rsidR="0057373F" w:rsidRPr="0070253A">
        <w:t>[</w:t>
      </w:r>
      <w:r w:rsidRPr="0070253A">
        <w:t>4].</w:t>
      </w:r>
    </w:p>
    <w:p w14:paraId="2DAE1D6F" w14:textId="77777777" w:rsidR="00E97BA0" w:rsidRPr="0070253A" w:rsidRDefault="00E97BA0" w:rsidP="00E97BA0">
      <w:r w:rsidRPr="0070253A">
        <w:rPr>
          <w:b/>
        </w:rPr>
        <w:t>contiguous</w:t>
      </w:r>
      <w:r w:rsidRPr="0070253A" w:rsidDel="00D636E8">
        <w:rPr>
          <w:b/>
        </w:rPr>
        <w:t xml:space="preserve"> </w:t>
      </w:r>
      <w:r w:rsidRPr="0070253A">
        <w:rPr>
          <w:b/>
        </w:rPr>
        <w:t>spectrum:</w:t>
      </w:r>
      <w:r w:rsidRPr="0070253A">
        <w:t xml:space="preserve"> spectrum consisting of a contiguous block of spectrum with no </w:t>
      </w:r>
      <w:r w:rsidRPr="0070253A">
        <w:rPr>
          <w:i/>
        </w:rPr>
        <w:t>sub-block gap(s)</w:t>
      </w:r>
    </w:p>
    <w:p w14:paraId="0BABF030" w14:textId="77777777" w:rsidR="00E97BA0" w:rsidRPr="0070253A" w:rsidRDefault="00E97BA0" w:rsidP="00E97BA0">
      <w:pPr>
        <w:rPr>
          <w:rFonts w:cs="v5.0.0"/>
        </w:rPr>
      </w:pPr>
      <w:r w:rsidRPr="0070253A">
        <w:rPr>
          <w:rFonts w:cs="v5.0.0"/>
          <w:b/>
          <w:bCs/>
        </w:rPr>
        <w:t xml:space="preserve">downlink operating band: </w:t>
      </w:r>
      <w:r w:rsidRPr="0070253A">
        <w:rPr>
          <w:rFonts w:cs="v5.0.0"/>
        </w:rPr>
        <w:t>part of the (FDD) operati</w:t>
      </w:r>
      <w:r w:rsidR="00592C52" w:rsidRPr="0070253A">
        <w:rPr>
          <w:rFonts w:cs="v5.0.0"/>
        </w:rPr>
        <w:t>ng band designated for downlink</w:t>
      </w:r>
    </w:p>
    <w:p w14:paraId="5E2A1224" w14:textId="77777777" w:rsidR="00E97BA0" w:rsidRPr="0070253A" w:rsidRDefault="00E97BA0" w:rsidP="00E97BA0">
      <w:r w:rsidRPr="0070253A">
        <w:rPr>
          <w:b/>
          <w:bCs/>
        </w:rPr>
        <w:t>EIRP accuracy directions set:</w:t>
      </w:r>
      <w:r w:rsidRPr="0070253A">
        <w:t xml:space="preserve"> </w:t>
      </w:r>
      <w:r w:rsidRPr="0070253A">
        <w:rPr>
          <w:i/>
        </w:rPr>
        <w:t>beam peak directions</w:t>
      </w:r>
      <w:r w:rsidRPr="0070253A">
        <w:t xml:space="preserve"> for which the EIRP accuracy requirement is intended to be met. The </w:t>
      </w:r>
      <w:r w:rsidRPr="0070253A">
        <w:rPr>
          <w:i/>
        </w:rPr>
        <w:t>beam peak directions</w:t>
      </w:r>
      <w:r w:rsidRPr="0070253A">
        <w:t xml:space="preserve"> are related to a corresponding contiguous range or discrete list of </w:t>
      </w:r>
      <w:r w:rsidRPr="0070253A">
        <w:rPr>
          <w:i/>
        </w:rPr>
        <w:t>beam centre directions</w:t>
      </w:r>
      <w:r w:rsidRPr="0070253A">
        <w:t xml:space="preserve"> by the</w:t>
      </w:r>
      <w:r w:rsidRPr="0070253A">
        <w:rPr>
          <w:i/>
        </w:rPr>
        <w:t xml:space="preserve"> beam direction pairs</w:t>
      </w:r>
      <w:r w:rsidR="00592C52" w:rsidRPr="0070253A">
        <w:t xml:space="preserve"> included in the set</w:t>
      </w:r>
    </w:p>
    <w:p w14:paraId="0F06CB78" w14:textId="77777777" w:rsidR="00E97BA0" w:rsidRPr="0070253A" w:rsidRDefault="00E97BA0" w:rsidP="00E97BA0">
      <w:pPr>
        <w:pStyle w:val="CommentText"/>
      </w:pPr>
      <w:r w:rsidRPr="0070253A">
        <w:rPr>
          <w:b/>
          <w:bCs/>
        </w:rPr>
        <w:t xml:space="preserve">equivalent isotropic radiated power: </w:t>
      </w:r>
      <w:r w:rsidRPr="0070253A">
        <w:t xml:space="preserve">equivalent power radiated from an isotropic directivity device producing the same field intensity at a point of observation as the field intensity radiated in the direction of the same point of observation by the discussed </w:t>
      </w:r>
      <w:r w:rsidR="00592C52" w:rsidRPr="0070253A">
        <w:t>device</w:t>
      </w:r>
    </w:p>
    <w:p w14:paraId="12B86CA6" w14:textId="77777777" w:rsidR="00E97BA0" w:rsidRPr="0070253A" w:rsidRDefault="00E97BA0" w:rsidP="00592C52">
      <w:pPr>
        <w:pStyle w:val="NO"/>
      </w:pPr>
      <w:r w:rsidRPr="0070253A">
        <w:t>NOTE:</w:t>
      </w:r>
      <w:r w:rsidRPr="0070253A">
        <w:tab/>
        <w:t>Isotropic directivity is equal in all directions (0 dBi).</w:t>
      </w:r>
    </w:p>
    <w:p w14:paraId="482CDCAB" w14:textId="77777777" w:rsidR="00E97BA0" w:rsidRPr="0070253A" w:rsidRDefault="00E97BA0" w:rsidP="00E97BA0">
      <w:pPr>
        <w:pStyle w:val="CommentText"/>
      </w:pPr>
      <w:r w:rsidRPr="0070253A">
        <w:rPr>
          <w:b/>
        </w:rPr>
        <w:lastRenderedPageBreak/>
        <w:t xml:space="preserve">equivalent isotropic sensitivity: </w:t>
      </w:r>
      <w:r w:rsidRPr="0070253A">
        <w:t>sensitivity for an isotropic directivity device</w:t>
      </w:r>
      <w:r w:rsidR="00592C52" w:rsidRPr="0070253A">
        <w:t xml:space="preserve"> equivalent to the sensitivity </w:t>
      </w:r>
      <w:r w:rsidRPr="0070253A">
        <w:t>of the discussed device exposed to an incoming wave from a defined</w:t>
      </w:r>
      <w:r w:rsidR="00592C52" w:rsidRPr="0070253A">
        <w:t xml:space="preserve"> AoA</w:t>
      </w:r>
    </w:p>
    <w:p w14:paraId="7C1A6715" w14:textId="77777777" w:rsidR="00E97BA0" w:rsidRPr="0070253A" w:rsidRDefault="00E97BA0" w:rsidP="00592C52">
      <w:pPr>
        <w:pStyle w:val="NO"/>
      </w:pPr>
      <w:r w:rsidRPr="0070253A">
        <w:t>NOTE</w:t>
      </w:r>
      <w:r w:rsidR="00592C52" w:rsidRPr="0070253A">
        <w:t xml:space="preserve"> </w:t>
      </w:r>
      <w:r w:rsidRPr="0070253A">
        <w:t>1:</w:t>
      </w:r>
      <w:r w:rsidRPr="0070253A">
        <w:tab/>
        <w:t>The sensitivity is the minimum received power level at which a RAT specific requirement is met.</w:t>
      </w:r>
    </w:p>
    <w:p w14:paraId="1BF17E1A" w14:textId="77777777" w:rsidR="00E97BA0" w:rsidRPr="0070253A" w:rsidRDefault="00E97BA0" w:rsidP="00592C52">
      <w:pPr>
        <w:pStyle w:val="NO"/>
      </w:pPr>
      <w:r w:rsidRPr="0070253A">
        <w:t>NOTE</w:t>
      </w:r>
      <w:r w:rsidR="00592C52" w:rsidRPr="0070253A">
        <w:t xml:space="preserve"> </w:t>
      </w:r>
      <w:r w:rsidRPr="0070253A">
        <w:t>2:</w:t>
      </w:r>
      <w:r w:rsidR="00C91619" w:rsidRPr="0070253A">
        <w:tab/>
      </w:r>
      <w:r w:rsidRPr="0070253A">
        <w:t>Isotropic directivity is equal in all directions (0 dBi).</w:t>
      </w:r>
    </w:p>
    <w:p w14:paraId="1A7F6D76" w14:textId="77777777" w:rsidR="00E97BA0" w:rsidRPr="0070253A" w:rsidRDefault="00E97BA0" w:rsidP="00E97BA0">
      <w:pPr>
        <w:rPr>
          <w:rFonts w:cs="v5.0.0"/>
        </w:rPr>
      </w:pPr>
      <w:r w:rsidRPr="0070253A">
        <w:rPr>
          <w:rFonts w:cs="v5.0.0"/>
          <w:b/>
        </w:rPr>
        <w:t>Inter RF Bandwidth gap:</w:t>
      </w:r>
      <w:r w:rsidRPr="0070253A">
        <w:rPr>
          <w:rFonts w:cs="v5.0.0"/>
        </w:rPr>
        <w:t xml:space="preserve"> frequency gap between two consecutive </w:t>
      </w:r>
      <w:r w:rsidRPr="0070253A">
        <w:rPr>
          <w:rFonts w:cs="v5.0.0"/>
          <w:i/>
        </w:rPr>
        <w:t>Base Station RF Bandwidths</w:t>
      </w:r>
      <w:r w:rsidRPr="0070253A">
        <w:rPr>
          <w:rFonts w:cs="v5.0.0"/>
        </w:rPr>
        <w:t xml:space="preserve"> that are placed within</w:t>
      </w:r>
      <w:r w:rsidRPr="0070253A" w:rsidDel="00BC1ABC">
        <w:rPr>
          <w:rFonts w:cs="v5.0.0"/>
        </w:rPr>
        <w:t xml:space="preserve"> </w:t>
      </w:r>
      <w:r w:rsidR="00592C52" w:rsidRPr="0070253A">
        <w:rPr>
          <w:rFonts w:cs="v5.0.0"/>
        </w:rPr>
        <w:t>two supported operating bands</w:t>
      </w:r>
    </w:p>
    <w:p w14:paraId="2596FC52" w14:textId="0BB569D9" w:rsidR="00E97BA0" w:rsidRPr="0070253A" w:rsidRDefault="00E97BA0" w:rsidP="00E97BA0">
      <w:r w:rsidRPr="0070253A">
        <w:rPr>
          <w:b/>
        </w:rPr>
        <w:t xml:space="preserve">non-AAS BS: </w:t>
      </w:r>
      <w:r w:rsidRPr="0070253A">
        <w:t>BS conforming to one of</w:t>
      </w:r>
      <w:r w:rsidR="0057373F">
        <w:t xml:space="preserve"> </w:t>
      </w:r>
      <w:r w:rsidRPr="0070253A">
        <w:t>the RF requirement specifications</w:t>
      </w:r>
      <w:r w:rsidR="00592C52" w:rsidRPr="0070253A">
        <w:t xml:space="preserve"> </w:t>
      </w:r>
      <w:r w:rsidR="0057373F" w:rsidRPr="0070253A">
        <w:t>TS</w:t>
      </w:r>
      <w:r w:rsidR="0057373F">
        <w:t> </w:t>
      </w:r>
      <w:r w:rsidR="0057373F" w:rsidRPr="0070253A">
        <w:t>2</w:t>
      </w:r>
      <w:r w:rsidR="00592C52" w:rsidRPr="0070253A">
        <w:t>5.</w:t>
      </w:r>
      <w:r w:rsidRPr="0070253A">
        <w:t>104</w:t>
      </w:r>
      <w:r w:rsidR="0057373F">
        <w:t> </w:t>
      </w:r>
      <w:r w:rsidR="0057373F" w:rsidRPr="0070253A">
        <w:t>[</w:t>
      </w:r>
      <w:r w:rsidRPr="0070253A">
        <w:t>2],</w:t>
      </w:r>
      <w:r w:rsidR="00592C52" w:rsidRPr="0070253A">
        <w:t xml:space="preserve"> </w:t>
      </w:r>
      <w:r w:rsidR="0057373F" w:rsidRPr="0070253A">
        <w:t>TS</w:t>
      </w:r>
      <w:r w:rsidR="0057373F">
        <w:t> </w:t>
      </w:r>
      <w:r w:rsidR="0057373F" w:rsidRPr="0070253A">
        <w:t>2</w:t>
      </w:r>
      <w:r w:rsidR="00592C52" w:rsidRPr="0070253A">
        <w:t>5.</w:t>
      </w:r>
      <w:r w:rsidRPr="0070253A">
        <w:t>105</w:t>
      </w:r>
      <w:r w:rsidR="0057373F">
        <w:t> </w:t>
      </w:r>
      <w:r w:rsidR="0057373F" w:rsidRPr="0070253A">
        <w:t>[</w:t>
      </w:r>
      <w:r w:rsidRPr="0070253A">
        <w:t>3],</w:t>
      </w:r>
      <w:r w:rsidR="00592C52" w:rsidRPr="0070253A">
        <w:t xml:space="preserve"> </w:t>
      </w:r>
      <w:r w:rsidR="0057373F" w:rsidRPr="0070253A">
        <w:t>TS</w:t>
      </w:r>
      <w:r w:rsidR="0057373F">
        <w:t> </w:t>
      </w:r>
      <w:r w:rsidR="0057373F" w:rsidRPr="0070253A">
        <w:t>3</w:t>
      </w:r>
      <w:r w:rsidR="00592C52" w:rsidRPr="0070253A">
        <w:t>6.</w:t>
      </w:r>
      <w:r w:rsidRPr="0070253A">
        <w:t>104</w:t>
      </w:r>
      <w:r w:rsidR="0057373F">
        <w:t> </w:t>
      </w:r>
      <w:r w:rsidR="0057373F" w:rsidRPr="0070253A">
        <w:t>[</w:t>
      </w:r>
      <w:r w:rsidRPr="0070253A">
        <w:t>4] or</w:t>
      </w:r>
      <w:r w:rsidR="00592C52" w:rsidRPr="0070253A">
        <w:t xml:space="preserve"> </w:t>
      </w:r>
      <w:r w:rsidR="0057373F" w:rsidRPr="0070253A">
        <w:t>TS</w:t>
      </w:r>
      <w:r w:rsidR="0057373F">
        <w:t> </w:t>
      </w:r>
      <w:r w:rsidR="0057373F" w:rsidRPr="0070253A">
        <w:t>3</w:t>
      </w:r>
      <w:r w:rsidR="00592C52" w:rsidRPr="0070253A">
        <w:t>7.</w:t>
      </w:r>
      <w:r w:rsidRPr="0070253A">
        <w:t>104</w:t>
      </w:r>
      <w:r w:rsidR="0057373F">
        <w:t> </w:t>
      </w:r>
      <w:r w:rsidR="0057373F" w:rsidRPr="0070253A">
        <w:t>[</w:t>
      </w:r>
      <w:r w:rsidRPr="0070253A">
        <w:t>5]</w:t>
      </w:r>
    </w:p>
    <w:p w14:paraId="2C5A8EF6" w14:textId="77777777" w:rsidR="00E97BA0" w:rsidRPr="0070253A" w:rsidRDefault="00E97BA0" w:rsidP="00E97BA0">
      <w:pPr>
        <w:rPr>
          <w:i/>
        </w:rPr>
      </w:pPr>
      <w:r w:rsidRPr="0070253A">
        <w:rPr>
          <w:b/>
        </w:rPr>
        <w:t>non-contiguous spectrum:</w:t>
      </w:r>
      <w:r w:rsidRPr="0070253A">
        <w:t xml:space="preserve"> spectrum consisting of two or more </w:t>
      </w:r>
      <w:r w:rsidRPr="0070253A">
        <w:rPr>
          <w:i/>
        </w:rPr>
        <w:t>sub-blocks</w:t>
      </w:r>
      <w:r w:rsidRPr="0070253A">
        <w:t xml:space="preserve"> separated by </w:t>
      </w:r>
      <w:r w:rsidRPr="0070253A">
        <w:rPr>
          <w:i/>
        </w:rPr>
        <w:t>sub-block gap(s)</w:t>
      </w:r>
    </w:p>
    <w:p w14:paraId="292B3D8C" w14:textId="77777777" w:rsidR="00E97BA0" w:rsidRPr="0070253A" w:rsidRDefault="00E97BA0" w:rsidP="00E97BA0">
      <w:pPr>
        <w:rPr>
          <w:lang w:eastAsia="zh-CN"/>
        </w:rPr>
      </w:pPr>
      <w:r w:rsidRPr="0070253A">
        <w:rPr>
          <w:b/>
          <w:lang w:eastAsia="zh-CN"/>
        </w:rPr>
        <w:t>OTA sensitivity directions declaration:</w:t>
      </w:r>
      <w:r w:rsidRPr="0070253A">
        <w:rPr>
          <w:lang w:eastAsia="zh-CN"/>
        </w:rPr>
        <w:t xml:space="preserve"> set of manufacturer declarations comprising one or more EIS </w:t>
      </w:r>
      <w:r w:rsidRPr="0070253A">
        <w:t xml:space="preserve">values (with related RAT and </w:t>
      </w:r>
      <w:r w:rsidRPr="0070253A">
        <w:rPr>
          <w:i/>
        </w:rPr>
        <w:t>channel bandwidth</w:t>
      </w:r>
      <w:r w:rsidRPr="0070253A">
        <w:t xml:space="preserve">), </w:t>
      </w:r>
      <w:r w:rsidRPr="0070253A">
        <w:rPr>
          <w:lang w:eastAsia="zh-CN"/>
        </w:rPr>
        <w:t>and the dir</w:t>
      </w:r>
      <w:r w:rsidR="00592C52" w:rsidRPr="0070253A">
        <w:rPr>
          <w:lang w:eastAsia="zh-CN"/>
        </w:rPr>
        <w:t>ections where it (they) applies</w:t>
      </w:r>
    </w:p>
    <w:p w14:paraId="7AE4F6F4" w14:textId="77777777" w:rsidR="00E97BA0" w:rsidRPr="0070253A" w:rsidRDefault="00E97BA0" w:rsidP="00592C52">
      <w:pPr>
        <w:pStyle w:val="NO"/>
        <w:rPr>
          <w:lang w:eastAsia="zh-CN"/>
        </w:rPr>
      </w:pPr>
      <w:r w:rsidRPr="0070253A">
        <w:rPr>
          <w:lang w:eastAsia="zh-CN"/>
        </w:rPr>
        <w:t>NOTE:</w:t>
      </w:r>
      <w:r w:rsidRPr="0070253A">
        <w:rPr>
          <w:lang w:eastAsia="zh-CN"/>
        </w:rPr>
        <w:tab/>
        <w:t>All the directions apply to all the EIS values in an OSDD.</w:t>
      </w:r>
    </w:p>
    <w:p w14:paraId="3CE2D957" w14:textId="77777777" w:rsidR="00E97BA0" w:rsidRPr="0070253A" w:rsidRDefault="00E97BA0" w:rsidP="00E97BA0">
      <w:pPr>
        <w:tabs>
          <w:tab w:val="left" w:pos="3765"/>
        </w:tabs>
        <w:rPr>
          <w:bCs/>
        </w:rPr>
      </w:pPr>
      <w:r w:rsidRPr="0070253A">
        <w:rPr>
          <w:b/>
          <w:bCs/>
          <w:lang w:eastAsia="zh-CN"/>
        </w:rPr>
        <w:t>R</w:t>
      </w:r>
      <w:r w:rsidRPr="0070253A">
        <w:rPr>
          <w:b/>
          <w:bCs/>
        </w:rPr>
        <w:t>adio Bandwidth:</w:t>
      </w:r>
      <w:r w:rsidRPr="0070253A">
        <w:rPr>
          <w:lang w:eastAsia="zh-CN"/>
        </w:rPr>
        <w:t xml:space="preserve"> </w:t>
      </w:r>
      <w:r w:rsidRPr="0070253A">
        <w:rPr>
          <w:bCs/>
        </w:rPr>
        <w:t>frequency difference between the upper edge of the highest used carrier and the lower edge of the lowest used carrier.</w:t>
      </w:r>
    </w:p>
    <w:p w14:paraId="65B8AB41" w14:textId="77777777" w:rsidR="00E97BA0" w:rsidRPr="0070253A" w:rsidRDefault="00E97BA0" w:rsidP="00592C52">
      <w:pPr>
        <w:keepNext/>
        <w:keepLines/>
      </w:pPr>
      <w:r w:rsidRPr="0070253A">
        <w:rPr>
          <w:b/>
        </w:rPr>
        <w:t xml:space="preserve">radio distribution network: </w:t>
      </w:r>
      <w:r w:rsidRPr="0070253A">
        <w:t>passive network which distributes radio signals generated by the transceiver unit array to the antenna array, and/or distributes the radio signals collected by the antenna array to the transceiver unit array</w:t>
      </w:r>
    </w:p>
    <w:p w14:paraId="788ED5D8" w14:textId="77777777" w:rsidR="00E97BA0" w:rsidRPr="0070253A" w:rsidRDefault="00592C52" w:rsidP="00592C52">
      <w:pPr>
        <w:pStyle w:val="NO"/>
        <w:rPr>
          <w:lang w:eastAsia="zh-CN"/>
        </w:rPr>
      </w:pPr>
      <w:r w:rsidRPr="0070253A">
        <w:rPr>
          <w:lang w:eastAsia="zh-CN"/>
        </w:rPr>
        <w:t>NOTE:</w:t>
      </w:r>
      <w:r w:rsidR="00E97BA0" w:rsidRPr="0070253A">
        <w:rPr>
          <w:lang w:eastAsia="zh-CN"/>
        </w:rPr>
        <w:tab/>
        <w:t>In the case when the active transceiver units are physically integrated with the array elements of the antenna array, the radio distribution network is a one-to-one mapping.</w:t>
      </w:r>
    </w:p>
    <w:p w14:paraId="1AAEBBA1" w14:textId="77777777" w:rsidR="00E97BA0" w:rsidRPr="0070253A" w:rsidRDefault="00E97BA0" w:rsidP="00E97BA0">
      <w:r w:rsidRPr="0070253A">
        <w:rPr>
          <w:b/>
        </w:rPr>
        <w:t>rated beam EIRP:</w:t>
      </w:r>
      <w:r w:rsidRPr="0070253A">
        <w:t xml:space="preserve"> EIRP that is declared as being achieved in the </w:t>
      </w:r>
      <w:r w:rsidRPr="0070253A">
        <w:rPr>
          <w:i/>
        </w:rPr>
        <w:t>beam peak direction</w:t>
      </w:r>
      <w:r w:rsidRPr="0070253A">
        <w:t xml:space="preserve"> associated with a particular</w:t>
      </w:r>
      <w:r w:rsidRPr="0070253A">
        <w:rPr>
          <w:i/>
        </w:rPr>
        <w:t xml:space="preserve"> beam direction pair</w:t>
      </w:r>
    </w:p>
    <w:p w14:paraId="3C60C237" w14:textId="77777777" w:rsidR="00E97BA0" w:rsidRPr="0070253A" w:rsidRDefault="00E97BA0" w:rsidP="00E97BA0">
      <w:r w:rsidRPr="0070253A">
        <w:rPr>
          <w:b/>
        </w:rPr>
        <w:t>receiver target:</w:t>
      </w:r>
      <w:r w:rsidRPr="0070253A">
        <w:t xml:space="preserve"> angles of arrival </w:t>
      </w:r>
      <w:r w:rsidR="00592C52" w:rsidRPr="0070253A">
        <w:t>in which reception is performed</w:t>
      </w:r>
    </w:p>
    <w:p w14:paraId="670790B2" w14:textId="77777777" w:rsidR="00E97BA0" w:rsidRPr="0070253A" w:rsidRDefault="00E97BA0" w:rsidP="00E97BA0">
      <w:r w:rsidRPr="0070253A">
        <w:rPr>
          <w:b/>
          <w:bCs/>
          <w:lang w:eastAsia="zh-CN"/>
        </w:rPr>
        <w:t>receiver target redirection range:</w:t>
      </w:r>
      <w:r w:rsidRPr="0070253A">
        <w:t xml:space="preserve"> union of all the</w:t>
      </w:r>
      <w:r w:rsidRPr="0070253A">
        <w:rPr>
          <w:i/>
        </w:rPr>
        <w:t xml:space="preserve"> sensitivity RoAoA</w:t>
      </w:r>
      <w:r w:rsidRPr="0070253A">
        <w:t xml:space="preserve"> achievable through redirecting the </w:t>
      </w:r>
      <w:r w:rsidRPr="0070253A">
        <w:rPr>
          <w:i/>
        </w:rPr>
        <w:t>receiver target</w:t>
      </w:r>
      <w:r w:rsidRPr="0070253A">
        <w:t xml:space="preserve"> related to the OSDD</w:t>
      </w:r>
    </w:p>
    <w:p w14:paraId="2846D8E7" w14:textId="77777777" w:rsidR="00BE14E1" w:rsidRPr="0070253A" w:rsidRDefault="00E97BA0" w:rsidP="00E97BA0">
      <w:pPr>
        <w:rPr>
          <w:bCs/>
          <w:lang w:eastAsia="zh-CN"/>
        </w:rPr>
      </w:pPr>
      <w:r w:rsidRPr="0070253A">
        <w:rPr>
          <w:b/>
          <w:bCs/>
          <w:lang w:eastAsia="zh-CN"/>
        </w:rPr>
        <w:t>receiver target reference direction:</w:t>
      </w:r>
      <w:r w:rsidRPr="0070253A">
        <w:rPr>
          <w:bCs/>
          <w:lang w:eastAsia="zh-CN"/>
        </w:rPr>
        <w:t xml:space="preserve"> direction inside the </w:t>
      </w:r>
      <w:r w:rsidRPr="0070253A">
        <w:rPr>
          <w:bCs/>
          <w:i/>
          <w:lang w:eastAsia="zh-CN"/>
        </w:rPr>
        <w:t>receiver target redirection range</w:t>
      </w:r>
      <w:r w:rsidRPr="0070253A">
        <w:rPr>
          <w:bCs/>
          <w:lang w:eastAsia="zh-CN"/>
        </w:rPr>
        <w:t xml:space="preserve"> declared by the manufacturer for conformance testing.</w:t>
      </w:r>
    </w:p>
    <w:p w14:paraId="40FBE066" w14:textId="77777777" w:rsidR="00E97BA0" w:rsidRPr="0070253A" w:rsidRDefault="00BE14E1" w:rsidP="00BE14E1">
      <w:pPr>
        <w:pStyle w:val="NO"/>
        <w:rPr>
          <w:lang w:eastAsia="zh-CN"/>
        </w:rPr>
      </w:pPr>
      <w:r w:rsidRPr="0070253A">
        <w:rPr>
          <w:lang w:eastAsia="zh-CN"/>
        </w:rPr>
        <w:t>NOTE</w:t>
      </w:r>
      <w:r w:rsidRPr="0070253A">
        <w:rPr>
          <w:lang w:eastAsia="zh-CN"/>
        </w:rPr>
        <w:tab/>
      </w:r>
      <w:r w:rsidR="00E97BA0" w:rsidRPr="0070253A">
        <w:rPr>
          <w:lang w:eastAsia="zh-CN"/>
        </w:rPr>
        <w:t xml:space="preserve">For an OSDD without </w:t>
      </w:r>
      <w:r w:rsidR="00E97BA0" w:rsidRPr="0070253A">
        <w:rPr>
          <w:i/>
          <w:lang w:eastAsia="zh-CN"/>
        </w:rPr>
        <w:t>receiver target redirection range</w:t>
      </w:r>
      <w:r w:rsidR="00E97BA0" w:rsidRPr="0070253A">
        <w:rPr>
          <w:lang w:eastAsia="zh-CN"/>
        </w:rPr>
        <w:t xml:space="preserve">, this is a direction inside the </w:t>
      </w:r>
      <w:r w:rsidR="00E97BA0" w:rsidRPr="0070253A">
        <w:rPr>
          <w:i/>
          <w:lang w:eastAsia="zh-CN"/>
        </w:rPr>
        <w:t>sensitivity RoAoA</w:t>
      </w:r>
      <w:r w:rsidR="00E97BA0" w:rsidRPr="0070253A">
        <w:rPr>
          <w:lang w:eastAsia="zh-CN"/>
        </w:rPr>
        <w:t>.</w:t>
      </w:r>
    </w:p>
    <w:p w14:paraId="19DC71AA" w14:textId="77777777" w:rsidR="00E97BA0" w:rsidRPr="0070253A" w:rsidRDefault="00E97BA0" w:rsidP="00E97BA0">
      <w:pPr>
        <w:rPr>
          <w:bCs/>
          <w:lang w:eastAsia="zh-CN"/>
        </w:rPr>
      </w:pPr>
      <w:r w:rsidRPr="0070253A">
        <w:rPr>
          <w:b/>
          <w:bCs/>
          <w:lang w:eastAsia="zh-CN"/>
        </w:rPr>
        <w:t>reference beam direction:</w:t>
      </w:r>
      <w:r w:rsidRPr="0070253A">
        <w:rPr>
          <w:bCs/>
          <w:lang w:eastAsia="zh-CN"/>
        </w:rPr>
        <w:t xml:space="preserve"> declared </w:t>
      </w:r>
      <w:r w:rsidRPr="0070253A">
        <w:rPr>
          <w:bCs/>
          <w:i/>
          <w:lang w:eastAsia="zh-CN"/>
        </w:rPr>
        <w:t>beam direction pair</w:t>
      </w:r>
      <w:r w:rsidRPr="0070253A">
        <w:rPr>
          <w:bCs/>
          <w:lang w:eastAsia="zh-CN"/>
        </w:rPr>
        <w:t xml:space="preserve">, including reference </w:t>
      </w:r>
      <w:r w:rsidRPr="0070253A">
        <w:rPr>
          <w:bCs/>
          <w:i/>
          <w:lang w:eastAsia="zh-CN"/>
        </w:rPr>
        <w:t>beam centre direction</w:t>
      </w:r>
      <w:r w:rsidRPr="0070253A">
        <w:rPr>
          <w:bCs/>
          <w:lang w:eastAsia="zh-CN"/>
        </w:rPr>
        <w:t xml:space="preserve"> and reference </w:t>
      </w:r>
      <w:r w:rsidRPr="0070253A">
        <w:rPr>
          <w:bCs/>
          <w:i/>
          <w:lang w:eastAsia="zh-CN"/>
        </w:rPr>
        <w:t>beam peak direction</w:t>
      </w:r>
      <w:r w:rsidRPr="0070253A">
        <w:rPr>
          <w:bCs/>
          <w:lang w:eastAsia="zh-CN"/>
        </w:rPr>
        <w:t xml:space="preserve"> where the reference </w:t>
      </w:r>
      <w:r w:rsidRPr="0070253A">
        <w:rPr>
          <w:bCs/>
          <w:i/>
          <w:lang w:eastAsia="zh-CN"/>
        </w:rPr>
        <w:t>beam peak direction</w:t>
      </w:r>
      <w:r w:rsidRPr="0070253A">
        <w:rPr>
          <w:bCs/>
          <w:lang w:eastAsia="zh-CN"/>
        </w:rPr>
        <w:t xml:space="preserve"> is the direction for the intended maximum EIRP within the EIRP accuracy compliance directions set</w:t>
      </w:r>
    </w:p>
    <w:p w14:paraId="39013A9C" w14:textId="77777777" w:rsidR="00E97BA0" w:rsidRPr="0070253A" w:rsidRDefault="00E97BA0" w:rsidP="00E97BA0">
      <w:pPr>
        <w:rPr>
          <w:bCs/>
          <w:lang w:eastAsia="zh-CN"/>
        </w:rPr>
      </w:pPr>
      <w:r w:rsidRPr="0070253A">
        <w:rPr>
          <w:b/>
          <w:bCs/>
          <w:lang w:eastAsia="zh-CN"/>
        </w:rPr>
        <w:t>sensitivity RoAoA:</w:t>
      </w:r>
      <w:r w:rsidRPr="0070253A">
        <w:rPr>
          <w:bCs/>
          <w:lang w:eastAsia="zh-CN"/>
        </w:rPr>
        <w:t xml:space="preserve"> RoAoA within which the declared EIS(s) of an OSDD is intended to be achieved at any </w:t>
      </w:r>
      <w:r w:rsidRPr="0070253A">
        <w:t>instance of time</w:t>
      </w:r>
      <w:r w:rsidRPr="0070253A">
        <w:rPr>
          <w:bCs/>
          <w:lang w:eastAsia="zh-CN"/>
        </w:rPr>
        <w:t xml:space="preserve"> for a sp</w:t>
      </w:r>
      <w:r w:rsidR="00592C52" w:rsidRPr="0070253A">
        <w:rPr>
          <w:bCs/>
          <w:lang w:eastAsia="zh-CN"/>
        </w:rPr>
        <w:t>ecific AAS BS direction setting</w:t>
      </w:r>
    </w:p>
    <w:p w14:paraId="283D1D10" w14:textId="77777777" w:rsidR="0057373F" w:rsidRPr="0070253A" w:rsidRDefault="00005698" w:rsidP="00005698">
      <w:pPr>
        <w:rPr>
          <w:i/>
          <w:iCs/>
        </w:rPr>
      </w:pPr>
      <w:r w:rsidRPr="0070253A">
        <w:rPr>
          <w:b/>
        </w:rPr>
        <w:t>single RAT E-UTRA operation:</w:t>
      </w:r>
      <w:r w:rsidRPr="0070253A">
        <w:t xml:space="preserve"> operation of AAS BS declared to be single RAT E-UTRA in the </w:t>
      </w:r>
      <w:r w:rsidRPr="0070253A">
        <w:rPr>
          <w:i/>
          <w:iCs/>
        </w:rPr>
        <w:t>operating band</w:t>
      </w:r>
    </w:p>
    <w:p w14:paraId="45EDA370" w14:textId="4B90A669" w:rsidR="00005698" w:rsidRPr="0070253A" w:rsidRDefault="00005698" w:rsidP="00005698">
      <w:pPr>
        <w:pStyle w:val="NO"/>
      </w:pPr>
      <w:r w:rsidRPr="0070253A">
        <w:t>NOTE:</w:t>
      </w:r>
      <w:r w:rsidRPr="0070253A">
        <w:tab/>
      </w:r>
      <w:r w:rsidRPr="0070253A">
        <w:rPr>
          <w:i/>
        </w:rPr>
        <w:t>S</w:t>
      </w:r>
      <w:r w:rsidRPr="0070253A">
        <w:rPr>
          <w:rFonts w:cs="v5.0.0"/>
          <w:i/>
        </w:rPr>
        <w:t>ingle RAT E-UTRA operation</w:t>
      </w:r>
      <w:r w:rsidRPr="0070253A">
        <w:rPr>
          <w:rFonts w:cs="v5.0.0"/>
        </w:rPr>
        <w:t xml:space="preserve"> </w:t>
      </w:r>
      <w:r w:rsidRPr="0070253A">
        <w:t>does not cover in-band NB-IoT, nor guardband NB-IoT operation.</w:t>
      </w:r>
    </w:p>
    <w:p w14:paraId="48A3CFEF" w14:textId="77777777" w:rsidR="00005698" w:rsidRPr="0070253A" w:rsidRDefault="00005698" w:rsidP="00E97BA0">
      <w:r w:rsidRPr="0070253A">
        <w:rPr>
          <w:b/>
        </w:rPr>
        <w:t>single RAT UTRA operation:</w:t>
      </w:r>
      <w:r w:rsidRPr="0070253A">
        <w:t xml:space="preserve"> operation of AAS BS declared to be single RAT UTRA in the </w:t>
      </w:r>
      <w:r w:rsidRPr="0070253A">
        <w:rPr>
          <w:i/>
          <w:iCs/>
        </w:rPr>
        <w:t>operating band</w:t>
      </w:r>
    </w:p>
    <w:p w14:paraId="4F6CF245" w14:textId="77777777" w:rsidR="00E97BA0" w:rsidRPr="0070253A" w:rsidRDefault="00E97BA0" w:rsidP="00E97BA0">
      <w:r w:rsidRPr="0070253A">
        <w:rPr>
          <w:b/>
        </w:rPr>
        <w:t>sub-block:</w:t>
      </w:r>
      <w:r w:rsidRPr="0070253A">
        <w:t xml:space="preserve"> one contiguous allocated block of spectrum fo</w:t>
      </w:r>
      <w:r w:rsidR="00592C52" w:rsidRPr="0070253A">
        <w:t>r use by the same Base Station</w:t>
      </w:r>
    </w:p>
    <w:p w14:paraId="219710DE" w14:textId="77777777" w:rsidR="00E97BA0" w:rsidRPr="0070253A" w:rsidRDefault="00E97BA0" w:rsidP="00592C52">
      <w:pPr>
        <w:pStyle w:val="NO"/>
      </w:pPr>
      <w:r w:rsidRPr="0070253A">
        <w:t>NOTE</w:t>
      </w:r>
      <w:r w:rsidRPr="0070253A">
        <w:tab/>
        <w:t xml:space="preserve">There may be multiple instances of </w:t>
      </w:r>
      <w:r w:rsidRPr="0070253A">
        <w:rPr>
          <w:i/>
        </w:rPr>
        <w:t>sub-block</w:t>
      </w:r>
      <w:r w:rsidRPr="0070253A">
        <w:t xml:space="preserve">s within a </w:t>
      </w:r>
      <w:r w:rsidRPr="0070253A">
        <w:rPr>
          <w:i/>
        </w:rPr>
        <w:t>Base Station</w:t>
      </w:r>
      <w:r w:rsidR="00005698" w:rsidRPr="0070253A">
        <w:rPr>
          <w:i/>
        </w:rPr>
        <w:t xml:space="preserve"> </w:t>
      </w:r>
      <w:r w:rsidRPr="0070253A">
        <w:rPr>
          <w:i/>
        </w:rPr>
        <w:t>RF Bandwidth</w:t>
      </w:r>
      <w:r w:rsidRPr="0070253A">
        <w:t>.</w:t>
      </w:r>
    </w:p>
    <w:p w14:paraId="3B6ED949" w14:textId="77777777" w:rsidR="00E97BA0" w:rsidRPr="0070253A" w:rsidRDefault="00E97BA0" w:rsidP="00E97BA0">
      <w:r w:rsidRPr="0070253A">
        <w:rPr>
          <w:b/>
        </w:rPr>
        <w:t>sub-block gap:</w:t>
      </w:r>
      <w:r w:rsidRPr="0070253A">
        <w:t xml:space="preserve"> frequency gap between two consecutive </w:t>
      </w:r>
      <w:r w:rsidRPr="0070253A">
        <w:rPr>
          <w:i/>
        </w:rPr>
        <w:t>sub-block</w:t>
      </w:r>
      <w:r w:rsidRPr="0070253A">
        <w:t xml:space="preserve">s within an </w:t>
      </w:r>
      <w:r w:rsidRPr="0070253A">
        <w:rPr>
          <w:i/>
        </w:rPr>
        <w:t>Base Station RF Bandwidth</w:t>
      </w:r>
      <w:r w:rsidRPr="0070253A">
        <w:t>, where the RF requirements in the gap are based on co-existen</w:t>
      </w:r>
      <w:r w:rsidR="00592C52" w:rsidRPr="0070253A">
        <w:t>ce for un-coordinated operation</w:t>
      </w:r>
    </w:p>
    <w:p w14:paraId="269287AF" w14:textId="77777777" w:rsidR="00E97BA0" w:rsidRPr="0070253A" w:rsidRDefault="00E97BA0" w:rsidP="00E97BA0">
      <w:r w:rsidRPr="0070253A">
        <w:rPr>
          <w:b/>
        </w:rPr>
        <w:t>TAB connector:</w:t>
      </w:r>
      <w:r w:rsidRPr="0070253A">
        <w:t xml:space="preserve"> transceiver array boundary con</w:t>
      </w:r>
      <w:r w:rsidR="00592C52" w:rsidRPr="0070253A">
        <w:t>nector</w:t>
      </w:r>
    </w:p>
    <w:p w14:paraId="5E6C06F6" w14:textId="77777777" w:rsidR="00E97BA0" w:rsidRPr="0070253A" w:rsidRDefault="00E97BA0" w:rsidP="00E97BA0">
      <w:pPr>
        <w:rPr>
          <w:bCs/>
        </w:rPr>
      </w:pPr>
      <w:r w:rsidRPr="0070253A">
        <w:rPr>
          <w:b/>
        </w:rPr>
        <w:t xml:space="preserve">throughput: </w:t>
      </w:r>
      <w:r w:rsidRPr="0070253A">
        <w:rPr>
          <w:bCs/>
        </w:rPr>
        <w:t xml:space="preserve">number of payload bits successfully received per second for a reference measurement channel in </w:t>
      </w:r>
      <w:r w:rsidR="00592C52" w:rsidRPr="0070253A">
        <w:rPr>
          <w:bCs/>
        </w:rPr>
        <w:t>a specified reference condition</w:t>
      </w:r>
    </w:p>
    <w:p w14:paraId="7153E2A8" w14:textId="77777777" w:rsidR="00E97BA0" w:rsidRPr="0070253A" w:rsidRDefault="00E97BA0" w:rsidP="00E97BA0">
      <w:pPr>
        <w:rPr>
          <w:lang w:eastAsia="zh-CN"/>
        </w:rPr>
      </w:pPr>
      <w:r w:rsidRPr="0070253A">
        <w:rPr>
          <w:b/>
        </w:rPr>
        <w:lastRenderedPageBreak/>
        <w:t>transceiver array boundary:</w:t>
      </w:r>
      <w:r w:rsidRPr="0070253A">
        <w:t xml:space="preserve"> </w:t>
      </w:r>
      <w:r w:rsidRPr="0070253A">
        <w:rPr>
          <w:lang w:eastAsia="zh-CN"/>
        </w:rPr>
        <w:t>conducted interface between the transceiver unit array and the composite antenna</w:t>
      </w:r>
    </w:p>
    <w:p w14:paraId="3A2B3853" w14:textId="77777777" w:rsidR="00E97BA0" w:rsidRPr="0070253A" w:rsidRDefault="00E97BA0" w:rsidP="00E97BA0">
      <w:r w:rsidRPr="0070253A">
        <w:rPr>
          <w:b/>
        </w:rPr>
        <w:t>transmission bandwidth:</w:t>
      </w:r>
      <w:r w:rsidRPr="0070253A">
        <w:t xml:space="preserve"> bandwidth of an instantaneous E-UTRA transmission from a UE or BS, m</w:t>
      </w:r>
      <w:r w:rsidR="00592C52" w:rsidRPr="0070253A">
        <w:t>easured in Resource Block units</w:t>
      </w:r>
    </w:p>
    <w:p w14:paraId="271C9435" w14:textId="77777777" w:rsidR="00E97BA0" w:rsidRPr="0070253A" w:rsidRDefault="00E97BA0" w:rsidP="00E97BA0">
      <w:pPr>
        <w:rPr>
          <w:rFonts w:cs="v5.0.0"/>
        </w:rPr>
      </w:pPr>
      <w:r w:rsidRPr="0070253A">
        <w:rPr>
          <w:rFonts w:cs="v5.0.0"/>
          <w:b/>
          <w:bCs/>
        </w:rPr>
        <w:t>uplink operating band:</w:t>
      </w:r>
      <w:r w:rsidRPr="0070253A">
        <w:rPr>
          <w:rFonts w:cs="v5.0.0"/>
        </w:rPr>
        <w:t xml:space="preserve"> part of the (FDD) operat</w:t>
      </w:r>
      <w:r w:rsidR="00592C52" w:rsidRPr="0070253A">
        <w:rPr>
          <w:rFonts w:cs="v5.0.0"/>
        </w:rPr>
        <w:t>ing band designated for uplink</w:t>
      </w:r>
    </w:p>
    <w:p w14:paraId="0E6E76BF" w14:textId="77777777" w:rsidR="00080512" w:rsidRPr="0070253A" w:rsidRDefault="00080512" w:rsidP="00673E8E">
      <w:pPr>
        <w:pStyle w:val="Heading2"/>
      </w:pPr>
      <w:bookmarkStart w:id="21" w:name="_Toc21019885"/>
      <w:bookmarkStart w:id="22" w:name="_Toc29767140"/>
      <w:bookmarkStart w:id="23" w:name="_Toc61116828"/>
      <w:r w:rsidRPr="0070253A">
        <w:t>3.2</w:t>
      </w:r>
      <w:r w:rsidRPr="0070253A">
        <w:tab/>
        <w:t>Symbols</w:t>
      </w:r>
      <w:bookmarkEnd w:id="21"/>
      <w:bookmarkEnd w:id="22"/>
      <w:bookmarkEnd w:id="23"/>
    </w:p>
    <w:p w14:paraId="3ECE276C" w14:textId="77777777" w:rsidR="00E97BA0" w:rsidRPr="0070253A" w:rsidRDefault="00E97BA0" w:rsidP="00E97BA0">
      <w:pPr>
        <w:keepNext/>
      </w:pPr>
      <w:r w:rsidRPr="0070253A">
        <w:t>For the purposes of the present documen</w:t>
      </w:r>
      <w:r w:rsidR="00592C52" w:rsidRPr="0070253A">
        <w:t>t, the following symbols apply:</w:t>
      </w:r>
    </w:p>
    <w:p w14:paraId="05CB3042" w14:textId="77777777" w:rsidR="00E97BA0" w:rsidRPr="0070253A" w:rsidRDefault="00E97BA0" w:rsidP="00E97BA0">
      <w:pPr>
        <w:keepLines/>
        <w:spacing w:after="0"/>
        <w:ind w:left="1702" w:hanging="1418"/>
        <w:rPr>
          <w:lang w:eastAsia="ja-JP"/>
        </w:rPr>
      </w:pPr>
      <w:r w:rsidRPr="0070253A">
        <w:t>BeW</w:t>
      </w:r>
      <w:r w:rsidRPr="0070253A">
        <w:rPr>
          <w:vertAlign w:val="subscript"/>
        </w:rPr>
        <w:t>θ</w:t>
      </w:r>
      <w:r w:rsidR="00C91619" w:rsidRPr="0070253A">
        <w:rPr>
          <w:lang w:eastAsia="ja-JP"/>
        </w:rPr>
        <w:tab/>
      </w:r>
      <w:r w:rsidRPr="0070253A">
        <w:rPr>
          <w:lang w:eastAsia="ja-JP"/>
        </w:rPr>
        <w:t xml:space="preserve">The Beam width in </w:t>
      </w:r>
      <w:r w:rsidRPr="0070253A">
        <w:t>θ</w:t>
      </w:r>
    </w:p>
    <w:p w14:paraId="5F06F52B" w14:textId="77777777" w:rsidR="00E97BA0" w:rsidRPr="0070253A" w:rsidRDefault="00E97BA0" w:rsidP="00E97BA0">
      <w:pPr>
        <w:keepLines/>
        <w:spacing w:after="0"/>
        <w:ind w:left="1702" w:hanging="1418"/>
      </w:pPr>
      <w:r w:rsidRPr="0070253A">
        <w:t>BeW</w:t>
      </w:r>
      <w:r w:rsidRPr="0070253A">
        <w:rPr>
          <w:vertAlign w:val="subscript"/>
        </w:rPr>
        <w:t>ϕ</w:t>
      </w:r>
      <w:r w:rsidRPr="0070253A">
        <w:rPr>
          <w:vertAlign w:val="subscript"/>
        </w:rPr>
        <w:tab/>
      </w:r>
      <w:r w:rsidRPr="0070253A">
        <w:rPr>
          <w:lang w:eastAsia="ja-JP"/>
        </w:rPr>
        <w:t xml:space="preserve">The Beam width in </w:t>
      </w:r>
      <w:r w:rsidRPr="0070253A">
        <w:t>ϕ</w:t>
      </w:r>
    </w:p>
    <w:p w14:paraId="28F85E5F" w14:textId="77777777" w:rsidR="00E97BA0" w:rsidRPr="0070253A" w:rsidRDefault="00E97BA0" w:rsidP="00E97BA0">
      <w:pPr>
        <w:pStyle w:val="EW"/>
      </w:pPr>
      <w:r w:rsidRPr="0070253A">
        <w:t>BW</w:t>
      </w:r>
      <w:r w:rsidRPr="0070253A">
        <w:rPr>
          <w:vertAlign w:val="subscript"/>
        </w:rPr>
        <w:t>Channel</w:t>
      </w:r>
      <w:r w:rsidRPr="0070253A">
        <w:tab/>
        <w:t>Channel bandwidth (for E-UTRA)</w:t>
      </w:r>
    </w:p>
    <w:p w14:paraId="5B491DA1" w14:textId="77777777" w:rsidR="00E97BA0" w:rsidRPr="0070253A" w:rsidRDefault="00E97BA0" w:rsidP="00E97BA0">
      <w:pPr>
        <w:pStyle w:val="EW"/>
      </w:pPr>
      <w:r w:rsidRPr="0070253A">
        <w:rPr>
          <w:rFonts w:hint="eastAsia"/>
        </w:rPr>
        <w:t>BW</w:t>
      </w:r>
      <w:r w:rsidRPr="0070253A">
        <w:rPr>
          <w:rFonts w:hint="eastAsia"/>
          <w:vertAlign w:val="subscript"/>
        </w:rPr>
        <w:t>Channel_CA</w:t>
      </w:r>
      <w:r w:rsidRPr="0070253A">
        <w:rPr>
          <w:rFonts w:hint="eastAsia"/>
        </w:rPr>
        <w:tab/>
        <w:t>Aggregated channel bandwidth, expressed in MHz. BW</w:t>
      </w:r>
      <w:r w:rsidRPr="0070253A">
        <w:rPr>
          <w:rFonts w:hint="eastAsia"/>
          <w:vertAlign w:val="subscript"/>
        </w:rPr>
        <w:t>Channel_CA</w:t>
      </w:r>
      <w:r w:rsidRPr="0070253A">
        <w:rPr>
          <w:rFonts w:hint="eastAsia"/>
        </w:rPr>
        <w:t>= F</w:t>
      </w:r>
      <w:r w:rsidRPr="0070253A">
        <w:rPr>
          <w:rFonts w:hint="eastAsia"/>
          <w:vertAlign w:val="subscript"/>
        </w:rPr>
        <w:t>edge_high</w:t>
      </w:r>
      <w:r w:rsidRPr="0070253A">
        <w:rPr>
          <w:rFonts w:hint="eastAsia"/>
        </w:rPr>
        <w:t>- F</w:t>
      </w:r>
      <w:r w:rsidRPr="0070253A">
        <w:rPr>
          <w:rFonts w:hint="eastAsia"/>
          <w:vertAlign w:val="subscript"/>
        </w:rPr>
        <w:t>edge_low.</w:t>
      </w:r>
    </w:p>
    <w:p w14:paraId="1F028F65" w14:textId="77777777" w:rsidR="00E97BA0" w:rsidRPr="0070253A" w:rsidRDefault="00E97BA0" w:rsidP="00E97BA0">
      <w:pPr>
        <w:pStyle w:val="EW"/>
      </w:pPr>
      <w:r w:rsidRPr="0070253A">
        <w:t>BW</w:t>
      </w:r>
      <w:r w:rsidRPr="0070253A">
        <w:rPr>
          <w:vertAlign w:val="subscript"/>
        </w:rPr>
        <w:t>Config</w:t>
      </w:r>
      <w:r w:rsidRPr="0070253A">
        <w:tab/>
        <w:t>Transmission bandwidth configuration (for E-UTRA), expressed in MHz, where BW</w:t>
      </w:r>
      <w:r w:rsidRPr="0070253A">
        <w:rPr>
          <w:vertAlign w:val="subscript"/>
        </w:rPr>
        <w:t>Config</w:t>
      </w:r>
      <w:r w:rsidRPr="0070253A">
        <w:t xml:space="preserve"> = </w:t>
      </w:r>
      <w:r w:rsidRPr="0070253A">
        <w:rPr>
          <w:i/>
          <w:iCs/>
        </w:rPr>
        <w:t>N</w:t>
      </w:r>
      <w:r w:rsidRPr="0070253A">
        <w:rPr>
          <w:vertAlign w:val="subscript"/>
        </w:rPr>
        <w:t>RB</w:t>
      </w:r>
      <w:r w:rsidRPr="0070253A">
        <w:t xml:space="preserve"> x 180 kHz in the uplink and BW</w:t>
      </w:r>
      <w:r w:rsidRPr="0070253A">
        <w:rPr>
          <w:vertAlign w:val="subscript"/>
        </w:rPr>
        <w:t>Config</w:t>
      </w:r>
      <w:r w:rsidRPr="0070253A">
        <w:t xml:space="preserve"> = 15 kHz + </w:t>
      </w:r>
      <w:r w:rsidRPr="0070253A">
        <w:rPr>
          <w:i/>
          <w:iCs/>
        </w:rPr>
        <w:t>N</w:t>
      </w:r>
      <w:r w:rsidRPr="0070253A">
        <w:rPr>
          <w:vertAlign w:val="subscript"/>
        </w:rPr>
        <w:t>RB</w:t>
      </w:r>
      <w:r w:rsidRPr="0070253A">
        <w:t xml:space="preserve"> x 180 kHz in the downlink.</w:t>
      </w:r>
    </w:p>
    <w:p w14:paraId="4043CA5E" w14:textId="77777777" w:rsidR="00E97BA0" w:rsidRPr="0070253A" w:rsidRDefault="00E97BA0" w:rsidP="00E97BA0">
      <w:pPr>
        <w:pStyle w:val="EW"/>
      </w:pPr>
      <w:r w:rsidRPr="0070253A">
        <w:t>DwPTS</w:t>
      </w:r>
      <w:r w:rsidRPr="0070253A">
        <w:tab/>
        <w:t>Downlink part of the special subframe (for E-UTRA TDD operation</w:t>
      </w:r>
    </w:p>
    <w:p w14:paraId="03B7463A" w14:textId="77777777" w:rsidR="00E97BA0" w:rsidRPr="0070253A" w:rsidRDefault="00E97BA0" w:rsidP="00E97BA0">
      <w:pPr>
        <w:pStyle w:val="EW"/>
      </w:pPr>
      <w:r w:rsidRPr="0070253A">
        <w:t>f</w:t>
      </w:r>
      <w:r w:rsidRPr="0070253A">
        <w:tab/>
        <w:t>Frequency</w:t>
      </w:r>
    </w:p>
    <w:p w14:paraId="290DDCE3" w14:textId="77777777" w:rsidR="00E97BA0" w:rsidRPr="0070253A" w:rsidRDefault="00E97BA0" w:rsidP="00E97BA0">
      <w:pPr>
        <w:pStyle w:val="EW"/>
      </w:pPr>
      <w:r w:rsidRPr="0070253A">
        <w:sym w:font="Symbol" w:char="F044"/>
      </w:r>
      <w:r w:rsidRPr="0070253A">
        <w:t>f</w:t>
      </w:r>
      <w:r w:rsidRPr="0070253A">
        <w:tab/>
        <w:t>Separation between the Base Station RF bandwidth edge frequency and the nominal -3dB point of the measuring filter closest to the carrier frequency</w:t>
      </w:r>
    </w:p>
    <w:p w14:paraId="13DFC4B0" w14:textId="77777777" w:rsidR="00E97BA0" w:rsidRPr="0070253A" w:rsidRDefault="00E97BA0" w:rsidP="00E97BA0">
      <w:pPr>
        <w:pStyle w:val="EW"/>
      </w:pPr>
      <w:r w:rsidRPr="0070253A">
        <w:sym w:font="Symbol" w:char="F044"/>
      </w:r>
      <w:r w:rsidRPr="0070253A">
        <w:t>f</w:t>
      </w:r>
      <w:r w:rsidRPr="0070253A">
        <w:rPr>
          <w:vertAlign w:val="subscript"/>
        </w:rPr>
        <w:t>max</w:t>
      </w:r>
      <w:r w:rsidR="00C91619" w:rsidRPr="0070253A">
        <w:tab/>
      </w:r>
      <w:r w:rsidRPr="0070253A">
        <w:t xml:space="preserve">The largest value of </w:t>
      </w:r>
      <w:r w:rsidRPr="0070253A">
        <w:sym w:font="Symbol" w:char="F044"/>
      </w:r>
      <w:r w:rsidRPr="0070253A">
        <w:t>f used for defining the requirement</w:t>
      </w:r>
    </w:p>
    <w:p w14:paraId="0A894DB6" w14:textId="77777777" w:rsidR="00E97BA0" w:rsidRPr="0070253A" w:rsidRDefault="00E97BA0" w:rsidP="00E97BA0">
      <w:pPr>
        <w:pStyle w:val="EW"/>
      </w:pPr>
      <w:r w:rsidRPr="0070253A">
        <w:t>F</w:t>
      </w:r>
      <w:r w:rsidRPr="0070253A">
        <w:rPr>
          <w:vertAlign w:val="subscript"/>
        </w:rPr>
        <w:t>C</w:t>
      </w:r>
      <w:r w:rsidRPr="0070253A">
        <w:rPr>
          <w:vertAlign w:val="subscript"/>
        </w:rPr>
        <w:tab/>
      </w:r>
      <w:r w:rsidRPr="0070253A">
        <w:t>Carrier centre frequency</w:t>
      </w:r>
    </w:p>
    <w:p w14:paraId="5076F451" w14:textId="77777777" w:rsidR="00E97BA0" w:rsidRPr="0070253A" w:rsidRDefault="00E97BA0" w:rsidP="00E97BA0">
      <w:pPr>
        <w:pStyle w:val="EW"/>
      </w:pPr>
      <w:r w:rsidRPr="0070253A">
        <w:t>F</w:t>
      </w:r>
      <w:r w:rsidRPr="0070253A">
        <w:rPr>
          <w:vertAlign w:val="subscript"/>
        </w:rPr>
        <w:t>filter</w:t>
      </w:r>
      <w:r w:rsidRPr="0070253A">
        <w:tab/>
        <w:t>Filter centre frequency</w:t>
      </w:r>
    </w:p>
    <w:p w14:paraId="7E879FEA" w14:textId="77777777" w:rsidR="00E97BA0" w:rsidRPr="0070253A" w:rsidRDefault="00E97BA0" w:rsidP="00E97BA0">
      <w:pPr>
        <w:pStyle w:val="EW"/>
      </w:pPr>
      <w:r w:rsidRPr="0070253A">
        <w:t>f_offset</w:t>
      </w:r>
      <w:r w:rsidR="00C91619" w:rsidRPr="0070253A">
        <w:tab/>
      </w:r>
      <w:r w:rsidRPr="0070253A">
        <w:t>Separation between the Base Station RF bandwidth edge frequency and the centre of the measuring filter</w:t>
      </w:r>
    </w:p>
    <w:p w14:paraId="340EC1B4" w14:textId="77777777" w:rsidR="00E97BA0" w:rsidRPr="0070253A" w:rsidRDefault="00E97BA0" w:rsidP="00E97BA0">
      <w:pPr>
        <w:pStyle w:val="EW"/>
      </w:pPr>
      <w:r w:rsidRPr="0070253A">
        <w:t>f_offset</w:t>
      </w:r>
      <w:r w:rsidRPr="0070253A">
        <w:rPr>
          <w:vertAlign w:val="subscript"/>
        </w:rPr>
        <w:t>max</w:t>
      </w:r>
      <w:r w:rsidR="00C91619" w:rsidRPr="0070253A">
        <w:tab/>
      </w:r>
      <w:r w:rsidRPr="0070253A">
        <w:t>The maximum value of f_offset used for defining the requirement</w:t>
      </w:r>
    </w:p>
    <w:p w14:paraId="3529ED3C" w14:textId="77777777" w:rsidR="00E97BA0" w:rsidRPr="0070253A" w:rsidRDefault="00E97BA0" w:rsidP="00E97BA0">
      <w:pPr>
        <w:pStyle w:val="EW"/>
        <w:rPr>
          <w:b/>
        </w:rPr>
      </w:pPr>
      <w:r w:rsidRPr="0070253A">
        <w:t>F</w:t>
      </w:r>
      <w:r w:rsidRPr="0070253A">
        <w:rPr>
          <w:vertAlign w:val="subscript"/>
        </w:rPr>
        <w:t>BW RF,high</w:t>
      </w:r>
      <w:r w:rsidR="00C91619" w:rsidRPr="0070253A">
        <w:rPr>
          <w:vertAlign w:val="subscript"/>
        </w:rPr>
        <w:tab/>
      </w:r>
      <w:r w:rsidRPr="0070253A">
        <w:t>Upper RF bandwidth edge, where F</w:t>
      </w:r>
      <w:r w:rsidRPr="0070253A">
        <w:rPr>
          <w:vertAlign w:val="subscript"/>
        </w:rPr>
        <w:t xml:space="preserve">BW RF,high </w:t>
      </w:r>
      <w:r w:rsidRPr="0070253A">
        <w:t>= F</w:t>
      </w:r>
      <w:r w:rsidRPr="0070253A">
        <w:rPr>
          <w:vertAlign w:val="subscript"/>
        </w:rPr>
        <w:t xml:space="preserve">C,high </w:t>
      </w:r>
      <w:r w:rsidRPr="0070253A">
        <w:t>+ F</w:t>
      </w:r>
      <w:r w:rsidRPr="0070253A">
        <w:rPr>
          <w:vertAlign w:val="subscript"/>
        </w:rPr>
        <w:t>offset, RAT</w:t>
      </w:r>
    </w:p>
    <w:p w14:paraId="247EDE48" w14:textId="77777777" w:rsidR="00E97BA0" w:rsidRPr="0070253A" w:rsidRDefault="00E97BA0" w:rsidP="00E97BA0">
      <w:pPr>
        <w:pStyle w:val="EW"/>
        <w:rPr>
          <w:vertAlign w:val="subscript"/>
        </w:rPr>
      </w:pPr>
      <w:r w:rsidRPr="0070253A">
        <w:t>F</w:t>
      </w:r>
      <w:r w:rsidRPr="0070253A">
        <w:rPr>
          <w:vertAlign w:val="subscript"/>
        </w:rPr>
        <w:t>BW RF,low</w:t>
      </w:r>
      <w:r w:rsidR="00C91619" w:rsidRPr="0070253A">
        <w:rPr>
          <w:vertAlign w:val="subscript"/>
        </w:rPr>
        <w:tab/>
      </w:r>
      <w:r w:rsidRPr="0070253A">
        <w:t>Lower RF bandwidth edge, where F</w:t>
      </w:r>
      <w:r w:rsidRPr="0070253A">
        <w:rPr>
          <w:vertAlign w:val="subscript"/>
        </w:rPr>
        <w:t xml:space="preserve">BW RF,low </w:t>
      </w:r>
      <w:r w:rsidRPr="0070253A">
        <w:t>= F</w:t>
      </w:r>
      <w:r w:rsidRPr="0070253A">
        <w:rPr>
          <w:vertAlign w:val="subscript"/>
        </w:rPr>
        <w:t xml:space="preserve">C,low </w:t>
      </w:r>
      <w:r w:rsidRPr="0070253A">
        <w:t>- F</w:t>
      </w:r>
      <w:r w:rsidRPr="0070253A">
        <w:rPr>
          <w:vertAlign w:val="subscript"/>
        </w:rPr>
        <w:t>offset, RAT</w:t>
      </w:r>
    </w:p>
    <w:p w14:paraId="32222E93" w14:textId="77777777" w:rsidR="00E97BA0" w:rsidRPr="0070253A" w:rsidRDefault="00E97BA0" w:rsidP="00E97BA0">
      <w:pPr>
        <w:pStyle w:val="EW"/>
        <w:rPr>
          <w:vertAlign w:val="subscript"/>
        </w:rPr>
      </w:pPr>
      <w:r w:rsidRPr="0070253A">
        <w:t>F</w:t>
      </w:r>
      <w:r w:rsidRPr="0070253A">
        <w:rPr>
          <w:vertAlign w:val="subscript"/>
        </w:rPr>
        <w:t>C,high</w:t>
      </w:r>
      <w:r w:rsidR="00C91619" w:rsidRPr="0070253A">
        <w:rPr>
          <w:vertAlign w:val="subscript"/>
        </w:rPr>
        <w:tab/>
      </w:r>
      <w:r w:rsidRPr="0070253A">
        <w:t>Centre frequency of the highest transmitted/received carrier.</w:t>
      </w:r>
    </w:p>
    <w:p w14:paraId="64617CA4" w14:textId="77777777" w:rsidR="00E97BA0" w:rsidRPr="0070253A" w:rsidRDefault="00E97BA0" w:rsidP="00E97BA0">
      <w:pPr>
        <w:pStyle w:val="EW"/>
      </w:pPr>
      <w:r w:rsidRPr="0070253A">
        <w:t>F</w:t>
      </w:r>
      <w:r w:rsidRPr="0070253A">
        <w:rPr>
          <w:vertAlign w:val="subscript"/>
        </w:rPr>
        <w:t>C,low</w:t>
      </w:r>
      <w:r w:rsidR="00C91619" w:rsidRPr="0070253A">
        <w:rPr>
          <w:vertAlign w:val="subscript"/>
        </w:rPr>
        <w:tab/>
      </w:r>
      <w:r w:rsidRPr="0070253A">
        <w:t>Centre frequency of the lowest transmitted/received carrier.</w:t>
      </w:r>
    </w:p>
    <w:p w14:paraId="0AF7851C" w14:textId="77777777" w:rsidR="00E97BA0" w:rsidRPr="0070253A" w:rsidRDefault="00E97BA0" w:rsidP="00E97BA0">
      <w:pPr>
        <w:pStyle w:val="EW"/>
      </w:pPr>
      <w:r w:rsidRPr="0070253A">
        <w:rPr>
          <w:rFonts w:hint="eastAsia"/>
        </w:rPr>
        <w:t>F</w:t>
      </w:r>
      <w:r w:rsidRPr="0070253A">
        <w:rPr>
          <w:rFonts w:hint="eastAsia"/>
          <w:vertAlign w:val="subscript"/>
        </w:rPr>
        <w:t>edge_low</w:t>
      </w:r>
      <w:r w:rsidR="00C91619" w:rsidRPr="0070253A">
        <w:rPr>
          <w:rFonts w:hint="eastAsia"/>
        </w:rPr>
        <w:tab/>
      </w:r>
      <w:r w:rsidRPr="0070253A">
        <w:rPr>
          <w:rFonts w:hint="eastAsia"/>
        </w:rPr>
        <w:t>The lower edge of aggregated channel bandwidth, expressed in MHz. F</w:t>
      </w:r>
      <w:r w:rsidRPr="0070253A">
        <w:rPr>
          <w:rFonts w:hint="eastAsia"/>
          <w:vertAlign w:val="subscript"/>
        </w:rPr>
        <w:t>edge_low</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C_low</w:t>
      </w:r>
      <w:r w:rsidRPr="0070253A">
        <w:rPr>
          <w:vertAlign w:val="subscript"/>
        </w:rPr>
        <w:t xml:space="preserve"> </w:t>
      </w:r>
      <w:r w:rsidRPr="0070253A">
        <w:rPr>
          <w:rFonts w:hint="eastAsia"/>
        </w:rPr>
        <w:t>- F</w:t>
      </w:r>
      <w:r w:rsidRPr="0070253A">
        <w:rPr>
          <w:rFonts w:hint="eastAsia"/>
          <w:vertAlign w:val="subscript"/>
        </w:rPr>
        <w:t>offset.</w:t>
      </w:r>
    </w:p>
    <w:p w14:paraId="54BA3B5E" w14:textId="77777777" w:rsidR="00E97BA0" w:rsidRPr="0070253A" w:rsidRDefault="00E97BA0" w:rsidP="00E97BA0">
      <w:pPr>
        <w:pStyle w:val="EW"/>
      </w:pPr>
      <w:r w:rsidRPr="0070253A">
        <w:rPr>
          <w:rFonts w:hint="eastAsia"/>
        </w:rPr>
        <w:t>F</w:t>
      </w:r>
      <w:r w:rsidRPr="0070253A">
        <w:rPr>
          <w:rFonts w:hint="eastAsia"/>
          <w:vertAlign w:val="subscript"/>
        </w:rPr>
        <w:t>edge_high</w:t>
      </w:r>
      <w:r w:rsidR="00C91619" w:rsidRPr="0070253A">
        <w:rPr>
          <w:rFonts w:hint="eastAsia"/>
        </w:rPr>
        <w:tab/>
      </w:r>
      <w:r w:rsidRPr="0070253A">
        <w:rPr>
          <w:rFonts w:hint="eastAsia"/>
        </w:rPr>
        <w:t xml:space="preserve">The </w:t>
      </w:r>
      <w:r w:rsidRPr="0070253A">
        <w:rPr>
          <w:rFonts w:hint="eastAsia"/>
          <w:lang w:eastAsia="zh-CN"/>
        </w:rPr>
        <w:t xml:space="preserve">upper </w:t>
      </w:r>
      <w:r w:rsidRPr="0070253A">
        <w:rPr>
          <w:rFonts w:hint="eastAsia"/>
        </w:rPr>
        <w:t>edge of aggregated channel bandwidth, expressed in MHz. F</w:t>
      </w:r>
      <w:r w:rsidRPr="0070253A">
        <w:rPr>
          <w:rFonts w:hint="eastAsia"/>
          <w:vertAlign w:val="subscript"/>
        </w:rPr>
        <w:t>edge_high</w:t>
      </w:r>
      <w:r w:rsidRPr="0070253A">
        <w:rPr>
          <w:vertAlign w:val="subscript"/>
        </w:rPr>
        <w:t xml:space="preserve"> </w:t>
      </w:r>
      <w:r w:rsidRPr="0070253A">
        <w:rPr>
          <w:rFonts w:hint="eastAsia"/>
        </w:rPr>
        <w:t>=</w:t>
      </w:r>
      <w:r w:rsidRPr="0070253A">
        <w:t xml:space="preserve"> </w:t>
      </w:r>
      <w:r w:rsidRPr="0070253A">
        <w:rPr>
          <w:rFonts w:hint="eastAsia"/>
        </w:rPr>
        <w:t>F</w:t>
      </w:r>
      <w:r w:rsidRPr="0070253A">
        <w:rPr>
          <w:rFonts w:hint="eastAsia"/>
          <w:vertAlign w:val="subscript"/>
        </w:rPr>
        <w:t>C_high</w:t>
      </w:r>
      <w:r w:rsidRPr="0070253A">
        <w:rPr>
          <w:vertAlign w:val="subscript"/>
        </w:rPr>
        <w:t xml:space="preserve"> </w:t>
      </w:r>
      <w:r w:rsidRPr="0070253A">
        <w:rPr>
          <w:rFonts w:hint="eastAsia"/>
        </w:rPr>
        <w:t>+ F</w:t>
      </w:r>
      <w:r w:rsidRPr="0070253A">
        <w:rPr>
          <w:rFonts w:hint="eastAsia"/>
          <w:vertAlign w:val="subscript"/>
        </w:rPr>
        <w:t>offset.</w:t>
      </w:r>
      <w:r w:rsidRPr="0070253A">
        <w:rPr>
          <w:rFonts w:hint="eastAsia"/>
          <w:vertAlign w:val="subscript"/>
          <w:lang w:eastAsia="zh-CN"/>
        </w:rPr>
        <w:t xml:space="preserve"> </w:t>
      </w:r>
      <w:r w:rsidRPr="0070253A">
        <w:t>F</w:t>
      </w:r>
      <w:r w:rsidRPr="0070253A">
        <w:rPr>
          <w:vertAlign w:val="subscript"/>
        </w:rPr>
        <w:t>offset, RAT</w:t>
      </w:r>
      <w:r w:rsidRPr="0070253A">
        <w:tab/>
        <w:t xml:space="preserve">Frequency offset from the centre frequency of the </w:t>
      </w:r>
      <w:r w:rsidRPr="0070253A">
        <w:rPr>
          <w:i/>
        </w:rPr>
        <w:t>highest</w:t>
      </w:r>
      <w:r w:rsidRPr="0070253A">
        <w:t xml:space="preserve"> transmitted/received carrier to the </w:t>
      </w:r>
      <w:r w:rsidRPr="0070253A">
        <w:rPr>
          <w:i/>
        </w:rPr>
        <w:t xml:space="preserve">upper </w:t>
      </w:r>
      <w:r w:rsidRPr="0070253A">
        <w:t xml:space="preserve">RF bandwidth edge, sub-block edge or inter-RF bandwidth edge, or from the centre frequency of the </w:t>
      </w:r>
      <w:r w:rsidRPr="0070253A">
        <w:rPr>
          <w:i/>
        </w:rPr>
        <w:t>lowest</w:t>
      </w:r>
      <w:r w:rsidRPr="0070253A">
        <w:t xml:space="preserve"> transmitted/received carrier to the </w:t>
      </w:r>
      <w:r w:rsidRPr="0070253A">
        <w:rPr>
          <w:i/>
        </w:rPr>
        <w:t xml:space="preserve">lower </w:t>
      </w:r>
      <w:r w:rsidRPr="0070253A">
        <w:t>RF bandwidth edge, sub-block edge or inter-RF bandwidth edge for a specific RAT.</w:t>
      </w:r>
    </w:p>
    <w:p w14:paraId="078467D5" w14:textId="77777777" w:rsidR="00E97BA0" w:rsidRPr="0070253A" w:rsidRDefault="00E97BA0" w:rsidP="00E97BA0">
      <w:pPr>
        <w:pStyle w:val="EW"/>
      </w:pPr>
      <w:r w:rsidRPr="0070253A">
        <w:t>F</w:t>
      </w:r>
      <w:r w:rsidRPr="0070253A">
        <w:rPr>
          <w:vertAlign w:val="subscript"/>
        </w:rPr>
        <w:t>UL_low</w:t>
      </w:r>
      <w:r w:rsidRPr="0070253A">
        <w:rPr>
          <w:vertAlign w:val="subscript"/>
        </w:rPr>
        <w:tab/>
      </w:r>
      <w:r w:rsidRPr="0070253A">
        <w:t xml:space="preserve">The lowest frequency of the </w:t>
      </w:r>
      <w:r w:rsidRPr="0070253A">
        <w:rPr>
          <w:i/>
        </w:rPr>
        <w:t>uplink operating band</w:t>
      </w:r>
    </w:p>
    <w:p w14:paraId="7D901251" w14:textId="77777777" w:rsidR="00E97BA0" w:rsidRPr="0070253A" w:rsidRDefault="00E97BA0" w:rsidP="00E97BA0">
      <w:pPr>
        <w:pStyle w:val="EW"/>
      </w:pPr>
      <w:r w:rsidRPr="0070253A">
        <w:t>F</w:t>
      </w:r>
      <w:r w:rsidRPr="0070253A">
        <w:rPr>
          <w:vertAlign w:val="subscript"/>
        </w:rPr>
        <w:t>UL_high</w:t>
      </w:r>
      <w:r w:rsidRPr="0070253A">
        <w:rPr>
          <w:vertAlign w:val="subscript"/>
        </w:rPr>
        <w:tab/>
      </w:r>
      <w:r w:rsidRPr="0070253A">
        <w:t xml:space="preserve">The highest frequency of the </w:t>
      </w:r>
      <w:r w:rsidRPr="0070253A">
        <w:rPr>
          <w:i/>
        </w:rPr>
        <w:t>uplink operating band</w:t>
      </w:r>
    </w:p>
    <w:p w14:paraId="1B1BB99F" w14:textId="77777777" w:rsidR="00E97BA0" w:rsidRPr="0070253A" w:rsidRDefault="00E97BA0" w:rsidP="00E97BA0">
      <w:pPr>
        <w:pStyle w:val="EW"/>
        <w:rPr>
          <w:rFonts w:eastAsia="MS Mincho"/>
        </w:rPr>
      </w:pPr>
      <w:r w:rsidRPr="0070253A">
        <w:rPr>
          <w:rFonts w:eastAsia="MS Mincho"/>
        </w:rPr>
        <w:t>F</w:t>
      </w:r>
      <w:r w:rsidRPr="0070253A">
        <w:rPr>
          <w:rFonts w:eastAsia="MS Mincho"/>
          <w:vertAlign w:val="subscript"/>
        </w:rPr>
        <w:t>uw</w:t>
      </w:r>
      <w:r w:rsidRPr="0070253A">
        <w:rPr>
          <w:rFonts w:eastAsia="MS Mincho"/>
        </w:rPr>
        <w:tab/>
        <w:t>Frequency offset of unwanted signal</w:t>
      </w:r>
    </w:p>
    <w:p w14:paraId="11ACB68C" w14:textId="77777777" w:rsidR="00E97BA0" w:rsidRPr="0070253A" w:rsidRDefault="00E97BA0" w:rsidP="00E97BA0">
      <w:pPr>
        <w:pStyle w:val="EW"/>
        <w:rPr>
          <w:rFonts w:eastAsia="MS Mincho"/>
          <w:lang w:eastAsia="ja-JP"/>
        </w:rPr>
      </w:pPr>
      <w:r w:rsidRPr="0070253A">
        <w:t>N</w:t>
      </w:r>
      <w:r w:rsidRPr="0070253A">
        <w:rPr>
          <w:vertAlign w:val="subscript"/>
        </w:rPr>
        <w:t>RB</w:t>
      </w:r>
      <w:r w:rsidRPr="0070253A">
        <w:tab/>
        <w:t>Transmission bandwidth configuration, expressed in units of resource blocks (for E-UTRA)</w:t>
      </w:r>
    </w:p>
    <w:p w14:paraId="29E3CBAA" w14:textId="77777777" w:rsidR="00E97BA0" w:rsidRPr="0070253A" w:rsidRDefault="00E97BA0" w:rsidP="00E97BA0">
      <w:pPr>
        <w:pStyle w:val="EW"/>
        <w:rPr>
          <w:lang w:eastAsia="zh-CN"/>
        </w:rPr>
      </w:pPr>
      <w:r w:rsidRPr="0070253A">
        <w:rPr>
          <w:rFonts w:cs="v5.0.0"/>
        </w:rPr>
        <w:t>W</w:t>
      </w:r>
      <w:r w:rsidRPr="0070253A">
        <w:rPr>
          <w:rFonts w:cs="v5.0.0"/>
          <w:vertAlign w:val="subscript"/>
        </w:rPr>
        <w:t>gap</w:t>
      </w:r>
      <w:r w:rsidRPr="0070253A">
        <w:tab/>
      </w:r>
      <w:r w:rsidRPr="0070253A">
        <w:rPr>
          <w:i/>
        </w:rPr>
        <w:t>Sub-block gap</w:t>
      </w:r>
      <w:r w:rsidRPr="0070253A">
        <w:t xml:space="preserve"> size</w:t>
      </w:r>
      <w:r w:rsidRPr="0070253A">
        <w:rPr>
          <w:rFonts w:hint="eastAsia"/>
          <w:lang w:eastAsia="zh-CN"/>
        </w:rPr>
        <w:t xml:space="preserve"> or </w:t>
      </w:r>
      <w:r w:rsidRPr="0070253A">
        <w:rPr>
          <w:rFonts w:hint="eastAsia"/>
          <w:i/>
          <w:lang w:eastAsia="zh-CN"/>
        </w:rPr>
        <w:t>Inter RF Bandwidth gap</w:t>
      </w:r>
      <w:r w:rsidRPr="0070253A">
        <w:rPr>
          <w:rFonts w:hint="eastAsia"/>
          <w:lang w:eastAsia="zh-CN"/>
        </w:rPr>
        <w:t xml:space="preserve"> size</w:t>
      </w:r>
    </w:p>
    <w:p w14:paraId="2308F214" w14:textId="77777777" w:rsidR="00592C52" w:rsidRPr="0070253A" w:rsidRDefault="00592C52" w:rsidP="00E97BA0">
      <w:pPr>
        <w:pStyle w:val="EW"/>
        <w:rPr>
          <w:lang w:eastAsia="zh-CN"/>
        </w:rPr>
      </w:pPr>
      <w:r w:rsidRPr="0070253A">
        <w:rPr>
          <w:rFonts w:cs="v5.0.0"/>
        </w:rPr>
        <w:sym w:font="Symbol" w:char="F071"/>
      </w:r>
      <w:r w:rsidRPr="0070253A">
        <w:rPr>
          <w:rFonts w:cs="v5.0.0"/>
        </w:rPr>
        <w:tab/>
        <w:t>The</w:t>
      </w:r>
      <w:r w:rsidRPr="0070253A">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14:paraId="293BC162" w14:textId="77777777" w:rsidR="00BC4E5B" w:rsidRPr="0070253A" w:rsidRDefault="00592C52" w:rsidP="00592C52">
      <w:pPr>
        <w:pStyle w:val="EX"/>
        <w:rPr>
          <w:lang w:eastAsia="ja-JP"/>
        </w:rPr>
      </w:pPr>
      <w:r w:rsidRPr="0070253A">
        <w:rPr>
          <w:lang w:eastAsia="ja-JP"/>
        </w:rPr>
        <w:sym w:font="Symbol" w:char="F066"/>
      </w:r>
      <w:r w:rsidRPr="0070253A">
        <w:rPr>
          <w:lang w:eastAsia="ja-JP"/>
        </w:rPr>
        <w:tab/>
      </w:r>
      <w:r w:rsidR="00BC4E5B" w:rsidRPr="0070253A">
        <w:rPr>
          <w:lang w:eastAsia="ja-JP"/>
        </w:rPr>
        <w:t>The angle in the reference coordinate system between the x-axis and the projection of the radiation vector onto the x/y plane defined between -180° and 180°</w:t>
      </w:r>
      <w:r w:rsidR="00BC4E5B" w:rsidRPr="0070253A">
        <w:rPr>
          <w:rFonts w:hint="eastAsia"/>
          <w:lang w:eastAsia="ja-JP"/>
        </w:rPr>
        <w:t>.</w:t>
      </w:r>
    </w:p>
    <w:p w14:paraId="74769774" w14:textId="77777777" w:rsidR="00E97BA0" w:rsidRPr="0070253A" w:rsidRDefault="00E97BA0" w:rsidP="00E97BA0">
      <w:pPr>
        <w:pStyle w:val="TH"/>
      </w:pPr>
      <w:r w:rsidRPr="0070253A">
        <w:object w:dxaOrig="8639" w:dyaOrig="5230" w14:anchorId="554D2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71729610" r:id="rId12"/>
        </w:object>
      </w:r>
    </w:p>
    <w:p w14:paraId="049D2897" w14:textId="77777777" w:rsidR="00E97BA0" w:rsidRPr="0070253A" w:rsidRDefault="00E97BA0" w:rsidP="008A7150">
      <w:pPr>
        <w:pStyle w:val="TF"/>
      </w:pPr>
      <w:r w:rsidRPr="0070253A">
        <w:t>Figure 3.2-1: Illustration of RF bandwidth related symbols and definitions for Multi-standard Radio</w:t>
      </w:r>
    </w:p>
    <w:p w14:paraId="1C2AEE9E" w14:textId="77777777" w:rsidR="00E97BA0" w:rsidRPr="0070253A" w:rsidRDefault="00E97BA0" w:rsidP="00E97BA0">
      <w:pPr>
        <w:pStyle w:val="TH"/>
        <w:rPr>
          <w:lang w:eastAsia="zh-CN"/>
        </w:rPr>
      </w:pPr>
      <w:r w:rsidRPr="0070253A">
        <w:object w:dxaOrig="10500" w:dyaOrig="5039" w14:anchorId="0C95EA6F">
          <v:shape id="_x0000_i1026" type="#_x0000_t75" style="width:481.5pt;height:231pt" o:ole="">
            <v:imagedata r:id="rId13" o:title=""/>
          </v:shape>
          <o:OLEObject Type="Embed" ProgID="Word.Picture.8" ShapeID="_x0000_i1026" DrawAspect="Content" ObjectID="_1671729611" r:id="rId14"/>
        </w:object>
      </w:r>
    </w:p>
    <w:p w14:paraId="3610DAFF" w14:textId="77777777" w:rsidR="00E97BA0" w:rsidRPr="0070253A" w:rsidRDefault="00E97BA0" w:rsidP="00E97BA0">
      <w:pPr>
        <w:pStyle w:val="TF"/>
      </w:pPr>
      <w:r w:rsidRPr="0070253A">
        <w:t>Figure 3.2-</w:t>
      </w:r>
      <w:r w:rsidRPr="0070253A">
        <w:rPr>
          <w:rFonts w:hint="eastAsia"/>
        </w:rPr>
        <w:t>2</w:t>
      </w:r>
      <w:r w:rsidRPr="0070253A">
        <w:t xml:space="preserve">: Illustration of RF bandwidth </w:t>
      </w:r>
      <w:r w:rsidR="00592C52" w:rsidRPr="0070253A">
        <w:t>related symbols and definitions</w:t>
      </w:r>
      <w:r w:rsidR="00592C52" w:rsidRPr="0070253A">
        <w:br/>
      </w:r>
      <w:r w:rsidRPr="0070253A">
        <w:t>for non-contiguous Multi-standard Radio</w:t>
      </w:r>
    </w:p>
    <w:p w14:paraId="3FAE39EF" w14:textId="77777777" w:rsidR="00E97BA0" w:rsidRPr="0070253A" w:rsidRDefault="00E97BA0" w:rsidP="00E97BA0">
      <w:pPr>
        <w:pStyle w:val="TH"/>
        <w:rPr>
          <w:lang w:eastAsia="zh-CN"/>
        </w:rPr>
      </w:pPr>
      <w:r w:rsidRPr="0070253A">
        <w:object w:dxaOrig="10500" w:dyaOrig="5040" w14:anchorId="6E4F5613">
          <v:shape id="_x0000_i1027" type="#_x0000_t75" style="width:481.5pt;height:231pt" o:ole="">
            <v:imagedata r:id="rId15" o:title=""/>
          </v:shape>
          <o:OLEObject Type="Embed" ProgID="Word.Picture.8" ShapeID="_x0000_i1027" DrawAspect="Content" ObjectID="_1671729612" r:id="rId16"/>
        </w:object>
      </w:r>
    </w:p>
    <w:p w14:paraId="19F162BD" w14:textId="77777777" w:rsidR="00E97BA0" w:rsidRPr="0070253A" w:rsidRDefault="00E97BA0" w:rsidP="00E97BA0">
      <w:pPr>
        <w:pStyle w:val="TF"/>
      </w:pPr>
      <w:r w:rsidRPr="0070253A">
        <w:rPr>
          <w:rFonts w:hint="eastAsia"/>
        </w:rPr>
        <w:t>Figure 3.</w:t>
      </w:r>
      <w:r w:rsidRPr="0070253A">
        <w:rPr>
          <w:rFonts w:hint="eastAsia"/>
          <w:lang w:eastAsia="zh-CN"/>
        </w:rPr>
        <w:t>2</w:t>
      </w:r>
      <w:r w:rsidRPr="0070253A">
        <w:rPr>
          <w:rFonts w:hint="eastAsia"/>
        </w:rPr>
        <w:t>-</w:t>
      </w:r>
      <w:r w:rsidRPr="0070253A">
        <w:rPr>
          <w:rFonts w:hint="eastAsia"/>
          <w:lang w:eastAsia="zh-CN"/>
        </w:rPr>
        <w:t>3</w:t>
      </w:r>
      <w:r w:rsidRPr="0070253A">
        <w:rPr>
          <w:lang w:eastAsia="zh-CN"/>
        </w:rPr>
        <w:t>:</w:t>
      </w:r>
      <w:r w:rsidRPr="0070253A">
        <w:rPr>
          <w:rFonts w:hint="eastAsia"/>
        </w:rPr>
        <w:t xml:space="preserve"> Illustration of maximum radio bandwidth </w:t>
      </w:r>
      <w:r w:rsidR="00592C52" w:rsidRPr="0070253A">
        <w:t>and Total RF bandwidth</w:t>
      </w:r>
      <w:r w:rsidR="00592C52" w:rsidRPr="0070253A">
        <w:br/>
      </w:r>
      <w:r w:rsidRPr="0070253A">
        <w:rPr>
          <w:rFonts w:hint="eastAsia"/>
        </w:rPr>
        <w:t>for Multi-band Multi-standard Radio</w:t>
      </w:r>
    </w:p>
    <w:p w14:paraId="5C65A920" w14:textId="77777777" w:rsidR="00080512" w:rsidRPr="0070253A" w:rsidRDefault="00080512" w:rsidP="00673E8E">
      <w:pPr>
        <w:pStyle w:val="Heading2"/>
      </w:pPr>
      <w:bookmarkStart w:id="24" w:name="_Toc21019886"/>
      <w:bookmarkStart w:id="25" w:name="_Toc29767141"/>
      <w:bookmarkStart w:id="26" w:name="_Toc61116829"/>
      <w:r w:rsidRPr="0070253A">
        <w:t>3.3</w:t>
      </w:r>
      <w:r w:rsidRPr="0070253A">
        <w:tab/>
        <w:t>Abbreviations</w:t>
      </w:r>
      <w:bookmarkEnd w:id="24"/>
      <w:bookmarkEnd w:id="25"/>
      <w:bookmarkEnd w:id="26"/>
    </w:p>
    <w:p w14:paraId="431620DE" w14:textId="40C41B41" w:rsidR="00592C52" w:rsidRPr="0070253A" w:rsidRDefault="00592C52" w:rsidP="00592C52">
      <w:pPr>
        <w:keepNext/>
      </w:pPr>
      <w:r w:rsidRPr="0070253A">
        <w:t xml:space="preserve">For the purposes of the present document, the abbreviations given in </w:t>
      </w:r>
      <w:r w:rsidR="0057373F" w:rsidRPr="0070253A">
        <w:t>TR</w:t>
      </w:r>
      <w:r w:rsidRPr="0070253A">
        <w:t> 21.905</w:t>
      </w:r>
      <w:r w:rsidR="0057373F">
        <w:t> </w:t>
      </w:r>
      <w:r w:rsidR="0057373F" w:rsidRPr="0070253A">
        <w:t>[</w:t>
      </w:r>
      <w:r w:rsidRPr="0070253A">
        <w:t xml:space="preserve">1] and the following apply. An abbreviation defined in the present document takes precedence over the definition of the same abbreviation, if any, in </w:t>
      </w:r>
      <w:r w:rsidR="0057373F" w:rsidRPr="0070253A">
        <w:t>TR</w:t>
      </w:r>
      <w:r w:rsidRPr="0070253A">
        <w:t> 21.905 [1].</w:t>
      </w:r>
    </w:p>
    <w:p w14:paraId="42F7C23C" w14:textId="77777777" w:rsidR="00592C52" w:rsidRPr="0070253A" w:rsidRDefault="00592C52" w:rsidP="00B675CC">
      <w:pPr>
        <w:pStyle w:val="EW"/>
      </w:pPr>
      <w:r w:rsidRPr="0070253A">
        <w:t>AAS BS</w:t>
      </w:r>
      <w:r w:rsidRPr="0070253A">
        <w:tab/>
        <w:t>Active Antenna System Base Station</w:t>
      </w:r>
    </w:p>
    <w:p w14:paraId="35E34C9E" w14:textId="77777777" w:rsidR="00592C52" w:rsidRPr="0070253A" w:rsidRDefault="00592C52" w:rsidP="00B675CC">
      <w:pPr>
        <w:pStyle w:val="EW"/>
      </w:pPr>
      <w:r w:rsidRPr="0070253A">
        <w:t>AoA</w:t>
      </w:r>
      <w:r w:rsidRPr="0070253A">
        <w:tab/>
        <w:t>Angle of Arrival</w:t>
      </w:r>
    </w:p>
    <w:p w14:paraId="6BFF148D" w14:textId="77777777" w:rsidR="00592C52" w:rsidRPr="0070253A" w:rsidRDefault="00592C52" w:rsidP="00B675CC">
      <w:pPr>
        <w:pStyle w:val="EW"/>
      </w:pPr>
      <w:r w:rsidRPr="0070253A">
        <w:t>BC</w:t>
      </w:r>
      <w:r w:rsidRPr="0070253A">
        <w:tab/>
        <w:t>Band Category</w:t>
      </w:r>
    </w:p>
    <w:p w14:paraId="33C4462E" w14:textId="77777777" w:rsidR="00592C52" w:rsidRPr="0070253A" w:rsidRDefault="00592C52" w:rsidP="00B675CC">
      <w:pPr>
        <w:pStyle w:val="EW"/>
      </w:pPr>
      <w:r w:rsidRPr="0070253A">
        <w:t>BER</w:t>
      </w:r>
      <w:r w:rsidRPr="0070253A">
        <w:tab/>
        <w:t>Bit Error Rate</w:t>
      </w:r>
    </w:p>
    <w:p w14:paraId="0BC52E5A" w14:textId="77777777" w:rsidR="00592C52" w:rsidRPr="0070253A" w:rsidRDefault="00592C52" w:rsidP="00B675CC">
      <w:pPr>
        <w:pStyle w:val="EW"/>
      </w:pPr>
      <w:r w:rsidRPr="0070253A">
        <w:t>CA</w:t>
      </w:r>
      <w:r w:rsidRPr="0070253A">
        <w:tab/>
        <w:t>Carrier Aggregation</w:t>
      </w:r>
    </w:p>
    <w:p w14:paraId="268FEBCB" w14:textId="77777777" w:rsidR="00592C52" w:rsidRPr="0070253A" w:rsidRDefault="00592C52" w:rsidP="00B675CC">
      <w:pPr>
        <w:pStyle w:val="EW"/>
      </w:pPr>
      <w:r w:rsidRPr="0070253A">
        <w:t>EIRP</w:t>
      </w:r>
      <w:r w:rsidRPr="0070253A">
        <w:tab/>
        <w:t>Equivalent Isotropic Radiated Power</w:t>
      </w:r>
    </w:p>
    <w:p w14:paraId="7A558DF4" w14:textId="77777777" w:rsidR="00592C52" w:rsidRPr="0070253A" w:rsidRDefault="00592C52" w:rsidP="00B675CC">
      <w:pPr>
        <w:pStyle w:val="EW"/>
      </w:pPr>
      <w:r w:rsidRPr="0070253A">
        <w:t>EIS</w:t>
      </w:r>
      <w:r w:rsidRPr="0070253A">
        <w:tab/>
        <w:t>Equivalent Isotropic Sensitivity</w:t>
      </w:r>
    </w:p>
    <w:p w14:paraId="3F33C739" w14:textId="77777777" w:rsidR="00592C52" w:rsidRPr="0070253A" w:rsidRDefault="00592C52" w:rsidP="00B675CC">
      <w:pPr>
        <w:pStyle w:val="EW"/>
      </w:pPr>
      <w:r w:rsidRPr="0070253A">
        <w:t>FDD</w:t>
      </w:r>
      <w:r w:rsidRPr="0070253A">
        <w:tab/>
        <w:t>Frequency Division Duplex</w:t>
      </w:r>
    </w:p>
    <w:p w14:paraId="406E99AB" w14:textId="77777777" w:rsidR="00592C52" w:rsidRPr="0070253A" w:rsidRDefault="00592C52" w:rsidP="00B675CC">
      <w:pPr>
        <w:pStyle w:val="EW"/>
      </w:pPr>
      <w:r w:rsidRPr="0070253A">
        <w:t>FRC</w:t>
      </w:r>
      <w:r w:rsidRPr="0070253A">
        <w:tab/>
        <w:t>Fixed Reference Channel</w:t>
      </w:r>
    </w:p>
    <w:p w14:paraId="6E0A054B" w14:textId="77777777" w:rsidR="00592C52" w:rsidRPr="0070253A" w:rsidRDefault="00592C52" w:rsidP="00B675CC">
      <w:pPr>
        <w:pStyle w:val="EW"/>
      </w:pPr>
      <w:r w:rsidRPr="0070253A">
        <w:t>ITU</w:t>
      </w:r>
      <w:r w:rsidRPr="0070253A">
        <w:tab/>
        <w:t>International Telecommunication Union</w:t>
      </w:r>
    </w:p>
    <w:p w14:paraId="1179F5BA" w14:textId="77777777" w:rsidR="00592C52" w:rsidRPr="0070253A" w:rsidRDefault="00592C52" w:rsidP="00B675CC">
      <w:pPr>
        <w:pStyle w:val="EW"/>
      </w:pPr>
      <w:r w:rsidRPr="0070253A">
        <w:t>ITU</w:t>
      </w:r>
      <w:r w:rsidRPr="0070253A">
        <w:noBreakHyphen/>
        <w:t>R</w:t>
      </w:r>
      <w:r w:rsidRPr="0070253A">
        <w:tab/>
        <w:t>Radio communication Sector of the ITU</w:t>
      </w:r>
    </w:p>
    <w:p w14:paraId="0ED48E34" w14:textId="77777777" w:rsidR="00592C52" w:rsidRPr="0070253A" w:rsidRDefault="00592C52" w:rsidP="00B675CC">
      <w:pPr>
        <w:pStyle w:val="EW"/>
        <w:rPr>
          <w:lang w:eastAsia="zh-CN"/>
        </w:rPr>
      </w:pPr>
      <w:r w:rsidRPr="0070253A">
        <w:rPr>
          <w:rFonts w:hint="eastAsia"/>
          <w:lang w:eastAsia="zh-CN"/>
        </w:rPr>
        <w:t>MB-MSR</w:t>
      </w:r>
      <w:r w:rsidRPr="0070253A">
        <w:rPr>
          <w:rFonts w:hint="eastAsia"/>
          <w:lang w:eastAsia="zh-CN"/>
        </w:rPr>
        <w:tab/>
        <w:t>Multi-Band Multi-Standard Radio</w:t>
      </w:r>
    </w:p>
    <w:p w14:paraId="0B602C1F" w14:textId="77777777" w:rsidR="00592C52" w:rsidRPr="0070253A" w:rsidRDefault="009A4531" w:rsidP="00B675CC">
      <w:pPr>
        <w:pStyle w:val="EW"/>
        <w:rPr>
          <w:lang w:eastAsia="zh-CN"/>
        </w:rPr>
      </w:pPr>
      <w:r w:rsidRPr="0070253A">
        <w:rPr>
          <w:lang w:eastAsia="zh-CN"/>
        </w:rPr>
        <w:t>MBT</w:t>
      </w:r>
      <w:r w:rsidR="00592C52" w:rsidRPr="0070253A">
        <w:rPr>
          <w:lang w:eastAsia="zh-CN"/>
        </w:rPr>
        <w:tab/>
        <w:t>Multi-Band Testing</w:t>
      </w:r>
    </w:p>
    <w:p w14:paraId="038962D4" w14:textId="77777777" w:rsidR="00592C52" w:rsidRPr="0070253A" w:rsidRDefault="00592C52" w:rsidP="00496D4F">
      <w:pPr>
        <w:pStyle w:val="EW"/>
      </w:pPr>
      <w:r w:rsidRPr="0070253A">
        <w:t>MC</w:t>
      </w:r>
      <w:r w:rsidRPr="0070253A">
        <w:tab/>
        <w:t>Multi-Carrier in a Single RAT</w:t>
      </w:r>
    </w:p>
    <w:p w14:paraId="48A11005" w14:textId="77777777" w:rsidR="00592C52" w:rsidRPr="0070253A" w:rsidRDefault="00592C52" w:rsidP="00B675CC">
      <w:pPr>
        <w:pStyle w:val="EW"/>
      </w:pPr>
      <w:r w:rsidRPr="0070253A">
        <w:t>OSDD</w:t>
      </w:r>
      <w:r w:rsidRPr="0070253A">
        <w:tab/>
        <w:t>OTA Sensitivity Directions Declaration</w:t>
      </w:r>
    </w:p>
    <w:p w14:paraId="65F061B6" w14:textId="77777777" w:rsidR="00592C52" w:rsidRPr="0070253A" w:rsidRDefault="00592C52" w:rsidP="00B675CC">
      <w:pPr>
        <w:pStyle w:val="EW"/>
      </w:pPr>
      <w:r w:rsidRPr="0070253A">
        <w:t>OTA</w:t>
      </w:r>
      <w:r w:rsidRPr="0070253A">
        <w:tab/>
        <w:t>Over The Air</w:t>
      </w:r>
    </w:p>
    <w:p w14:paraId="51E17169" w14:textId="77777777" w:rsidR="00592C52" w:rsidRPr="0070253A" w:rsidRDefault="00592C52" w:rsidP="00B675CC">
      <w:pPr>
        <w:pStyle w:val="EW"/>
      </w:pPr>
      <w:r w:rsidRPr="0070253A">
        <w:t>RAT</w:t>
      </w:r>
      <w:r w:rsidRPr="0070253A">
        <w:tab/>
        <w:t>Radio Access Technology</w:t>
      </w:r>
    </w:p>
    <w:p w14:paraId="50C8B15E" w14:textId="77777777" w:rsidR="00592C52" w:rsidRPr="0070253A" w:rsidRDefault="00592C52" w:rsidP="00B675CC">
      <w:pPr>
        <w:pStyle w:val="EW"/>
      </w:pPr>
      <w:r w:rsidRPr="0070253A">
        <w:t>RB</w:t>
      </w:r>
      <w:r w:rsidRPr="0070253A">
        <w:tab/>
        <w:t>Resource Block (for E-UTRA)</w:t>
      </w:r>
    </w:p>
    <w:p w14:paraId="3E495663" w14:textId="77777777" w:rsidR="00592C52" w:rsidRPr="0070253A" w:rsidRDefault="00592C52" w:rsidP="00B675CC">
      <w:pPr>
        <w:pStyle w:val="EW"/>
      </w:pPr>
      <w:r w:rsidRPr="0070253A">
        <w:t>RDN</w:t>
      </w:r>
      <w:r w:rsidRPr="0070253A">
        <w:tab/>
        <w:t>Radio Distribution Network</w:t>
      </w:r>
    </w:p>
    <w:p w14:paraId="1E83FBBE" w14:textId="77777777" w:rsidR="00592C52" w:rsidRPr="0070253A" w:rsidRDefault="00592C52" w:rsidP="00B675CC">
      <w:pPr>
        <w:pStyle w:val="EW"/>
      </w:pPr>
      <w:r w:rsidRPr="0070253A">
        <w:t>RF</w:t>
      </w:r>
      <w:r w:rsidRPr="0070253A">
        <w:tab/>
        <w:t>Radio Frequency</w:t>
      </w:r>
    </w:p>
    <w:p w14:paraId="485D7174" w14:textId="77777777" w:rsidR="00592C52" w:rsidRPr="0070253A" w:rsidRDefault="00592C52" w:rsidP="00B675CC">
      <w:pPr>
        <w:pStyle w:val="EW"/>
      </w:pPr>
      <w:r w:rsidRPr="0070253A">
        <w:t>RoAoA</w:t>
      </w:r>
      <w:r w:rsidRPr="0070253A">
        <w:tab/>
        <w:t>Range of Angles of Arrival</w:t>
      </w:r>
    </w:p>
    <w:p w14:paraId="43D64948" w14:textId="77777777" w:rsidR="00592C52" w:rsidRPr="0070253A" w:rsidRDefault="00592C52" w:rsidP="00B675CC">
      <w:pPr>
        <w:pStyle w:val="EW"/>
      </w:pPr>
      <w:r w:rsidRPr="0070253A">
        <w:t>SBT</w:t>
      </w:r>
      <w:r w:rsidR="00C91619" w:rsidRPr="0070253A">
        <w:tab/>
      </w:r>
      <w:r w:rsidRPr="0070253A">
        <w:t>Single Band Testing</w:t>
      </w:r>
    </w:p>
    <w:p w14:paraId="0EC61657" w14:textId="77777777" w:rsidR="00592C52" w:rsidRPr="0070253A" w:rsidRDefault="00592C52" w:rsidP="00496D4F">
      <w:pPr>
        <w:pStyle w:val="EW"/>
      </w:pPr>
      <w:r w:rsidRPr="0070253A">
        <w:t>SC</w:t>
      </w:r>
      <w:r w:rsidRPr="0070253A">
        <w:tab/>
        <w:t>Single-Carrier</w:t>
      </w:r>
    </w:p>
    <w:p w14:paraId="6053D082" w14:textId="77777777" w:rsidR="00592C52" w:rsidRPr="0070253A" w:rsidRDefault="00592C52" w:rsidP="00592C52">
      <w:pPr>
        <w:pStyle w:val="EW"/>
      </w:pPr>
      <w:r w:rsidRPr="0070253A">
        <w:t>TAB</w:t>
      </w:r>
      <w:r w:rsidRPr="0070253A">
        <w:tab/>
        <w:t>Tranceiver Array Boundary</w:t>
      </w:r>
    </w:p>
    <w:p w14:paraId="0A730151" w14:textId="77777777" w:rsidR="00592C52" w:rsidRPr="0070253A" w:rsidRDefault="00592C52" w:rsidP="00592C52">
      <w:pPr>
        <w:pStyle w:val="EW"/>
      </w:pPr>
      <w:r w:rsidRPr="0070253A">
        <w:t>TDD</w:t>
      </w:r>
      <w:r w:rsidRPr="0070253A">
        <w:tab/>
        <w:t>Time Division Duplex</w:t>
      </w:r>
    </w:p>
    <w:p w14:paraId="79063E17" w14:textId="77777777" w:rsidR="00592C52" w:rsidRPr="0070253A" w:rsidRDefault="00592C52" w:rsidP="00592C52">
      <w:pPr>
        <w:pStyle w:val="EX"/>
      </w:pPr>
      <w:r w:rsidRPr="0070253A">
        <w:t>UE</w:t>
      </w:r>
      <w:r w:rsidRPr="0070253A">
        <w:tab/>
        <w:t>User Equipment</w:t>
      </w:r>
    </w:p>
    <w:p w14:paraId="7F88E4FF" w14:textId="77777777" w:rsidR="00C56416" w:rsidRPr="0070253A" w:rsidRDefault="00C56416" w:rsidP="00673E8E">
      <w:pPr>
        <w:pStyle w:val="Heading1"/>
        <w:rPr>
          <w:lang w:eastAsia="zh-CN"/>
        </w:rPr>
      </w:pPr>
      <w:bookmarkStart w:id="27" w:name="_Toc21019887"/>
      <w:bookmarkStart w:id="28" w:name="_Toc29767142"/>
      <w:bookmarkStart w:id="29" w:name="_Toc61116830"/>
      <w:r w:rsidRPr="0070253A">
        <w:rPr>
          <w:rFonts w:hint="eastAsia"/>
          <w:lang w:eastAsia="zh-CN"/>
        </w:rPr>
        <w:lastRenderedPageBreak/>
        <w:t>4</w:t>
      </w:r>
      <w:r w:rsidRPr="0070253A">
        <w:rPr>
          <w:rFonts w:hint="eastAsia"/>
          <w:lang w:eastAsia="zh-CN"/>
        </w:rPr>
        <w:tab/>
        <w:t>General</w:t>
      </w:r>
      <w:r w:rsidR="00E41234" w:rsidRPr="0070253A">
        <w:rPr>
          <w:lang w:eastAsia="zh-CN"/>
        </w:rPr>
        <w:t xml:space="preserve"> test conditions and declarations</w:t>
      </w:r>
      <w:bookmarkEnd w:id="27"/>
      <w:bookmarkEnd w:id="28"/>
      <w:bookmarkEnd w:id="29"/>
    </w:p>
    <w:p w14:paraId="41C61986" w14:textId="77777777" w:rsidR="00884863" w:rsidRPr="0070253A" w:rsidRDefault="006D12BA" w:rsidP="00673E8E">
      <w:pPr>
        <w:pStyle w:val="Heading2"/>
        <w:rPr>
          <w:lang w:eastAsia="zh-CN"/>
        </w:rPr>
      </w:pPr>
      <w:bookmarkStart w:id="30" w:name="_Toc21019888"/>
      <w:bookmarkStart w:id="31" w:name="_Toc29767143"/>
      <w:bookmarkStart w:id="32" w:name="_Toc61116831"/>
      <w:r w:rsidRPr="0070253A">
        <w:rPr>
          <w:rFonts w:hint="eastAsia"/>
          <w:lang w:eastAsia="zh-CN"/>
        </w:rPr>
        <w:t>4.1</w:t>
      </w:r>
      <w:r w:rsidRPr="0070253A">
        <w:rPr>
          <w:rFonts w:hint="eastAsia"/>
          <w:lang w:eastAsia="zh-CN"/>
        </w:rPr>
        <w:tab/>
      </w:r>
      <w:r w:rsidR="00E41234" w:rsidRPr="0070253A">
        <w:rPr>
          <w:lang w:eastAsia="zh-CN"/>
        </w:rPr>
        <w:t>Measurement uncertainties and test requirements</w:t>
      </w:r>
      <w:bookmarkEnd w:id="30"/>
      <w:bookmarkEnd w:id="31"/>
      <w:bookmarkEnd w:id="32"/>
    </w:p>
    <w:p w14:paraId="67CE1281" w14:textId="77777777" w:rsidR="00AE0E8C" w:rsidRPr="0070253A" w:rsidRDefault="00AE0E8C" w:rsidP="00673E8E">
      <w:pPr>
        <w:pStyle w:val="Heading3"/>
      </w:pPr>
      <w:bookmarkStart w:id="33" w:name="_Toc21019889"/>
      <w:bookmarkStart w:id="34" w:name="_Toc29767144"/>
      <w:bookmarkStart w:id="35" w:name="_Toc61116832"/>
      <w:r w:rsidRPr="0070253A">
        <w:t>4.1.1</w:t>
      </w:r>
      <w:r w:rsidRPr="0070253A">
        <w:tab/>
        <w:t>General</w:t>
      </w:r>
      <w:bookmarkEnd w:id="33"/>
      <w:bookmarkEnd w:id="34"/>
      <w:bookmarkEnd w:id="35"/>
    </w:p>
    <w:p w14:paraId="67A8BD1F" w14:textId="77777777" w:rsidR="00AE0E8C" w:rsidRPr="0070253A" w:rsidRDefault="00AE0E8C" w:rsidP="00B17621">
      <w:r w:rsidRPr="0070253A">
        <w:t>The requirements of this clause apply to all applicable tests in part 2 of this specification</w:t>
      </w:r>
      <w:r w:rsidR="00294BA1" w:rsidRPr="0070253A">
        <w:t>, i.e. to all AAS BS radiated tests</w:t>
      </w:r>
      <w:r w:rsidRPr="0070253A">
        <w:t>.</w:t>
      </w:r>
    </w:p>
    <w:p w14:paraId="4F6C3B6E" w14:textId="47B85F41" w:rsidR="00AE0E8C" w:rsidRPr="0070253A" w:rsidRDefault="00AE0E8C" w:rsidP="00B17621">
      <w:pPr>
        <w:rPr>
          <w:rFonts w:cs="v5.0.0"/>
          <w:snapToGrid w:val="0"/>
        </w:rPr>
      </w:pPr>
      <w:r w:rsidRPr="0070253A">
        <w:rPr>
          <w:rFonts w:cs="v5.0.0"/>
          <w:snapToGrid w:val="0"/>
        </w:rPr>
        <w:t xml:space="preserve">The minimum requirements </w:t>
      </w:r>
      <w:r w:rsidR="002871C1" w:rsidRPr="0070253A">
        <w:rPr>
          <w:rFonts w:cs="v5.0.0"/>
          <w:snapToGrid w:val="0"/>
        </w:rPr>
        <w:t xml:space="preserve">for AAS BS radiated requirements </w:t>
      </w:r>
      <w:r w:rsidRPr="0070253A">
        <w:rPr>
          <w:rFonts w:cs="v5.0.0"/>
          <w:snapToGrid w:val="0"/>
        </w:rPr>
        <w:t xml:space="preserve">are given </w:t>
      </w:r>
      <w:r w:rsidR="00B17621" w:rsidRPr="0070253A">
        <w:rPr>
          <w:rFonts w:cs="v5.0.0"/>
          <w:snapToGrid w:val="0"/>
        </w:rPr>
        <w:t xml:space="preserve">in </w:t>
      </w:r>
      <w:r w:rsidR="0057373F" w:rsidRPr="0070253A">
        <w:rPr>
          <w:rFonts w:cs="v5.0.0"/>
          <w:snapToGrid w:val="0"/>
        </w:rPr>
        <w:t>TS</w:t>
      </w:r>
      <w:r w:rsidR="0057373F">
        <w:rPr>
          <w:rFonts w:cs="v5.0.0"/>
          <w:snapToGrid w:val="0"/>
        </w:rPr>
        <w:t> </w:t>
      </w:r>
      <w:r w:rsidR="0057373F" w:rsidRPr="0070253A">
        <w:rPr>
          <w:rFonts w:cs="v5.0.0"/>
          <w:snapToGrid w:val="0"/>
        </w:rPr>
        <w:t>3</w:t>
      </w:r>
      <w:r w:rsidR="00B17621" w:rsidRPr="0070253A">
        <w:rPr>
          <w:rFonts w:cs="v5.0.0"/>
          <w:snapToGrid w:val="0"/>
        </w:rPr>
        <w:t>7</w:t>
      </w:r>
      <w:r w:rsidRPr="0070253A">
        <w:rPr>
          <w:rFonts w:cs="v5.0.0"/>
          <w:snapToGrid w:val="0"/>
        </w:rPr>
        <w:t>.105</w:t>
      </w:r>
      <w:r w:rsidR="0057373F">
        <w:rPr>
          <w:rFonts w:cs="v5.0.0"/>
          <w:snapToGrid w:val="0"/>
        </w:rPr>
        <w:t> </w:t>
      </w:r>
      <w:r w:rsidR="0057373F" w:rsidRPr="0070253A">
        <w:rPr>
          <w:rFonts w:cs="v5.0.0"/>
          <w:snapToGrid w:val="0"/>
        </w:rPr>
        <w:t>[</w:t>
      </w:r>
      <w:r w:rsidR="002871C1" w:rsidRPr="0070253A">
        <w:rPr>
          <w:rFonts w:cs="v5.0.0"/>
          <w:snapToGrid w:val="0"/>
        </w:rPr>
        <w:t>14</w:t>
      </w:r>
      <w:r w:rsidRPr="0070253A">
        <w:rPr>
          <w:rFonts w:cs="v5.0.0"/>
          <w:snapToGrid w:val="0"/>
        </w:rPr>
        <w:t xml:space="preserve">] </w:t>
      </w:r>
      <w:r w:rsidR="0057373F">
        <w:rPr>
          <w:rFonts w:cs="v5.0.0"/>
          <w:snapToGrid w:val="0"/>
        </w:rPr>
        <w:t>clause </w:t>
      </w:r>
      <w:r w:rsidR="0057373F" w:rsidRPr="0070253A">
        <w:rPr>
          <w:rFonts w:cs="v5.0.0"/>
          <w:snapToGrid w:val="0"/>
        </w:rPr>
        <w:t>9</w:t>
      </w:r>
      <w:r w:rsidR="002871C1" w:rsidRPr="0070253A">
        <w:rPr>
          <w:rFonts w:cs="v5.0.0"/>
          <w:snapToGrid w:val="0"/>
        </w:rPr>
        <w:t xml:space="preserve"> and 10 for the radiated transmitter and radiated receiver characteristics, respectively</w:t>
      </w:r>
      <w:r w:rsidRPr="0070253A">
        <w:rPr>
          <w:rFonts w:cs="v5.0.0"/>
          <w:snapToGrid w:val="0"/>
        </w:rPr>
        <w:t>. Test Tolerances for the radiated test requirements explicitly stated in part 2 of the present specification are given in</w:t>
      </w:r>
      <w:r w:rsidR="00B17621" w:rsidRPr="0070253A">
        <w:rPr>
          <w:rFonts w:cs="v5.0.0"/>
          <w:snapToGrid w:val="0"/>
        </w:rPr>
        <w:t xml:space="preserve"> annex C of this specification.</w:t>
      </w:r>
    </w:p>
    <w:p w14:paraId="0630DDC1" w14:textId="77777777" w:rsidR="00AE0E8C" w:rsidRPr="0070253A" w:rsidRDefault="00AE0E8C" w:rsidP="00B17621">
      <w:pPr>
        <w:rPr>
          <w:rFonts w:cs="v5.0.0"/>
          <w:snapToGrid w:val="0"/>
        </w:rPr>
      </w:pPr>
      <w:r w:rsidRPr="0070253A">
        <w:rPr>
          <w:rFonts w:cs="v5.0.0"/>
          <w:snapToGrid w:val="0"/>
        </w:rPr>
        <w:t>Test Tolerances are individually calculated for each test. The Test Tolerances are used to relax the minimum requirements to create test requirements.</w:t>
      </w:r>
    </w:p>
    <w:p w14:paraId="1BB7F315" w14:textId="77777777" w:rsidR="00AE0E8C" w:rsidRPr="0070253A" w:rsidRDefault="00AE0E8C" w:rsidP="00B17621">
      <w:r w:rsidRPr="0070253A">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70253A">
        <w:t>a</w:t>
      </w:r>
      <w:r w:rsidRPr="0070253A">
        <w:t>nnex C.</w:t>
      </w:r>
    </w:p>
    <w:p w14:paraId="7AF5286B" w14:textId="77777777" w:rsidR="00AE0E8C" w:rsidRPr="0070253A" w:rsidRDefault="00AE0E8C" w:rsidP="00673E8E">
      <w:pPr>
        <w:pStyle w:val="Heading3"/>
      </w:pPr>
      <w:bookmarkStart w:id="36" w:name="_Toc21019890"/>
      <w:bookmarkStart w:id="37" w:name="_Toc29767145"/>
      <w:bookmarkStart w:id="38" w:name="_Toc61116833"/>
      <w:r w:rsidRPr="0070253A">
        <w:t>4.1.2</w:t>
      </w:r>
      <w:r w:rsidRPr="0070253A">
        <w:tab/>
        <w:t>Acceptable uncertainty of Test System</w:t>
      </w:r>
      <w:bookmarkEnd w:id="36"/>
      <w:bookmarkEnd w:id="37"/>
      <w:bookmarkEnd w:id="38"/>
    </w:p>
    <w:p w14:paraId="2A1C8F20" w14:textId="77777777" w:rsidR="00672E74" w:rsidRPr="0070253A" w:rsidRDefault="00672E74" w:rsidP="00673E8E">
      <w:pPr>
        <w:pStyle w:val="Heading4"/>
        <w:rPr>
          <w:lang w:val="en-GB"/>
        </w:rPr>
      </w:pPr>
      <w:bookmarkStart w:id="39" w:name="_Toc21019891"/>
      <w:bookmarkStart w:id="40" w:name="_Toc29767146"/>
      <w:bookmarkStart w:id="41" w:name="_Toc61116834"/>
      <w:r w:rsidRPr="0070253A">
        <w:rPr>
          <w:lang w:val="en-GB"/>
        </w:rPr>
        <w:t>4.1.2.1</w:t>
      </w:r>
      <w:r w:rsidRPr="0070253A">
        <w:rPr>
          <w:lang w:val="en-GB"/>
        </w:rPr>
        <w:tab/>
        <w:t>General</w:t>
      </w:r>
      <w:bookmarkEnd w:id="39"/>
      <w:bookmarkEnd w:id="40"/>
      <w:bookmarkEnd w:id="41"/>
    </w:p>
    <w:p w14:paraId="24AB9B03" w14:textId="77777777" w:rsidR="00AE0E8C" w:rsidRPr="0070253A" w:rsidRDefault="00AE0E8C" w:rsidP="00AE0E8C">
      <w:pPr>
        <w:rPr>
          <w:rFonts w:cs="v5.0.0"/>
          <w:snapToGrid w:val="0"/>
        </w:rPr>
      </w:pPr>
      <w:r w:rsidRPr="0070253A">
        <w:rPr>
          <w:rFonts w:cs="v4.2.0"/>
        </w:rPr>
        <w:t xml:space="preserve">The maximum acceptable uncertainty of the Test System is specified below for each test defined </w:t>
      </w:r>
      <w:r w:rsidRPr="0070253A">
        <w:rPr>
          <w:rFonts w:cs="v5.0.0"/>
          <w:snapToGrid w:val="0"/>
        </w:rPr>
        <w:t>explicitly in the present specification</w:t>
      </w:r>
      <w:r w:rsidR="00B17621" w:rsidRPr="0070253A">
        <w:rPr>
          <w:rFonts w:cs="v4.2.0"/>
        </w:rPr>
        <w:t>, where appropriate.</w:t>
      </w:r>
    </w:p>
    <w:p w14:paraId="66669A81" w14:textId="77777777" w:rsidR="00AE0E8C" w:rsidRPr="0070253A" w:rsidRDefault="00AE0E8C" w:rsidP="00AE0E8C">
      <w:pPr>
        <w:rPr>
          <w:rFonts w:cs="v4.2.0"/>
        </w:rPr>
      </w:pPr>
      <w:r w:rsidRPr="0070253A">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09422D98" w14:textId="77777777" w:rsidR="00AE0E8C" w:rsidRPr="0070253A" w:rsidRDefault="00AE0E8C" w:rsidP="00AE0E8C">
      <w:pPr>
        <w:rPr>
          <w:rFonts w:cs="v4.2.0"/>
        </w:rPr>
      </w:pPr>
      <w:r w:rsidRPr="0070253A">
        <w:rPr>
          <w:rFonts w:cs="v4.2.0"/>
        </w:rPr>
        <w:t>A confidence level of 95</w:t>
      </w:r>
      <w:r w:rsidR="00B17621" w:rsidRPr="0070253A">
        <w:rPr>
          <w:rFonts w:cs="v4.2.0"/>
        </w:rPr>
        <w:t xml:space="preserve"> </w:t>
      </w:r>
      <w:r w:rsidRPr="0070253A">
        <w:rPr>
          <w:rFonts w:cs="v4.2.0"/>
        </w:rPr>
        <w:t>% is the measurement uncertainty tolerance interval for a specific measurement that contains 95</w:t>
      </w:r>
      <w:r w:rsidR="00B17621" w:rsidRPr="0070253A">
        <w:rPr>
          <w:rFonts w:cs="v4.2.0"/>
        </w:rPr>
        <w:t> </w:t>
      </w:r>
      <w:r w:rsidRPr="0070253A">
        <w:rPr>
          <w:rFonts w:cs="v4.2.0"/>
        </w:rPr>
        <w:t>% of the performance of a population of test equipment.</w:t>
      </w:r>
    </w:p>
    <w:p w14:paraId="4ADBD4D1" w14:textId="77777777" w:rsidR="00AE0E8C" w:rsidRPr="0070253A" w:rsidRDefault="00AE0E8C" w:rsidP="00673E8E">
      <w:pPr>
        <w:pStyle w:val="Heading4"/>
      </w:pPr>
      <w:bookmarkStart w:id="42" w:name="_Toc21019892"/>
      <w:bookmarkStart w:id="43" w:name="_Toc29767147"/>
      <w:bookmarkStart w:id="44" w:name="_Toc61116835"/>
      <w:r w:rsidRPr="0070253A">
        <w:rPr>
          <w:lang w:eastAsia="sv-SE"/>
        </w:rPr>
        <w:t>4.1.</w:t>
      </w:r>
      <w:r w:rsidRPr="0070253A">
        <w:t>2.</w:t>
      </w:r>
      <w:r w:rsidR="00672E74" w:rsidRPr="0070253A">
        <w:rPr>
          <w:lang w:val="en-GB"/>
        </w:rPr>
        <w:t>2</w:t>
      </w:r>
      <w:r w:rsidRPr="0070253A">
        <w:rPr>
          <w:lang w:eastAsia="sv-SE"/>
        </w:rPr>
        <w:tab/>
        <w:t>Measurement of t</w:t>
      </w:r>
      <w:r w:rsidRPr="0070253A">
        <w:t>ransmitter</w:t>
      </w:r>
      <w:bookmarkEnd w:id="42"/>
      <w:bookmarkEnd w:id="43"/>
      <w:bookmarkEnd w:id="44"/>
    </w:p>
    <w:p w14:paraId="6E804365" w14:textId="77777777" w:rsidR="00AE0E8C" w:rsidRPr="0070253A" w:rsidRDefault="00AE0E8C" w:rsidP="008A7150">
      <w:pPr>
        <w:pStyle w:val="TH"/>
      </w:pPr>
      <w:r w:rsidRPr="0070253A">
        <w:t>Table 4.1.2</w:t>
      </w:r>
      <w:r w:rsidR="009D0DC7" w:rsidRPr="0070253A">
        <w:t>.</w:t>
      </w:r>
      <w:r w:rsidR="00672E74" w:rsidRPr="0070253A">
        <w:t>2</w:t>
      </w:r>
      <w:r w:rsidRPr="0070253A">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70253A" w:rsidRPr="0070253A" w14:paraId="6D4F9463" w14:textId="77777777" w:rsidTr="008D32A3">
        <w:trPr>
          <w:cantSplit/>
          <w:jc w:val="center"/>
        </w:trPr>
        <w:tc>
          <w:tcPr>
            <w:tcW w:w="2294" w:type="dxa"/>
          </w:tcPr>
          <w:p w14:paraId="49A661FE" w14:textId="1AD3AF20" w:rsidR="00AE0E8C" w:rsidRPr="0070253A" w:rsidRDefault="0057373F" w:rsidP="00AE0E8C">
            <w:pPr>
              <w:pStyle w:val="TAH"/>
              <w:rPr>
                <w:rFonts w:cs="Arial"/>
              </w:rPr>
            </w:pPr>
            <w:r>
              <w:rPr>
                <w:rFonts w:cs="Arial"/>
              </w:rPr>
              <w:t>Clause</w:t>
            </w:r>
          </w:p>
        </w:tc>
        <w:tc>
          <w:tcPr>
            <w:tcW w:w="2694" w:type="dxa"/>
          </w:tcPr>
          <w:p w14:paraId="0F0A211F" w14:textId="77777777" w:rsidR="00AE0E8C" w:rsidRPr="0070253A" w:rsidRDefault="00AE0E8C" w:rsidP="00AE0E8C">
            <w:pPr>
              <w:pStyle w:val="TAH"/>
              <w:rPr>
                <w:rFonts w:cs="Arial"/>
              </w:rPr>
            </w:pPr>
            <w:r w:rsidRPr="0070253A">
              <w:rPr>
                <w:rFonts w:cs="Arial"/>
              </w:rPr>
              <w:t>Maximum Test System Uncertainty</w:t>
            </w:r>
          </w:p>
        </w:tc>
        <w:tc>
          <w:tcPr>
            <w:tcW w:w="4705" w:type="dxa"/>
          </w:tcPr>
          <w:p w14:paraId="12A55F8E" w14:textId="77777777" w:rsidR="00AE0E8C" w:rsidRPr="0070253A" w:rsidRDefault="00AE0E8C" w:rsidP="00AE0E8C">
            <w:pPr>
              <w:pStyle w:val="TAH"/>
              <w:rPr>
                <w:rFonts w:cs="Arial"/>
              </w:rPr>
            </w:pPr>
            <w:r w:rsidRPr="0070253A">
              <w:rPr>
                <w:rFonts w:cs="Arial"/>
              </w:rPr>
              <w:t>Derivation of Test System Uncertainty</w:t>
            </w:r>
          </w:p>
        </w:tc>
      </w:tr>
      <w:tr w:rsidR="00AE0E8C" w:rsidRPr="0070253A" w14:paraId="737B05D5" w14:textId="77777777" w:rsidTr="008D32A3">
        <w:trPr>
          <w:cantSplit/>
          <w:jc w:val="center"/>
        </w:trPr>
        <w:tc>
          <w:tcPr>
            <w:tcW w:w="2294" w:type="dxa"/>
          </w:tcPr>
          <w:p w14:paraId="20FC96F3" w14:textId="77777777" w:rsidR="00AE0E8C" w:rsidRPr="0070253A" w:rsidRDefault="00AE0E8C" w:rsidP="00AE0E8C">
            <w:pPr>
              <w:pStyle w:val="TAL"/>
              <w:rPr>
                <w:rFonts w:cs="Arial"/>
              </w:rPr>
            </w:pPr>
            <w:r w:rsidRPr="0070253A">
              <w:rPr>
                <w:rFonts w:cs="Arial"/>
              </w:rPr>
              <w:t>6.2</w:t>
            </w:r>
            <w:r w:rsidR="00C91619" w:rsidRPr="0070253A">
              <w:rPr>
                <w:rFonts w:cs="Arial"/>
              </w:rPr>
              <w:tab/>
            </w:r>
            <w:r w:rsidRPr="0070253A">
              <w:rPr>
                <w:rFonts w:cs="Arial"/>
              </w:rPr>
              <w:t>Radiate</w:t>
            </w:r>
            <w:r w:rsidR="00294BA1" w:rsidRPr="0070253A">
              <w:rPr>
                <w:rFonts w:cs="Arial"/>
              </w:rPr>
              <w:t>d</w:t>
            </w:r>
            <w:r w:rsidRPr="0070253A">
              <w:rPr>
                <w:rFonts w:cs="Arial"/>
              </w:rPr>
              <w:t xml:space="preserve"> transmit power</w:t>
            </w:r>
          </w:p>
        </w:tc>
        <w:tc>
          <w:tcPr>
            <w:tcW w:w="2694" w:type="dxa"/>
          </w:tcPr>
          <w:p w14:paraId="15379ADB" w14:textId="77777777"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1.0</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14:paraId="113C8E57" w14:textId="77777777" w:rsidR="00AE0E8C" w:rsidRPr="0070253A" w:rsidDel="006575B2" w:rsidRDefault="00AE0E8C" w:rsidP="00AE0E8C">
            <w:pPr>
              <w:pStyle w:val="TAL"/>
              <w:rPr>
                <w:rFonts w:cs="Arial"/>
              </w:rPr>
            </w:pPr>
            <w:r w:rsidRPr="0070253A">
              <w:rPr>
                <w:rFonts w:cs="Arial"/>
                <w:lang w:eastAsia="ja-JP"/>
              </w:rPr>
              <w:t>±</w:t>
            </w:r>
            <w:r w:rsidR="00294BA1" w:rsidRPr="0070253A">
              <w:rPr>
                <w:rFonts w:cs="v4.2.0"/>
                <w:lang w:eastAsia="ja-JP"/>
              </w:rPr>
              <w:t>1.2</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705" w:type="dxa"/>
          </w:tcPr>
          <w:p w14:paraId="5B2D5DB8" w14:textId="76D4D143" w:rsidR="00294BA1" w:rsidRPr="0070253A" w:rsidRDefault="00294BA1" w:rsidP="00294BA1">
            <w:pPr>
              <w:pStyle w:val="TAL"/>
              <w:rPr>
                <w:rFonts w:cs="Arial"/>
              </w:rPr>
            </w:pPr>
            <w:r w:rsidRPr="0070253A">
              <w:rPr>
                <w:rFonts w:cs="Arial"/>
              </w:rPr>
              <w:t xml:space="preserve">See </w:t>
            </w:r>
            <w:r w:rsidR="0057373F" w:rsidRPr="0070253A">
              <w:rPr>
                <w:rFonts w:cs="Arial"/>
              </w:rPr>
              <w:t>TR</w:t>
            </w:r>
            <w:r w:rsidR="0057373F">
              <w:rPr>
                <w:rFonts w:cs="Arial"/>
              </w:rPr>
              <w:t> </w:t>
            </w:r>
            <w:r w:rsidR="0057373F" w:rsidRPr="0070253A">
              <w:rPr>
                <w:rFonts w:cs="Arial"/>
              </w:rPr>
              <w:t>3</w:t>
            </w:r>
            <w:r w:rsidRPr="0070253A">
              <w:rPr>
                <w:rFonts w:cs="Arial"/>
              </w:rPr>
              <w:t>7.842</w:t>
            </w:r>
            <w:r w:rsidR="0057373F">
              <w:rPr>
                <w:rFonts w:cs="Arial"/>
              </w:rPr>
              <w:t> </w:t>
            </w:r>
            <w:r w:rsidR="0057373F" w:rsidRPr="0070253A">
              <w:rPr>
                <w:rFonts w:cs="Arial"/>
              </w:rPr>
              <w:t>[</w:t>
            </w:r>
            <w:r w:rsidR="008D32A3" w:rsidRPr="0070253A">
              <w:rPr>
                <w:rFonts w:cs="Arial"/>
              </w:rPr>
              <w:t>7</w:t>
            </w:r>
            <w:r w:rsidRPr="0070253A">
              <w:rPr>
                <w:rFonts w:cs="Arial"/>
              </w:rPr>
              <w:t xml:space="preserve">], </w:t>
            </w:r>
            <w:r w:rsidR="0057373F">
              <w:rPr>
                <w:rFonts w:cs="Arial"/>
              </w:rPr>
              <w:t>clause </w:t>
            </w:r>
            <w:r w:rsidR="0057373F" w:rsidRPr="0070253A">
              <w:rPr>
                <w:rFonts w:cs="Arial"/>
              </w:rPr>
              <w:t>1</w:t>
            </w:r>
            <w:r w:rsidRPr="0070253A">
              <w:rPr>
                <w:rFonts w:cs="Arial"/>
              </w:rPr>
              <w:t>0.3.2.2.</w:t>
            </w:r>
          </w:p>
          <w:p w14:paraId="76714BEF" w14:textId="77777777"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14:paraId="519BBFE1" w14:textId="77777777" w:rsidR="00AE0E8C" w:rsidRPr="0070253A" w:rsidRDefault="00AE0E8C" w:rsidP="002E3D6B">
      <w:pPr>
        <w:rPr>
          <w:lang w:eastAsia="sv-SE"/>
        </w:rPr>
      </w:pPr>
    </w:p>
    <w:p w14:paraId="5F1CEC2F" w14:textId="77777777" w:rsidR="00AE0E8C" w:rsidRPr="0070253A" w:rsidRDefault="00AE0E8C" w:rsidP="00673E8E">
      <w:pPr>
        <w:pStyle w:val="Heading4"/>
        <w:rPr>
          <w:lang w:eastAsia="sv-SE"/>
        </w:rPr>
      </w:pPr>
      <w:bookmarkStart w:id="45" w:name="_Toc21019893"/>
      <w:bookmarkStart w:id="46" w:name="_Toc29767148"/>
      <w:bookmarkStart w:id="47" w:name="_Toc61116836"/>
      <w:r w:rsidRPr="0070253A">
        <w:rPr>
          <w:lang w:eastAsia="sv-SE"/>
        </w:rPr>
        <w:t>4.1.</w:t>
      </w:r>
      <w:r w:rsidRPr="0070253A">
        <w:t>2.</w:t>
      </w:r>
      <w:r w:rsidR="00672E74" w:rsidRPr="0070253A">
        <w:rPr>
          <w:lang w:val="en-GB"/>
        </w:rPr>
        <w:t>3</w:t>
      </w:r>
      <w:r w:rsidRPr="0070253A">
        <w:rPr>
          <w:lang w:eastAsia="sv-SE"/>
        </w:rPr>
        <w:tab/>
        <w:t xml:space="preserve">Measurement of </w:t>
      </w:r>
      <w:r w:rsidRPr="0070253A">
        <w:t>receiver</w:t>
      </w:r>
      <w:bookmarkEnd w:id="45"/>
      <w:bookmarkEnd w:id="46"/>
      <w:bookmarkEnd w:id="47"/>
    </w:p>
    <w:p w14:paraId="739DB1EB" w14:textId="77777777" w:rsidR="00AE0E8C" w:rsidRPr="0070253A" w:rsidRDefault="00AE0E8C" w:rsidP="008A7150">
      <w:pPr>
        <w:pStyle w:val="TH"/>
      </w:pPr>
      <w:r w:rsidRPr="0070253A">
        <w:t>Table 4.1.2</w:t>
      </w:r>
      <w:r w:rsidR="009D0DC7" w:rsidRPr="0070253A">
        <w:t>.</w:t>
      </w:r>
      <w:r w:rsidR="00672E74" w:rsidRPr="0070253A">
        <w:t>3</w:t>
      </w:r>
      <w:r w:rsidRPr="0070253A">
        <w:t>-</w:t>
      </w:r>
      <w:r w:rsidR="009D0DC7" w:rsidRPr="0070253A">
        <w:t>1</w:t>
      </w:r>
      <w:r w:rsidRPr="0070253A">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70253A" w:rsidRPr="0070253A" w14:paraId="40E83664" w14:textId="77777777" w:rsidTr="008D32A3">
        <w:trPr>
          <w:cantSplit/>
          <w:jc w:val="center"/>
        </w:trPr>
        <w:tc>
          <w:tcPr>
            <w:tcW w:w="2143" w:type="dxa"/>
          </w:tcPr>
          <w:p w14:paraId="03BF8554" w14:textId="39C5D135" w:rsidR="00AE0E8C" w:rsidRPr="0070253A" w:rsidRDefault="0057373F" w:rsidP="00AE0E8C">
            <w:pPr>
              <w:pStyle w:val="TAH"/>
              <w:rPr>
                <w:rFonts w:cs="Arial"/>
              </w:rPr>
            </w:pPr>
            <w:r>
              <w:rPr>
                <w:rFonts w:cs="Arial"/>
              </w:rPr>
              <w:t>Clause</w:t>
            </w:r>
          </w:p>
        </w:tc>
        <w:tc>
          <w:tcPr>
            <w:tcW w:w="2694" w:type="dxa"/>
          </w:tcPr>
          <w:p w14:paraId="656A8BDB" w14:textId="77777777" w:rsidR="00AE0E8C" w:rsidRPr="0070253A" w:rsidRDefault="00AE0E8C" w:rsidP="00AE0E8C">
            <w:pPr>
              <w:pStyle w:val="TAH"/>
              <w:rPr>
                <w:rFonts w:cs="Arial"/>
              </w:rPr>
            </w:pPr>
            <w:r w:rsidRPr="0070253A">
              <w:rPr>
                <w:rFonts w:cs="Arial"/>
              </w:rPr>
              <w:t>Maximum Test System Uncertainty</w:t>
            </w:r>
          </w:p>
        </w:tc>
        <w:tc>
          <w:tcPr>
            <w:tcW w:w="4553" w:type="dxa"/>
          </w:tcPr>
          <w:p w14:paraId="43842E12" w14:textId="77777777" w:rsidR="00AE0E8C" w:rsidRPr="0070253A" w:rsidRDefault="00AE0E8C" w:rsidP="00AE0E8C">
            <w:pPr>
              <w:pStyle w:val="TAH"/>
              <w:rPr>
                <w:rFonts w:cs="Arial"/>
              </w:rPr>
            </w:pPr>
            <w:r w:rsidRPr="0070253A">
              <w:rPr>
                <w:rFonts w:cs="Arial"/>
              </w:rPr>
              <w:t>Derivation of Test System Uncertainty</w:t>
            </w:r>
          </w:p>
        </w:tc>
      </w:tr>
      <w:tr w:rsidR="00AE0E8C" w:rsidRPr="0070253A" w14:paraId="13DD3B02" w14:textId="77777777" w:rsidTr="008D32A3">
        <w:trPr>
          <w:cantSplit/>
          <w:jc w:val="center"/>
        </w:trPr>
        <w:tc>
          <w:tcPr>
            <w:tcW w:w="2143" w:type="dxa"/>
          </w:tcPr>
          <w:p w14:paraId="277B699B" w14:textId="77777777" w:rsidR="00AE0E8C" w:rsidRPr="0070253A" w:rsidDel="006575B2" w:rsidRDefault="00AE0E8C" w:rsidP="00AE0E8C">
            <w:pPr>
              <w:pStyle w:val="TAL"/>
              <w:rPr>
                <w:rFonts w:cs="Arial"/>
              </w:rPr>
            </w:pPr>
            <w:r w:rsidRPr="0070253A">
              <w:rPr>
                <w:rFonts w:cs="Arial"/>
              </w:rPr>
              <w:t>7.2 OTA Sensitivity</w:t>
            </w:r>
          </w:p>
        </w:tc>
        <w:tc>
          <w:tcPr>
            <w:tcW w:w="2694" w:type="dxa"/>
          </w:tcPr>
          <w:p w14:paraId="448F1987" w14:textId="77777777" w:rsidR="00AE0E8C" w:rsidRPr="0070253A" w:rsidRDefault="00AE0E8C" w:rsidP="00AE0E8C">
            <w:pPr>
              <w:pStyle w:val="TAL"/>
              <w:rPr>
                <w:rFonts w:cs="v4.2.0"/>
                <w:lang w:eastAsia="ja-JP"/>
              </w:rPr>
            </w:pPr>
            <w:r w:rsidRPr="0070253A">
              <w:rPr>
                <w:rFonts w:cs="Arial"/>
                <w:lang w:eastAsia="ja-JP"/>
              </w:rPr>
              <w:t>±</w:t>
            </w:r>
            <w:r w:rsidR="00294BA1" w:rsidRPr="0070253A">
              <w:rPr>
                <w:rFonts w:cs="v4.2.0"/>
                <w:lang w:eastAsia="ja-JP"/>
              </w:rPr>
              <w:t>1.3</w:t>
            </w:r>
            <w:r w:rsidRPr="0070253A">
              <w:rPr>
                <w:rFonts w:cs="v4.2.0"/>
                <w:lang w:eastAsia="ja-JP"/>
              </w:rPr>
              <w:t xml:space="preserve"> dB, f </w:t>
            </w:r>
            <w:r w:rsidRPr="0070253A">
              <w:rPr>
                <w:rFonts w:cs="Arial"/>
                <w:lang w:eastAsia="ja-JP"/>
              </w:rPr>
              <w:t>≤</w:t>
            </w:r>
            <w:r w:rsidRPr="0070253A">
              <w:rPr>
                <w:rFonts w:cs="v4.2.0"/>
                <w:lang w:eastAsia="ja-JP"/>
              </w:rPr>
              <w:t xml:space="preserve"> 3.</w:t>
            </w:r>
            <w:r w:rsidR="008D32A3" w:rsidRPr="0070253A">
              <w:rPr>
                <w:rFonts w:cs="v4.2.0"/>
                <w:lang w:eastAsia="ja-JP"/>
              </w:rPr>
              <w:t>0 GHz</w:t>
            </w:r>
          </w:p>
          <w:p w14:paraId="40D32F0D" w14:textId="77777777" w:rsidR="00AE0E8C" w:rsidRPr="0070253A" w:rsidDel="006575B2" w:rsidRDefault="00AE0E8C" w:rsidP="00AE0E8C">
            <w:pPr>
              <w:pStyle w:val="TAL"/>
              <w:rPr>
                <w:rFonts w:cs="Arial"/>
                <w:vertAlign w:val="superscript"/>
              </w:rPr>
            </w:pPr>
            <w:r w:rsidRPr="0070253A">
              <w:rPr>
                <w:rFonts w:cs="Arial"/>
                <w:lang w:eastAsia="ja-JP"/>
              </w:rPr>
              <w:t>±</w:t>
            </w:r>
            <w:r w:rsidR="00294BA1" w:rsidRPr="0070253A">
              <w:rPr>
                <w:rFonts w:cs="v4.2.0"/>
                <w:lang w:eastAsia="ja-JP"/>
              </w:rPr>
              <w:t>1.4</w:t>
            </w:r>
            <w:r w:rsidRPr="0070253A">
              <w:rPr>
                <w:rFonts w:cs="v4.2.0"/>
                <w:lang w:eastAsia="ja-JP"/>
              </w:rPr>
              <w:t xml:space="preserve"> dB, 3.</w:t>
            </w:r>
            <w:r w:rsidR="008D32A3" w:rsidRPr="0070253A">
              <w:rPr>
                <w:rFonts w:cs="v4.2.0"/>
                <w:lang w:eastAsia="ja-JP"/>
              </w:rPr>
              <w:t>0 GHz</w:t>
            </w:r>
            <w:r w:rsidRPr="0070253A">
              <w:rPr>
                <w:rFonts w:cs="v4.2.0"/>
                <w:lang w:eastAsia="ja-JP"/>
              </w:rPr>
              <w:t xml:space="preserve"> &lt; f </w:t>
            </w:r>
            <w:r w:rsidRPr="0070253A">
              <w:rPr>
                <w:rFonts w:cs="Arial"/>
                <w:lang w:eastAsia="ja-JP"/>
              </w:rPr>
              <w:t>≤</w:t>
            </w:r>
            <w:r w:rsidRPr="0070253A">
              <w:rPr>
                <w:rFonts w:cs="v4.2.0"/>
                <w:lang w:eastAsia="ja-JP"/>
              </w:rPr>
              <w:t xml:space="preserve"> 4.</w:t>
            </w:r>
            <w:r w:rsidR="008D32A3" w:rsidRPr="0070253A">
              <w:rPr>
                <w:rFonts w:cs="v4.2.0"/>
                <w:lang w:eastAsia="ja-JP"/>
              </w:rPr>
              <w:t>2 GHz</w:t>
            </w:r>
          </w:p>
        </w:tc>
        <w:tc>
          <w:tcPr>
            <w:tcW w:w="4553" w:type="dxa"/>
          </w:tcPr>
          <w:p w14:paraId="00C0EBDB" w14:textId="5D80EC59" w:rsidR="00294BA1" w:rsidRPr="0070253A" w:rsidRDefault="00294BA1" w:rsidP="00294BA1">
            <w:pPr>
              <w:pStyle w:val="TAL"/>
              <w:rPr>
                <w:rFonts w:cs="Arial"/>
              </w:rPr>
            </w:pPr>
            <w:r w:rsidRPr="0070253A">
              <w:rPr>
                <w:rFonts w:cs="Arial"/>
              </w:rPr>
              <w:t xml:space="preserve">See </w:t>
            </w:r>
            <w:r w:rsidR="0057373F" w:rsidRPr="0070253A">
              <w:rPr>
                <w:rFonts w:cs="Arial"/>
              </w:rPr>
              <w:t>TR</w:t>
            </w:r>
            <w:r w:rsidR="0057373F">
              <w:rPr>
                <w:rFonts w:cs="Arial"/>
              </w:rPr>
              <w:t> </w:t>
            </w:r>
            <w:r w:rsidR="0057373F" w:rsidRPr="0070253A">
              <w:rPr>
                <w:rFonts w:cs="Arial"/>
              </w:rPr>
              <w:t>3</w:t>
            </w:r>
            <w:r w:rsidRPr="0070253A">
              <w:rPr>
                <w:rFonts w:cs="Arial"/>
              </w:rPr>
              <w:t>7.842</w:t>
            </w:r>
            <w:r w:rsidR="0057373F">
              <w:rPr>
                <w:rFonts w:cs="Arial"/>
              </w:rPr>
              <w:t> </w:t>
            </w:r>
            <w:r w:rsidR="0057373F" w:rsidRPr="0070253A">
              <w:rPr>
                <w:rFonts w:cs="Arial"/>
              </w:rPr>
              <w:t>[</w:t>
            </w:r>
            <w:r w:rsidR="008D32A3" w:rsidRPr="0070253A">
              <w:rPr>
                <w:rFonts w:cs="Arial"/>
              </w:rPr>
              <w:t>7</w:t>
            </w:r>
            <w:r w:rsidRPr="0070253A">
              <w:rPr>
                <w:rFonts w:cs="Arial"/>
              </w:rPr>
              <w:t xml:space="preserve">], </w:t>
            </w:r>
            <w:r w:rsidR="0057373F">
              <w:rPr>
                <w:rFonts w:cs="Arial"/>
              </w:rPr>
              <w:t>clause </w:t>
            </w:r>
            <w:r w:rsidR="0057373F" w:rsidRPr="0070253A">
              <w:rPr>
                <w:rFonts w:cs="Arial"/>
              </w:rPr>
              <w:t>1</w:t>
            </w:r>
            <w:r w:rsidRPr="0070253A">
              <w:rPr>
                <w:rFonts w:cs="Arial"/>
              </w:rPr>
              <w:t>0.3.2.2.</w:t>
            </w:r>
          </w:p>
          <w:p w14:paraId="0424D3C7" w14:textId="77777777" w:rsidR="00AE0E8C" w:rsidRPr="0070253A" w:rsidDel="006575B2" w:rsidRDefault="00294BA1" w:rsidP="00294BA1">
            <w:pPr>
              <w:pStyle w:val="TAL"/>
              <w:rPr>
                <w:rFonts w:cs="Arial"/>
              </w:rPr>
            </w:pPr>
            <w:r w:rsidRPr="0070253A">
              <w:rPr>
                <w:rFonts w:cs="Arial"/>
              </w:rPr>
              <w:t>Uncertainty budget contributors as well as uncertainty budget assessment described in annex E.</w:t>
            </w:r>
          </w:p>
        </w:tc>
      </w:tr>
    </w:tbl>
    <w:p w14:paraId="292D862A" w14:textId="77777777" w:rsidR="00AE0E8C" w:rsidRPr="0070253A" w:rsidRDefault="00AE0E8C" w:rsidP="00AE0E8C"/>
    <w:p w14:paraId="5280C9F0" w14:textId="77777777" w:rsidR="00AE0E8C" w:rsidRPr="0070253A" w:rsidRDefault="00AE0E8C" w:rsidP="00673E8E">
      <w:pPr>
        <w:pStyle w:val="Heading3"/>
        <w:rPr>
          <w:lang w:eastAsia="sv-SE"/>
        </w:rPr>
      </w:pPr>
      <w:bookmarkStart w:id="48" w:name="_Toc21019894"/>
      <w:bookmarkStart w:id="49" w:name="_Toc29767149"/>
      <w:bookmarkStart w:id="50" w:name="_Toc61116837"/>
      <w:r w:rsidRPr="0070253A">
        <w:rPr>
          <w:lang w:eastAsia="sv-SE"/>
        </w:rPr>
        <w:t>4.1.</w:t>
      </w:r>
      <w:r w:rsidRPr="0070253A">
        <w:t>3</w:t>
      </w:r>
      <w:r w:rsidRPr="0070253A">
        <w:rPr>
          <w:lang w:eastAsia="sv-SE"/>
        </w:rPr>
        <w:tab/>
        <w:t>Interpretation of measurement results</w:t>
      </w:r>
      <w:bookmarkEnd w:id="48"/>
      <w:bookmarkEnd w:id="49"/>
      <w:bookmarkEnd w:id="50"/>
    </w:p>
    <w:p w14:paraId="31CFCF95" w14:textId="77777777" w:rsidR="00AE0E8C" w:rsidRPr="0070253A" w:rsidRDefault="00AE0E8C" w:rsidP="00AE0E8C">
      <w:pPr>
        <w:rPr>
          <w:rFonts w:cs="v4.2.0"/>
          <w:snapToGrid w:val="0"/>
        </w:rPr>
      </w:pPr>
      <w:r w:rsidRPr="0070253A">
        <w:rPr>
          <w:rFonts w:cs="v4.2.0"/>
          <w:snapToGrid w:val="0"/>
        </w:rPr>
        <w:t>The measurement results returned by the Test System are compared - without any modification - against the test requirements as defined by the Shared Risk principle.</w:t>
      </w:r>
    </w:p>
    <w:p w14:paraId="0C5B6757" w14:textId="592A2E81" w:rsidR="00AE0E8C" w:rsidRPr="0070253A" w:rsidRDefault="00AE0E8C" w:rsidP="00AE0E8C">
      <w:pPr>
        <w:rPr>
          <w:rFonts w:cs="v4.2.0"/>
        </w:rPr>
      </w:pPr>
      <w:r w:rsidRPr="0070253A">
        <w:rPr>
          <w:rFonts w:cs="v5.0.0"/>
          <w:snapToGrid w:val="0"/>
        </w:rPr>
        <w:t xml:space="preserve">The Shared Risk principle is defined in </w:t>
      </w:r>
      <w:r w:rsidR="008D32A3" w:rsidRPr="0070253A">
        <w:rPr>
          <w:rFonts w:cs="v5.0.0"/>
          <w:snapToGrid w:val="0"/>
        </w:rPr>
        <w:t xml:space="preserve">Recommendation </w:t>
      </w:r>
      <w:r w:rsidRPr="0070253A">
        <w:rPr>
          <w:rFonts w:cs="v5.0.0"/>
          <w:snapToGrid w:val="0"/>
        </w:rPr>
        <w:t>ITU-R M.1545</w:t>
      </w:r>
      <w:r w:rsidR="0057373F">
        <w:rPr>
          <w:rFonts w:cs="v5.0.0"/>
          <w:snapToGrid w:val="0"/>
        </w:rPr>
        <w:t> </w:t>
      </w:r>
      <w:r w:rsidR="0057373F" w:rsidRPr="0070253A">
        <w:rPr>
          <w:rFonts w:cs="v5.0.0"/>
          <w:snapToGrid w:val="0"/>
        </w:rPr>
        <w:t>[</w:t>
      </w:r>
      <w:r w:rsidR="008D32A3" w:rsidRPr="0070253A">
        <w:rPr>
          <w:rFonts w:cs="v5.0.0"/>
          <w:snapToGrid w:val="0"/>
        </w:rPr>
        <w:t>8</w:t>
      </w:r>
      <w:r w:rsidRPr="0070253A">
        <w:rPr>
          <w:rFonts w:cs="v5.0.0"/>
          <w:snapToGrid w:val="0"/>
        </w:rPr>
        <w:t>].</w:t>
      </w:r>
    </w:p>
    <w:p w14:paraId="299830C6" w14:textId="77777777" w:rsidR="00AE0E8C" w:rsidRPr="0070253A" w:rsidRDefault="00AE0E8C" w:rsidP="00AE0E8C">
      <w:pPr>
        <w:rPr>
          <w:rFonts w:cs="v4.2.0"/>
        </w:rPr>
      </w:pPr>
      <w:r w:rsidRPr="0070253A">
        <w:rPr>
          <w:rFonts w:cs="v4.2.0"/>
        </w:rPr>
        <w:lastRenderedPageBreak/>
        <w:t>The actual measurement uncertainty of the Test System for the measurement of each parameter shall be included in the test report.</w:t>
      </w:r>
    </w:p>
    <w:p w14:paraId="4E93F04C" w14:textId="04AD5455" w:rsidR="00AE0E8C" w:rsidRPr="0070253A" w:rsidRDefault="00AE0E8C" w:rsidP="00AE0E8C">
      <w:pPr>
        <w:rPr>
          <w:rFonts w:cs="v4.2.0"/>
        </w:rPr>
      </w:pPr>
      <w:r w:rsidRPr="0070253A">
        <w:rPr>
          <w:rFonts w:cs="v4.2.0"/>
        </w:rPr>
        <w:t>The recorded value for the Test System uncertainty shall be, for each measurement, equal to or lower tha</w:t>
      </w:r>
      <w:r w:rsidR="008D32A3" w:rsidRPr="0070253A">
        <w:rPr>
          <w:rFonts w:cs="v4.2.0"/>
        </w:rPr>
        <w:t xml:space="preserve">n the appropriate figure in </w:t>
      </w:r>
      <w:r w:rsidR="0057373F">
        <w:rPr>
          <w:rFonts w:cs="v4.2.0"/>
        </w:rPr>
        <w:t>clause </w:t>
      </w:r>
      <w:r w:rsidR="0057373F" w:rsidRPr="0070253A">
        <w:rPr>
          <w:rFonts w:cs="v4.2.0"/>
        </w:rPr>
        <w:t>4</w:t>
      </w:r>
      <w:r w:rsidRPr="0070253A">
        <w:rPr>
          <w:rFonts w:cs="v4.2.0"/>
        </w:rPr>
        <w:t xml:space="preserve">.1.2 of </w:t>
      </w:r>
      <w:r w:rsidR="008D32A3" w:rsidRPr="0070253A">
        <w:rPr>
          <w:rFonts w:cs="v4.2.0"/>
        </w:rPr>
        <w:t>the present document</w:t>
      </w:r>
      <w:r w:rsidRPr="0070253A">
        <w:rPr>
          <w:rFonts w:cs="v4.2.0"/>
        </w:rPr>
        <w:t>.</w:t>
      </w:r>
    </w:p>
    <w:p w14:paraId="1C7681AE" w14:textId="06BD33A2" w:rsidR="00AE0E8C" w:rsidRPr="0070253A" w:rsidRDefault="00AE0E8C" w:rsidP="00AE0E8C">
      <w:pPr>
        <w:rPr>
          <w:rFonts w:cs="v4.2.0"/>
        </w:rPr>
      </w:pPr>
      <w:r w:rsidRPr="0070253A">
        <w:rPr>
          <w:rFonts w:cs="v4.2.0"/>
        </w:rPr>
        <w:t xml:space="preserve">If the Test System for a test is known to have a measurement uncertainty greater than that specified in </w:t>
      </w:r>
      <w:r w:rsidR="0057373F">
        <w:rPr>
          <w:rFonts w:cs="v4.2.0"/>
        </w:rPr>
        <w:t>clause </w:t>
      </w:r>
      <w:r w:rsidR="0057373F" w:rsidRPr="0070253A">
        <w:rPr>
          <w:rFonts w:cs="v4.2.0"/>
        </w:rPr>
        <w:t>4</w:t>
      </w:r>
      <w:r w:rsidRPr="0070253A">
        <w:rPr>
          <w:rFonts w:cs="v4.2.0"/>
        </w:rPr>
        <w:t>.1.2, it is still permitted to use this apparatus provided that an adjustment is made as follows.</w:t>
      </w:r>
    </w:p>
    <w:p w14:paraId="0959C389" w14:textId="029E37C3" w:rsidR="00510ECD" w:rsidRPr="0070253A" w:rsidRDefault="00AE0E8C" w:rsidP="00510ECD">
      <w:r w:rsidRPr="0070253A">
        <w:rPr>
          <w:rFonts w:cs="v4.2.0"/>
        </w:rPr>
        <w:t xml:space="preserve">Any additional uncertainty in the Test System over and above that specified in </w:t>
      </w:r>
      <w:r w:rsidR="0057373F">
        <w:rPr>
          <w:rFonts w:cs="v4.2.0"/>
        </w:rPr>
        <w:t>clause </w:t>
      </w:r>
      <w:r w:rsidR="0057373F" w:rsidRPr="0070253A">
        <w:rPr>
          <w:rFonts w:cs="v4.2.0"/>
        </w:rPr>
        <w:t>4</w:t>
      </w:r>
      <w:r w:rsidRPr="0070253A">
        <w:rPr>
          <w:rFonts w:cs="v4.2.0"/>
        </w:rPr>
        <w:t xml:space="preserve">.1.2 shall be used to tighten the test requirement, making the test harder to pass. (For some tests e.g. receiver tests, this may require modification of stimulus signals). This procedure (defined in </w:t>
      </w:r>
      <w:r w:rsidR="008D32A3" w:rsidRPr="0070253A">
        <w:rPr>
          <w:rFonts w:cs="v4.2.0"/>
        </w:rPr>
        <w:t>a</w:t>
      </w:r>
      <w:r w:rsidRPr="0070253A">
        <w:rPr>
          <w:rFonts w:cs="v4.2.0"/>
        </w:rPr>
        <w:t xml:space="preserve">nnex C) will ensure that a Test System not compliant with </w:t>
      </w:r>
      <w:r w:rsidR="0057373F">
        <w:rPr>
          <w:rFonts w:cs="v4.2.0"/>
        </w:rPr>
        <w:t>clause</w:t>
      </w:r>
      <w:r w:rsidR="008D32A3" w:rsidRPr="0070253A">
        <w:rPr>
          <w:rFonts w:cs="v4.2.0"/>
        </w:rPr>
        <w:t> </w:t>
      </w:r>
      <w:r w:rsidRPr="0070253A">
        <w:rPr>
          <w:rFonts w:cs="v4.2.0"/>
        </w:rPr>
        <w:t xml:space="preserve">4.1.2 does not increase the chance of passing a device under test where that device would otherwise have failed the test if a Test System compliant with </w:t>
      </w:r>
      <w:r w:rsidR="0057373F">
        <w:rPr>
          <w:rFonts w:cs="v4.2.0"/>
        </w:rPr>
        <w:t>clause </w:t>
      </w:r>
      <w:r w:rsidR="0057373F" w:rsidRPr="0070253A">
        <w:rPr>
          <w:rFonts w:cs="v4.2.0"/>
        </w:rPr>
        <w:t>4</w:t>
      </w:r>
      <w:r w:rsidRPr="0070253A">
        <w:rPr>
          <w:rFonts w:cs="v4.2.0"/>
        </w:rPr>
        <w:t>.1.2 had been used.</w:t>
      </w:r>
    </w:p>
    <w:p w14:paraId="53AF11A5" w14:textId="77777777" w:rsidR="003C58B3" w:rsidRPr="0070253A" w:rsidRDefault="00884863" w:rsidP="00673E8E">
      <w:pPr>
        <w:pStyle w:val="Heading2"/>
        <w:rPr>
          <w:snapToGrid w:val="0"/>
        </w:rPr>
      </w:pPr>
      <w:bookmarkStart w:id="51" w:name="_Toc21019895"/>
      <w:bookmarkStart w:id="52" w:name="_Toc29767150"/>
      <w:bookmarkStart w:id="53" w:name="_Toc61116838"/>
      <w:r w:rsidRPr="0070253A">
        <w:rPr>
          <w:snapToGrid w:val="0"/>
        </w:rPr>
        <w:t>4.2</w:t>
      </w:r>
      <w:r w:rsidRPr="0070253A">
        <w:rPr>
          <w:snapToGrid w:val="0"/>
        </w:rPr>
        <w:tab/>
      </w:r>
      <w:r w:rsidR="00E41234" w:rsidRPr="0070253A">
        <w:rPr>
          <w:lang w:eastAsia="zh-CN"/>
        </w:rPr>
        <w:t>Conducted and radiated requirement reference points</w:t>
      </w:r>
      <w:bookmarkEnd w:id="51"/>
      <w:bookmarkEnd w:id="52"/>
      <w:bookmarkEnd w:id="53"/>
    </w:p>
    <w:p w14:paraId="7E44CD97" w14:textId="77777777" w:rsidR="00AE0E8C" w:rsidRPr="0070253A" w:rsidRDefault="00AE0E8C" w:rsidP="008D32A3">
      <w:pPr>
        <w:keepNext/>
        <w:keepLines/>
        <w:rPr>
          <w:lang w:eastAsia="zh-CN"/>
        </w:rPr>
      </w:pPr>
      <w:r w:rsidRPr="0070253A">
        <w:rPr>
          <w:lang w:eastAsia="zh-CN"/>
        </w:rPr>
        <w:t>AAS BS requirements are defined for two points of reference, signified by radiated requirements and conducted requirements.</w:t>
      </w:r>
    </w:p>
    <w:bookmarkStart w:id="54" w:name="_MON_1537741413"/>
    <w:bookmarkEnd w:id="54"/>
    <w:p w14:paraId="30901437" w14:textId="77777777" w:rsidR="00AE0E8C" w:rsidRPr="0070253A" w:rsidRDefault="0007730D" w:rsidP="008D32A3">
      <w:pPr>
        <w:pStyle w:val="TH"/>
        <w:rPr>
          <w:lang w:eastAsia="zh-CN"/>
        </w:rPr>
      </w:pPr>
      <w:r w:rsidRPr="0070253A">
        <w:rPr>
          <w:lang w:eastAsia="zh-CN"/>
        </w:rPr>
        <w:object w:dxaOrig="9265" w:dyaOrig="4212" w14:anchorId="74A6081E">
          <v:shape id="_x0000_i1028" type="#_x0000_t75" style="width:463.5pt;height:211.5pt" o:ole="">
            <v:imagedata r:id="rId17" o:title=""/>
          </v:shape>
          <o:OLEObject Type="Embed" ProgID="Word.Picture.8" ShapeID="_x0000_i1028" DrawAspect="Content" ObjectID="_1671729613" r:id="rId18"/>
        </w:object>
      </w:r>
    </w:p>
    <w:p w14:paraId="22644D49" w14:textId="77777777" w:rsidR="00AE0E8C" w:rsidRPr="0070253A" w:rsidRDefault="00AE0E8C" w:rsidP="008A7150">
      <w:pPr>
        <w:pStyle w:val="TF"/>
      </w:pPr>
      <w:r w:rsidRPr="0070253A">
        <w:t>Figure 4.2-1: Radiated and conducte</w:t>
      </w:r>
      <w:r w:rsidR="008D32A3" w:rsidRPr="0070253A">
        <w:t>d points of reference of AAS BS</w:t>
      </w:r>
    </w:p>
    <w:p w14:paraId="7CF5B20C" w14:textId="77777777" w:rsidR="00AE0E8C" w:rsidRPr="0070253A" w:rsidRDefault="00AE0E8C" w:rsidP="00AE0E8C">
      <w:pPr>
        <w:rPr>
          <w:lang w:eastAsia="zh-CN"/>
        </w:rPr>
      </w:pPr>
      <w:r w:rsidRPr="0070253A">
        <w:rPr>
          <w:lang w:eastAsia="zh-CN"/>
        </w:rPr>
        <w:t>Radiated characteristics are defined over the air (OTA) with a point of reference in the far field (Fraunhofer) region. Radiated requirements are also r</w:t>
      </w:r>
      <w:r w:rsidR="008D32A3" w:rsidRPr="0070253A">
        <w:rPr>
          <w:lang w:eastAsia="zh-CN"/>
        </w:rPr>
        <w:t>eferred to as OTA requirements.</w:t>
      </w:r>
    </w:p>
    <w:p w14:paraId="78BC6FF7" w14:textId="77777777" w:rsidR="00AE0E8C" w:rsidRPr="0070253A" w:rsidRDefault="00AE0E8C" w:rsidP="00AE0E8C">
      <w:pPr>
        <w:rPr>
          <w:lang w:eastAsia="zh-CN"/>
        </w:rPr>
      </w:pPr>
      <w:r w:rsidRPr="0070253A">
        <w:rPr>
          <w:lang w:eastAsia="zh-CN"/>
        </w:rPr>
        <w:t xml:space="preserve">Conducted characteristics are defined at individual or groups of </w:t>
      </w:r>
      <w:r w:rsidRPr="0070253A">
        <w:rPr>
          <w:i/>
          <w:lang w:eastAsia="zh-CN"/>
        </w:rPr>
        <w:t xml:space="preserve">TAB connectors </w:t>
      </w:r>
      <w:r w:rsidRPr="0070253A">
        <w:rPr>
          <w:lang w:eastAsia="zh-CN"/>
        </w:rPr>
        <w:t xml:space="preserve">at the </w:t>
      </w:r>
      <w:r w:rsidRPr="0070253A">
        <w:rPr>
          <w:i/>
          <w:lang w:eastAsia="zh-CN"/>
        </w:rPr>
        <w:t>transceiver array boundary</w:t>
      </w:r>
      <w:r w:rsidRPr="0070253A">
        <w:rPr>
          <w:lang w:eastAsia="zh-CN"/>
        </w:rPr>
        <w:t>, which is the conducted interface between the transceiver unit array and the composite antenna.</w:t>
      </w:r>
    </w:p>
    <w:p w14:paraId="70204F70" w14:textId="77777777" w:rsidR="00AE0E8C" w:rsidRPr="0070253A" w:rsidRDefault="00AE0E8C" w:rsidP="008D32A3">
      <w:r w:rsidRPr="0070253A">
        <w:t>The transceiver unit array is part of the composite transceiver functionality generating modulated transmit signal structures and performing receiver combining and demodulation.</w:t>
      </w:r>
    </w:p>
    <w:p w14:paraId="22946D81" w14:textId="77777777" w:rsidR="00AE0E8C" w:rsidRPr="0070253A" w:rsidRDefault="00AE0E8C" w:rsidP="00AE0E8C">
      <w:pPr>
        <w:rPr>
          <w:lang w:eastAsia="zh-CN"/>
        </w:rPr>
      </w:pPr>
      <w:r w:rsidRPr="0070253A">
        <w:rPr>
          <w:lang w:eastAsia="zh-CN"/>
        </w:rPr>
        <w:t>The transceiver unit array contains an implementation specific number of transmitter units and an implementation specific number of receiver units. Transmitter units and receiver units may be combined into transceiver units.</w:t>
      </w:r>
      <w:r w:rsidRPr="0070253A">
        <w:rPr>
          <w:rFonts w:eastAsia="MS Mincho"/>
          <w:lang w:eastAsia="ja-JP"/>
        </w:rPr>
        <w:t xml:space="preserve"> The transmitter/receiver units have the ability to receive/send </w:t>
      </w:r>
      <w:r w:rsidRPr="0070253A">
        <w:t>parallel independent modulated symbol streams</w:t>
      </w:r>
      <w:r w:rsidRPr="0070253A">
        <w:rPr>
          <w:rFonts w:eastAsia="MS Mincho"/>
          <w:lang w:eastAsia="ja-JP"/>
        </w:rPr>
        <w:t>.</w:t>
      </w:r>
    </w:p>
    <w:p w14:paraId="3339C468" w14:textId="77777777" w:rsidR="00AE0E8C" w:rsidRPr="0070253A" w:rsidRDefault="00AE0E8C" w:rsidP="00AE0E8C">
      <w:pPr>
        <w:rPr>
          <w:lang w:eastAsia="zh-CN"/>
        </w:rPr>
      </w:pPr>
      <w:r w:rsidRPr="0070253A">
        <w:rPr>
          <w:lang w:eastAsia="zh-CN"/>
        </w:rPr>
        <w:t xml:space="preserve">The composite antenna contains a </w:t>
      </w:r>
      <w:r w:rsidRPr="0070253A">
        <w:rPr>
          <w:i/>
          <w:lang w:eastAsia="zh-CN"/>
        </w:rPr>
        <w:t>radio distribution network</w:t>
      </w:r>
      <w:r w:rsidRPr="0070253A">
        <w:rPr>
          <w:lang w:eastAsia="zh-CN"/>
        </w:rPr>
        <w:t xml:space="preserve"> (RDN) and an antenna array. The RDN is a linear passive network that distributes the RF power between the </w:t>
      </w:r>
      <w:r w:rsidRPr="0070253A">
        <w:rPr>
          <w:i/>
          <w:lang w:eastAsia="zh-CN"/>
        </w:rPr>
        <w:t>transceiver array boundary</w:t>
      </w:r>
      <w:r w:rsidRPr="0070253A">
        <w:rPr>
          <w:lang w:eastAsia="zh-CN"/>
        </w:rPr>
        <w:t xml:space="preserve"> and the antenna array, in an implementation specific way.</w:t>
      </w:r>
    </w:p>
    <w:p w14:paraId="4A309BC1" w14:textId="15476199" w:rsidR="00AE0E8C" w:rsidRPr="0070253A" w:rsidRDefault="00AE0E8C" w:rsidP="00AE0E8C">
      <w:pPr>
        <w:rPr>
          <w:lang w:eastAsia="zh-CN"/>
        </w:rPr>
      </w:pPr>
      <w:r w:rsidRPr="0070253A">
        <w:t xml:space="preserve">How a conducted requirement is applied to the </w:t>
      </w:r>
      <w:r w:rsidRPr="0070253A">
        <w:rPr>
          <w:i/>
        </w:rPr>
        <w:t>transceiver array boundary</w:t>
      </w:r>
      <w:r w:rsidRPr="0070253A">
        <w:t xml:space="preserve"> is detailed in the respective requirement </w:t>
      </w:r>
      <w:r w:rsidR="0057373F">
        <w:t>clause</w:t>
      </w:r>
      <w:r w:rsidRPr="0070253A">
        <w:rPr>
          <w:lang w:eastAsia="zh-CN"/>
        </w:rPr>
        <w:t>.</w:t>
      </w:r>
    </w:p>
    <w:p w14:paraId="45D40A03" w14:textId="77777777" w:rsidR="00AE0E8C" w:rsidRPr="0070253A" w:rsidRDefault="008D32A3" w:rsidP="00AE0E8C">
      <w:pPr>
        <w:rPr>
          <w:lang w:eastAsia="zh-CN"/>
        </w:rPr>
      </w:pPr>
      <w:r w:rsidRPr="0070253A">
        <w:rPr>
          <w:lang w:eastAsia="zh-CN"/>
        </w:rPr>
        <w:t>The present document</w:t>
      </w:r>
      <w:r w:rsidR="00AE0E8C" w:rsidRPr="0070253A">
        <w:rPr>
          <w:lang w:eastAsia="zh-CN"/>
        </w:rPr>
        <w:t xml:space="preserve"> details the test requirements of the radiated requirements only and hence only requires the radiated reference points.</w:t>
      </w:r>
    </w:p>
    <w:p w14:paraId="7290F931" w14:textId="77777777" w:rsidR="00EB15B7" w:rsidRPr="0070253A" w:rsidRDefault="00884863" w:rsidP="00673E8E">
      <w:pPr>
        <w:pStyle w:val="Heading2"/>
      </w:pPr>
      <w:bookmarkStart w:id="55" w:name="_Toc21019896"/>
      <w:bookmarkStart w:id="56" w:name="_Toc29767151"/>
      <w:bookmarkStart w:id="57" w:name="_Toc61116839"/>
      <w:r w:rsidRPr="0070253A">
        <w:rPr>
          <w:snapToGrid w:val="0"/>
        </w:rPr>
        <w:lastRenderedPageBreak/>
        <w:t>4.3</w:t>
      </w:r>
      <w:r w:rsidR="003C58B3" w:rsidRPr="0070253A">
        <w:rPr>
          <w:snapToGrid w:val="0"/>
        </w:rPr>
        <w:tab/>
      </w:r>
      <w:r w:rsidR="00B336BC" w:rsidRPr="0070253A">
        <w:rPr>
          <w:rFonts w:hint="eastAsia"/>
          <w:lang w:eastAsia="zh-CN"/>
        </w:rPr>
        <w:t>Base station classes</w:t>
      </w:r>
      <w:r w:rsidR="00B336BC" w:rsidRPr="0070253A">
        <w:t xml:space="preserve"> for AAS BS</w:t>
      </w:r>
      <w:bookmarkEnd w:id="55"/>
      <w:bookmarkEnd w:id="56"/>
      <w:bookmarkEnd w:id="57"/>
    </w:p>
    <w:p w14:paraId="3EB4C06A" w14:textId="77777777" w:rsidR="00AE0E8C" w:rsidRPr="0070253A" w:rsidRDefault="00AE0E8C" w:rsidP="00AE0E8C">
      <w:r w:rsidRPr="0070253A">
        <w:t>The requirements in this specification apply to AAS BS of Wide Area BS, Medium Range BS and Local Area BS classes unless otherwise stated.</w:t>
      </w:r>
    </w:p>
    <w:p w14:paraId="374686D6" w14:textId="72527744" w:rsidR="00AE0E8C" w:rsidRPr="0070253A" w:rsidRDefault="00D0486D" w:rsidP="00AE0E8C">
      <w:r w:rsidRPr="0070253A">
        <w:t xml:space="preserve">The base station classes are defined in </w:t>
      </w:r>
      <w:r w:rsidR="0057373F" w:rsidRPr="0070253A">
        <w:t>TS</w:t>
      </w:r>
      <w:r w:rsidR="0057373F">
        <w:t> </w:t>
      </w:r>
      <w:r w:rsidR="0057373F" w:rsidRPr="0070253A">
        <w:t>3</w:t>
      </w:r>
      <w:r w:rsidRPr="0070253A">
        <w:t>7.105</w:t>
      </w:r>
      <w:r w:rsidR="0057373F">
        <w:t> </w:t>
      </w:r>
      <w:r w:rsidR="0057373F" w:rsidRPr="0070253A">
        <w:t>[</w:t>
      </w:r>
      <w:r w:rsidRPr="0070253A">
        <w:t>6].</w:t>
      </w:r>
    </w:p>
    <w:p w14:paraId="27AFA1E6" w14:textId="77777777" w:rsidR="00884863" w:rsidRPr="0070253A" w:rsidRDefault="003C58B3" w:rsidP="00673E8E">
      <w:pPr>
        <w:pStyle w:val="Heading2"/>
        <w:rPr>
          <w:lang w:eastAsia="zh-CN"/>
        </w:rPr>
      </w:pPr>
      <w:bookmarkStart w:id="58" w:name="_Toc21019897"/>
      <w:bookmarkStart w:id="59" w:name="_Toc29767152"/>
      <w:bookmarkStart w:id="60" w:name="_Toc61116840"/>
      <w:r w:rsidRPr="0070253A">
        <w:rPr>
          <w:lang w:eastAsia="zh-CN"/>
        </w:rPr>
        <w:t>4.</w:t>
      </w:r>
      <w:r w:rsidR="00884863" w:rsidRPr="0070253A">
        <w:rPr>
          <w:lang w:eastAsia="zh-CN"/>
        </w:rPr>
        <w:t>4</w:t>
      </w:r>
      <w:r w:rsidR="00EB15B7" w:rsidRPr="0070253A">
        <w:rPr>
          <w:lang w:eastAsia="zh-CN"/>
        </w:rPr>
        <w:tab/>
      </w:r>
      <w:r w:rsidR="00E41234" w:rsidRPr="0070253A">
        <w:rPr>
          <w:lang w:eastAsia="zh-CN"/>
        </w:rPr>
        <w:t>Regional requirements</w:t>
      </w:r>
      <w:bookmarkEnd w:id="58"/>
      <w:bookmarkEnd w:id="59"/>
      <w:bookmarkEnd w:id="60"/>
    </w:p>
    <w:p w14:paraId="17E2CC73" w14:textId="77777777" w:rsidR="00AE0E8C" w:rsidRPr="0070253A" w:rsidRDefault="00AE0E8C" w:rsidP="00AE0E8C">
      <w:pPr>
        <w:rPr>
          <w:rFonts w:cs="v5.0.0"/>
        </w:rPr>
      </w:pPr>
      <w:r w:rsidRPr="0070253A">
        <w:rPr>
          <w:rFonts w:cs="v5.0.0"/>
        </w:rPr>
        <w:t>There are no regional radiated requirements in this part of the specification.</w:t>
      </w:r>
    </w:p>
    <w:p w14:paraId="72CA0DB9" w14:textId="77777777" w:rsidR="00C56416" w:rsidRPr="0070253A" w:rsidRDefault="00884863" w:rsidP="00673E8E">
      <w:pPr>
        <w:pStyle w:val="Heading2"/>
        <w:rPr>
          <w:lang w:eastAsia="zh-CN"/>
        </w:rPr>
      </w:pPr>
      <w:bookmarkStart w:id="61" w:name="_Toc21019898"/>
      <w:bookmarkStart w:id="62" w:name="_Toc29767153"/>
      <w:bookmarkStart w:id="63" w:name="_Toc61116841"/>
      <w:r w:rsidRPr="0070253A">
        <w:rPr>
          <w:lang w:eastAsia="zh-CN"/>
        </w:rPr>
        <w:t>4.5</w:t>
      </w:r>
      <w:r w:rsidRPr="0070253A">
        <w:rPr>
          <w:lang w:eastAsia="zh-CN"/>
        </w:rPr>
        <w:tab/>
      </w:r>
      <w:r w:rsidR="00E41234" w:rsidRPr="0070253A">
        <w:rPr>
          <w:lang w:eastAsia="zh-CN"/>
        </w:rPr>
        <w:t>Operating bands and band categories</w:t>
      </w:r>
      <w:bookmarkEnd w:id="61"/>
      <w:bookmarkEnd w:id="62"/>
      <w:bookmarkEnd w:id="63"/>
    </w:p>
    <w:p w14:paraId="4C7D6A04" w14:textId="742775A4" w:rsidR="00AE0E8C" w:rsidRPr="0070253A" w:rsidRDefault="00AE0E8C" w:rsidP="00AE0E8C">
      <w:pPr>
        <w:rPr>
          <w:lang w:eastAsia="zh-CN"/>
        </w:rPr>
      </w:pPr>
      <w:r w:rsidRPr="0070253A">
        <w:rPr>
          <w:lang w:eastAsia="zh-CN"/>
        </w:rPr>
        <w:t xml:space="preserve">The operating bands and band categories for AAS BS are the same as for </w:t>
      </w:r>
      <w:r w:rsidRPr="0070253A">
        <w:rPr>
          <w:i/>
          <w:lang w:eastAsia="zh-CN"/>
        </w:rPr>
        <w:t>non-AAS BS</w:t>
      </w:r>
      <w:r w:rsidRPr="0070253A">
        <w:rPr>
          <w:lang w:eastAsia="zh-CN"/>
        </w:rPr>
        <w:t>, as described in</w:t>
      </w:r>
      <w:r w:rsidR="008D32A3" w:rsidRPr="0070253A">
        <w:rPr>
          <w:lang w:eastAsia="zh-CN"/>
        </w:rPr>
        <w:t xml:space="preserve"> </w:t>
      </w:r>
      <w:r w:rsidR="0057373F" w:rsidRPr="0070253A">
        <w:rPr>
          <w:lang w:eastAsia="zh-CN"/>
        </w:rPr>
        <w:t>TS</w:t>
      </w:r>
      <w:r w:rsidR="008D32A3" w:rsidRPr="0070253A">
        <w:rPr>
          <w:lang w:eastAsia="zh-CN"/>
        </w:rPr>
        <w:t> </w:t>
      </w:r>
      <w:r w:rsidR="00592C52" w:rsidRPr="0070253A">
        <w:rPr>
          <w:lang w:eastAsia="zh-CN"/>
        </w:rPr>
        <w:t>37.</w:t>
      </w:r>
      <w:r w:rsidR="008D32A3" w:rsidRPr="0070253A">
        <w:rPr>
          <w:lang w:eastAsia="zh-CN"/>
        </w:rPr>
        <w:t>104 </w:t>
      </w:r>
      <w:r w:rsidRPr="0070253A">
        <w:rPr>
          <w:lang w:eastAsia="zh-CN"/>
        </w:rPr>
        <w:t>[6].</w:t>
      </w:r>
    </w:p>
    <w:p w14:paraId="02590661" w14:textId="77777777" w:rsidR="00AE0E8C" w:rsidRPr="0070253A" w:rsidRDefault="00AE0E8C" w:rsidP="008D32A3">
      <w:pPr>
        <w:pStyle w:val="NO"/>
        <w:rPr>
          <w:lang w:eastAsia="zh-CN"/>
        </w:rPr>
      </w:pPr>
      <w:r w:rsidRPr="0070253A">
        <w:rPr>
          <w:lang w:eastAsia="zh-CN"/>
        </w:rPr>
        <w:t>NOTE</w:t>
      </w:r>
      <w:r w:rsidR="002871C1" w:rsidRPr="0070253A">
        <w:rPr>
          <w:lang w:eastAsia="zh-CN"/>
        </w:rPr>
        <w:t xml:space="preserve"> 1:</w:t>
      </w:r>
      <w:r w:rsidRPr="0070253A">
        <w:rPr>
          <w:lang w:eastAsia="zh-CN"/>
        </w:rPr>
        <w:tab/>
      </w:r>
      <w:r w:rsidRPr="0070253A">
        <w:rPr>
          <w:i/>
          <w:lang w:eastAsia="zh-CN"/>
        </w:rPr>
        <w:t>AAS BS</w:t>
      </w:r>
      <w:r w:rsidRPr="0070253A">
        <w:rPr>
          <w:lang w:eastAsia="zh-CN"/>
        </w:rPr>
        <w:t xml:space="preserve"> does not support GSM, but BC2 is still applicable for protection of/against GSM operation in BC2 operating bands.</w:t>
      </w:r>
    </w:p>
    <w:p w14:paraId="2C56726F" w14:textId="7D4BE01A" w:rsidR="002871C1" w:rsidRPr="0070253A" w:rsidRDefault="002871C1" w:rsidP="008D32A3">
      <w:pPr>
        <w:pStyle w:val="NO"/>
        <w:rPr>
          <w:lang w:eastAsia="zh-CN"/>
        </w:rPr>
      </w:pPr>
      <w:r w:rsidRPr="0070253A">
        <w:rPr>
          <w:lang w:eastAsia="zh-CN"/>
        </w:rPr>
        <w:t>NOTE</w:t>
      </w:r>
      <w:r w:rsidRPr="0070253A">
        <w:rPr>
          <w:lang w:val="en-US" w:eastAsia="zh-CN"/>
        </w:rPr>
        <w:t xml:space="preserve"> 2</w:t>
      </w:r>
      <w:r w:rsidRPr="0070253A">
        <w:rPr>
          <w:lang w:eastAsia="zh-CN"/>
        </w:rPr>
        <w:t>:</w:t>
      </w:r>
      <w:r w:rsidRPr="0070253A">
        <w:rPr>
          <w:lang w:eastAsia="zh-CN"/>
        </w:rPr>
        <w:tab/>
        <w:t xml:space="preserve">AAS BS does not support </w:t>
      </w:r>
      <w:r w:rsidRPr="0070253A">
        <w:rPr>
          <w:lang w:val="en-US" w:eastAsia="zh-CN"/>
        </w:rPr>
        <w:t xml:space="preserve">Band 46 (and all its sub-bands defined in </w:t>
      </w:r>
      <w:r w:rsidR="0057373F" w:rsidRPr="0070253A">
        <w:rPr>
          <w:lang w:eastAsia="zh-CN"/>
        </w:rPr>
        <w:t>TS</w:t>
      </w:r>
      <w:r w:rsidR="0057373F">
        <w:rPr>
          <w:lang w:eastAsia="zh-CN"/>
        </w:rPr>
        <w:t> </w:t>
      </w:r>
      <w:r w:rsidR="0057373F" w:rsidRPr="0070253A">
        <w:rPr>
          <w:lang w:eastAsia="zh-CN"/>
        </w:rPr>
        <w:t>3</w:t>
      </w:r>
      <w:r w:rsidRPr="0070253A">
        <w:rPr>
          <w:lang w:eastAsia="zh-CN"/>
        </w:rPr>
        <w:t>6.104</w:t>
      </w:r>
      <w:r w:rsidR="0057373F">
        <w:rPr>
          <w:lang w:eastAsia="zh-CN"/>
        </w:rPr>
        <w:t> </w:t>
      </w:r>
      <w:r w:rsidR="0057373F" w:rsidRPr="0070253A">
        <w:rPr>
          <w:lang w:val="en-US" w:eastAsia="zh-CN"/>
        </w:rPr>
        <w:t>[</w:t>
      </w:r>
      <w:r w:rsidRPr="0070253A">
        <w:rPr>
          <w:lang w:val="en-US" w:eastAsia="zh-CN"/>
        </w:rPr>
        <w:t>4]) operation</w:t>
      </w:r>
      <w:r w:rsidRPr="0070253A">
        <w:rPr>
          <w:lang w:eastAsia="zh-CN"/>
        </w:rPr>
        <w:t>.</w:t>
      </w:r>
      <w:r w:rsidRPr="0070253A">
        <w:rPr>
          <w:lang w:val="en-US" w:eastAsia="zh-CN"/>
        </w:rPr>
        <w:t xml:space="preserve"> </w:t>
      </w:r>
      <w:r w:rsidRPr="0070253A">
        <w:rPr>
          <w:lang w:eastAsia="zh-CN"/>
        </w:rPr>
        <w:t xml:space="preserve">Conducted </w:t>
      </w:r>
      <w:r w:rsidRPr="0070253A">
        <w:rPr>
          <w:lang w:val="en-US" w:eastAsia="zh-CN"/>
        </w:rPr>
        <w:t>Band 46 test requirements are</w:t>
      </w:r>
      <w:r w:rsidRPr="0070253A">
        <w:rPr>
          <w:lang w:eastAsia="zh-CN"/>
        </w:rPr>
        <w:t xml:space="preserve"> still applicable for </w:t>
      </w:r>
      <w:r w:rsidRPr="0070253A">
        <w:rPr>
          <w:lang w:val="en-US" w:eastAsia="zh-CN"/>
        </w:rPr>
        <w:t xml:space="preserve">AAS BS for </w:t>
      </w:r>
      <w:r w:rsidRPr="0070253A">
        <w:rPr>
          <w:lang w:eastAsia="zh-CN"/>
        </w:rPr>
        <w:t>protection of and</w:t>
      </w:r>
      <w:r w:rsidRPr="0070253A">
        <w:rPr>
          <w:lang w:val="en-US" w:eastAsia="zh-CN"/>
        </w:rPr>
        <w:t xml:space="preserve"> </w:t>
      </w:r>
      <w:r w:rsidRPr="0070253A">
        <w:rPr>
          <w:lang w:eastAsia="zh-CN"/>
        </w:rPr>
        <w:t xml:space="preserve">against </w:t>
      </w:r>
      <w:r w:rsidRPr="0070253A">
        <w:rPr>
          <w:lang w:val="en-US" w:eastAsia="zh-CN"/>
        </w:rPr>
        <w:t xml:space="preserve">Band 46 </w:t>
      </w:r>
      <w:r w:rsidRPr="0070253A">
        <w:rPr>
          <w:lang w:eastAsia="zh-CN"/>
        </w:rPr>
        <w:t xml:space="preserve">operation, as specified in </w:t>
      </w:r>
      <w:r w:rsidR="0057373F" w:rsidRPr="0070253A">
        <w:rPr>
          <w:lang w:eastAsia="zh-CN"/>
        </w:rPr>
        <w:t>TS</w:t>
      </w:r>
      <w:r w:rsidR="0057373F">
        <w:rPr>
          <w:lang w:eastAsia="zh-CN"/>
        </w:rPr>
        <w:t> </w:t>
      </w:r>
      <w:r w:rsidR="0057373F" w:rsidRPr="0070253A">
        <w:rPr>
          <w:lang w:eastAsia="zh-CN"/>
        </w:rPr>
        <w:t>3</w:t>
      </w:r>
      <w:r w:rsidRPr="0070253A">
        <w:rPr>
          <w:lang w:eastAsia="zh-CN"/>
        </w:rPr>
        <w:t>7.145-1</w:t>
      </w:r>
      <w:r w:rsidR="0057373F">
        <w:rPr>
          <w:lang w:eastAsia="zh-CN"/>
        </w:rPr>
        <w:t> </w:t>
      </w:r>
      <w:r w:rsidR="0057373F" w:rsidRPr="0070253A">
        <w:rPr>
          <w:lang w:eastAsia="zh-CN"/>
        </w:rPr>
        <w:t>[</w:t>
      </w:r>
      <w:r w:rsidRPr="0070253A">
        <w:rPr>
          <w:lang w:eastAsia="zh-CN"/>
        </w:rPr>
        <w:t>9].</w:t>
      </w:r>
    </w:p>
    <w:p w14:paraId="0B70D2D6" w14:textId="77777777" w:rsidR="00926DC6" w:rsidRPr="0070253A" w:rsidRDefault="00926DC6" w:rsidP="00673E8E">
      <w:pPr>
        <w:pStyle w:val="Heading2"/>
        <w:rPr>
          <w:lang w:eastAsia="zh-CN"/>
        </w:rPr>
      </w:pPr>
      <w:bookmarkStart w:id="64" w:name="_Toc21019899"/>
      <w:bookmarkStart w:id="65" w:name="_Toc29767154"/>
      <w:bookmarkStart w:id="66" w:name="_Toc61116842"/>
      <w:r w:rsidRPr="0070253A">
        <w:rPr>
          <w:rFonts w:hint="eastAsia"/>
          <w:lang w:eastAsia="zh-CN"/>
        </w:rPr>
        <w:t>4.</w:t>
      </w:r>
      <w:r w:rsidR="00884863" w:rsidRPr="0070253A">
        <w:rPr>
          <w:lang w:eastAsia="zh-CN"/>
        </w:rPr>
        <w:t>6</w:t>
      </w:r>
      <w:r w:rsidRPr="0070253A">
        <w:rPr>
          <w:rFonts w:hint="eastAsia"/>
          <w:lang w:eastAsia="zh-CN"/>
        </w:rPr>
        <w:tab/>
      </w:r>
      <w:r w:rsidR="00E41234" w:rsidRPr="0070253A">
        <w:rPr>
          <w:lang w:eastAsia="zh-CN"/>
        </w:rPr>
        <w:t>Channel arrangements</w:t>
      </w:r>
      <w:bookmarkEnd w:id="64"/>
      <w:bookmarkEnd w:id="65"/>
      <w:bookmarkEnd w:id="66"/>
    </w:p>
    <w:p w14:paraId="0255234E" w14:textId="552027A5" w:rsidR="00AE0E8C" w:rsidRPr="0070253A" w:rsidRDefault="00AE0E8C" w:rsidP="00AE0E8C">
      <w:pPr>
        <w:rPr>
          <w:lang w:eastAsia="zh-CN"/>
        </w:rPr>
      </w:pPr>
      <w:r w:rsidRPr="0070253A">
        <w:rPr>
          <w:lang w:eastAsia="zh-CN"/>
        </w:rPr>
        <w:t xml:space="preserve">The channel arrangements for AAS BS are the same as those for UTRA </w:t>
      </w:r>
      <w:r w:rsidRPr="0070253A">
        <w:rPr>
          <w:i/>
          <w:lang w:eastAsia="zh-CN"/>
        </w:rPr>
        <w:t>non-AAS BS</w:t>
      </w:r>
      <w:r w:rsidRPr="0070253A">
        <w:rPr>
          <w:lang w:eastAsia="zh-CN"/>
        </w:rPr>
        <w:t xml:space="preserve"> and E-UTRA </w:t>
      </w:r>
      <w:r w:rsidRPr="0070253A">
        <w:rPr>
          <w:i/>
          <w:lang w:eastAsia="zh-CN"/>
        </w:rPr>
        <w:t>non-AAS BS</w:t>
      </w:r>
      <w:r w:rsidRPr="0070253A">
        <w:rPr>
          <w:lang w:eastAsia="zh-CN"/>
        </w:rPr>
        <w:t xml:space="preserve"> as described in</w:t>
      </w:r>
      <w:r w:rsidR="00592C52" w:rsidRPr="0070253A">
        <w:rPr>
          <w:lang w:eastAsia="zh-CN"/>
        </w:rPr>
        <w:t xml:space="preserve"> </w:t>
      </w:r>
      <w:r w:rsidR="0057373F" w:rsidRPr="0070253A">
        <w:rPr>
          <w:lang w:eastAsia="zh-CN"/>
        </w:rPr>
        <w:t>TS</w:t>
      </w:r>
      <w:r w:rsidR="0057373F">
        <w:rPr>
          <w:lang w:eastAsia="zh-CN"/>
        </w:rPr>
        <w:t> </w:t>
      </w:r>
      <w:r w:rsidR="0057373F" w:rsidRPr="0070253A">
        <w:rPr>
          <w:lang w:eastAsia="zh-CN"/>
        </w:rPr>
        <w:t>3</w:t>
      </w:r>
      <w:r w:rsidR="00592C52" w:rsidRPr="0070253A">
        <w:rPr>
          <w:lang w:eastAsia="zh-CN"/>
        </w:rPr>
        <w:t>7.</w:t>
      </w:r>
      <w:r w:rsidRPr="0070253A">
        <w:rPr>
          <w:lang w:eastAsia="zh-CN"/>
        </w:rPr>
        <w:t>104</w:t>
      </w:r>
      <w:r w:rsidR="0057373F">
        <w:rPr>
          <w:lang w:eastAsia="zh-CN"/>
        </w:rPr>
        <w:t> </w:t>
      </w:r>
      <w:r w:rsidR="0057373F" w:rsidRPr="0070253A">
        <w:rPr>
          <w:lang w:eastAsia="zh-CN"/>
        </w:rPr>
        <w:t>[</w:t>
      </w:r>
      <w:r w:rsidRPr="0070253A">
        <w:rPr>
          <w:lang w:eastAsia="zh-CN"/>
        </w:rPr>
        <w:t>5].</w:t>
      </w:r>
    </w:p>
    <w:p w14:paraId="1738065C" w14:textId="77777777" w:rsidR="00926DC6" w:rsidRPr="0070253A" w:rsidRDefault="00926DC6" w:rsidP="00673E8E">
      <w:pPr>
        <w:pStyle w:val="Heading2"/>
        <w:rPr>
          <w:lang w:eastAsia="zh-CN"/>
        </w:rPr>
      </w:pPr>
      <w:bookmarkStart w:id="67" w:name="_Toc21019900"/>
      <w:bookmarkStart w:id="68" w:name="_Toc29767155"/>
      <w:bookmarkStart w:id="69" w:name="_Toc61116843"/>
      <w:r w:rsidRPr="0070253A">
        <w:rPr>
          <w:rFonts w:hint="eastAsia"/>
          <w:lang w:eastAsia="zh-CN"/>
        </w:rPr>
        <w:t>4.</w:t>
      </w:r>
      <w:r w:rsidR="00884863" w:rsidRPr="0070253A">
        <w:rPr>
          <w:lang w:eastAsia="zh-CN"/>
        </w:rPr>
        <w:t>7</w:t>
      </w:r>
      <w:r w:rsidRPr="0070253A">
        <w:rPr>
          <w:rFonts w:hint="eastAsia"/>
          <w:lang w:eastAsia="zh-CN"/>
        </w:rPr>
        <w:tab/>
      </w:r>
      <w:r w:rsidR="00B336BC" w:rsidRPr="0070253A">
        <w:rPr>
          <w:lang w:eastAsia="zh-CN"/>
        </w:rPr>
        <w:t>Requirements for AAS BS capable of multi-band operation</w:t>
      </w:r>
      <w:bookmarkEnd w:id="67"/>
      <w:bookmarkEnd w:id="68"/>
      <w:bookmarkEnd w:id="69"/>
    </w:p>
    <w:p w14:paraId="5B58B28B" w14:textId="4E702D96" w:rsidR="00AE0E8C" w:rsidRPr="0070253A" w:rsidRDefault="00AE0E8C" w:rsidP="00AE0E8C">
      <w:r w:rsidRPr="0070253A">
        <w:t xml:space="preserve">For AAS BS capable of </w:t>
      </w:r>
      <w:r w:rsidRPr="0070253A">
        <w:rPr>
          <w:lang w:eastAsia="zh-CN"/>
        </w:rPr>
        <w:t>operation in multiple operating bands</w:t>
      </w:r>
      <w:r w:rsidRPr="0070253A">
        <w:t xml:space="preserve">, the RF requirements in </w:t>
      </w:r>
      <w:r w:rsidR="0057373F" w:rsidRPr="0070253A">
        <w:t>clause</w:t>
      </w:r>
      <w:r w:rsidR="0057373F">
        <w:t> </w:t>
      </w:r>
      <w:r w:rsidR="0057373F" w:rsidRPr="0070253A">
        <w:t>6</w:t>
      </w:r>
      <w:r w:rsidRPr="0070253A">
        <w:t xml:space="preserve"> and 7 apply separately to each supported operating band unless otherwise stated.</w:t>
      </w:r>
    </w:p>
    <w:p w14:paraId="74C65509" w14:textId="77777777" w:rsidR="00926DC6" w:rsidRPr="0070253A" w:rsidRDefault="00926DC6" w:rsidP="00673E8E">
      <w:pPr>
        <w:pStyle w:val="Heading2"/>
        <w:rPr>
          <w:lang w:eastAsia="zh-CN"/>
        </w:rPr>
      </w:pPr>
      <w:bookmarkStart w:id="70" w:name="_Toc21019901"/>
      <w:bookmarkStart w:id="71" w:name="_Toc29767156"/>
      <w:bookmarkStart w:id="72" w:name="_Toc61116844"/>
      <w:r w:rsidRPr="0070253A">
        <w:rPr>
          <w:rFonts w:hint="eastAsia"/>
          <w:lang w:eastAsia="zh-CN"/>
        </w:rPr>
        <w:t>4.</w:t>
      </w:r>
      <w:r w:rsidR="00884863" w:rsidRPr="0070253A">
        <w:rPr>
          <w:lang w:eastAsia="zh-CN"/>
        </w:rPr>
        <w:t>8</w:t>
      </w:r>
      <w:r w:rsidRPr="0070253A">
        <w:rPr>
          <w:rFonts w:hint="eastAsia"/>
          <w:lang w:eastAsia="zh-CN"/>
        </w:rPr>
        <w:tab/>
      </w:r>
      <w:r w:rsidR="00B336BC" w:rsidRPr="0070253A">
        <w:rPr>
          <w:lang w:eastAsia="zh-CN"/>
        </w:rPr>
        <w:t>AAS BS configurations</w:t>
      </w:r>
      <w:bookmarkEnd w:id="70"/>
      <w:bookmarkEnd w:id="71"/>
      <w:bookmarkEnd w:id="72"/>
    </w:p>
    <w:p w14:paraId="77B9329A" w14:textId="77777777" w:rsidR="00AE0E8C" w:rsidRPr="0070253A" w:rsidRDefault="00AE0E8C" w:rsidP="00673E8E">
      <w:pPr>
        <w:pStyle w:val="Heading3"/>
      </w:pPr>
      <w:bookmarkStart w:id="73" w:name="_Toc21019902"/>
      <w:bookmarkStart w:id="74" w:name="_Toc29767157"/>
      <w:bookmarkStart w:id="75" w:name="_Toc61116845"/>
      <w:r w:rsidRPr="0070253A">
        <w:t>4.8.1</w:t>
      </w:r>
      <w:r w:rsidRPr="0070253A">
        <w:tab/>
        <w:t>Transmit configurations</w:t>
      </w:r>
      <w:bookmarkEnd w:id="73"/>
      <w:bookmarkEnd w:id="74"/>
      <w:bookmarkEnd w:id="75"/>
    </w:p>
    <w:p w14:paraId="16D7335C" w14:textId="43C72D3F" w:rsidR="00AE0E8C" w:rsidRPr="0070253A" w:rsidRDefault="00AE0E8C" w:rsidP="00AE0E8C">
      <w:r w:rsidRPr="0070253A">
        <w:t xml:space="preserve">Unless otherwise stated, the radiated transmitter characteristics in </w:t>
      </w:r>
      <w:r w:rsidR="0057373F" w:rsidRPr="0070253A">
        <w:t>clause</w:t>
      </w:r>
      <w:r w:rsidR="0057373F">
        <w:t> </w:t>
      </w:r>
      <w:r w:rsidR="0057373F" w:rsidRPr="0070253A">
        <w:t>6</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p w14:paraId="58DA1C2C" w14:textId="77777777" w:rsidR="00AE0E8C" w:rsidRPr="0070253A" w:rsidRDefault="00BA7B97" w:rsidP="00484869">
      <w:pPr>
        <w:pStyle w:val="TH"/>
      </w:pPr>
      <w:r w:rsidRPr="0070253A">
        <w:object w:dxaOrig="10259" w:dyaOrig="4212" w14:anchorId="2092526C">
          <v:shape id="_x0000_i1029" type="#_x0000_t75" style="width:473.25pt;height:195pt" o:ole="">
            <v:imagedata r:id="rId19" o:title=""/>
          </v:shape>
          <o:OLEObject Type="Embed" ProgID="Word.Picture.8" ShapeID="_x0000_i1029" DrawAspect="Content" ObjectID="_1671729614" r:id="rId20"/>
        </w:object>
      </w:r>
    </w:p>
    <w:p w14:paraId="4277B653" w14:textId="77777777" w:rsidR="00AE0E8C" w:rsidRPr="0070253A" w:rsidRDefault="00AE0E8C" w:rsidP="00CE02B0">
      <w:pPr>
        <w:pStyle w:val="TF"/>
      </w:pPr>
      <w:r w:rsidRPr="0070253A">
        <w:t>Figure 4.8.1-1: Transmitter test ports</w:t>
      </w:r>
    </w:p>
    <w:p w14:paraId="059A6F0A" w14:textId="77777777" w:rsidR="00AE0E8C" w:rsidRPr="0070253A" w:rsidRDefault="00AE0E8C" w:rsidP="00673E8E">
      <w:pPr>
        <w:pStyle w:val="Heading3"/>
      </w:pPr>
      <w:bookmarkStart w:id="76" w:name="_Toc21019903"/>
      <w:bookmarkStart w:id="77" w:name="_Toc29767158"/>
      <w:bookmarkStart w:id="78" w:name="_Toc61116846"/>
      <w:r w:rsidRPr="0070253A">
        <w:lastRenderedPageBreak/>
        <w:t>4.8.2</w:t>
      </w:r>
      <w:r w:rsidRPr="0070253A">
        <w:tab/>
        <w:t>Receive configurations</w:t>
      </w:r>
      <w:bookmarkEnd w:id="76"/>
      <w:bookmarkEnd w:id="77"/>
      <w:bookmarkEnd w:id="78"/>
    </w:p>
    <w:p w14:paraId="10A280CB" w14:textId="6A5967B1" w:rsidR="00AE0E8C" w:rsidRPr="0070253A" w:rsidRDefault="00AE0E8C" w:rsidP="00484869">
      <w:pPr>
        <w:keepNext/>
        <w:keepLines/>
      </w:pPr>
      <w:r w:rsidRPr="0070253A">
        <w:t xml:space="preserve">Unless otherwise stated, the radiated receiver characteristics in </w:t>
      </w:r>
      <w:r w:rsidR="0057373F" w:rsidRPr="0070253A">
        <w:t>clause</w:t>
      </w:r>
      <w:r w:rsidR="0057373F">
        <w:t> </w:t>
      </w:r>
      <w:r w:rsidR="0057373F" w:rsidRPr="0070253A">
        <w:t>7</w:t>
      </w:r>
      <w:r w:rsidRPr="0070253A">
        <w:t xml:space="preserve"> are specified in the far field</w:t>
      </w:r>
      <w:r w:rsidR="00666F61" w:rsidRPr="0070253A">
        <w:t>.</w:t>
      </w:r>
      <w:r w:rsidRPr="0070253A">
        <w:t xml:space="preserve"> </w:t>
      </w:r>
      <w:r w:rsidR="00666F61" w:rsidRPr="0070253A">
        <w:t xml:space="preserve">The </w:t>
      </w:r>
      <w:r w:rsidRPr="0070253A">
        <w:t xml:space="preserve">AAS BS shall have a full complement of transceiver units for the configuration </w:t>
      </w:r>
      <w:r w:rsidR="00484869" w:rsidRPr="0070253A">
        <w:t>in normal operating conditions.</w:t>
      </w:r>
    </w:p>
    <w:bookmarkStart w:id="79" w:name="_MON_1561373884"/>
    <w:bookmarkEnd w:id="79"/>
    <w:p w14:paraId="45339B07" w14:textId="77777777" w:rsidR="00AE0E8C" w:rsidRPr="0070253A" w:rsidRDefault="00984AF4" w:rsidP="00AE0E8C">
      <w:pPr>
        <w:pStyle w:val="TH"/>
      </w:pPr>
      <w:r w:rsidRPr="0070253A">
        <w:object w:dxaOrig="10259" w:dyaOrig="4212" w14:anchorId="2870C5E3">
          <v:shape id="_x0000_i1030" type="#_x0000_t75" style="width:477.75pt;height:195pt" o:ole="">
            <v:imagedata r:id="rId21" o:title=""/>
          </v:shape>
          <o:OLEObject Type="Embed" ProgID="Word.Picture.8" ShapeID="_x0000_i1030" DrawAspect="Content" ObjectID="_1671729615" r:id="rId22"/>
        </w:object>
      </w:r>
    </w:p>
    <w:p w14:paraId="67CF269E" w14:textId="77777777" w:rsidR="00AE0E8C" w:rsidRPr="0070253A" w:rsidRDefault="00AE0E8C" w:rsidP="00CE02B0">
      <w:pPr>
        <w:pStyle w:val="TF"/>
      </w:pPr>
      <w:r w:rsidRPr="0070253A">
        <w:t>Figure 4.8.2-1: Receiver test ports</w:t>
      </w:r>
    </w:p>
    <w:p w14:paraId="11097BC1" w14:textId="629C4F04" w:rsidR="00AE0E8C" w:rsidRPr="0070253A" w:rsidRDefault="00AE0E8C" w:rsidP="00AE0E8C">
      <w:pPr>
        <w:rPr>
          <w:rFonts w:cs="v4.2.0"/>
        </w:rPr>
      </w:pPr>
      <w:r w:rsidRPr="0070253A">
        <w:rPr>
          <w:rFonts w:cs="v4.2.0"/>
        </w:rPr>
        <w:t xml:space="preserve">For the tests in </w:t>
      </w:r>
      <w:r w:rsidR="0057373F" w:rsidRPr="0070253A">
        <w:rPr>
          <w:rFonts w:cs="v4.2.0"/>
        </w:rPr>
        <w:t>clause</w:t>
      </w:r>
      <w:r w:rsidR="0057373F">
        <w:rPr>
          <w:rFonts w:cs="v4.2.0"/>
        </w:rPr>
        <w:t> </w:t>
      </w:r>
      <w:r w:rsidR="0057373F" w:rsidRPr="0070253A">
        <w:rPr>
          <w:rFonts w:cs="v4.2.0"/>
        </w:rPr>
        <w:t>7</w:t>
      </w:r>
      <w:r w:rsidRPr="0070253A">
        <w:rPr>
          <w:rFonts w:cs="v4.2.0"/>
        </w:rPr>
        <w:t xml:space="preserve"> of the present document, the requirement applies for each manufacturer declared OSDD (see table 4.10-1).</w:t>
      </w:r>
    </w:p>
    <w:p w14:paraId="33DD545C" w14:textId="77777777" w:rsidR="00AE0E8C" w:rsidRPr="0070253A" w:rsidRDefault="00AE0E8C" w:rsidP="00673E8E">
      <w:pPr>
        <w:pStyle w:val="Heading3"/>
      </w:pPr>
      <w:bookmarkStart w:id="80" w:name="_Toc21019904"/>
      <w:bookmarkStart w:id="81" w:name="_Toc29767159"/>
      <w:bookmarkStart w:id="82" w:name="_Toc61116847"/>
      <w:r w:rsidRPr="0070253A">
        <w:t>4.8.3</w:t>
      </w:r>
      <w:r w:rsidRPr="0070253A">
        <w:tab/>
        <w:t>Power supply options</w:t>
      </w:r>
      <w:bookmarkEnd w:id="80"/>
      <w:bookmarkEnd w:id="81"/>
      <w:bookmarkEnd w:id="82"/>
    </w:p>
    <w:p w14:paraId="4CFA1E92" w14:textId="77777777" w:rsidR="00AE0E8C" w:rsidRPr="0070253A" w:rsidRDefault="00AE0E8C" w:rsidP="00AE0E8C">
      <w:r w:rsidRPr="0070253A">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2739604" w14:textId="77777777" w:rsidR="00AE0E8C" w:rsidRPr="0070253A" w:rsidRDefault="00AE0E8C" w:rsidP="00673E8E">
      <w:pPr>
        <w:pStyle w:val="Heading3"/>
      </w:pPr>
      <w:bookmarkStart w:id="83" w:name="_Toc21019905"/>
      <w:bookmarkStart w:id="84" w:name="_Toc29767160"/>
      <w:bookmarkStart w:id="85" w:name="_Toc61116848"/>
      <w:r w:rsidRPr="0070253A">
        <w:t>4.8.4</w:t>
      </w:r>
      <w:r w:rsidRPr="0070253A">
        <w:tab/>
        <w:t>BS with integrated Iuant BS modem</w:t>
      </w:r>
      <w:bookmarkEnd w:id="83"/>
      <w:bookmarkEnd w:id="84"/>
      <w:bookmarkEnd w:id="85"/>
    </w:p>
    <w:p w14:paraId="174EDC2A" w14:textId="77777777" w:rsidR="00764C20" w:rsidRPr="0070253A" w:rsidRDefault="00AE0E8C" w:rsidP="00AE0E8C">
      <w:r w:rsidRPr="0070253A">
        <w:t xml:space="preserve">Unless otherwise stated, for the tests in the present document, the integrated Iuant </w:t>
      </w:r>
      <w:r w:rsidR="00484869" w:rsidRPr="0070253A">
        <w:t xml:space="preserve">BS modem shall be switched </w:t>
      </w:r>
      <w:r w:rsidR="00687497" w:rsidRPr="0070253A">
        <w:t>OFF</w:t>
      </w:r>
      <w:r w:rsidR="00484869" w:rsidRPr="0070253A">
        <w:t>.</w:t>
      </w:r>
    </w:p>
    <w:p w14:paraId="47610063" w14:textId="77777777" w:rsidR="00B336BC" w:rsidRPr="0070253A" w:rsidRDefault="00926DC6" w:rsidP="00673E8E">
      <w:pPr>
        <w:pStyle w:val="Heading2"/>
        <w:rPr>
          <w:lang w:eastAsia="zh-CN"/>
        </w:rPr>
      </w:pPr>
      <w:bookmarkStart w:id="86" w:name="_Toc21019906"/>
      <w:bookmarkStart w:id="87" w:name="_Toc29767161"/>
      <w:bookmarkStart w:id="88" w:name="_Toc61116849"/>
      <w:r w:rsidRPr="0070253A">
        <w:rPr>
          <w:rFonts w:hint="eastAsia"/>
          <w:lang w:eastAsia="zh-CN"/>
        </w:rPr>
        <w:t>4.</w:t>
      </w:r>
      <w:r w:rsidR="00884863" w:rsidRPr="0070253A">
        <w:rPr>
          <w:lang w:eastAsia="zh-CN"/>
        </w:rPr>
        <w:t>9</w:t>
      </w:r>
      <w:r w:rsidR="001B3F3E" w:rsidRPr="0070253A">
        <w:rPr>
          <w:rFonts w:hint="eastAsia"/>
          <w:lang w:eastAsia="zh-CN"/>
        </w:rPr>
        <w:tab/>
      </w:r>
      <w:r w:rsidR="00B336BC" w:rsidRPr="0070253A">
        <w:rPr>
          <w:lang w:eastAsia="zh-CN"/>
        </w:rPr>
        <w:t>Capability sets</w:t>
      </w:r>
      <w:bookmarkEnd w:id="86"/>
      <w:bookmarkEnd w:id="87"/>
      <w:bookmarkEnd w:id="88"/>
    </w:p>
    <w:p w14:paraId="6F58BA97" w14:textId="77777777" w:rsidR="00AE0E8C" w:rsidRPr="0070253A" w:rsidRDefault="00AE0E8C" w:rsidP="00AE0E8C">
      <w:r w:rsidRPr="0070253A">
        <w:t>A radiated capability set is defined as the AAS BS capability to support certain RAT combinations in an operating band.</w:t>
      </w:r>
    </w:p>
    <w:p w14:paraId="39FB30E3" w14:textId="77777777" w:rsidR="00AE0E8C" w:rsidRPr="0070253A" w:rsidRDefault="00AE0E8C" w:rsidP="00AE0E8C">
      <w:r w:rsidRPr="0070253A">
        <w:t xml:space="preserve">The manufacturer shall declare the supported radiated </w:t>
      </w:r>
      <w:r w:rsidR="00484869" w:rsidRPr="0070253A">
        <w:t>capability set(s) according to t</w:t>
      </w:r>
      <w:r w:rsidRPr="0070253A">
        <w:t>able 4.9-1 for each supported operating band.</w:t>
      </w:r>
    </w:p>
    <w:p w14:paraId="748F3C05" w14:textId="77777777" w:rsidR="00AE0E8C" w:rsidRPr="0070253A" w:rsidRDefault="00AE0E8C" w:rsidP="008A7150">
      <w:pPr>
        <w:pStyle w:val="TH"/>
      </w:pPr>
      <w:r w:rsidRPr="0070253A">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70253A" w:rsidRPr="0070253A" w14:paraId="545000C9" w14:textId="77777777" w:rsidTr="00B17621">
        <w:trPr>
          <w:jc w:val="center"/>
        </w:trPr>
        <w:tc>
          <w:tcPr>
            <w:tcW w:w="2077" w:type="dxa"/>
          </w:tcPr>
          <w:p w14:paraId="35FE7790" w14:textId="77777777" w:rsidR="00AE0E8C" w:rsidRPr="0070253A" w:rsidRDefault="00AE0E8C" w:rsidP="00AE0E8C">
            <w:pPr>
              <w:pStyle w:val="TAH"/>
              <w:rPr>
                <w:rFonts w:cs="Arial"/>
                <w:bCs/>
              </w:rPr>
            </w:pPr>
            <w:r w:rsidRPr="0070253A">
              <w:rPr>
                <w:rFonts w:cs="Arial"/>
              </w:rPr>
              <w:t>Radiated capability Set supported by the AAS BS</w:t>
            </w:r>
          </w:p>
        </w:tc>
        <w:tc>
          <w:tcPr>
            <w:tcW w:w="1477" w:type="dxa"/>
            <w:vAlign w:val="center"/>
          </w:tcPr>
          <w:p w14:paraId="7E3DB0F1" w14:textId="77777777" w:rsidR="00AE0E8C" w:rsidRPr="0070253A" w:rsidRDefault="00AE0E8C" w:rsidP="00AE0E8C">
            <w:pPr>
              <w:pStyle w:val="TAH"/>
              <w:rPr>
                <w:rFonts w:cs="Arial"/>
                <w:bCs/>
              </w:rPr>
            </w:pPr>
            <w:r w:rsidRPr="0070253A">
              <w:rPr>
                <w:rFonts w:cs="Arial"/>
                <w:bCs/>
              </w:rPr>
              <w:t>RCSA1</w:t>
            </w:r>
          </w:p>
        </w:tc>
        <w:tc>
          <w:tcPr>
            <w:tcW w:w="1477" w:type="dxa"/>
            <w:vAlign w:val="center"/>
          </w:tcPr>
          <w:p w14:paraId="1FBA0164" w14:textId="77777777" w:rsidR="00AE0E8C" w:rsidRPr="0070253A" w:rsidRDefault="00AE0E8C" w:rsidP="00AE0E8C">
            <w:pPr>
              <w:pStyle w:val="TAH"/>
              <w:rPr>
                <w:rFonts w:cs="Arial"/>
                <w:bCs/>
              </w:rPr>
            </w:pPr>
            <w:r w:rsidRPr="0070253A">
              <w:rPr>
                <w:rFonts w:cs="Arial"/>
                <w:bCs/>
              </w:rPr>
              <w:t>RCSA2</w:t>
            </w:r>
          </w:p>
        </w:tc>
        <w:tc>
          <w:tcPr>
            <w:tcW w:w="1478" w:type="dxa"/>
            <w:vAlign w:val="center"/>
          </w:tcPr>
          <w:p w14:paraId="3DD42C46" w14:textId="77777777" w:rsidR="00AE0E8C" w:rsidRPr="0070253A" w:rsidRDefault="00AE0E8C" w:rsidP="00AE0E8C">
            <w:pPr>
              <w:pStyle w:val="TAH"/>
              <w:rPr>
                <w:rFonts w:cs="Arial"/>
                <w:bCs/>
              </w:rPr>
            </w:pPr>
            <w:r w:rsidRPr="0070253A">
              <w:rPr>
                <w:rFonts w:cs="Arial"/>
                <w:bCs/>
              </w:rPr>
              <w:t>RCSA3</w:t>
            </w:r>
          </w:p>
        </w:tc>
        <w:tc>
          <w:tcPr>
            <w:tcW w:w="1477" w:type="dxa"/>
            <w:vAlign w:val="center"/>
          </w:tcPr>
          <w:p w14:paraId="0FB35632" w14:textId="77777777" w:rsidR="00AE0E8C" w:rsidRPr="0070253A" w:rsidRDefault="00AE0E8C" w:rsidP="00AE0E8C">
            <w:pPr>
              <w:pStyle w:val="TAH"/>
              <w:rPr>
                <w:rFonts w:cs="Arial"/>
                <w:bCs/>
              </w:rPr>
            </w:pPr>
            <w:r w:rsidRPr="0070253A">
              <w:rPr>
                <w:rFonts w:cs="Arial"/>
                <w:bCs/>
              </w:rPr>
              <w:t>RCSA4</w:t>
            </w:r>
          </w:p>
        </w:tc>
        <w:tc>
          <w:tcPr>
            <w:tcW w:w="1478" w:type="dxa"/>
            <w:vAlign w:val="center"/>
          </w:tcPr>
          <w:p w14:paraId="6DFE6AB1" w14:textId="77777777" w:rsidR="00AE0E8C" w:rsidRPr="0070253A" w:rsidRDefault="00AE0E8C" w:rsidP="00AE0E8C">
            <w:pPr>
              <w:pStyle w:val="TAH"/>
              <w:rPr>
                <w:rFonts w:cs="Arial"/>
                <w:bCs/>
              </w:rPr>
            </w:pPr>
            <w:r w:rsidRPr="0070253A">
              <w:rPr>
                <w:rFonts w:cs="Arial"/>
                <w:bCs/>
              </w:rPr>
              <w:t>RCSA5</w:t>
            </w:r>
          </w:p>
        </w:tc>
      </w:tr>
      <w:tr w:rsidR="0070253A" w:rsidRPr="0070253A" w14:paraId="2D521BE9" w14:textId="77777777" w:rsidTr="00B17621">
        <w:trPr>
          <w:jc w:val="center"/>
        </w:trPr>
        <w:tc>
          <w:tcPr>
            <w:tcW w:w="2077" w:type="dxa"/>
          </w:tcPr>
          <w:p w14:paraId="1C3AFBDC" w14:textId="77777777" w:rsidR="00AE0E8C" w:rsidRPr="0070253A" w:rsidRDefault="00AE0E8C" w:rsidP="00AE0E8C">
            <w:pPr>
              <w:pStyle w:val="TAH"/>
              <w:rPr>
                <w:rFonts w:cs="Arial"/>
              </w:rPr>
            </w:pPr>
            <w:r w:rsidRPr="0070253A">
              <w:rPr>
                <w:rFonts w:cs="Arial"/>
              </w:rPr>
              <w:t>Supported RATs</w:t>
            </w:r>
          </w:p>
        </w:tc>
        <w:tc>
          <w:tcPr>
            <w:tcW w:w="1477" w:type="dxa"/>
            <w:vAlign w:val="center"/>
          </w:tcPr>
          <w:p w14:paraId="1DDCDC6C" w14:textId="77777777" w:rsidR="00AE0E8C" w:rsidRPr="0070253A" w:rsidRDefault="00AE0E8C" w:rsidP="00AE0E8C">
            <w:pPr>
              <w:pStyle w:val="TAH"/>
              <w:rPr>
                <w:rFonts w:cs="Arial"/>
              </w:rPr>
            </w:pPr>
            <w:r w:rsidRPr="0070253A">
              <w:rPr>
                <w:rFonts w:cs="Arial"/>
              </w:rPr>
              <w:t>AAS BS supports MSR operation of UTRA only in the band</w:t>
            </w:r>
          </w:p>
        </w:tc>
        <w:tc>
          <w:tcPr>
            <w:tcW w:w="1477" w:type="dxa"/>
            <w:vAlign w:val="center"/>
          </w:tcPr>
          <w:p w14:paraId="3D00E93C" w14:textId="77777777" w:rsidR="00AE0E8C" w:rsidRPr="0070253A" w:rsidRDefault="00AE0E8C" w:rsidP="00AE0E8C">
            <w:pPr>
              <w:pStyle w:val="TAH"/>
              <w:rPr>
                <w:rFonts w:cs="Arial"/>
              </w:rPr>
            </w:pPr>
            <w:r w:rsidRPr="0070253A">
              <w:rPr>
                <w:rFonts w:cs="Arial"/>
              </w:rPr>
              <w:t>AAS BS supports MSR operation of E-UTRA only in the band</w:t>
            </w:r>
          </w:p>
        </w:tc>
        <w:tc>
          <w:tcPr>
            <w:tcW w:w="1478" w:type="dxa"/>
            <w:vAlign w:val="center"/>
          </w:tcPr>
          <w:p w14:paraId="67008001" w14:textId="77777777" w:rsidR="00AE0E8C" w:rsidRPr="0070253A" w:rsidRDefault="00AE0E8C" w:rsidP="00AE0E8C">
            <w:pPr>
              <w:pStyle w:val="TAH"/>
              <w:rPr>
                <w:rFonts w:cs="Arial"/>
              </w:rPr>
            </w:pPr>
            <w:r w:rsidRPr="0070253A">
              <w:rPr>
                <w:rFonts w:cs="Arial"/>
              </w:rPr>
              <w:t>AAS BS supports MSR in the band</w:t>
            </w:r>
          </w:p>
        </w:tc>
        <w:tc>
          <w:tcPr>
            <w:tcW w:w="1477" w:type="dxa"/>
            <w:vAlign w:val="center"/>
          </w:tcPr>
          <w:p w14:paraId="193BA512" w14:textId="77777777" w:rsidR="00AE0E8C" w:rsidRPr="0070253A" w:rsidRDefault="00AE0E8C" w:rsidP="00AE0E8C">
            <w:pPr>
              <w:pStyle w:val="TAH"/>
              <w:rPr>
                <w:rFonts w:cs="Arial"/>
              </w:rPr>
            </w:pPr>
            <w:r w:rsidRPr="0070253A">
              <w:rPr>
                <w:rFonts w:cs="Arial"/>
              </w:rPr>
              <w:t>AAS BS supports single-RAT UTRA in the band</w:t>
            </w:r>
          </w:p>
        </w:tc>
        <w:tc>
          <w:tcPr>
            <w:tcW w:w="1478" w:type="dxa"/>
            <w:vAlign w:val="center"/>
          </w:tcPr>
          <w:p w14:paraId="20385CF0" w14:textId="77777777" w:rsidR="00AE0E8C" w:rsidRPr="0070253A" w:rsidRDefault="00AE0E8C" w:rsidP="00AE0E8C">
            <w:pPr>
              <w:pStyle w:val="TAH"/>
              <w:rPr>
                <w:rFonts w:cs="Arial"/>
              </w:rPr>
            </w:pPr>
            <w:r w:rsidRPr="0070253A">
              <w:rPr>
                <w:rFonts w:cs="Arial"/>
              </w:rPr>
              <w:t>AAS BS supports single-RAT E</w:t>
            </w:r>
            <w:r w:rsidRPr="0070253A">
              <w:rPr>
                <w:rFonts w:cs="Arial"/>
              </w:rPr>
              <w:noBreakHyphen/>
              <w:t xml:space="preserve">UTRA in the band </w:t>
            </w:r>
          </w:p>
        </w:tc>
      </w:tr>
      <w:tr w:rsidR="0070253A" w:rsidRPr="003926EF" w14:paraId="48937F48" w14:textId="77777777" w:rsidTr="00B17621">
        <w:trPr>
          <w:jc w:val="center"/>
        </w:trPr>
        <w:tc>
          <w:tcPr>
            <w:tcW w:w="2077" w:type="dxa"/>
          </w:tcPr>
          <w:p w14:paraId="42058061" w14:textId="77777777" w:rsidR="00AE0E8C" w:rsidRPr="0070253A" w:rsidRDefault="00AE0E8C" w:rsidP="00AE0E8C">
            <w:pPr>
              <w:pStyle w:val="TAC"/>
              <w:rPr>
                <w:rFonts w:cs="Arial"/>
              </w:rPr>
            </w:pPr>
            <w:r w:rsidRPr="0070253A">
              <w:rPr>
                <w:rFonts w:cs="Arial"/>
              </w:rPr>
              <w:t>Supported configurations</w:t>
            </w:r>
          </w:p>
        </w:tc>
        <w:tc>
          <w:tcPr>
            <w:tcW w:w="1477" w:type="dxa"/>
          </w:tcPr>
          <w:p w14:paraId="681ACEB2" w14:textId="77777777" w:rsidR="00AE0E8C" w:rsidRPr="0070253A" w:rsidRDefault="00484869" w:rsidP="00AE0E8C">
            <w:pPr>
              <w:pStyle w:val="TAC"/>
              <w:rPr>
                <w:rFonts w:cs="Arial"/>
              </w:rPr>
            </w:pPr>
            <w:r w:rsidRPr="0070253A">
              <w:rPr>
                <w:rFonts w:cs="Arial"/>
              </w:rPr>
              <w:t>SR UTRA (SC, </w:t>
            </w:r>
            <w:r w:rsidR="00AE0E8C" w:rsidRPr="0070253A">
              <w:rPr>
                <w:rFonts w:cs="Arial"/>
              </w:rPr>
              <w:t>MC)</w:t>
            </w:r>
          </w:p>
        </w:tc>
        <w:tc>
          <w:tcPr>
            <w:tcW w:w="1477" w:type="dxa"/>
          </w:tcPr>
          <w:p w14:paraId="67786B1D" w14:textId="77777777"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c>
          <w:tcPr>
            <w:tcW w:w="1478" w:type="dxa"/>
          </w:tcPr>
          <w:p w14:paraId="11B21952" w14:textId="77777777" w:rsidR="00AE0E8C" w:rsidRPr="009404D8" w:rsidRDefault="00AE0E8C" w:rsidP="00AE0E8C">
            <w:pPr>
              <w:pStyle w:val="TAC"/>
              <w:rPr>
                <w:rFonts w:cs="Arial"/>
                <w:lang w:val="sv-FI"/>
              </w:rPr>
            </w:pPr>
            <w:r w:rsidRPr="009404D8">
              <w:rPr>
                <w:rFonts w:cs="Arial"/>
                <w:lang w:val="sv-FI"/>
              </w:rPr>
              <w:t>MR UTRA + E</w:t>
            </w:r>
            <w:r w:rsidR="00484869" w:rsidRPr="009404D8">
              <w:rPr>
                <w:rFonts w:cs="Arial"/>
                <w:lang w:val="sv-FI"/>
              </w:rPr>
              <w:noBreakHyphen/>
            </w:r>
            <w:r w:rsidRPr="009404D8">
              <w:rPr>
                <w:rFonts w:cs="Arial"/>
                <w:lang w:val="sv-FI"/>
              </w:rPr>
              <w:t>UTRA</w:t>
            </w:r>
          </w:p>
          <w:p w14:paraId="788213D6" w14:textId="77777777" w:rsidR="00AE0E8C" w:rsidRPr="009404D8" w:rsidRDefault="00AE0E8C" w:rsidP="00AE0E8C">
            <w:pPr>
              <w:pStyle w:val="TAC"/>
              <w:rPr>
                <w:rFonts w:cs="Arial"/>
                <w:lang w:val="sv-FI"/>
              </w:rPr>
            </w:pPr>
          </w:p>
          <w:p w14:paraId="313FE9A9" w14:textId="77777777" w:rsidR="00AE0E8C" w:rsidRPr="009404D8" w:rsidRDefault="00484869" w:rsidP="00AE0E8C">
            <w:pPr>
              <w:pStyle w:val="TAC"/>
              <w:rPr>
                <w:rFonts w:cs="Arial"/>
                <w:lang w:val="sv-FI"/>
              </w:rPr>
            </w:pPr>
            <w:r w:rsidRPr="009404D8">
              <w:rPr>
                <w:rFonts w:cs="Arial"/>
                <w:lang w:val="sv-FI"/>
              </w:rPr>
              <w:t>SR UTRA (SC, </w:t>
            </w:r>
            <w:r w:rsidR="00AE0E8C" w:rsidRPr="009404D8">
              <w:rPr>
                <w:rFonts w:cs="Arial"/>
                <w:lang w:val="sv-FI"/>
              </w:rPr>
              <w:t>MC)</w:t>
            </w:r>
          </w:p>
          <w:p w14:paraId="7BF3C80A" w14:textId="77777777" w:rsidR="00AE0E8C" w:rsidRPr="009404D8" w:rsidRDefault="00AE0E8C" w:rsidP="00AE0E8C">
            <w:pPr>
              <w:pStyle w:val="TAC"/>
              <w:rPr>
                <w:rFonts w:cs="Arial"/>
                <w:lang w:val="sv-FI"/>
              </w:rPr>
            </w:pPr>
          </w:p>
          <w:p w14:paraId="524E2B0E" w14:textId="77777777" w:rsidR="00AE0E8C" w:rsidRPr="009404D8" w:rsidRDefault="00484869" w:rsidP="00AE0E8C">
            <w:pPr>
              <w:pStyle w:val="TAC"/>
              <w:rPr>
                <w:rFonts w:cs="Arial"/>
                <w:b/>
                <w:bCs/>
                <w:lang w:val="sv-FI"/>
              </w:rPr>
            </w:pPr>
            <w:r w:rsidRPr="009404D8">
              <w:rPr>
                <w:rFonts w:cs="Arial"/>
                <w:lang w:val="sv-FI"/>
              </w:rPr>
              <w:t>SR E-UTRA (SC, </w:t>
            </w:r>
            <w:r w:rsidR="00AE0E8C" w:rsidRPr="009404D8">
              <w:rPr>
                <w:rFonts w:cs="Arial"/>
                <w:lang w:val="sv-FI"/>
              </w:rPr>
              <w:t>MC, CA)</w:t>
            </w:r>
          </w:p>
        </w:tc>
        <w:tc>
          <w:tcPr>
            <w:tcW w:w="1477" w:type="dxa"/>
          </w:tcPr>
          <w:p w14:paraId="1BD6A901" w14:textId="77777777" w:rsidR="00AE0E8C" w:rsidRPr="0070253A" w:rsidRDefault="00AE0E8C" w:rsidP="00AE0E8C">
            <w:pPr>
              <w:pStyle w:val="TAC"/>
              <w:rPr>
                <w:rFonts w:cs="Arial"/>
              </w:rPr>
            </w:pPr>
            <w:r w:rsidRPr="0070253A">
              <w:rPr>
                <w:rFonts w:cs="Arial"/>
              </w:rPr>
              <w:t>SR</w:t>
            </w:r>
            <w:r w:rsidR="00484869" w:rsidRPr="0070253A">
              <w:rPr>
                <w:rFonts w:cs="Arial"/>
              </w:rPr>
              <w:t xml:space="preserve"> UTRA (SC, </w:t>
            </w:r>
            <w:r w:rsidRPr="0070253A">
              <w:rPr>
                <w:rFonts w:cs="Arial"/>
              </w:rPr>
              <w:t>MC)</w:t>
            </w:r>
          </w:p>
        </w:tc>
        <w:tc>
          <w:tcPr>
            <w:tcW w:w="1478" w:type="dxa"/>
          </w:tcPr>
          <w:p w14:paraId="151E5AF1" w14:textId="77777777" w:rsidR="00AE0E8C" w:rsidRPr="009404D8" w:rsidRDefault="00484869" w:rsidP="00AE0E8C">
            <w:pPr>
              <w:pStyle w:val="TAC"/>
              <w:rPr>
                <w:rFonts w:cs="Arial"/>
                <w:b/>
                <w:bCs/>
                <w:lang w:val="sv-FI"/>
              </w:rPr>
            </w:pPr>
            <w:r w:rsidRPr="009404D8">
              <w:rPr>
                <w:rFonts w:cs="Arial"/>
                <w:lang w:val="sv-FI"/>
              </w:rPr>
              <w:t xml:space="preserve">SR </w:t>
            </w:r>
            <w:r w:rsidRPr="009404D8">
              <w:rPr>
                <w:rFonts w:cs="Arial"/>
                <w:lang w:val="sv-FI"/>
              </w:rPr>
              <w:br/>
              <w:t>E-UTRA (SC, </w:t>
            </w:r>
            <w:r w:rsidR="00AE0E8C" w:rsidRPr="009404D8">
              <w:rPr>
                <w:rFonts w:cs="Arial"/>
                <w:lang w:val="sv-FI"/>
              </w:rPr>
              <w:t>MC, CA)</w:t>
            </w:r>
          </w:p>
        </w:tc>
      </w:tr>
      <w:tr w:rsidR="0070253A" w:rsidRPr="0070253A" w14:paraId="4CE94FD3" w14:textId="77777777" w:rsidTr="00B17621">
        <w:trPr>
          <w:jc w:val="center"/>
        </w:trPr>
        <w:tc>
          <w:tcPr>
            <w:tcW w:w="2077" w:type="dxa"/>
          </w:tcPr>
          <w:p w14:paraId="5D86BBAE" w14:textId="77777777" w:rsidR="00AE0E8C" w:rsidRPr="0070253A" w:rsidRDefault="00AE0E8C" w:rsidP="00AE0E8C">
            <w:pPr>
              <w:pStyle w:val="TAC"/>
              <w:rPr>
                <w:rFonts w:cs="Arial"/>
              </w:rPr>
            </w:pPr>
            <w:r w:rsidRPr="0070253A">
              <w:rPr>
                <w:rFonts w:cs="Arial"/>
              </w:rPr>
              <w:t>Applicable BC</w:t>
            </w:r>
          </w:p>
        </w:tc>
        <w:tc>
          <w:tcPr>
            <w:tcW w:w="1477" w:type="dxa"/>
          </w:tcPr>
          <w:p w14:paraId="14DAE9D7" w14:textId="77777777" w:rsidR="00AE0E8C" w:rsidRPr="0070253A" w:rsidRDefault="00AE0E8C" w:rsidP="00AE0E8C">
            <w:pPr>
              <w:pStyle w:val="TAC"/>
              <w:rPr>
                <w:rFonts w:cs="Arial"/>
              </w:rPr>
            </w:pPr>
            <w:r w:rsidRPr="0070253A">
              <w:rPr>
                <w:rFonts w:cs="Arial"/>
              </w:rPr>
              <w:t>BC1, BC2 or BC3</w:t>
            </w:r>
          </w:p>
        </w:tc>
        <w:tc>
          <w:tcPr>
            <w:tcW w:w="1477" w:type="dxa"/>
          </w:tcPr>
          <w:p w14:paraId="2D49989A" w14:textId="77777777" w:rsidR="00AE0E8C" w:rsidRPr="0070253A" w:rsidRDefault="00AE0E8C" w:rsidP="00AE0E8C">
            <w:pPr>
              <w:pStyle w:val="TAC"/>
              <w:rPr>
                <w:rFonts w:cs="Arial"/>
              </w:rPr>
            </w:pPr>
            <w:r w:rsidRPr="0070253A">
              <w:rPr>
                <w:rFonts w:cs="Arial"/>
              </w:rPr>
              <w:t>BC1, BC2 or BC3</w:t>
            </w:r>
          </w:p>
        </w:tc>
        <w:tc>
          <w:tcPr>
            <w:tcW w:w="1478" w:type="dxa"/>
          </w:tcPr>
          <w:p w14:paraId="7B7007F6" w14:textId="77777777" w:rsidR="00AE0E8C" w:rsidRPr="0070253A" w:rsidRDefault="00AE0E8C" w:rsidP="00AE0E8C">
            <w:pPr>
              <w:pStyle w:val="TAC"/>
              <w:rPr>
                <w:rFonts w:cs="Arial"/>
              </w:rPr>
            </w:pPr>
            <w:r w:rsidRPr="0070253A">
              <w:rPr>
                <w:rFonts w:cs="Arial"/>
              </w:rPr>
              <w:t>BC1, BC2 or BC3</w:t>
            </w:r>
          </w:p>
        </w:tc>
        <w:tc>
          <w:tcPr>
            <w:tcW w:w="1477" w:type="dxa"/>
          </w:tcPr>
          <w:p w14:paraId="13EE552B" w14:textId="77777777" w:rsidR="00AE0E8C" w:rsidRPr="0070253A" w:rsidRDefault="00AE0E8C" w:rsidP="00AE0E8C">
            <w:pPr>
              <w:pStyle w:val="TAC"/>
              <w:rPr>
                <w:rFonts w:cs="Arial"/>
              </w:rPr>
            </w:pPr>
            <w:r w:rsidRPr="0070253A">
              <w:rPr>
                <w:rFonts w:cs="Arial"/>
              </w:rPr>
              <w:t>BC1, BC2 or BC3</w:t>
            </w:r>
          </w:p>
        </w:tc>
        <w:tc>
          <w:tcPr>
            <w:tcW w:w="1478" w:type="dxa"/>
          </w:tcPr>
          <w:p w14:paraId="3945FC35" w14:textId="77777777" w:rsidR="00AE0E8C" w:rsidRPr="0070253A" w:rsidRDefault="00AE0E8C" w:rsidP="00AE0E8C">
            <w:pPr>
              <w:pStyle w:val="TAC"/>
              <w:rPr>
                <w:rFonts w:cs="Arial"/>
              </w:rPr>
            </w:pPr>
            <w:r w:rsidRPr="0070253A">
              <w:rPr>
                <w:rFonts w:cs="Arial"/>
              </w:rPr>
              <w:t>BC1, BC2 or BC3</w:t>
            </w:r>
          </w:p>
        </w:tc>
      </w:tr>
    </w:tbl>
    <w:p w14:paraId="2DA831F0" w14:textId="77777777" w:rsidR="00AE0E8C" w:rsidRPr="0070253A" w:rsidRDefault="00AE0E8C" w:rsidP="00AE0E8C"/>
    <w:p w14:paraId="28908753" w14:textId="505AA77E" w:rsidR="00AE0E8C" w:rsidRPr="0070253A" w:rsidRDefault="00AE0E8C" w:rsidP="00AE0E8C">
      <w:r w:rsidRPr="0070253A">
        <w:t xml:space="preserve">The applicable test configurations for each RF requirement are defined in </w:t>
      </w:r>
      <w:r w:rsidR="0057373F">
        <w:t>clause </w:t>
      </w:r>
      <w:r w:rsidR="0057373F" w:rsidRPr="0070253A">
        <w:t>5</w:t>
      </w:r>
      <w:r w:rsidRPr="0070253A">
        <w:t xml:space="preserve">.1, 5.2 and 5.3 for the declared radiated capability set(s). </w:t>
      </w:r>
      <w:r w:rsidRPr="0070253A">
        <w:rPr>
          <w:snapToGrid w:val="0"/>
          <w:lang w:eastAsia="zh-CN"/>
        </w:rPr>
        <w:t xml:space="preserve">For beams with multi-band beam dependencies the </w:t>
      </w:r>
      <w:r w:rsidRPr="0070253A">
        <w:t xml:space="preserve">applicable test configurations for each RF requirement are defined in </w:t>
      </w:r>
      <w:r w:rsidR="0057373F">
        <w:t>clause </w:t>
      </w:r>
      <w:r w:rsidR="0057373F" w:rsidRPr="0070253A">
        <w:t>5</w:t>
      </w:r>
      <w:r w:rsidRPr="0070253A">
        <w:t>.4 for the declared radiated capability set(s).</w:t>
      </w:r>
    </w:p>
    <w:p w14:paraId="4BA44B66" w14:textId="473BF9D9" w:rsidR="00AE0E8C" w:rsidRPr="0070253A" w:rsidRDefault="00AE0E8C" w:rsidP="00484869">
      <w:pPr>
        <w:pStyle w:val="NO"/>
      </w:pPr>
      <w:r w:rsidRPr="0070253A">
        <w:t>NOTE:</w:t>
      </w:r>
      <w:r w:rsidRPr="0070253A">
        <w:tab/>
        <w:t xml:space="preserve">Not every supported configuration within a capability set is tested, but the tables in </w:t>
      </w:r>
      <w:r w:rsidR="0057373F">
        <w:t>clause</w:t>
      </w:r>
      <w:r w:rsidR="00484869" w:rsidRPr="0070253A">
        <w:t>s</w:t>
      </w:r>
      <w:r w:rsidRPr="0070253A">
        <w:t xml:space="preserve"> 5.2, 5.3 and 5.4 provide a judicious choice among the supported configurations and test configurations to ensure proper test coverage.</w:t>
      </w:r>
    </w:p>
    <w:p w14:paraId="78ED767F" w14:textId="77777777" w:rsidR="001B3F3E" w:rsidRPr="0070253A" w:rsidRDefault="00926DC6" w:rsidP="00673E8E">
      <w:pPr>
        <w:pStyle w:val="Heading2"/>
        <w:rPr>
          <w:lang w:eastAsia="zh-CN"/>
        </w:rPr>
      </w:pPr>
      <w:bookmarkStart w:id="89" w:name="_Toc21019907"/>
      <w:bookmarkStart w:id="90" w:name="_Toc29767162"/>
      <w:bookmarkStart w:id="91" w:name="_Toc61116850"/>
      <w:r w:rsidRPr="0070253A">
        <w:rPr>
          <w:rFonts w:hint="eastAsia"/>
          <w:lang w:eastAsia="zh-CN"/>
        </w:rPr>
        <w:t>4.</w:t>
      </w:r>
      <w:r w:rsidR="00884863" w:rsidRPr="0070253A">
        <w:rPr>
          <w:lang w:eastAsia="zh-CN"/>
        </w:rPr>
        <w:t>10</w:t>
      </w:r>
      <w:r w:rsidR="001B3F3E" w:rsidRPr="0070253A">
        <w:rPr>
          <w:rFonts w:hint="eastAsia"/>
          <w:lang w:eastAsia="zh-CN"/>
        </w:rPr>
        <w:tab/>
      </w:r>
      <w:r w:rsidR="00B336BC" w:rsidRPr="0070253A">
        <w:rPr>
          <w:lang w:eastAsia="zh-CN"/>
        </w:rPr>
        <w:t>Manufacturer declarations</w:t>
      </w:r>
      <w:bookmarkEnd w:id="89"/>
      <w:bookmarkEnd w:id="90"/>
      <w:bookmarkEnd w:id="91"/>
    </w:p>
    <w:p w14:paraId="48E7DC4C" w14:textId="77777777" w:rsidR="003B2DEF" w:rsidRPr="0070253A" w:rsidRDefault="003B2DEF" w:rsidP="003B2DEF">
      <w:pPr>
        <w:rPr>
          <w:lang w:eastAsia="zh-CN"/>
        </w:rPr>
      </w:pPr>
      <w:r w:rsidRPr="0070253A">
        <w:rPr>
          <w:lang w:eastAsia="zh-CN"/>
        </w:rPr>
        <w:t xml:space="preserve">The following </w:t>
      </w:r>
      <w:r w:rsidR="00874A6B" w:rsidRPr="0070253A">
        <w:rPr>
          <w:lang w:eastAsia="zh-CN"/>
        </w:rPr>
        <w:t>manufacturer</w:t>
      </w:r>
      <w:r w:rsidR="00484869" w:rsidRPr="0070253A">
        <w:rPr>
          <w:lang w:eastAsia="zh-CN"/>
        </w:rPr>
        <w:t>'</w:t>
      </w:r>
      <w:r w:rsidR="00874A6B" w:rsidRPr="0070253A">
        <w:rPr>
          <w:lang w:eastAsia="zh-CN"/>
        </w:rPr>
        <w:t xml:space="preserve">s </w:t>
      </w:r>
      <w:r w:rsidRPr="0070253A">
        <w:rPr>
          <w:lang w:eastAsia="zh-CN"/>
        </w:rPr>
        <w:t>declarations are required</w:t>
      </w:r>
      <w:r w:rsidR="00874A6B" w:rsidRPr="0070253A">
        <w:rPr>
          <w:lang w:eastAsia="zh-CN"/>
        </w:rPr>
        <w:t xml:space="preserve"> for OTA requirements purposes</w:t>
      </w:r>
      <w:r w:rsidRPr="0070253A">
        <w:rPr>
          <w:lang w:eastAsia="zh-CN"/>
        </w:rPr>
        <w:t>:</w:t>
      </w:r>
    </w:p>
    <w:p w14:paraId="01FB3AB0" w14:textId="77777777" w:rsidR="003B2DEF" w:rsidRPr="0070253A" w:rsidRDefault="003B2DEF" w:rsidP="008A7150">
      <w:pPr>
        <w:pStyle w:val="TH"/>
      </w:pPr>
      <w:r w:rsidRPr="0070253A">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0253A" w:rsidRPr="0070253A" w14:paraId="73E261BF" w14:textId="77777777" w:rsidTr="00B17621">
        <w:trPr>
          <w:tblHeader/>
          <w:jc w:val="center"/>
        </w:trPr>
        <w:tc>
          <w:tcPr>
            <w:tcW w:w="1241" w:type="dxa"/>
          </w:tcPr>
          <w:p w14:paraId="1E0714B5" w14:textId="77777777" w:rsidR="003B2DEF" w:rsidRPr="0070253A" w:rsidRDefault="003B2DEF" w:rsidP="00484869">
            <w:pPr>
              <w:pStyle w:val="TAH"/>
              <w:keepNext w:val="0"/>
              <w:keepLines w:val="0"/>
            </w:pPr>
            <w:r w:rsidRPr="0070253A">
              <w:t>Declaration identifier</w:t>
            </w:r>
          </w:p>
        </w:tc>
        <w:tc>
          <w:tcPr>
            <w:tcW w:w="2930" w:type="dxa"/>
          </w:tcPr>
          <w:p w14:paraId="10B22206" w14:textId="77777777" w:rsidR="003B2DEF" w:rsidRPr="0070253A" w:rsidRDefault="003B2DEF" w:rsidP="00484869">
            <w:pPr>
              <w:pStyle w:val="TAH"/>
              <w:keepNext w:val="0"/>
              <w:keepLines w:val="0"/>
            </w:pPr>
            <w:r w:rsidRPr="0070253A">
              <w:t>Declaration</w:t>
            </w:r>
          </w:p>
        </w:tc>
        <w:tc>
          <w:tcPr>
            <w:tcW w:w="5686" w:type="dxa"/>
          </w:tcPr>
          <w:p w14:paraId="1CD0087D" w14:textId="77777777" w:rsidR="003B2DEF" w:rsidRPr="0070253A" w:rsidRDefault="003B2DEF" w:rsidP="00484869">
            <w:pPr>
              <w:pStyle w:val="TAH"/>
              <w:keepNext w:val="0"/>
              <w:keepLines w:val="0"/>
            </w:pPr>
            <w:r w:rsidRPr="0070253A">
              <w:t>Description</w:t>
            </w:r>
          </w:p>
        </w:tc>
      </w:tr>
      <w:tr w:rsidR="0070253A" w:rsidRPr="0070253A" w14:paraId="1252F96C" w14:textId="77777777" w:rsidTr="00B17621">
        <w:trPr>
          <w:jc w:val="center"/>
        </w:trPr>
        <w:tc>
          <w:tcPr>
            <w:tcW w:w="1241" w:type="dxa"/>
          </w:tcPr>
          <w:p w14:paraId="4ECCE162" w14:textId="77777777" w:rsidR="003B2DEF" w:rsidRPr="0070253A" w:rsidRDefault="003B2DEF" w:rsidP="00484869">
            <w:pPr>
              <w:pStyle w:val="TAL"/>
              <w:keepNext w:val="0"/>
              <w:keepLines w:val="0"/>
            </w:pPr>
            <w:r w:rsidRPr="0070253A">
              <w:t>D9.1</w:t>
            </w:r>
          </w:p>
        </w:tc>
        <w:tc>
          <w:tcPr>
            <w:tcW w:w="2930" w:type="dxa"/>
          </w:tcPr>
          <w:p w14:paraId="24EF5654" w14:textId="77777777" w:rsidR="003B2DEF" w:rsidRPr="0070253A" w:rsidRDefault="003B2DEF" w:rsidP="00484869">
            <w:pPr>
              <w:pStyle w:val="TAL"/>
              <w:keepNext w:val="0"/>
              <w:keepLines w:val="0"/>
            </w:pPr>
            <w:r w:rsidRPr="0070253A">
              <w:t>Coordinate system reference point</w:t>
            </w:r>
          </w:p>
        </w:tc>
        <w:tc>
          <w:tcPr>
            <w:tcW w:w="5686" w:type="dxa"/>
          </w:tcPr>
          <w:p w14:paraId="0CCF934F" w14:textId="77777777" w:rsidR="003B2DEF" w:rsidRPr="0070253A" w:rsidRDefault="003B2DEF" w:rsidP="00484869">
            <w:pPr>
              <w:pStyle w:val="TAL"/>
              <w:keepNext w:val="0"/>
              <w:keepLines w:val="0"/>
            </w:pPr>
            <w:r w:rsidRPr="0070253A">
              <w:t xml:space="preserve">Location of coordinated system reference point </w:t>
            </w:r>
            <w:r w:rsidRPr="0070253A">
              <w:rPr>
                <w:lang w:eastAsia="zh-CN"/>
              </w:rPr>
              <w:t xml:space="preserve">in reference to an identifiable physical feature of the </w:t>
            </w:r>
            <w:r w:rsidR="00874A6B" w:rsidRPr="0070253A">
              <w:rPr>
                <w:lang w:eastAsia="zh-CN"/>
              </w:rPr>
              <w:t>AAS BS</w:t>
            </w:r>
            <w:r w:rsidRPr="0070253A">
              <w:rPr>
                <w:lang w:eastAsia="zh-CN"/>
              </w:rPr>
              <w:t xml:space="preserve"> enclosure.</w:t>
            </w:r>
          </w:p>
        </w:tc>
      </w:tr>
      <w:tr w:rsidR="0070253A" w:rsidRPr="0070253A" w14:paraId="4250DA07" w14:textId="77777777" w:rsidTr="00B17621">
        <w:trPr>
          <w:jc w:val="center"/>
        </w:trPr>
        <w:tc>
          <w:tcPr>
            <w:tcW w:w="1241" w:type="dxa"/>
          </w:tcPr>
          <w:p w14:paraId="14374ECC" w14:textId="77777777" w:rsidR="003B2DEF" w:rsidRPr="0070253A" w:rsidRDefault="003B2DEF" w:rsidP="00484869">
            <w:pPr>
              <w:pStyle w:val="TAL"/>
              <w:keepNext w:val="0"/>
              <w:keepLines w:val="0"/>
            </w:pPr>
            <w:r w:rsidRPr="0070253A">
              <w:t>D9.2</w:t>
            </w:r>
          </w:p>
        </w:tc>
        <w:tc>
          <w:tcPr>
            <w:tcW w:w="2930" w:type="dxa"/>
          </w:tcPr>
          <w:p w14:paraId="28D6A22E" w14:textId="77777777" w:rsidR="003B2DEF" w:rsidRPr="0070253A" w:rsidRDefault="003B2DEF" w:rsidP="00484869">
            <w:pPr>
              <w:pStyle w:val="TAL"/>
              <w:keepNext w:val="0"/>
              <w:keepLines w:val="0"/>
            </w:pPr>
            <w:r w:rsidRPr="0070253A">
              <w:t>Coordinate system orientation</w:t>
            </w:r>
          </w:p>
        </w:tc>
        <w:tc>
          <w:tcPr>
            <w:tcW w:w="5686" w:type="dxa"/>
          </w:tcPr>
          <w:p w14:paraId="4D188FC8" w14:textId="77777777" w:rsidR="003B2DEF" w:rsidRPr="0070253A" w:rsidRDefault="003B2DEF" w:rsidP="00484869">
            <w:pPr>
              <w:pStyle w:val="TAL"/>
              <w:keepNext w:val="0"/>
              <w:keepLines w:val="0"/>
            </w:pPr>
            <w:r w:rsidRPr="0070253A">
              <w:t>Orientation of the coordinate system</w:t>
            </w:r>
            <w:r w:rsidRPr="0070253A">
              <w:rPr>
                <w:lang w:eastAsia="zh-CN"/>
              </w:rPr>
              <w:t xml:space="preserve"> in reference to an identifiable physical feature of the </w:t>
            </w:r>
            <w:r w:rsidR="00874A6B" w:rsidRPr="0070253A">
              <w:rPr>
                <w:lang w:eastAsia="zh-CN"/>
              </w:rPr>
              <w:t>AAS BS</w:t>
            </w:r>
            <w:r w:rsidRPr="0070253A">
              <w:rPr>
                <w:lang w:eastAsia="zh-CN"/>
              </w:rPr>
              <w:t xml:space="preserve"> enclosure.</w:t>
            </w:r>
          </w:p>
        </w:tc>
      </w:tr>
      <w:tr w:rsidR="0070253A" w:rsidRPr="0070253A" w14:paraId="2490516C" w14:textId="77777777" w:rsidTr="00B17621">
        <w:trPr>
          <w:jc w:val="center"/>
        </w:trPr>
        <w:tc>
          <w:tcPr>
            <w:tcW w:w="1241" w:type="dxa"/>
          </w:tcPr>
          <w:p w14:paraId="32C90760" w14:textId="77777777" w:rsidR="003B2DEF" w:rsidRPr="0070253A" w:rsidRDefault="003B2DEF" w:rsidP="00484869">
            <w:pPr>
              <w:pStyle w:val="TAL"/>
              <w:keepNext w:val="0"/>
              <w:keepLines w:val="0"/>
            </w:pPr>
            <w:r w:rsidRPr="0070253A">
              <w:t>D9.3</w:t>
            </w:r>
          </w:p>
        </w:tc>
        <w:tc>
          <w:tcPr>
            <w:tcW w:w="2930" w:type="dxa"/>
          </w:tcPr>
          <w:p w14:paraId="652CB6A1" w14:textId="77777777" w:rsidR="003B2DEF" w:rsidRPr="0070253A" w:rsidRDefault="003B2DEF" w:rsidP="00484869">
            <w:pPr>
              <w:pStyle w:val="TAL"/>
              <w:keepNext w:val="0"/>
              <w:keepLines w:val="0"/>
            </w:pPr>
            <w:r w:rsidRPr="0070253A">
              <w:t>Beam identifier</w:t>
            </w:r>
          </w:p>
        </w:tc>
        <w:tc>
          <w:tcPr>
            <w:tcW w:w="5686" w:type="dxa"/>
          </w:tcPr>
          <w:p w14:paraId="7F6726A3" w14:textId="77777777" w:rsidR="003B2DEF" w:rsidRPr="0070253A" w:rsidRDefault="003B2DEF" w:rsidP="00484869">
            <w:pPr>
              <w:pStyle w:val="TAL"/>
              <w:keepNext w:val="0"/>
              <w:keepLines w:val="0"/>
            </w:pPr>
            <w:r w:rsidRPr="0070253A">
              <w:t>A unique title to identify a beam</w:t>
            </w:r>
            <w:r w:rsidR="00317346">
              <w:t>,</w:t>
            </w:r>
            <w:r w:rsidRPr="0070253A">
              <w:t xml:space="preserve"> </w:t>
            </w:r>
            <w:r w:rsidR="00874A6B" w:rsidRPr="0070253A">
              <w:t>e</w:t>
            </w:r>
            <w:r w:rsidRPr="0070253A">
              <w:t>.g. a,</w:t>
            </w:r>
            <w:r w:rsidR="0080537E" w:rsidRPr="0070253A">
              <w:t xml:space="preserve"> </w:t>
            </w:r>
            <w:r w:rsidRPr="0070253A">
              <w:t>b,</w:t>
            </w:r>
            <w:r w:rsidR="0080537E" w:rsidRPr="0070253A">
              <w:t xml:space="preserve"> </w:t>
            </w:r>
            <w:r w:rsidRPr="0070253A">
              <w:t>c</w:t>
            </w:r>
            <w:r w:rsidR="00484869" w:rsidRPr="0070253A">
              <w:t xml:space="preserve"> or 1,</w:t>
            </w:r>
            <w:r w:rsidR="00317346">
              <w:t xml:space="preserve"> </w:t>
            </w:r>
            <w:r w:rsidR="00484869" w:rsidRPr="0070253A">
              <w:t>2,</w:t>
            </w:r>
            <w:r w:rsidR="00317346">
              <w:t xml:space="preserve"> </w:t>
            </w:r>
            <w:r w:rsidR="00484869" w:rsidRPr="0070253A">
              <w:t>3.</w:t>
            </w:r>
          </w:p>
          <w:p w14:paraId="3342277D" w14:textId="77777777" w:rsidR="00D0486D" w:rsidRPr="0070253A" w:rsidRDefault="00D0486D" w:rsidP="00484869">
            <w:pPr>
              <w:pStyle w:val="TAL"/>
              <w:keepNext w:val="0"/>
              <w:keepLines w:val="0"/>
            </w:pPr>
            <w:r w:rsidRPr="0070253A">
              <w:t>The vendor may declare any number of beams, the minimum requirement to declare for conformance are the beams with the highest intend EIRP for each of the beam widths below:</w:t>
            </w:r>
          </w:p>
          <w:p w14:paraId="0BF1AC06" w14:textId="77777777" w:rsidR="00D0486D" w:rsidRPr="0070253A" w:rsidRDefault="00484869" w:rsidP="00484869">
            <w:pPr>
              <w:pStyle w:val="TAL"/>
              <w:keepNext w:val="0"/>
              <w:keepLines w:val="0"/>
              <w:ind w:left="587" w:hanging="304"/>
            </w:pPr>
            <w:r w:rsidRPr="0070253A">
              <w:t>1)</w:t>
            </w:r>
            <w:r w:rsidRPr="0070253A">
              <w:tab/>
            </w:r>
            <w:r w:rsidR="00874A6B" w:rsidRPr="0070253A">
              <w:t>N</w:t>
            </w:r>
            <w:r w:rsidR="00D0486D" w:rsidRPr="0070253A">
              <w:t>arrowest intended BeW</w:t>
            </w:r>
            <w:r w:rsidR="00D0486D" w:rsidRPr="0070253A">
              <w:rPr>
                <w:vertAlign w:val="subscript"/>
              </w:rPr>
              <w:t>θ</w:t>
            </w:r>
            <w:r w:rsidR="00D0486D" w:rsidRPr="0070253A">
              <w:t>, narrowest intended BeW</w:t>
            </w:r>
            <w:r w:rsidR="00D0486D" w:rsidRPr="0070253A">
              <w:rPr>
                <w:vertAlign w:val="subscript"/>
              </w:rPr>
              <w:t>ϕ</w:t>
            </w:r>
            <w:r w:rsidR="00D0486D" w:rsidRPr="0070253A">
              <w:t xml:space="preserve"> (possible when narrowest intended BeW</w:t>
            </w:r>
            <w:r w:rsidR="00D0486D" w:rsidRPr="0070253A">
              <w:rPr>
                <w:vertAlign w:val="subscript"/>
              </w:rPr>
              <w:t>θ</w:t>
            </w:r>
            <w:r w:rsidR="00D0486D" w:rsidRPr="0070253A">
              <w:t>) at the reference beam direction</w:t>
            </w:r>
            <w:r w:rsidRPr="0070253A">
              <w:t>.</w:t>
            </w:r>
          </w:p>
          <w:p w14:paraId="51610BD7" w14:textId="77777777" w:rsidR="00D0486D" w:rsidRPr="0070253A" w:rsidRDefault="00484869" w:rsidP="00484869">
            <w:pPr>
              <w:pStyle w:val="TAL"/>
              <w:keepNext w:val="0"/>
              <w:keepLines w:val="0"/>
              <w:ind w:left="587" w:hanging="304"/>
            </w:pPr>
            <w:r w:rsidRPr="0070253A">
              <w:t>2)</w:t>
            </w:r>
            <w:r w:rsidRPr="0070253A">
              <w:tab/>
            </w:r>
            <w:r w:rsidR="00874A6B" w:rsidRPr="0070253A">
              <w:t>N</w:t>
            </w:r>
            <w:r w:rsidR="00D0486D" w:rsidRPr="0070253A">
              <w:t>arrowest intended BeW</w:t>
            </w:r>
            <w:r w:rsidR="00D0486D" w:rsidRPr="0070253A">
              <w:rPr>
                <w:vertAlign w:val="subscript"/>
              </w:rPr>
              <w:t>ϕ</w:t>
            </w:r>
            <w:r w:rsidR="00D0486D" w:rsidRPr="0070253A">
              <w:t>, narrowest intended BeW</w:t>
            </w:r>
            <w:r w:rsidR="00D0486D" w:rsidRPr="0070253A">
              <w:rPr>
                <w:vertAlign w:val="subscript"/>
              </w:rPr>
              <w:t>θ</w:t>
            </w:r>
            <w:r w:rsidR="00D0486D" w:rsidRPr="0070253A">
              <w:t xml:space="preserve"> (possible when narrowest intended BeW</w:t>
            </w:r>
            <w:r w:rsidR="00D0486D" w:rsidRPr="0070253A">
              <w:rPr>
                <w:vertAlign w:val="subscript"/>
              </w:rPr>
              <w:t>ϕ</w:t>
            </w:r>
            <w:r w:rsidR="00D0486D" w:rsidRPr="0070253A">
              <w:t>) at the reference beam direction</w:t>
            </w:r>
            <w:r w:rsidRPr="0070253A">
              <w:t>.</w:t>
            </w:r>
          </w:p>
          <w:p w14:paraId="131010A6" w14:textId="77777777" w:rsidR="00D0486D" w:rsidRPr="0070253A" w:rsidRDefault="00484869" w:rsidP="00484869">
            <w:pPr>
              <w:pStyle w:val="TAL"/>
              <w:keepNext w:val="0"/>
              <w:keepLines w:val="0"/>
              <w:ind w:left="587" w:hanging="304"/>
            </w:pPr>
            <w:r w:rsidRPr="0070253A">
              <w:t>3)</w:t>
            </w:r>
            <w:r w:rsidRPr="0070253A">
              <w:tab/>
            </w:r>
            <w:r w:rsidR="00D0486D" w:rsidRPr="0070253A">
              <w:t>Widest intended BeW</w:t>
            </w:r>
            <w:r w:rsidR="00D0486D" w:rsidRPr="0070253A">
              <w:rPr>
                <w:vertAlign w:val="subscript"/>
              </w:rPr>
              <w:t>θ</w:t>
            </w:r>
            <w:r w:rsidR="00D0486D" w:rsidRPr="0070253A">
              <w:t>, widest intended BeW</w:t>
            </w:r>
            <w:r w:rsidR="00D0486D" w:rsidRPr="0070253A">
              <w:rPr>
                <w:vertAlign w:val="subscript"/>
              </w:rPr>
              <w:t>ϕ</w:t>
            </w:r>
            <w:r w:rsidR="00D0486D" w:rsidRPr="0070253A">
              <w:t xml:space="preserve"> (possible when widest intended BeW</w:t>
            </w:r>
            <w:r w:rsidR="00D0486D" w:rsidRPr="0070253A">
              <w:rPr>
                <w:vertAlign w:val="subscript"/>
              </w:rPr>
              <w:t>θ</w:t>
            </w:r>
            <w:r w:rsidR="00D0486D" w:rsidRPr="0070253A">
              <w:t xml:space="preserve"> at the reference beam direction</w:t>
            </w:r>
            <w:r w:rsidRPr="0070253A">
              <w:t>.</w:t>
            </w:r>
          </w:p>
          <w:p w14:paraId="6A5B661A" w14:textId="77777777" w:rsidR="00D0486D" w:rsidRPr="0070253A" w:rsidRDefault="00484869" w:rsidP="00484869">
            <w:pPr>
              <w:pStyle w:val="TAL"/>
              <w:keepNext w:val="0"/>
              <w:keepLines w:val="0"/>
              <w:ind w:left="587" w:hanging="304"/>
            </w:pPr>
            <w:r w:rsidRPr="0070253A">
              <w:t>4)</w:t>
            </w:r>
            <w:r w:rsidRPr="0070253A">
              <w:tab/>
            </w:r>
            <w:r w:rsidR="00D0486D" w:rsidRPr="0070253A">
              <w:t>Widest intended BeW</w:t>
            </w:r>
            <w:r w:rsidR="00D0486D" w:rsidRPr="0070253A">
              <w:rPr>
                <w:vertAlign w:val="subscript"/>
              </w:rPr>
              <w:t>ϕ</w:t>
            </w:r>
            <w:r w:rsidR="00D0486D" w:rsidRPr="0070253A">
              <w:t xml:space="preserve"> – widest intended BeW</w:t>
            </w:r>
            <w:r w:rsidR="00D0486D" w:rsidRPr="0070253A">
              <w:rPr>
                <w:vertAlign w:val="subscript"/>
              </w:rPr>
              <w:t>θ</w:t>
            </w:r>
            <w:r w:rsidR="00D0486D" w:rsidRPr="0070253A">
              <w:t xml:space="preserve"> (possible when widest intended BeW</w:t>
            </w:r>
            <w:r w:rsidR="00D0486D" w:rsidRPr="0070253A">
              <w:rPr>
                <w:vertAlign w:val="subscript"/>
              </w:rPr>
              <w:t>ϕ</w:t>
            </w:r>
            <w:r w:rsidR="00D0486D" w:rsidRPr="0070253A">
              <w:t>) at the reference beam direction</w:t>
            </w:r>
            <w:r w:rsidRPr="0070253A">
              <w:t>.</w:t>
            </w:r>
          </w:p>
          <w:p w14:paraId="4F68DD52" w14:textId="77777777" w:rsidR="00D0486D" w:rsidRPr="0070253A" w:rsidRDefault="00484869" w:rsidP="00484869">
            <w:pPr>
              <w:pStyle w:val="TAL"/>
              <w:keepNext w:val="0"/>
              <w:keepLines w:val="0"/>
              <w:ind w:left="587" w:hanging="304"/>
            </w:pPr>
            <w:r w:rsidRPr="0070253A">
              <w:t>5)</w:t>
            </w:r>
            <w:r w:rsidRPr="0070253A">
              <w:tab/>
            </w:r>
            <w:r w:rsidR="00D0486D" w:rsidRPr="0070253A">
              <w:t>BeW</w:t>
            </w:r>
            <w:r w:rsidR="00D0486D" w:rsidRPr="0070253A">
              <w:rPr>
                <w:vertAlign w:val="subscript"/>
              </w:rPr>
              <w:t>θ</w:t>
            </w:r>
            <w:r w:rsidR="00D0486D" w:rsidRPr="0070253A">
              <w:t xml:space="preserve"> and BeW</w:t>
            </w:r>
            <w:r w:rsidR="00D0486D" w:rsidRPr="0070253A">
              <w:rPr>
                <w:vertAlign w:val="subscript"/>
              </w:rPr>
              <w:t>ϕ</w:t>
            </w:r>
            <w:r w:rsidR="00D0486D" w:rsidRPr="0070253A">
              <w:t xml:space="preserve"> which provide highest intended EIRP of all possible beams at the reference beam direction.</w:t>
            </w:r>
          </w:p>
          <w:p w14:paraId="04FF5F85" w14:textId="77777777" w:rsidR="00D0486D" w:rsidRPr="0070253A" w:rsidRDefault="00D0486D" w:rsidP="00484869">
            <w:pPr>
              <w:pStyle w:val="TAN"/>
            </w:pPr>
            <w:r w:rsidRPr="0070253A">
              <w:t>NOTE</w:t>
            </w:r>
            <w:r w:rsidR="00484869" w:rsidRPr="0070253A">
              <w:t xml:space="preserve"> 1</w:t>
            </w:r>
            <w:r w:rsidRPr="0070253A">
              <w:t>:</w:t>
            </w:r>
            <w:r w:rsidRPr="0070253A">
              <w:tab/>
              <w:t>Depending on the capability of the system some of these beams may be the same.</w:t>
            </w:r>
            <w:r w:rsidR="00772A27">
              <w:rPr>
                <w:lang w:val="en-US"/>
              </w:rPr>
              <w:t xml:space="preserve"> For those same beams, testing is not repeated.</w:t>
            </w:r>
          </w:p>
          <w:p w14:paraId="540024CB" w14:textId="77777777" w:rsidR="00D0486D" w:rsidRPr="0070253A" w:rsidRDefault="00D0486D" w:rsidP="00484869">
            <w:pPr>
              <w:pStyle w:val="TAL"/>
              <w:keepNext w:val="0"/>
              <w:keepLines w:val="0"/>
            </w:pPr>
            <w:r w:rsidRPr="0070253A">
              <w:t xml:space="preserve">When selecting the </w:t>
            </w:r>
            <w:r w:rsidR="00874A6B" w:rsidRPr="0070253A">
              <w:t>above five</w:t>
            </w:r>
            <w:r w:rsidRPr="0070253A">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70253A" w:rsidRPr="0070253A" w14:paraId="5F356FF0" w14:textId="77777777" w:rsidTr="00B17621">
        <w:trPr>
          <w:jc w:val="center"/>
        </w:trPr>
        <w:tc>
          <w:tcPr>
            <w:tcW w:w="1241" w:type="dxa"/>
          </w:tcPr>
          <w:p w14:paraId="4F904F43" w14:textId="77777777" w:rsidR="003B2DEF" w:rsidRPr="0070253A" w:rsidRDefault="003B2DEF" w:rsidP="00484869">
            <w:pPr>
              <w:pStyle w:val="TAL"/>
              <w:keepNext w:val="0"/>
              <w:keepLines w:val="0"/>
            </w:pPr>
            <w:r w:rsidRPr="0070253A">
              <w:lastRenderedPageBreak/>
              <w:t>D9.4</w:t>
            </w:r>
          </w:p>
        </w:tc>
        <w:tc>
          <w:tcPr>
            <w:tcW w:w="2930" w:type="dxa"/>
          </w:tcPr>
          <w:p w14:paraId="6E3D8B90" w14:textId="77777777" w:rsidR="003B2DEF" w:rsidRPr="0070253A" w:rsidRDefault="00317346" w:rsidP="00484869">
            <w:pPr>
              <w:pStyle w:val="TAL"/>
              <w:keepNext w:val="0"/>
              <w:keepLines w:val="0"/>
            </w:pPr>
            <w:r>
              <w:t>O</w:t>
            </w:r>
            <w:r w:rsidR="003B2DEF" w:rsidRPr="0070253A">
              <w:t>perating band</w:t>
            </w:r>
            <w:r>
              <w:t>s</w:t>
            </w:r>
            <w:r w:rsidRPr="00382C4B">
              <w:t xml:space="preserve"> </w:t>
            </w:r>
            <w:r>
              <w:rPr>
                <w:rFonts w:cs="Arial"/>
                <w:szCs w:val="18"/>
              </w:rPr>
              <w:t>and frequency ranges</w:t>
            </w:r>
          </w:p>
        </w:tc>
        <w:tc>
          <w:tcPr>
            <w:tcW w:w="5686" w:type="dxa"/>
          </w:tcPr>
          <w:p w14:paraId="4A20056E" w14:textId="77777777" w:rsidR="00317346" w:rsidRDefault="00317346" w:rsidP="00317346">
            <w:pPr>
              <w:pStyle w:val="TAL"/>
              <w:keepNext w:val="0"/>
              <w:keepLines w:val="0"/>
            </w:pPr>
            <w:r>
              <w:t xml:space="preserve">List of </w:t>
            </w:r>
            <w:r w:rsidR="00874A6B" w:rsidRPr="0070253A">
              <w:t>UTRA and/or E-UTRA o</w:t>
            </w:r>
            <w:r w:rsidR="003B2DEF" w:rsidRPr="0070253A">
              <w:t>perating band</w:t>
            </w:r>
            <w:r w:rsidR="00874A6B" w:rsidRPr="0070253A">
              <w:t>(s)</w:t>
            </w:r>
            <w:r w:rsidR="003B2DEF" w:rsidRPr="0070253A">
              <w:t xml:space="preserve"> supported by the </w:t>
            </w:r>
            <w:r>
              <w:t>BS 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14:paraId="497D1903" w14:textId="77777777" w:rsidR="003B2DEF" w:rsidRPr="0070253A" w:rsidRDefault="00317346" w:rsidP="00317346">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r w:rsidRPr="00382C4B">
              <w:t>.</w:t>
            </w:r>
          </w:p>
        </w:tc>
      </w:tr>
      <w:tr w:rsidR="0070253A" w:rsidRPr="0070253A" w14:paraId="318D5602" w14:textId="77777777" w:rsidTr="00B17621">
        <w:trPr>
          <w:jc w:val="center"/>
        </w:trPr>
        <w:tc>
          <w:tcPr>
            <w:tcW w:w="1241" w:type="dxa"/>
          </w:tcPr>
          <w:p w14:paraId="201440F3" w14:textId="77777777" w:rsidR="003B2DEF" w:rsidRPr="0070253A" w:rsidRDefault="003B2DEF" w:rsidP="00484869">
            <w:pPr>
              <w:pStyle w:val="TAL"/>
              <w:keepNext w:val="0"/>
              <w:keepLines w:val="0"/>
            </w:pPr>
            <w:r w:rsidRPr="0070253A">
              <w:t>D9.5</w:t>
            </w:r>
          </w:p>
        </w:tc>
        <w:tc>
          <w:tcPr>
            <w:tcW w:w="2930" w:type="dxa"/>
          </w:tcPr>
          <w:p w14:paraId="440C804C" w14:textId="77777777" w:rsidR="003B2DEF" w:rsidRPr="0070253A" w:rsidRDefault="003B2DEF" w:rsidP="00484869">
            <w:pPr>
              <w:pStyle w:val="TAL"/>
              <w:keepNext w:val="0"/>
              <w:keepLines w:val="0"/>
            </w:pPr>
            <w:r w:rsidRPr="0070253A">
              <w:t>Beam RAT support</w:t>
            </w:r>
          </w:p>
        </w:tc>
        <w:tc>
          <w:tcPr>
            <w:tcW w:w="5686" w:type="dxa"/>
          </w:tcPr>
          <w:p w14:paraId="2EA2AB2B" w14:textId="77777777" w:rsidR="003B2DEF" w:rsidRPr="0070253A" w:rsidRDefault="003B2DEF" w:rsidP="00484869">
            <w:pPr>
              <w:pStyle w:val="TAL"/>
              <w:keepNext w:val="0"/>
              <w:keepLines w:val="0"/>
            </w:pPr>
            <w:r w:rsidRPr="0070253A">
              <w:t>RAT(s) supported by each beam for each supported operating band, declared for every beam</w:t>
            </w:r>
            <w:r w:rsidR="00874A6B" w:rsidRPr="0070253A">
              <w:t xml:space="preserve"> identified in D9.3.</w:t>
            </w:r>
          </w:p>
        </w:tc>
      </w:tr>
      <w:tr w:rsidR="0070253A" w:rsidRPr="0070253A" w14:paraId="02D8074D" w14:textId="77777777" w:rsidTr="00B17621">
        <w:trPr>
          <w:jc w:val="center"/>
        </w:trPr>
        <w:tc>
          <w:tcPr>
            <w:tcW w:w="1241" w:type="dxa"/>
          </w:tcPr>
          <w:p w14:paraId="162945D9" w14:textId="77777777" w:rsidR="003B2DEF" w:rsidRPr="0070253A" w:rsidRDefault="003B2DEF" w:rsidP="00484869">
            <w:pPr>
              <w:pStyle w:val="TAL"/>
              <w:keepNext w:val="0"/>
              <w:keepLines w:val="0"/>
            </w:pPr>
            <w:r w:rsidRPr="0070253A">
              <w:t>D9.6</w:t>
            </w:r>
          </w:p>
        </w:tc>
        <w:tc>
          <w:tcPr>
            <w:tcW w:w="2930" w:type="dxa"/>
          </w:tcPr>
          <w:p w14:paraId="4869555F" w14:textId="77777777" w:rsidR="003B2DEF" w:rsidRPr="0070253A" w:rsidRDefault="003B2DEF" w:rsidP="00484869">
            <w:pPr>
              <w:pStyle w:val="TAL"/>
              <w:keepNext w:val="0"/>
              <w:keepLines w:val="0"/>
            </w:pPr>
            <w:r w:rsidRPr="0070253A">
              <w:t xml:space="preserve">Beam E-UTRA </w:t>
            </w:r>
            <w:r w:rsidR="00874A6B" w:rsidRPr="0070253A">
              <w:t xml:space="preserve">channel </w:t>
            </w:r>
            <w:r w:rsidRPr="0070253A">
              <w:t>band width support</w:t>
            </w:r>
          </w:p>
        </w:tc>
        <w:tc>
          <w:tcPr>
            <w:tcW w:w="5686" w:type="dxa"/>
          </w:tcPr>
          <w:p w14:paraId="0BFCF88E" w14:textId="77777777" w:rsidR="003B2DEF" w:rsidRPr="0070253A" w:rsidRDefault="003B2DEF" w:rsidP="00484869">
            <w:pPr>
              <w:pStyle w:val="TAL"/>
              <w:keepNext w:val="0"/>
              <w:keepLines w:val="0"/>
            </w:pPr>
            <w:r w:rsidRPr="0070253A">
              <w:t xml:space="preserve">E-UTRA channel </w:t>
            </w:r>
            <w:r w:rsidR="00874A6B" w:rsidRPr="0070253A">
              <w:t>b</w:t>
            </w:r>
            <w:r w:rsidRPr="0070253A">
              <w:t>andwidth supported for each beam and supported operating band</w:t>
            </w:r>
            <w:r w:rsidR="00874A6B" w:rsidRPr="0070253A">
              <w:t xml:space="preserve"> identified in D9.3</w:t>
            </w:r>
            <w:r w:rsidRPr="0070253A">
              <w:t>.</w:t>
            </w:r>
          </w:p>
        </w:tc>
      </w:tr>
      <w:tr w:rsidR="0070253A" w:rsidRPr="0070253A" w14:paraId="3F35B246" w14:textId="77777777" w:rsidTr="00B17621">
        <w:trPr>
          <w:jc w:val="center"/>
        </w:trPr>
        <w:tc>
          <w:tcPr>
            <w:tcW w:w="1241" w:type="dxa"/>
          </w:tcPr>
          <w:p w14:paraId="349CD2CA" w14:textId="77777777" w:rsidR="003B2DEF" w:rsidRPr="0070253A" w:rsidRDefault="003B2DEF" w:rsidP="00484869">
            <w:pPr>
              <w:pStyle w:val="TAL"/>
              <w:keepNext w:val="0"/>
              <w:keepLines w:val="0"/>
            </w:pPr>
            <w:r w:rsidRPr="0070253A">
              <w:t>D9.7</w:t>
            </w:r>
          </w:p>
        </w:tc>
        <w:tc>
          <w:tcPr>
            <w:tcW w:w="2930" w:type="dxa"/>
          </w:tcPr>
          <w:p w14:paraId="7F4F639A" w14:textId="77777777" w:rsidR="003B2DEF" w:rsidRPr="0070253A" w:rsidRDefault="003B2DEF" w:rsidP="00484869">
            <w:pPr>
              <w:pStyle w:val="TAL"/>
              <w:keepNext w:val="0"/>
              <w:keepLines w:val="0"/>
            </w:pPr>
            <w:r w:rsidRPr="0070253A">
              <w:t>Reference beam direction pair</w:t>
            </w:r>
          </w:p>
        </w:tc>
        <w:tc>
          <w:tcPr>
            <w:tcW w:w="5686" w:type="dxa"/>
          </w:tcPr>
          <w:p w14:paraId="23AD0215" w14:textId="77777777" w:rsidR="003B2DEF" w:rsidRPr="0070253A" w:rsidRDefault="003B2DEF" w:rsidP="00484869">
            <w:pPr>
              <w:pStyle w:val="TAL"/>
              <w:keepNext w:val="0"/>
              <w:keepLines w:val="0"/>
            </w:pPr>
            <w:r w:rsidRPr="0070253A">
              <w:t>The beam direction pair, describing the reference beam peak direction and the reference beam centre direction. Declared for every beam</w:t>
            </w:r>
          </w:p>
        </w:tc>
      </w:tr>
      <w:tr w:rsidR="0070253A" w:rsidRPr="0070253A" w14:paraId="077F3E3F" w14:textId="77777777" w:rsidTr="00B17621">
        <w:trPr>
          <w:jc w:val="center"/>
        </w:trPr>
        <w:tc>
          <w:tcPr>
            <w:tcW w:w="1241" w:type="dxa"/>
          </w:tcPr>
          <w:p w14:paraId="0A050EAF" w14:textId="77777777" w:rsidR="003B2DEF" w:rsidRPr="0070253A" w:rsidRDefault="003B2DEF" w:rsidP="00484869">
            <w:pPr>
              <w:pStyle w:val="TAL"/>
              <w:keepNext w:val="0"/>
              <w:keepLines w:val="0"/>
            </w:pPr>
            <w:r w:rsidRPr="0070253A">
              <w:t>D9.</w:t>
            </w:r>
            <w:r w:rsidR="00AC7B67" w:rsidRPr="0070253A">
              <w:t>8</w:t>
            </w:r>
          </w:p>
        </w:tc>
        <w:tc>
          <w:tcPr>
            <w:tcW w:w="2930" w:type="dxa"/>
          </w:tcPr>
          <w:p w14:paraId="7F110E96" w14:textId="77777777" w:rsidR="003B2DEF" w:rsidRPr="0070253A" w:rsidRDefault="003B2DEF" w:rsidP="00484869">
            <w:pPr>
              <w:pStyle w:val="TAL"/>
              <w:keepNext w:val="0"/>
              <w:keepLines w:val="0"/>
            </w:pPr>
            <w:r w:rsidRPr="0070253A">
              <w:rPr>
                <w:lang w:eastAsia="zh-CN"/>
              </w:rPr>
              <w:t>EIRP accuracy directions set</w:t>
            </w:r>
          </w:p>
        </w:tc>
        <w:tc>
          <w:tcPr>
            <w:tcW w:w="5686" w:type="dxa"/>
          </w:tcPr>
          <w:p w14:paraId="4C69877A" w14:textId="77777777" w:rsidR="003B2DEF" w:rsidRPr="0070253A" w:rsidRDefault="003B2DEF" w:rsidP="00484869">
            <w:pPr>
              <w:pStyle w:val="TAL"/>
              <w:keepNext w:val="0"/>
              <w:keepLines w:val="0"/>
            </w:pPr>
            <w:r w:rsidRPr="0070253A">
              <w:t>The EIRP accuracy directions set for each beam. Declared for every beam</w:t>
            </w:r>
            <w:r w:rsidR="00874A6B" w:rsidRPr="0070253A">
              <w:t xml:space="preserve"> identified in D9.3</w:t>
            </w:r>
            <w:r w:rsidRPr="0070253A">
              <w:t>.</w:t>
            </w:r>
          </w:p>
        </w:tc>
      </w:tr>
      <w:tr w:rsidR="0070253A" w:rsidRPr="0070253A" w14:paraId="676AADD9" w14:textId="77777777" w:rsidTr="00B17621">
        <w:trPr>
          <w:jc w:val="center"/>
        </w:trPr>
        <w:tc>
          <w:tcPr>
            <w:tcW w:w="1241" w:type="dxa"/>
          </w:tcPr>
          <w:p w14:paraId="3783B215" w14:textId="77777777" w:rsidR="003B2DEF" w:rsidRPr="0070253A" w:rsidRDefault="003B2DEF" w:rsidP="00484869">
            <w:pPr>
              <w:pStyle w:val="TAL"/>
              <w:keepNext w:val="0"/>
              <w:keepLines w:val="0"/>
            </w:pPr>
            <w:r w:rsidRPr="0070253A">
              <w:t>D9.</w:t>
            </w:r>
            <w:r w:rsidR="00AC7B67" w:rsidRPr="0070253A">
              <w:t>9</w:t>
            </w:r>
          </w:p>
        </w:tc>
        <w:tc>
          <w:tcPr>
            <w:tcW w:w="2930" w:type="dxa"/>
          </w:tcPr>
          <w:p w14:paraId="52539623" w14:textId="77777777" w:rsidR="003B2DEF" w:rsidRPr="0070253A" w:rsidRDefault="003B2DEF" w:rsidP="00484869">
            <w:pPr>
              <w:pStyle w:val="TAL"/>
              <w:keepNext w:val="0"/>
              <w:keepLines w:val="0"/>
              <w:rPr>
                <w:lang w:eastAsia="zh-CN"/>
              </w:rPr>
            </w:pPr>
            <w:r w:rsidRPr="0070253A">
              <w:t>Maximum steering direction(s)</w:t>
            </w:r>
          </w:p>
        </w:tc>
        <w:tc>
          <w:tcPr>
            <w:tcW w:w="5686" w:type="dxa"/>
          </w:tcPr>
          <w:p w14:paraId="6BB393A1" w14:textId="77777777" w:rsidR="003B2DEF" w:rsidRPr="0070253A" w:rsidRDefault="003B2DEF" w:rsidP="00484869">
            <w:pPr>
              <w:pStyle w:val="TAL"/>
              <w:keepNext w:val="0"/>
              <w:keepLines w:val="0"/>
            </w:pPr>
            <w:r w:rsidRPr="0070253A">
              <w:t xml:space="preserve">The </w:t>
            </w:r>
            <w:r w:rsidRPr="0070253A">
              <w:rPr>
                <w:i/>
              </w:rPr>
              <w:t>beam direction pair(s)</w:t>
            </w:r>
            <w:r w:rsidRPr="0070253A">
              <w:t xml:space="preserve"> corresponding to the following points:</w:t>
            </w:r>
          </w:p>
          <w:p w14:paraId="63337C4D" w14:textId="77777777" w:rsidR="003B2DEF" w:rsidRPr="0070253A" w:rsidRDefault="00484869" w:rsidP="00484869">
            <w:pPr>
              <w:pStyle w:val="TAL"/>
              <w:keepNext w:val="0"/>
              <w:keepLines w:val="0"/>
              <w:ind w:left="587" w:hanging="304"/>
              <w:rPr>
                <w:i/>
              </w:rPr>
            </w:pPr>
            <w:r w:rsidRPr="0070253A">
              <w:t>1)</w:t>
            </w:r>
            <w:r w:rsidRPr="0070253A">
              <w:tab/>
            </w:r>
            <w:r w:rsidR="00874A6B" w:rsidRPr="0070253A">
              <w:t>T</w:t>
            </w:r>
            <w:r w:rsidR="003B2DEF" w:rsidRPr="0070253A">
              <w:t xml:space="preserve">he </w:t>
            </w:r>
            <w:r w:rsidR="003B2DEF" w:rsidRPr="0070253A">
              <w:rPr>
                <w:i/>
                <w:lang w:eastAsia="zh-CN"/>
              </w:rPr>
              <w:t>beam peak direction</w:t>
            </w:r>
            <w:r w:rsidR="003B2DEF" w:rsidRPr="0070253A">
              <w:rPr>
                <w:lang w:eastAsia="zh-CN"/>
              </w:rPr>
              <w:t xml:space="preserve"> corresponding to the </w:t>
            </w:r>
            <w:r w:rsidR="003B2DEF" w:rsidRPr="0070253A">
              <w:t xml:space="preserve">maximum steering from the </w:t>
            </w:r>
            <w:r w:rsidR="003B2DEF" w:rsidRPr="0070253A">
              <w:rPr>
                <w:i/>
              </w:rPr>
              <w:t>reference beam centre direction</w:t>
            </w:r>
            <w:r w:rsidR="003B2DEF" w:rsidRPr="0070253A">
              <w:t xml:space="preserve"> in the positive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rPr>
                <w:i/>
              </w:rPr>
              <w:t>reference beam centre direction.</w:t>
            </w:r>
          </w:p>
          <w:p w14:paraId="493476B4" w14:textId="77777777" w:rsidR="003B2DEF" w:rsidRPr="0070253A" w:rsidRDefault="00484869" w:rsidP="00484869">
            <w:pPr>
              <w:pStyle w:val="TAL"/>
              <w:keepNext w:val="0"/>
              <w:keepLines w:val="0"/>
              <w:ind w:left="587" w:hanging="304"/>
              <w:rPr>
                <w:i/>
              </w:rPr>
            </w:pPr>
            <w:r w:rsidRPr="0070253A">
              <w:t>2)</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Φ</w:t>
            </w:r>
            <w:r w:rsidR="003B2DEF" w:rsidRPr="0070253A">
              <w:t xml:space="preserve"> direction</w:t>
            </w:r>
            <w:r w:rsidR="0080537E" w:rsidRPr="0070253A">
              <w:t>,</w:t>
            </w:r>
            <w:r w:rsidR="003B2DEF" w:rsidRPr="0070253A">
              <w:t xml:space="preserve"> while the </w:t>
            </w:r>
            <w:r w:rsidR="0080537E" w:rsidRPr="0070253A">
              <w:rPr>
                <w:i/>
              </w:rPr>
              <w:t xml:space="preserve">θ value being the closest possible to the </w:t>
            </w:r>
            <w:r w:rsidR="003B2DEF" w:rsidRPr="0070253A">
              <w:t>reference beam centre direction</w:t>
            </w:r>
            <w:r w:rsidR="003B2DEF" w:rsidRPr="0070253A">
              <w:rPr>
                <w:i/>
              </w:rPr>
              <w:t>.</w:t>
            </w:r>
          </w:p>
          <w:p w14:paraId="7CBAC455" w14:textId="77777777" w:rsidR="003B2DEF" w:rsidRPr="0070253A" w:rsidRDefault="00484869" w:rsidP="00484869">
            <w:pPr>
              <w:pStyle w:val="TAL"/>
              <w:keepNext w:val="0"/>
              <w:keepLines w:val="0"/>
              <w:ind w:left="587" w:hanging="304"/>
            </w:pPr>
            <w:r w:rsidRPr="0070253A">
              <w:t>3)</w:t>
            </w:r>
            <w:r w:rsidRPr="0070253A">
              <w:tab/>
            </w:r>
            <w:r w:rsidR="00874A6B" w:rsidRPr="0070253A">
              <w:t>T</w:t>
            </w:r>
            <w:r w:rsidR="003B2DEF" w:rsidRPr="0070253A">
              <w:t xml:space="preserve">he </w:t>
            </w:r>
            <w:r w:rsidR="003B2DEF" w:rsidRPr="0070253A">
              <w:rPr>
                <w:lang w:eastAsia="zh-CN"/>
              </w:rPr>
              <w:t xml:space="preserve">beam peak direction corresponding to the </w:t>
            </w:r>
            <w:r w:rsidR="003B2DEF" w:rsidRPr="0070253A">
              <w:t xml:space="preserve">maximum steering from the reference beam centre direction in the positive </w:t>
            </w:r>
            <w:r w:rsidR="003B2DEF" w:rsidRPr="0070253A">
              <w:rPr>
                <w:i/>
              </w:rPr>
              <w:t>θ</w:t>
            </w:r>
            <w:r w:rsidR="003B2DEF" w:rsidRPr="0070253A">
              <w:t xml:space="preserve"> direction</w:t>
            </w:r>
            <w:r w:rsidR="0080537E" w:rsidRPr="0070253A">
              <w:t>,</w:t>
            </w:r>
            <w:r w:rsidR="003B2DEF" w:rsidRPr="0070253A">
              <w:t xml:space="preserve"> while the</w:t>
            </w:r>
            <w:r w:rsidR="0080537E" w:rsidRPr="0070253A">
              <w:rPr>
                <w:i/>
              </w:rPr>
              <w:t xml:space="preserve"> Φ value being the closest possible to the</w:t>
            </w:r>
            <w:r w:rsidR="003B2DEF" w:rsidRPr="0070253A">
              <w:t xml:space="preserve"> reference beam centre direction.</w:t>
            </w:r>
          </w:p>
          <w:p w14:paraId="240AF521" w14:textId="77777777" w:rsidR="003B2DEF" w:rsidRPr="0070253A" w:rsidRDefault="00484869" w:rsidP="00484869">
            <w:pPr>
              <w:pStyle w:val="TAL"/>
              <w:keepNext w:val="0"/>
              <w:keepLines w:val="0"/>
              <w:ind w:left="587" w:hanging="304"/>
              <w:rPr>
                <w:i/>
              </w:rPr>
            </w:pPr>
            <w:r w:rsidRPr="0070253A">
              <w:rPr>
                <w:lang w:eastAsia="zh-CN"/>
              </w:rPr>
              <w:t>4)</w:t>
            </w:r>
            <w:r w:rsidRPr="0070253A">
              <w:rPr>
                <w:lang w:eastAsia="zh-CN"/>
              </w:rPr>
              <w:tab/>
            </w:r>
            <w:r w:rsidR="00874A6B" w:rsidRPr="0070253A">
              <w:rPr>
                <w:lang w:eastAsia="zh-CN"/>
              </w:rPr>
              <w:t xml:space="preserve">The </w:t>
            </w:r>
            <w:r w:rsidR="003B2DEF" w:rsidRPr="0070253A">
              <w:rPr>
                <w:lang w:eastAsia="zh-CN"/>
              </w:rPr>
              <w:t xml:space="preserve">beam peak direction corresponding to the </w:t>
            </w:r>
            <w:r w:rsidR="003B2DEF" w:rsidRPr="0070253A">
              <w:t xml:space="preserve">maximum steering from the reference beam centre direction in the negative </w:t>
            </w:r>
            <w:r w:rsidR="003B2DEF" w:rsidRPr="0070253A">
              <w:rPr>
                <w:i/>
              </w:rPr>
              <w:t>θ</w:t>
            </w:r>
            <w:r w:rsidR="003B2DEF" w:rsidRPr="0070253A">
              <w:t xml:space="preserve"> direction</w:t>
            </w:r>
            <w:r w:rsidR="0080537E" w:rsidRPr="0070253A">
              <w:t>,</w:t>
            </w:r>
            <w:r w:rsidR="003B2DEF" w:rsidRPr="0070253A">
              <w:t xml:space="preserve"> while the </w:t>
            </w:r>
            <w:r w:rsidR="0080537E" w:rsidRPr="0070253A">
              <w:rPr>
                <w:i/>
              </w:rPr>
              <w:t xml:space="preserve">Φ value being the closest possible to the </w:t>
            </w:r>
            <w:r w:rsidR="003B2DEF" w:rsidRPr="0070253A">
              <w:t>reference beam centre direction</w:t>
            </w:r>
            <w:r w:rsidRPr="0070253A">
              <w:rPr>
                <w:i/>
              </w:rPr>
              <w:t>.</w:t>
            </w:r>
          </w:p>
          <w:p w14:paraId="536ABD64" w14:textId="77777777" w:rsidR="003B2DEF" w:rsidRPr="0070253A" w:rsidRDefault="003B2DEF" w:rsidP="00484869">
            <w:pPr>
              <w:pStyle w:val="TAL"/>
              <w:keepNext w:val="0"/>
              <w:keepLines w:val="0"/>
            </w:pPr>
            <w:r w:rsidRPr="0070253A">
              <w:t xml:space="preserve">The maximum steering direction(s) may coincide with </w:t>
            </w:r>
            <w:r w:rsidRPr="0070253A">
              <w:rPr>
                <w:i/>
              </w:rPr>
              <w:t>the reference beam centre direction</w:t>
            </w:r>
            <w:r w:rsidRPr="0070253A">
              <w:t>.</w:t>
            </w:r>
          </w:p>
          <w:p w14:paraId="40F08D54" w14:textId="77777777" w:rsidR="003B2DEF" w:rsidRPr="0070253A" w:rsidRDefault="003B2DEF" w:rsidP="00484869">
            <w:pPr>
              <w:pStyle w:val="TAL"/>
              <w:keepNext w:val="0"/>
              <w:keepLines w:val="0"/>
            </w:pPr>
            <w:r w:rsidRPr="0070253A">
              <w:t>Declared for every beam</w:t>
            </w:r>
            <w:r w:rsidR="00874A6B" w:rsidRPr="0070253A">
              <w:t xml:space="preserve"> identified in D9.3</w:t>
            </w:r>
            <w:r w:rsidRPr="0070253A">
              <w:t>.</w:t>
            </w:r>
          </w:p>
        </w:tc>
      </w:tr>
      <w:tr w:rsidR="0070253A" w:rsidRPr="0070253A" w14:paraId="671EC022" w14:textId="77777777" w:rsidTr="00B17621">
        <w:trPr>
          <w:jc w:val="center"/>
        </w:trPr>
        <w:tc>
          <w:tcPr>
            <w:tcW w:w="1241" w:type="dxa"/>
          </w:tcPr>
          <w:p w14:paraId="029C51FA" w14:textId="77777777" w:rsidR="003B2DEF" w:rsidRPr="0070253A" w:rsidRDefault="003B2DEF" w:rsidP="00484869">
            <w:pPr>
              <w:pStyle w:val="TAL"/>
              <w:keepNext w:val="0"/>
              <w:keepLines w:val="0"/>
            </w:pPr>
            <w:r w:rsidRPr="0070253A">
              <w:t>D9.1</w:t>
            </w:r>
            <w:r w:rsidR="00AC7B67" w:rsidRPr="0070253A">
              <w:t>0</w:t>
            </w:r>
          </w:p>
        </w:tc>
        <w:tc>
          <w:tcPr>
            <w:tcW w:w="2930" w:type="dxa"/>
          </w:tcPr>
          <w:p w14:paraId="420185C3" w14:textId="77777777" w:rsidR="003B2DEF" w:rsidRPr="0070253A" w:rsidRDefault="00874A6B" w:rsidP="00484869">
            <w:pPr>
              <w:pStyle w:val="TAL"/>
              <w:keepNext w:val="0"/>
              <w:keepLines w:val="0"/>
            </w:pPr>
            <w:r w:rsidRPr="0070253A">
              <w:t xml:space="preserve">Rated beam </w:t>
            </w:r>
            <w:r w:rsidR="003B2DEF" w:rsidRPr="0070253A">
              <w:t>EIRP</w:t>
            </w:r>
          </w:p>
        </w:tc>
        <w:tc>
          <w:tcPr>
            <w:tcW w:w="5686" w:type="dxa"/>
          </w:tcPr>
          <w:p w14:paraId="4F756E8C" w14:textId="77777777" w:rsidR="003B2DEF" w:rsidRPr="0070253A" w:rsidRDefault="003B2DEF" w:rsidP="00484869">
            <w:pPr>
              <w:pStyle w:val="TAL"/>
              <w:keepNext w:val="0"/>
              <w:keepLines w:val="0"/>
            </w:pPr>
            <w:r w:rsidRPr="0070253A">
              <w:t xml:space="preserve">The </w:t>
            </w:r>
            <w:r w:rsidR="00874A6B" w:rsidRPr="0070253A">
              <w:t xml:space="preserve">rated </w:t>
            </w:r>
            <w:r w:rsidRPr="0070253A">
              <w:t xml:space="preserve">EIRP </w:t>
            </w:r>
            <w:r w:rsidR="00874A6B" w:rsidRPr="0070253A">
              <w:t xml:space="preserve">level </w:t>
            </w:r>
            <w:r w:rsidRPr="0070253A">
              <w:t xml:space="preserve">per carrier at the </w:t>
            </w:r>
            <w:r w:rsidRPr="0070253A">
              <w:rPr>
                <w:i/>
              </w:rPr>
              <w:t>beam peak direction</w:t>
            </w:r>
            <w:r w:rsidRPr="0070253A">
              <w:t xml:space="preserve"> </w:t>
            </w:r>
            <w:r w:rsidR="00874A6B" w:rsidRPr="0070253A">
              <w:t>associated with a particular</w:t>
            </w:r>
            <w:r w:rsidR="00874A6B" w:rsidRPr="0070253A">
              <w:rPr>
                <w:i/>
              </w:rPr>
              <w:t xml:space="preserve"> beam direction pair</w:t>
            </w:r>
            <w:r w:rsidR="00874A6B" w:rsidRPr="0070253A">
              <w:t xml:space="preserve"> </w:t>
            </w:r>
            <w:r w:rsidRPr="0070253A">
              <w:t>for each of the declared maximum steering directions (</w:t>
            </w:r>
            <w:r w:rsidR="00AC7B67" w:rsidRPr="0070253A">
              <w:t>D9.9</w:t>
            </w:r>
            <w:r w:rsidR="00874A6B" w:rsidRPr="0070253A">
              <w:t xml:space="preserve">), as well as the reference </w:t>
            </w:r>
            <w:r w:rsidR="00874A6B" w:rsidRPr="0070253A">
              <w:rPr>
                <w:i/>
              </w:rPr>
              <w:t>beam direction pair</w:t>
            </w:r>
            <w:r w:rsidR="00874A6B" w:rsidRPr="0070253A">
              <w:t xml:space="preserve"> (D9.7).</w:t>
            </w:r>
            <w:r w:rsidRPr="0070253A">
              <w:t xml:space="preserve"> Declared for every beam</w:t>
            </w:r>
            <w:r w:rsidR="00874A6B" w:rsidRPr="0070253A">
              <w:t xml:space="preserve"> identified in D9.3</w:t>
            </w:r>
            <w:r w:rsidRPr="0070253A">
              <w:t>.</w:t>
            </w:r>
          </w:p>
        </w:tc>
      </w:tr>
      <w:tr w:rsidR="0070253A" w:rsidRPr="0070253A" w14:paraId="054F30CF" w14:textId="77777777" w:rsidTr="00B17621">
        <w:trPr>
          <w:jc w:val="center"/>
        </w:trPr>
        <w:tc>
          <w:tcPr>
            <w:tcW w:w="1241" w:type="dxa"/>
          </w:tcPr>
          <w:p w14:paraId="21BDB8F0" w14:textId="77777777" w:rsidR="003B2DEF" w:rsidRPr="0070253A" w:rsidRDefault="003B2DEF" w:rsidP="00484869">
            <w:pPr>
              <w:pStyle w:val="TAL"/>
              <w:keepNext w:val="0"/>
              <w:keepLines w:val="0"/>
            </w:pPr>
            <w:r w:rsidRPr="0070253A">
              <w:t>D9.1</w:t>
            </w:r>
            <w:r w:rsidR="00AC7B67" w:rsidRPr="0070253A">
              <w:t>1</w:t>
            </w:r>
          </w:p>
        </w:tc>
        <w:tc>
          <w:tcPr>
            <w:tcW w:w="2930" w:type="dxa"/>
          </w:tcPr>
          <w:p w14:paraId="066C87D6" w14:textId="77777777" w:rsidR="003B2DEF" w:rsidRPr="0070253A" w:rsidRDefault="003B2DEF" w:rsidP="00484869">
            <w:pPr>
              <w:pStyle w:val="TAL"/>
              <w:keepNext w:val="0"/>
              <w:keepLines w:val="0"/>
            </w:pPr>
            <w:r w:rsidRPr="0070253A">
              <w:t>Beamwidth</w:t>
            </w:r>
          </w:p>
        </w:tc>
        <w:tc>
          <w:tcPr>
            <w:tcW w:w="5686" w:type="dxa"/>
          </w:tcPr>
          <w:p w14:paraId="0CA3DC82" w14:textId="77777777" w:rsidR="003B2DEF" w:rsidRPr="0070253A" w:rsidRDefault="003B2DEF" w:rsidP="00484869">
            <w:pPr>
              <w:pStyle w:val="TAL"/>
              <w:keepNext w:val="0"/>
              <w:keepLines w:val="0"/>
            </w:pPr>
            <w:r w:rsidRPr="0070253A">
              <w:t xml:space="preserve">The </w:t>
            </w:r>
            <w:r w:rsidRPr="0070253A">
              <w:rPr>
                <w:i/>
              </w:rPr>
              <w:t>beamwidth</w:t>
            </w:r>
            <w:r w:rsidRPr="0070253A">
              <w:t xml:space="preserve"> for the reference </w:t>
            </w:r>
            <w:r w:rsidRPr="0070253A">
              <w:rPr>
                <w:i/>
              </w:rPr>
              <w:t xml:space="preserve">beam direction </w:t>
            </w:r>
            <w:r w:rsidR="00874A6B" w:rsidRPr="0070253A">
              <w:rPr>
                <w:i/>
              </w:rPr>
              <w:t>pair</w:t>
            </w:r>
            <w:r w:rsidR="00874A6B" w:rsidRPr="0070253A">
              <w:t xml:space="preserve"> </w:t>
            </w:r>
            <w:r w:rsidRPr="0070253A">
              <w:t>and the four maximum steering directions. Declared for every beam</w:t>
            </w:r>
            <w:r w:rsidR="00874A6B" w:rsidRPr="0070253A">
              <w:t xml:space="preserve"> identified in D9.3</w:t>
            </w:r>
            <w:r w:rsidRPr="0070253A">
              <w:t>.</w:t>
            </w:r>
          </w:p>
        </w:tc>
      </w:tr>
      <w:tr w:rsidR="0070253A" w:rsidRPr="0070253A" w14:paraId="2765D6FE" w14:textId="77777777" w:rsidTr="00B17621">
        <w:trPr>
          <w:jc w:val="center"/>
        </w:trPr>
        <w:tc>
          <w:tcPr>
            <w:tcW w:w="1241" w:type="dxa"/>
          </w:tcPr>
          <w:p w14:paraId="4A1036E9" w14:textId="77777777" w:rsidR="003B2DEF" w:rsidRPr="0070253A" w:rsidRDefault="003B2DEF" w:rsidP="00484869">
            <w:pPr>
              <w:pStyle w:val="TAL"/>
              <w:keepNext w:val="0"/>
              <w:keepLines w:val="0"/>
            </w:pPr>
            <w:r w:rsidRPr="0070253A">
              <w:t>D9.1</w:t>
            </w:r>
            <w:r w:rsidR="00AC7B67" w:rsidRPr="0070253A">
              <w:t>2</w:t>
            </w:r>
          </w:p>
        </w:tc>
        <w:tc>
          <w:tcPr>
            <w:tcW w:w="2930" w:type="dxa"/>
          </w:tcPr>
          <w:p w14:paraId="6B176DF2" w14:textId="77777777" w:rsidR="003B2DEF" w:rsidRPr="0070253A" w:rsidRDefault="00844F41" w:rsidP="00484869">
            <w:pPr>
              <w:pStyle w:val="TAL"/>
              <w:keepNext w:val="0"/>
              <w:keepLines w:val="0"/>
            </w:pPr>
            <w:r w:rsidRPr="0070253A">
              <w:t>Equivalent b</w:t>
            </w:r>
            <w:r w:rsidRPr="0070253A">
              <w:rPr>
                <w:rFonts w:hint="eastAsia"/>
                <w:lang w:eastAsia="zh-CN"/>
              </w:rPr>
              <w:t>eams</w:t>
            </w:r>
          </w:p>
        </w:tc>
        <w:tc>
          <w:tcPr>
            <w:tcW w:w="5686" w:type="dxa"/>
          </w:tcPr>
          <w:p w14:paraId="7CE1CCEE" w14:textId="77777777" w:rsidR="00D0486D" w:rsidRPr="0070253A" w:rsidRDefault="00D0486D" w:rsidP="00484869">
            <w:pPr>
              <w:pStyle w:val="TAL"/>
              <w:keepNext w:val="0"/>
              <w:keepLines w:val="0"/>
            </w:pPr>
            <w:r w:rsidRPr="0070253A">
              <w:t>List of beams which are declared to be equivalent</w:t>
            </w:r>
            <w:r w:rsidR="00484869" w:rsidRPr="0070253A">
              <w:t>.</w:t>
            </w:r>
          </w:p>
          <w:p w14:paraId="7D7FB594" w14:textId="77777777" w:rsidR="003B2DEF" w:rsidRPr="0070253A" w:rsidRDefault="00D0486D" w:rsidP="00484869">
            <w:pPr>
              <w:pStyle w:val="TAL"/>
              <w:keepNext w:val="0"/>
              <w:keepLines w:val="0"/>
            </w:pPr>
            <w:r w:rsidRPr="0070253A">
              <w:t>Equivalen</w:t>
            </w:r>
            <w:r w:rsidR="00844F41" w:rsidRPr="0070253A">
              <w:t>t</w:t>
            </w:r>
            <w:r w:rsidR="00844F41" w:rsidRPr="0070253A">
              <w:rPr>
                <w:rFonts w:hint="eastAsia"/>
                <w:lang w:eastAsia="zh-CN"/>
              </w:rPr>
              <w:t xml:space="preserve"> beams</w:t>
            </w:r>
            <w:r w:rsidRPr="0070253A">
              <w:t xml:space="preserve"> impl</w:t>
            </w:r>
            <w:r w:rsidR="00844F41" w:rsidRPr="0070253A">
              <w:t>y</w:t>
            </w:r>
            <w:r w:rsidRPr="0070253A">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70253A">
              <w:noBreakHyphen/>
            </w:r>
            <w:r w:rsidR="00AC7B67" w:rsidRPr="0070253A">
              <w:t>D9.11</w:t>
            </w:r>
            <w:r w:rsidRPr="0070253A">
              <w:t xml:space="preserve">) made for the beams are identical and the transmitter unit and associated </w:t>
            </w:r>
            <w:r w:rsidRPr="0070253A">
              <w:rPr>
                <w:i/>
              </w:rPr>
              <w:t xml:space="preserve">TAB connector(s), </w:t>
            </w:r>
            <w:r w:rsidRPr="0070253A">
              <w:t xml:space="preserve">RDN and </w:t>
            </w:r>
            <w:r w:rsidR="00874A6B" w:rsidRPr="0070253A">
              <w:t>a</w:t>
            </w:r>
            <w:r w:rsidRPr="0070253A">
              <w:t xml:space="preserve">ntenna </w:t>
            </w:r>
            <w:r w:rsidR="00874A6B" w:rsidRPr="0070253A">
              <w:t>a</w:t>
            </w:r>
            <w:r w:rsidRPr="0070253A">
              <w:t>rray responsible for generating the beam are of identical design.</w:t>
            </w:r>
          </w:p>
        </w:tc>
      </w:tr>
      <w:tr w:rsidR="0070253A" w:rsidRPr="0070253A" w14:paraId="1D9585E9" w14:textId="77777777" w:rsidTr="00B17621">
        <w:trPr>
          <w:jc w:val="center"/>
        </w:trPr>
        <w:tc>
          <w:tcPr>
            <w:tcW w:w="1241" w:type="dxa"/>
          </w:tcPr>
          <w:p w14:paraId="08F59B3A" w14:textId="77777777" w:rsidR="003B2DEF" w:rsidRPr="0070253A" w:rsidRDefault="003B2DEF" w:rsidP="00484869">
            <w:pPr>
              <w:pStyle w:val="TAL"/>
              <w:keepNext w:val="0"/>
              <w:keepLines w:val="0"/>
            </w:pPr>
            <w:r w:rsidRPr="0070253A">
              <w:t>D9.1</w:t>
            </w:r>
            <w:r w:rsidR="00AC7B67" w:rsidRPr="0070253A">
              <w:t>3</w:t>
            </w:r>
          </w:p>
        </w:tc>
        <w:tc>
          <w:tcPr>
            <w:tcW w:w="2930" w:type="dxa"/>
          </w:tcPr>
          <w:p w14:paraId="5150C873" w14:textId="77777777" w:rsidR="003B2DEF" w:rsidRPr="0070253A" w:rsidRDefault="003B2DEF" w:rsidP="00484869">
            <w:pPr>
              <w:pStyle w:val="TAL"/>
              <w:keepNext w:val="0"/>
              <w:keepLines w:val="0"/>
            </w:pPr>
            <w:r w:rsidRPr="0070253A">
              <w:t>Parallel beams</w:t>
            </w:r>
          </w:p>
        </w:tc>
        <w:tc>
          <w:tcPr>
            <w:tcW w:w="5686" w:type="dxa"/>
          </w:tcPr>
          <w:p w14:paraId="2326CF74" w14:textId="77777777" w:rsidR="00D0486D" w:rsidRPr="0070253A" w:rsidRDefault="00D0486D" w:rsidP="00484869">
            <w:pPr>
              <w:pStyle w:val="TAL"/>
              <w:keepNext w:val="0"/>
              <w:keepLines w:val="0"/>
            </w:pPr>
            <w:r w:rsidRPr="0070253A">
              <w:t>List of beams which have been declared equivalent (</w:t>
            </w:r>
            <w:r w:rsidR="00AC7B67" w:rsidRPr="0070253A">
              <w:t>D9.12</w:t>
            </w:r>
            <w:r w:rsidRPr="0070253A">
              <w:t>) and can be generated in parallel using independent RF power resources.</w:t>
            </w:r>
          </w:p>
          <w:p w14:paraId="22F1494B" w14:textId="77777777" w:rsidR="003B2DEF" w:rsidRPr="0070253A" w:rsidRDefault="00D0486D" w:rsidP="00484869">
            <w:pPr>
              <w:pStyle w:val="TAL"/>
              <w:keepNext w:val="0"/>
              <w:keepLines w:val="0"/>
              <w:rPr>
                <w:lang w:eastAsia="zh-CN"/>
              </w:rPr>
            </w:pPr>
            <w:r w:rsidRPr="0070253A">
              <w:rPr>
                <w:lang w:eastAsia="zh-CN"/>
              </w:rPr>
              <w:t>Independent power resources means that the beams are transmitted from mutually exclusive transmitter units.</w:t>
            </w:r>
          </w:p>
        </w:tc>
      </w:tr>
      <w:tr w:rsidR="0070253A" w:rsidRPr="0070253A" w14:paraId="6D0C916F" w14:textId="77777777" w:rsidTr="00B17621">
        <w:trPr>
          <w:jc w:val="center"/>
        </w:trPr>
        <w:tc>
          <w:tcPr>
            <w:tcW w:w="1241" w:type="dxa"/>
          </w:tcPr>
          <w:p w14:paraId="0C3EEFF3" w14:textId="77777777" w:rsidR="003B2DEF" w:rsidRPr="0070253A" w:rsidRDefault="003B2DEF" w:rsidP="00484869">
            <w:pPr>
              <w:pStyle w:val="TAL"/>
              <w:keepNext w:val="0"/>
              <w:keepLines w:val="0"/>
            </w:pPr>
            <w:r w:rsidRPr="0070253A">
              <w:rPr>
                <w:lang w:eastAsia="en-GB"/>
              </w:rPr>
              <w:t>D9.1</w:t>
            </w:r>
            <w:r w:rsidR="00AC7B67" w:rsidRPr="0070253A">
              <w:rPr>
                <w:lang w:eastAsia="en-GB"/>
              </w:rPr>
              <w:t>4</w:t>
            </w:r>
          </w:p>
        </w:tc>
        <w:tc>
          <w:tcPr>
            <w:tcW w:w="2930" w:type="dxa"/>
          </w:tcPr>
          <w:p w14:paraId="6587E882" w14:textId="77777777" w:rsidR="003B2DEF" w:rsidRPr="0070253A" w:rsidRDefault="003B2DEF" w:rsidP="00484869">
            <w:pPr>
              <w:pStyle w:val="TAL"/>
              <w:keepNext w:val="0"/>
              <w:keepLines w:val="0"/>
            </w:pPr>
            <w:r w:rsidRPr="0070253A">
              <w:rPr>
                <w:lang w:eastAsia="en-GB"/>
              </w:rPr>
              <w:t>Number of carriers at maximum EIRP</w:t>
            </w:r>
          </w:p>
        </w:tc>
        <w:tc>
          <w:tcPr>
            <w:tcW w:w="5686" w:type="dxa"/>
          </w:tcPr>
          <w:p w14:paraId="29EFBC03" w14:textId="77777777" w:rsidR="003B2DEF" w:rsidRPr="0070253A" w:rsidRDefault="003B2DEF" w:rsidP="00484869">
            <w:pPr>
              <w:pStyle w:val="TAL"/>
              <w:keepNext w:val="0"/>
              <w:keepLines w:val="0"/>
            </w:pPr>
            <w:r w:rsidRPr="0070253A">
              <w:rPr>
                <w:lang w:eastAsia="en-GB"/>
              </w:rPr>
              <w:t xml:space="preserve">The number of carriers per operating band the AAS </w:t>
            </w:r>
            <w:r w:rsidR="00874A6B" w:rsidRPr="0070253A">
              <w:rPr>
                <w:lang w:eastAsia="en-GB"/>
              </w:rPr>
              <w:t xml:space="preserve">BS </w:t>
            </w:r>
            <w:r w:rsidRPr="0070253A">
              <w:rPr>
                <w:lang w:eastAsia="en-GB"/>
              </w:rPr>
              <w:t>is capable of generating at maximum EIRP declared each RAT (and multi-RAT) for every beam</w:t>
            </w:r>
            <w:r w:rsidR="00874A6B" w:rsidRPr="0070253A">
              <w:t xml:space="preserve"> identified in D9.3</w:t>
            </w:r>
            <w:r w:rsidRPr="0070253A">
              <w:rPr>
                <w:lang w:eastAsia="en-GB"/>
              </w:rPr>
              <w:t>.</w:t>
            </w:r>
          </w:p>
        </w:tc>
      </w:tr>
      <w:tr w:rsidR="0070253A" w:rsidRPr="0070253A" w14:paraId="639D9E08" w14:textId="77777777" w:rsidTr="00B17621">
        <w:trPr>
          <w:jc w:val="center"/>
        </w:trPr>
        <w:tc>
          <w:tcPr>
            <w:tcW w:w="1241" w:type="dxa"/>
          </w:tcPr>
          <w:p w14:paraId="16344111" w14:textId="77777777" w:rsidR="003B2DEF" w:rsidRPr="0070253A" w:rsidRDefault="003B2DEF" w:rsidP="00484869">
            <w:pPr>
              <w:pStyle w:val="TAL"/>
              <w:keepNext w:val="0"/>
              <w:keepLines w:val="0"/>
            </w:pPr>
            <w:r w:rsidRPr="0070253A">
              <w:rPr>
                <w:lang w:eastAsia="en-GB"/>
              </w:rPr>
              <w:t>D9.1</w:t>
            </w:r>
            <w:r w:rsidR="00AC7B67" w:rsidRPr="0070253A">
              <w:rPr>
                <w:lang w:eastAsia="en-GB"/>
              </w:rPr>
              <w:t>5</w:t>
            </w:r>
          </w:p>
        </w:tc>
        <w:tc>
          <w:tcPr>
            <w:tcW w:w="2930" w:type="dxa"/>
          </w:tcPr>
          <w:p w14:paraId="6DB0F8D2" w14:textId="77777777" w:rsidR="003B2DEF" w:rsidRPr="0070253A" w:rsidRDefault="003B2DEF" w:rsidP="00484869">
            <w:pPr>
              <w:pStyle w:val="TAL"/>
              <w:keepNext w:val="0"/>
              <w:keepLines w:val="0"/>
            </w:pPr>
            <w:r w:rsidRPr="0070253A">
              <w:rPr>
                <w:lang w:eastAsia="en-GB"/>
              </w:rPr>
              <w:t>Multi-band transceiver units</w:t>
            </w:r>
          </w:p>
        </w:tc>
        <w:tc>
          <w:tcPr>
            <w:tcW w:w="5686" w:type="dxa"/>
          </w:tcPr>
          <w:p w14:paraId="394693B7" w14:textId="77777777" w:rsidR="003B2DEF" w:rsidRPr="0070253A" w:rsidRDefault="003B2DEF" w:rsidP="00484869">
            <w:pPr>
              <w:pStyle w:val="TAL"/>
              <w:keepNext w:val="0"/>
              <w:keepLines w:val="0"/>
            </w:pPr>
            <w:r w:rsidRPr="0070253A">
              <w:rPr>
                <w:lang w:eastAsia="en-GB"/>
              </w:rPr>
              <w:t>Declared if an operating band is generated using Transceiver units supporting operation in multiple operating bands through common active electronic components(s).</w:t>
            </w:r>
          </w:p>
        </w:tc>
      </w:tr>
      <w:tr w:rsidR="0070253A" w:rsidRPr="0070253A" w14:paraId="1FDF2D5F" w14:textId="77777777" w:rsidTr="00B17621">
        <w:trPr>
          <w:jc w:val="center"/>
        </w:trPr>
        <w:tc>
          <w:tcPr>
            <w:tcW w:w="1241" w:type="dxa"/>
          </w:tcPr>
          <w:p w14:paraId="30C48ED8" w14:textId="77777777" w:rsidR="003B2DEF" w:rsidRPr="0070253A" w:rsidRDefault="003B2DEF" w:rsidP="00484869">
            <w:pPr>
              <w:pStyle w:val="TAL"/>
              <w:keepNext w:val="0"/>
              <w:keepLines w:val="0"/>
            </w:pPr>
            <w:r w:rsidRPr="0070253A">
              <w:rPr>
                <w:lang w:eastAsia="en-GB"/>
              </w:rPr>
              <w:t>D9.1</w:t>
            </w:r>
            <w:r w:rsidR="00AC7B67" w:rsidRPr="0070253A">
              <w:rPr>
                <w:lang w:eastAsia="en-GB"/>
              </w:rPr>
              <w:t>6</w:t>
            </w:r>
          </w:p>
        </w:tc>
        <w:tc>
          <w:tcPr>
            <w:tcW w:w="2930" w:type="dxa"/>
          </w:tcPr>
          <w:p w14:paraId="7FA8CA8F" w14:textId="77777777" w:rsidR="003B2DEF" w:rsidRPr="0070253A" w:rsidRDefault="003B2DEF" w:rsidP="00484869">
            <w:pPr>
              <w:pStyle w:val="TAL"/>
              <w:keepNext w:val="0"/>
              <w:keepLines w:val="0"/>
            </w:pPr>
            <w:r w:rsidRPr="0070253A">
              <w:rPr>
                <w:lang w:eastAsia="en-GB"/>
              </w:rPr>
              <w:t>Operating bands with multi-band dependencies</w:t>
            </w:r>
          </w:p>
        </w:tc>
        <w:tc>
          <w:tcPr>
            <w:tcW w:w="5686" w:type="dxa"/>
          </w:tcPr>
          <w:p w14:paraId="096FC4D7" w14:textId="77777777" w:rsidR="003B2DEF" w:rsidRPr="0070253A" w:rsidRDefault="003B2DEF" w:rsidP="00484869">
            <w:pPr>
              <w:pStyle w:val="TAL"/>
              <w:keepNext w:val="0"/>
              <w:keepLines w:val="0"/>
            </w:pPr>
            <w:r w:rsidRPr="0070253A">
              <w:rPr>
                <w:lang w:eastAsia="en-GB"/>
              </w:rPr>
              <w:t>List operating bands which are generated by multi-band transceiver units. Declared for each operating band for which multi-band transceiver units (</w:t>
            </w:r>
            <w:r w:rsidR="00AC7B67" w:rsidRPr="0070253A">
              <w:rPr>
                <w:lang w:eastAsia="en-GB"/>
              </w:rPr>
              <w:t>D9.15</w:t>
            </w:r>
            <w:r w:rsidRPr="0070253A">
              <w:rPr>
                <w:lang w:eastAsia="en-GB"/>
              </w:rPr>
              <w:t>) have been declared,</w:t>
            </w:r>
          </w:p>
        </w:tc>
      </w:tr>
      <w:tr w:rsidR="0070253A" w:rsidRPr="0070253A" w14:paraId="63ECD63C" w14:textId="77777777" w:rsidTr="00B17621">
        <w:trPr>
          <w:jc w:val="center"/>
        </w:trPr>
        <w:tc>
          <w:tcPr>
            <w:tcW w:w="1241" w:type="dxa"/>
          </w:tcPr>
          <w:p w14:paraId="4FDC5101" w14:textId="77777777" w:rsidR="003B2DEF" w:rsidRPr="0070253A" w:rsidRDefault="00AC7B67" w:rsidP="00484869">
            <w:pPr>
              <w:pStyle w:val="TAL"/>
              <w:keepNext w:val="0"/>
              <w:keepLines w:val="0"/>
            </w:pPr>
            <w:r w:rsidRPr="0070253A">
              <w:rPr>
                <w:lang w:eastAsia="en-GB"/>
              </w:rPr>
              <w:t>D9.15</w:t>
            </w:r>
          </w:p>
        </w:tc>
        <w:tc>
          <w:tcPr>
            <w:tcW w:w="2930" w:type="dxa"/>
          </w:tcPr>
          <w:p w14:paraId="521C75BE" w14:textId="77777777" w:rsidR="003B2DEF" w:rsidRPr="0070253A" w:rsidRDefault="00874A6B" w:rsidP="00484869">
            <w:pPr>
              <w:pStyle w:val="TAL"/>
              <w:keepNext w:val="0"/>
              <w:keepLines w:val="0"/>
            </w:pPr>
            <w:r w:rsidRPr="0070253A">
              <w:rPr>
                <w:lang w:eastAsia="en-GB"/>
              </w:rPr>
              <w:t>M</w:t>
            </w:r>
            <w:r w:rsidR="003B2DEF" w:rsidRPr="0070253A">
              <w:rPr>
                <w:lang w:eastAsia="en-GB"/>
              </w:rPr>
              <w:t>aximum radiated Base Station RF Bandwidth</w:t>
            </w:r>
          </w:p>
        </w:tc>
        <w:tc>
          <w:tcPr>
            <w:tcW w:w="5686" w:type="dxa"/>
          </w:tcPr>
          <w:p w14:paraId="28DDE6D2" w14:textId="77777777" w:rsidR="003B2DEF" w:rsidRPr="0070253A" w:rsidRDefault="00874A6B" w:rsidP="00484869">
            <w:pPr>
              <w:pStyle w:val="TAL"/>
              <w:keepNext w:val="0"/>
              <w:keepLines w:val="0"/>
            </w:pPr>
            <w:r w:rsidRPr="0070253A">
              <w:rPr>
                <w:lang w:eastAsia="en-GB"/>
              </w:rPr>
              <w:t>L</w:t>
            </w:r>
            <w:r w:rsidR="003B2DEF" w:rsidRPr="0070253A">
              <w:rPr>
                <w:lang w:eastAsia="en-GB"/>
              </w:rPr>
              <w:t>argest Base Station RF Bandwidth in the operating band, declared for each supported operating band</w:t>
            </w:r>
            <w:r w:rsidR="00484869" w:rsidRPr="0070253A">
              <w:rPr>
                <w:lang w:eastAsia="en-GB"/>
              </w:rPr>
              <w:t xml:space="preserve"> </w:t>
            </w:r>
            <w:r w:rsidRPr="0070253A">
              <w:t>identified in D9.4.</w:t>
            </w:r>
          </w:p>
        </w:tc>
      </w:tr>
      <w:tr w:rsidR="0070253A" w:rsidRPr="0070253A" w14:paraId="449583EF" w14:textId="77777777" w:rsidTr="00B17621">
        <w:trPr>
          <w:jc w:val="center"/>
        </w:trPr>
        <w:tc>
          <w:tcPr>
            <w:tcW w:w="1241" w:type="dxa"/>
          </w:tcPr>
          <w:p w14:paraId="0FE3B4BC" w14:textId="77777777" w:rsidR="003B2DEF" w:rsidRPr="0070253A" w:rsidRDefault="003B2DEF" w:rsidP="00484869">
            <w:pPr>
              <w:pStyle w:val="TAL"/>
              <w:keepNext w:val="0"/>
              <w:keepLines w:val="0"/>
            </w:pPr>
            <w:r w:rsidRPr="0070253A">
              <w:rPr>
                <w:lang w:eastAsia="en-GB"/>
              </w:rPr>
              <w:t>D9.</w:t>
            </w:r>
            <w:r w:rsidR="00AC7B67" w:rsidRPr="0070253A">
              <w:rPr>
                <w:lang w:eastAsia="en-GB"/>
              </w:rPr>
              <w:t>18</w:t>
            </w:r>
          </w:p>
        </w:tc>
        <w:tc>
          <w:tcPr>
            <w:tcW w:w="2930" w:type="dxa"/>
          </w:tcPr>
          <w:p w14:paraId="2D994A38" w14:textId="77777777" w:rsidR="003B2DEF" w:rsidRPr="0070253A" w:rsidRDefault="00874A6B" w:rsidP="00484869">
            <w:pPr>
              <w:pStyle w:val="TAL"/>
              <w:keepNext w:val="0"/>
              <w:keepLines w:val="0"/>
            </w:pPr>
            <w:r w:rsidRPr="0070253A">
              <w:rPr>
                <w:lang w:eastAsia="en-GB"/>
              </w:rPr>
              <w:t>M</w:t>
            </w:r>
            <w:r w:rsidR="003B2DEF" w:rsidRPr="0070253A">
              <w:rPr>
                <w:lang w:eastAsia="en-GB"/>
              </w:rPr>
              <w:t xml:space="preserve">aximum radiated Base Station RF Bandwidth for contiguous </w:t>
            </w:r>
            <w:r w:rsidR="003B2DEF" w:rsidRPr="0070253A">
              <w:rPr>
                <w:lang w:eastAsia="en-GB"/>
              </w:rPr>
              <w:lastRenderedPageBreak/>
              <w:t>operation.</w:t>
            </w:r>
          </w:p>
        </w:tc>
        <w:tc>
          <w:tcPr>
            <w:tcW w:w="5686" w:type="dxa"/>
          </w:tcPr>
          <w:p w14:paraId="6CC1097A" w14:textId="77777777" w:rsidR="003B2DEF" w:rsidRPr="0070253A" w:rsidRDefault="00874A6B" w:rsidP="00484869">
            <w:pPr>
              <w:pStyle w:val="TAL"/>
              <w:keepNext w:val="0"/>
              <w:keepLines w:val="0"/>
            </w:pPr>
            <w:r w:rsidRPr="0070253A">
              <w:rPr>
                <w:lang w:eastAsia="en-GB"/>
              </w:rPr>
              <w:lastRenderedPageBreak/>
              <w:t>L</w:t>
            </w:r>
            <w:r w:rsidR="003B2DEF" w:rsidRPr="0070253A">
              <w:rPr>
                <w:lang w:eastAsia="en-GB"/>
              </w:rPr>
              <w:t>argest Base Station RF Bandwidth for contiguous spectrum operation, declared for each supported operating band</w:t>
            </w:r>
            <w:r w:rsidR="00565C67" w:rsidRPr="0070253A">
              <w:t xml:space="preserve"> identified in </w:t>
            </w:r>
            <w:r w:rsidR="00565C67" w:rsidRPr="0070253A">
              <w:lastRenderedPageBreak/>
              <w:t>D9.4.</w:t>
            </w:r>
          </w:p>
        </w:tc>
      </w:tr>
      <w:tr w:rsidR="0070253A" w:rsidRPr="0070253A" w14:paraId="00FE6412" w14:textId="77777777" w:rsidTr="00B17621">
        <w:trPr>
          <w:jc w:val="center"/>
        </w:trPr>
        <w:tc>
          <w:tcPr>
            <w:tcW w:w="1241" w:type="dxa"/>
          </w:tcPr>
          <w:p w14:paraId="36F32FFB" w14:textId="77777777" w:rsidR="003B2DEF" w:rsidRPr="0070253A" w:rsidRDefault="003B2DEF" w:rsidP="00484869">
            <w:pPr>
              <w:pStyle w:val="TAL"/>
            </w:pPr>
            <w:r w:rsidRPr="0070253A">
              <w:rPr>
                <w:lang w:eastAsia="en-GB"/>
              </w:rPr>
              <w:lastRenderedPageBreak/>
              <w:t>D9.</w:t>
            </w:r>
            <w:r w:rsidR="00AC7B67" w:rsidRPr="0070253A">
              <w:rPr>
                <w:lang w:eastAsia="en-GB"/>
              </w:rPr>
              <w:t>19</w:t>
            </w:r>
          </w:p>
        </w:tc>
        <w:tc>
          <w:tcPr>
            <w:tcW w:w="2930" w:type="dxa"/>
          </w:tcPr>
          <w:p w14:paraId="2A8486F4" w14:textId="77777777" w:rsidR="003B2DEF" w:rsidRPr="0070253A" w:rsidRDefault="003B2DEF" w:rsidP="00484869">
            <w:pPr>
              <w:pStyle w:val="TAL"/>
            </w:pPr>
            <w:r w:rsidRPr="0070253A">
              <w:rPr>
                <w:lang w:eastAsia="en-GB"/>
              </w:rPr>
              <w:t>maximum radiated Base Station RF Bandwidth for non- contiguous operation.</w:t>
            </w:r>
          </w:p>
        </w:tc>
        <w:tc>
          <w:tcPr>
            <w:tcW w:w="5686" w:type="dxa"/>
          </w:tcPr>
          <w:p w14:paraId="3939FF28" w14:textId="77777777" w:rsidR="003B2DEF" w:rsidRPr="0070253A" w:rsidRDefault="003B2DEF" w:rsidP="00484869">
            <w:pPr>
              <w:pStyle w:val="TAL"/>
            </w:pPr>
            <w:r w:rsidRPr="0070253A">
              <w:rPr>
                <w:lang w:eastAsia="en-GB"/>
              </w:rPr>
              <w:t>largest Base Station RF Bandwidth for non-contiguous spectrum operation, declared for each supported operating band</w:t>
            </w:r>
            <w:r w:rsidR="00565C67" w:rsidRPr="0070253A">
              <w:t xml:space="preserve"> identified in D9.4.</w:t>
            </w:r>
          </w:p>
        </w:tc>
      </w:tr>
      <w:tr w:rsidR="0070253A" w:rsidRPr="0070253A" w14:paraId="4B6C68DD" w14:textId="77777777" w:rsidTr="00B17621">
        <w:trPr>
          <w:jc w:val="center"/>
        </w:trPr>
        <w:tc>
          <w:tcPr>
            <w:tcW w:w="1241" w:type="dxa"/>
          </w:tcPr>
          <w:p w14:paraId="3A51C568" w14:textId="77777777" w:rsidR="003B2DEF" w:rsidRPr="0070253A" w:rsidRDefault="003B2DEF" w:rsidP="00484869">
            <w:pPr>
              <w:pStyle w:val="TAL"/>
              <w:keepNext w:val="0"/>
              <w:keepLines w:val="0"/>
            </w:pPr>
            <w:r w:rsidRPr="0070253A">
              <w:rPr>
                <w:lang w:eastAsia="en-GB"/>
              </w:rPr>
              <w:t>D9.2</w:t>
            </w:r>
            <w:r w:rsidR="00AC7B67" w:rsidRPr="0070253A">
              <w:rPr>
                <w:lang w:eastAsia="en-GB"/>
              </w:rPr>
              <w:t>0</w:t>
            </w:r>
          </w:p>
        </w:tc>
        <w:tc>
          <w:tcPr>
            <w:tcW w:w="2930" w:type="dxa"/>
          </w:tcPr>
          <w:p w14:paraId="6E0EE977" w14:textId="77777777" w:rsidR="003B2DEF" w:rsidRPr="0070253A" w:rsidRDefault="003B2DEF" w:rsidP="00484869">
            <w:pPr>
              <w:pStyle w:val="TAL"/>
              <w:keepNext w:val="0"/>
              <w:keepLines w:val="0"/>
            </w:pPr>
            <w:r w:rsidRPr="0070253A">
              <w:rPr>
                <w:lang w:eastAsia="en-GB"/>
              </w:rPr>
              <w:t xml:space="preserve">Inter-band CA bands </w:t>
            </w:r>
          </w:p>
        </w:tc>
        <w:tc>
          <w:tcPr>
            <w:tcW w:w="5686" w:type="dxa"/>
          </w:tcPr>
          <w:p w14:paraId="4D1F78DC" w14:textId="77777777" w:rsidR="003B2DEF" w:rsidRPr="0070253A" w:rsidRDefault="003B2DEF" w:rsidP="00484869">
            <w:pPr>
              <w:pStyle w:val="TAL"/>
              <w:keepNext w:val="0"/>
              <w:keepLines w:val="0"/>
            </w:pPr>
            <w:r w:rsidRPr="0070253A">
              <w:rPr>
                <w:lang w:eastAsia="en-GB"/>
              </w:rPr>
              <w:t>Declared inter-band CA bands supported per operating band</w:t>
            </w:r>
            <w:r w:rsidR="00565C67" w:rsidRPr="0070253A">
              <w:t xml:space="preserve"> identified in D9.4.</w:t>
            </w:r>
          </w:p>
        </w:tc>
      </w:tr>
      <w:tr w:rsidR="0070253A" w:rsidRPr="0070253A" w14:paraId="64BA0378" w14:textId="77777777" w:rsidTr="00B17621">
        <w:trPr>
          <w:jc w:val="center"/>
        </w:trPr>
        <w:tc>
          <w:tcPr>
            <w:tcW w:w="1241" w:type="dxa"/>
          </w:tcPr>
          <w:p w14:paraId="18FFB111" w14:textId="77777777" w:rsidR="003B2DEF" w:rsidRPr="0070253A" w:rsidRDefault="003B2DEF" w:rsidP="00484869">
            <w:pPr>
              <w:pStyle w:val="TAL"/>
              <w:keepNext w:val="0"/>
              <w:keepLines w:val="0"/>
            </w:pPr>
            <w:r w:rsidRPr="0070253A">
              <w:rPr>
                <w:lang w:eastAsia="en-GB"/>
              </w:rPr>
              <w:t>D9.2</w:t>
            </w:r>
            <w:r w:rsidR="00AC7B67" w:rsidRPr="0070253A">
              <w:rPr>
                <w:lang w:eastAsia="en-GB"/>
              </w:rPr>
              <w:t>1</w:t>
            </w:r>
          </w:p>
        </w:tc>
        <w:tc>
          <w:tcPr>
            <w:tcW w:w="2930" w:type="dxa"/>
          </w:tcPr>
          <w:p w14:paraId="2438974B" w14:textId="77777777" w:rsidR="003B2DEF" w:rsidRPr="0070253A" w:rsidRDefault="003B2DEF" w:rsidP="00484869">
            <w:pPr>
              <w:pStyle w:val="TAL"/>
              <w:keepNext w:val="0"/>
              <w:keepLines w:val="0"/>
            </w:pPr>
            <w:r w:rsidRPr="0070253A">
              <w:rPr>
                <w:lang w:eastAsia="en-GB"/>
              </w:rPr>
              <w:t>CA only operation</w:t>
            </w:r>
          </w:p>
        </w:tc>
        <w:tc>
          <w:tcPr>
            <w:tcW w:w="5686" w:type="dxa"/>
          </w:tcPr>
          <w:p w14:paraId="2A10E1FA" w14:textId="77777777" w:rsidR="003B2DEF" w:rsidRPr="0070253A" w:rsidRDefault="00E022EA" w:rsidP="00484869">
            <w:pPr>
              <w:pStyle w:val="TAL"/>
              <w:keepNext w:val="0"/>
              <w:keepLines w:val="0"/>
            </w:pPr>
            <w:r w:rsidRPr="0070253A">
              <w:rPr>
                <w:rFonts w:cs="Arial"/>
                <w:szCs w:val="18"/>
              </w:rPr>
              <w:t xml:space="preserve">Capable of operating with CA only but not multiple carriers. </w:t>
            </w:r>
            <w:r w:rsidR="003B2DEF" w:rsidRPr="0070253A">
              <w:rPr>
                <w:lang w:eastAsia="en-GB"/>
              </w:rPr>
              <w:t>Declared per operating band</w:t>
            </w:r>
            <w:r w:rsidR="00565C67" w:rsidRPr="0070253A">
              <w:t xml:space="preserve"> identified in D9.4.</w:t>
            </w:r>
          </w:p>
        </w:tc>
      </w:tr>
      <w:tr w:rsidR="0070253A" w:rsidRPr="0070253A" w14:paraId="13E60A7D" w14:textId="77777777" w:rsidTr="00B17621">
        <w:trPr>
          <w:jc w:val="center"/>
        </w:trPr>
        <w:tc>
          <w:tcPr>
            <w:tcW w:w="1241" w:type="dxa"/>
          </w:tcPr>
          <w:p w14:paraId="4F23EFA7" w14:textId="77777777" w:rsidR="00565C67" w:rsidRPr="0070253A" w:rsidRDefault="00AC7B67" w:rsidP="00484869">
            <w:pPr>
              <w:pStyle w:val="TAL"/>
              <w:keepNext w:val="0"/>
              <w:keepLines w:val="0"/>
              <w:rPr>
                <w:lang w:eastAsia="en-GB"/>
              </w:rPr>
            </w:pPr>
            <w:r w:rsidRPr="0070253A">
              <w:rPr>
                <w:lang w:eastAsia="en-GB"/>
              </w:rPr>
              <w:t>D9.22</w:t>
            </w:r>
          </w:p>
        </w:tc>
        <w:tc>
          <w:tcPr>
            <w:tcW w:w="2930" w:type="dxa"/>
          </w:tcPr>
          <w:p w14:paraId="30ADCA70" w14:textId="77777777" w:rsidR="00565C67" w:rsidRPr="0070253A" w:rsidRDefault="00E022EA" w:rsidP="00484869">
            <w:pPr>
              <w:pStyle w:val="TAL"/>
              <w:keepNext w:val="0"/>
              <w:keepLines w:val="0"/>
              <w:rPr>
                <w:lang w:eastAsia="en-GB"/>
              </w:rPr>
            </w:pPr>
            <w:r w:rsidRPr="0070253A">
              <w:rPr>
                <w:rFonts w:cs="Arial"/>
                <w:szCs w:val="18"/>
              </w:rPr>
              <w:t>Single or multiple carrier</w:t>
            </w:r>
          </w:p>
        </w:tc>
        <w:tc>
          <w:tcPr>
            <w:tcW w:w="5686" w:type="dxa"/>
          </w:tcPr>
          <w:p w14:paraId="163BEC54" w14:textId="77777777" w:rsidR="00565C67" w:rsidRPr="0070253A" w:rsidRDefault="00E022EA" w:rsidP="00484869">
            <w:pPr>
              <w:pStyle w:val="TAL"/>
              <w:keepNext w:val="0"/>
              <w:keepLines w:val="0"/>
              <w:rPr>
                <w:lang w:eastAsia="en-GB"/>
              </w:rPr>
            </w:pPr>
            <w:r w:rsidRPr="0070253A">
              <w:rPr>
                <w:rFonts w:cs="Arial"/>
                <w:szCs w:val="18"/>
              </w:rPr>
              <w:t xml:space="preserve">Capable of operating with a single carrier (only) or multiple carriers </w:t>
            </w:r>
            <w:r w:rsidR="00565C67" w:rsidRPr="0070253A">
              <w:rPr>
                <w:lang w:eastAsia="en-GB"/>
              </w:rPr>
              <w:t>per operating band,</w:t>
            </w:r>
            <w:r w:rsidRPr="0070253A">
              <w:rPr>
                <w:lang w:eastAsia="en-GB"/>
              </w:rPr>
              <w:t xml:space="preserve"> per RAT</w:t>
            </w:r>
            <w:r w:rsidR="00565C67" w:rsidRPr="0070253A">
              <w:rPr>
                <w:lang w:eastAsia="en-GB"/>
              </w:rPr>
              <w:t>.</w:t>
            </w:r>
          </w:p>
        </w:tc>
      </w:tr>
      <w:tr w:rsidR="0070253A" w:rsidRPr="0070253A" w14:paraId="07FDBF14" w14:textId="77777777" w:rsidTr="00B17621">
        <w:trPr>
          <w:jc w:val="center"/>
        </w:trPr>
        <w:tc>
          <w:tcPr>
            <w:tcW w:w="1241" w:type="dxa"/>
          </w:tcPr>
          <w:p w14:paraId="7B2D2B2F" w14:textId="77777777" w:rsidR="00565C67" w:rsidRPr="0070253A" w:rsidRDefault="00565C67" w:rsidP="00484869">
            <w:pPr>
              <w:pStyle w:val="TAL"/>
              <w:keepNext w:val="0"/>
              <w:keepLines w:val="0"/>
            </w:pPr>
            <w:r w:rsidRPr="0070253A">
              <w:rPr>
                <w:lang w:eastAsia="en-GB"/>
              </w:rPr>
              <w:t>D9.2</w:t>
            </w:r>
            <w:r w:rsidR="00AC7B67" w:rsidRPr="0070253A">
              <w:rPr>
                <w:lang w:eastAsia="en-GB"/>
              </w:rPr>
              <w:t>3</w:t>
            </w:r>
          </w:p>
        </w:tc>
        <w:tc>
          <w:tcPr>
            <w:tcW w:w="2930" w:type="dxa"/>
          </w:tcPr>
          <w:p w14:paraId="0EDE98BF" w14:textId="77777777" w:rsidR="00565C67" w:rsidRPr="0070253A" w:rsidRDefault="00565C67" w:rsidP="00484869">
            <w:pPr>
              <w:pStyle w:val="TAL"/>
              <w:keepNext w:val="0"/>
              <w:keepLines w:val="0"/>
            </w:pPr>
            <w:r w:rsidRPr="0070253A">
              <w:rPr>
                <w:lang w:eastAsia="en-GB"/>
              </w:rPr>
              <w:t xml:space="preserve">Reduced number of supported carriers at maximum EIRP in multi-RAT operations </w:t>
            </w:r>
          </w:p>
        </w:tc>
        <w:tc>
          <w:tcPr>
            <w:tcW w:w="5686" w:type="dxa"/>
          </w:tcPr>
          <w:p w14:paraId="0C9695CE" w14:textId="77777777"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14:paraId="5C3CF7F1" w14:textId="77777777" w:rsidTr="00B17621">
        <w:trPr>
          <w:jc w:val="center"/>
        </w:trPr>
        <w:tc>
          <w:tcPr>
            <w:tcW w:w="1241" w:type="dxa"/>
          </w:tcPr>
          <w:p w14:paraId="2C98216F" w14:textId="77777777" w:rsidR="00565C67" w:rsidRPr="0070253A" w:rsidRDefault="00565C67" w:rsidP="00484869">
            <w:pPr>
              <w:pStyle w:val="TAL"/>
              <w:keepNext w:val="0"/>
              <w:keepLines w:val="0"/>
            </w:pPr>
            <w:r w:rsidRPr="0070253A">
              <w:rPr>
                <w:lang w:eastAsia="en-GB"/>
              </w:rPr>
              <w:t>D9.2</w:t>
            </w:r>
            <w:r w:rsidR="00AC7B67" w:rsidRPr="0070253A">
              <w:rPr>
                <w:lang w:eastAsia="en-GB"/>
              </w:rPr>
              <w:t>4</w:t>
            </w:r>
          </w:p>
        </w:tc>
        <w:tc>
          <w:tcPr>
            <w:tcW w:w="2930" w:type="dxa"/>
          </w:tcPr>
          <w:p w14:paraId="63475785" w14:textId="77777777" w:rsidR="00565C67" w:rsidRPr="0070253A" w:rsidRDefault="00565C67" w:rsidP="00484869">
            <w:pPr>
              <w:pStyle w:val="TAL"/>
              <w:keepNext w:val="0"/>
              <w:keepLines w:val="0"/>
            </w:pPr>
            <w:r w:rsidRPr="0070253A">
              <w:rPr>
                <w:lang w:eastAsia="en-GB"/>
              </w:rPr>
              <w:t>Reduced maximum EIRP at the total number of supported carriers in multi-RAT operations</w:t>
            </w:r>
          </w:p>
        </w:tc>
        <w:tc>
          <w:tcPr>
            <w:tcW w:w="5686" w:type="dxa"/>
          </w:tcPr>
          <w:p w14:paraId="42F56BFF" w14:textId="77777777" w:rsidR="00565C67" w:rsidRPr="0070253A" w:rsidRDefault="00565C67" w:rsidP="00484869">
            <w:pPr>
              <w:pStyle w:val="TAL"/>
              <w:keepNext w:val="0"/>
              <w:keepLines w:val="0"/>
            </w:pPr>
            <w:r w:rsidRPr="0070253A">
              <w:rPr>
                <w:lang w:eastAsia="en-GB"/>
              </w:rPr>
              <w:t>Declared for each supported operating band</w:t>
            </w:r>
            <w:r w:rsidRPr="0070253A">
              <w:t xml:space="preserve"> identified in D9.4.</w:t>
            </w:r>
          </w:p>
        </w:tc>
      </w:tr>
      <w:tr w:rsidR="0070253A" w:rsidRPr="0070253A" w14:paraId="7BACF811" w14:textId="77777777" w:rsidTr="00B17621">
        <w:trPr>
          <w:jc w:val="center"/>
        </w:trPr>
        <w:tc>
          <w:tcPr>
            <w:tcW w:w="1241" w:type="dxa"/>
          </w:tcPr>
          <w:p w14:paraId="2A00BE61" w14:textId="77777777" w:rsidR="00565C67" w:rsidRPr="0070253A" w:rsidRDefault="00565C67" w:rsidP="00484869">
            <w:pPr>
              <w:pStyle w:val="TAL"/>
              <w:keepNext w:val="0"/>
              <w:keepLines w:val="0"/>
            </w:pPr>
            <w:r w:rsidRPr="0070253A">
              <w:rPr>
                <w:lang w:eastAsia="en-GB"/>
              </w:rPr>
              <w:t>D9.2</w:t>
            </w:r>
            <w:r w:rsidR="00AC7B67" w:rsidRPr="0070253A">
              <w:rPr>
                <w:lang w:eastAsia="en-GB"/>
              </w:rPr>
              <w:t>5</w:t>
            </w:r>
          </w:p>
        </w:tc>
        <w:tc>
          <w:tcPr>
            <w:tcW w:w="2930" w:type="dxa"/>
          </w:tcPr>
          <w:p w14:paraId="7994634E" w14:textId="77777777" w:rsidR="00565C67" w:rsidRPr="0070253A" w:rsidRDefault="00565C67" w:rsidP="00484869">
            <w:pPr>
              <w:pStyle w:val="TAL"/>
              <w:keepNext w:val="0"/>
              <w:keepLines w:val="0"/>
            </w:pPr>
            <w:r w:rsidRPr="0070253A">
              <w:rPr>
                <w:lang w:eastAsia="en-GB"/>
              </w:rPr>
              <w:t>Radiated capability set (RCSA)</w:t>
            </w:r>
          </w:p>
        </w:tc>
        <w:tc>
          <w:tcPr>
            <w:tcW w:w="5686" w:type="dxa"/>
          </w:tcPr>
          <w:p w14:paraId="4CB29FE5" w14:textId="77777777" w:rsidR="00565C67" w:rsidRPr="0070253A" w:rsidRDefault="00565C67" w:rsidP="00484869">
            <w:pPr>
              <w:pStyle w:val="TAL"/>
              <w:keepNext w:val="0"/>
              <w:keepLines w:val="0"/>
            </w:pPr>
            <w:r w:rsidRPr="0070253A">
              <w:rPr>
                <w:lang w:eastAsia="en-GB"/>
              </w:rPr>
              <w:t xml:space="preserve">The manufacturer shall declare the supported radiated capability set(s) according to </w:t>
            </w:r>
            <w:r w:rsidR="00484869" w:rsidRPr="0070253A">
              <w:rPr>
                <w:lang w:eastAsia="en-GB"/>
              </w:rPr>
              <w:t>t</w:t>
            </w:r>
            <w:r w:rsidRPr="0070253A">
              <w:rPr>
                <w:lang w:eastAsia="en-GB"/>
              </w:rPr>
              <w:t>able 4.9-1 for each supported operating band</w:t>
            </w:r>
            <w:r w:rsidRPr="0070253A">
              <w:t xml:space="preserve"> identified in D9.4.</w:t>
            </w:r>
          </w:p>
        </w:tc>
      </w:tr>
      <w:tr w:rsidR="0070253A" w:rsidRPr="0070253A" w14:paraId="123937E1" w14:textId="77777777" w:rsidTr="00B17621">
        <w:trPr>
          <w:jc w:val="center"/>
        </w:trPr>
        <w:tc>
          <w:tcPr>
            <w:tcW w:w="1241" w:type="dxa"/>
          </w:tcPr>
          <w:p w14:paraId="35B5A940" w14:textId="77777777" w:rsidR="00565C67" w:rsidRPr="0070253A" w:rsidRDefault="00565C67" w:rsidP="00484869">
            <w:pPr>
              <w:pStyle w:val="TAL"/>
              <w:keepNext w:val="0"/>
              <w:keepLines w:val="0"/>
            </w:pPr>
            <w:r w:rsidRPr="0070253A">
              <w:rPr>
                <w:lang w:eastAsia="en-GB"/>
              </w:rPr>
              <w:t>D9.2</w:t>
            </w:r>
            <w:r w:rsidR="00AC7B67" w:rsidRPr="0070253A">
              <w:rPr>
                <w:lang w:eastAsia="en-GB"/>
              </w:rPr>
              <w:t>6</w:t>
            </w:r>
          </w:p>
        </w:tc>
        <w:tc>
          <w:tcPr>
            <w:tcW w:w="2930" w:type="dxa"/>
          </w:tcPr>
          <w:p w14:paraId="152AC682" w14:textId="77777777" w:rsidR="00565C67" w:rsidRPr="0070253A" w:rsidRDefault="00565C67" w:rsidP="00484869">
            <w:pPr>
              <w:pStyle w:val="TAL"/>
              <w:keepNext w:val="0"/>
              <w:keepLines w:val="0"/>
            </w:pPr>
            <w:r w:rsidRPr="0070253A">
              <w:rPr>
                <w:lang w:eastAsia="en-GB"/>
              </w:rPr>
              <w:t xml:space="preserve">Maximum </w:t>
            </w:r>
            <w:r w:rsidRPr="0070253A">
              <w:rPr>
                <w:i/>
                <w:lang w:eastAsia="en-GB"/>
              </w:rPr>
              <w:t>Radio Bandwidth</w:t>
            </w:r>
            <w:r w:rsidRPr="0070253A">
              <w:rPr>
                <w:lang w:eastAsia="en-GB"/>
              </w:rPr>
              <w:t xml:space="preserve"> of the operating band with multi-band dependencies</w:t>
            </w:r>
          </w:p>
        </w:tc>
        <w:tc>
          <w:tcPr>
            <w:tcW w:w="5686" w:type="dxa"/>
          </w:tcPr>
          <w:p w14:paraId="250E1CEE" w14:textId="77777777" w:rsidR="00484869" w:rsidRPr="0070253A" w:rsidRDefault="00565C67" w:rsidP="00484869">
            <w:pPr>
              <w:pStyle w:val="TAL"/>
              <w:keepNext w:val="0"/>
              <w:keepLines w:val="0"/>
              <w:rPr>
                <w:lang w:eastAsia="en-GB"/>
              </w:rPr>
            </w:pPr>
            <w:r w:rsidRPr="0070253A">
              <w:rPr>
                <w:lang w:eastAsia="en-GB"/>
              </w:rPr>
              <w:t xml:space="preserve">Largest </w:t>
            </w:r>
            <w:r w:rsidRPr="0070253A">
              <w:rPr>
                <w:i/>
                <w:lang w:eastAsia="en-GB"/>
              </w:rPr>
              <w:t>Radio Bandwidth</w:t>
            </w:r>
            <w:r w:rsidRPr="0070253A">
              <w:rPr>
                <w:lang w:eastAsia="en-GB"/>
              </w:rPr>
              <w:t xml:space="preserve"> that can be supported by the operating bands with multi-band dependencies.</w:t>
            </w:r>
          </w:p>
          <w:p w14:paraId="297896AD" w14:textId="77777777" w:rsidR="00565C67" w:rsidRPr="0070253A" w:rsidRDefault="00565C67" w:rsidP="00484869">
            <w:pPr>
              <w:pStyle w:val="TAL"/>
              <w:keepNext w:val="0"/>
              <w:keepLines w:val="0"/>
            </w:pPr>
            <w:r w:rsidRPr="0070253A">
              <w:rPr>
                <w:lang w:eastAsia="en-GB"/>
              </w:rPr>
              <w:t>Declared for each supported operating band which has multi-band dependencies (</w:t>
            </w:r>
            <w:r w:rsidR="00AC7B67" w:rsidRPr="0070253A">
              <w:rPr>
                <w:lang w:eastAsia="en-GB"/>
              </w:rPr>
              <w:t>D9.16</w:t>
            </w:r>
            <w:r w:rsidRPr="0070253A">
              <w:rPr>
                <w:lang w:eastAsia="en-GB"/>
              </w:rPr>
              <w:t>)</w:t>
            </w:r>
          </w:p>
        </w:tc>
      </w:tr>
      <w:tr w:rsidR="0070253A" w:rsidRPr="0070253A" w14:paraId="0C48565E" w14:textId="77777777" w:rsidTr="00B17621">
        <w:trPr>
          <w:jc w:val="center"/>
        </w:trPr>
        <w:tc>
          <w:tcPr>
            <w:tcW w:w="1241" w:type="dxa"/>
          </w:tcPr>
          <w:p w14:paraId="38215BBA" w14:textId="77777777" w:rsidR="00565C67" w:rsidRPr="0070253A" w:rsidRDefault="00565C67" w:rsidP="00484869">
            <w:pPr>
              <w:pStyle w:val="TAL"/>
              <w:keepNext w:val="0"/>
              <w:keepLines w:val="0"/>
            </w:pPr>
            <w:r w:rsidRPr="0070253A">
              <w:rPr>
                <w:lang w:eastAsia="en-GB"/>
              </w:rPr>
              <w:t>D9.2</w:t>
            </w:r>
            <w:r w:rsidR="00AC7B67" w:rsidRPr="0070253A">
              <w:rPr>
                <w:lang w:eastAsia="en-GB"/>
              </w:rPr>
              <w:t>7</w:t>
            </w:r>
          </w:p>
        </w:tc>
        <w:tc>
          <w:tcPr>
            <w:tcW w:w="2930" w:type="dxa"/>
          </w:tcPr>
          <w:p w14:paraId="72C8AFC1" w14:textId="77777777" w:rsidR="00565C67" w:rsidRPr="0070253A" w:rsidRDefault="00565C67" w:rsidP="00484869">
            <w:pPr>
              <w:pStyle w:val="TAL"/>
              <w:keepNext w:val="0"/>
              <w:keepLines w:val="0"/>
            </w:pPr>
            <w:r w:rsidRPr="0070253A">
              <w:rPr>
                <w:lang w:eastAsia="en-GB"/>
              </w:rPr>
              <w:t>Total number of supported carriers for operating bands with multi-band dependencies</w:t>
            </w:r>
          </w:p>
        </w:tc>
        <w:tc>
          <w:tcPr>
            <w:tcW w:w="5686" w:type="dxa"/>
          </w:tcPr>
          <w:p w14:paraId="180B805E" w14:textId="77777777" w:rsidR="00565C67" w:rsidRPr="0070253A" w:rsidRDefault="00565C67" w:rsidP="00484869">
            <w:pPr>
              <w:pStyle w:val="TAL"/>
              <w:keepNext w:val="0"/>
              <w:keepLines w:val="0"/>
            </w:pPr>
            <w:r w:rsidRPr="0070253A">
              <w:rPr>
                <w:lang w:eastAsia="en-GB"/>
              </w:rPr>
              <w:t>Total number of supported carriers for operating bands declared to have multi-band dependencies (</w:t>
            </w:r>
            <w:r w:rsidR="00AC7B67" w:rsidRPr="0070253A">
              <w:rPr>
                <w:lang w:eastAsia="en-GB"/>
              </w:rPr>
              <w:t>D9.16</w:t>
            </w:r>
            <w:r w:rsidRPr="0070253A">
              <w:rPr>
                <w:lang w:eastAsia="en-GB"/>
              </w:rPr>
              <w:t>).</w:t>
            </w:r>
          </w:p>
        </w:tc>
      </w:tr>
      <w:tr w:rsidR="0070253A" w:rsidRPr="0070253A" w14:paraId="27C6CF0E" w14:textId="77777777" w:rsidTr="00B17621">
        <w:trPr>
          <w:jc w:val="center"/>
        </w:trPr>
        <w:tc>
          <w:tcPr>
            <w:tcW w:w="1241" w:type="dxa"/>
          </w:tcPr>
          <w:p w14:paraId="4E25FAD0" w14:textId="77777777" w:rsidR="00565C67" w:rsidRPr="0070253A" w:rsidRDefault="00565C67" w:rsidP="00484869">
            <w:pPr>
              <w:pStyle w:val="TAL"/>
              <w:keepNext w:val="0"/>
              <w:keepLines w:val="0"/>
            </w:pPr>
            <w:r w:rsidRPr="0070253A">
              <w:rPr>
                <w:lang w:eastAsia="en-GB"/>
              </w:rPr>
              <w:t>D9.2</w:t>
            </w:r>
            <w:r w:rsidR="00AC7B67" w:rsidRPr="0070253A">
              <w:rPr>
                <w:lang w:eastAsia="en-GB"/>
              </w:rPr>
              <w:t>8</w:t>
            </w:r>
          </w:p>
        </w:tc>
        <w:tc>
          <w:tcPr>
            <w:tcW w:w="2930" w:type="dxa"/>
          </w:tcPr>
          <w:p w14:paraId="2213CCEA" w14:textId="77777777" w:rsidR="00565C67" w:rsidRPr="0070253A" w:rsidRDefault="00565C67" w:rsidP="00484869">
            <w:pPr>
              <w:pStyle w:val="TAL"/>
              <w:keepNext w:val="0"/>
              <w:keepLines w:val="0"/>
              <w:rPr>
                <w:lang w:val="fr-FR"/>
              </w:rPr>
            </w:pPr>
            <w:r w:rsidRPr="0070253A">
              <w:rPr>
                <w:lang w:val="fr-FR" w:eastAsia="en-GB"/>
              </w:rPr>
              <w:t>OTA contiguous or non-contiguous spectrum support</w:t>
            </w:r>
          </w:p>
        </w:tc>
        <w:tc>
          <w:tcPr>
            <w:tcW w:w="5686" w:type="dxa"/>
          </w:tcPr>
          <w:p w14:paraId="6CA8EE31" w14:textId="77777777" w:rsidR="00565C67" w:rsidRPr="0070253A" w:rsidRDefault="00565C67" w:rsidP="00484869">
            <w:pPr>
              <w:pStyle w:val="TAL"/>
              <w:keepNext w:val="0"/>
              <w:keepLines w:val="0"/>
            </w:pPr>
            <w:r w:rsidRPr="0070253A">
              <w:rPr>
                <w:lang w:eastAsia="en-GB"/>
              </w:rPr>
              <w:t>Ability of AAS BS to support contiguous or non-contiguous (or both) frequency distribution of carriers when operating multi-carrier in an operating band.</w:t>
            </w:r>
          </w:p>
        </w:tc>
      </w:tr>
      <w:tr w:rsidR="0070253A" w:rsidRPr="0070253A" w14:paraId="4F3CFBE2" w14:textId="77777777" w:rsidTr="00B17621">
        <w:trPr>
          <w:jc w:val="center"/>
        </w:trPr>
        <w:tc>
          <w:tcPr>
            <w:tcW w:w="1241" w:type="dxa"/>
          </w:tcPr>
          <w:p w14:paraId="11020C4D" w14:textId="77777777" w:rsidR="00565C67" w:rsidRPr="0070253A" w:rsidRDefault="00565C67" w:rsidP="00484869">
            <w:pPr>
              <w:pStyle w:val="TAL"/>
              <w:keepNext w:val="0"/>
              <w:keepLines w:val="0"/>
            </w:pPr>
            <w:r w:rsidRPr="0070253A">
              <w:rPr>
                <w:lang w:eastAsia="en-GB"/>
              </w:rPr>
              <w:t>D9.</w:t>
            </w:r>
            <w:r w:rsidR="00AC7B67" w:rsidRPr="0070253A">
              <w:rPr>
                <w:lang w:eastAsia="en-GB"/>
              </w:rPr>
              <w:t>29</w:t>
            </w:r>
          </w:p>
        </w:tc>
        <w:tc>
          <w:tcPr>
            <w:tcW w:w="2930" w:type="dxa"/>
          </w:tcPr>
          <w:p w14:paraId="169EB300" w14:textId="77777777" w:rsidR="00565C67" w:rsidRPr="0070253A" w:rsidRDefault="00565C67" w:rsidP="00484869">
            <w:pPr>
              <w:pStyle w:val="TAL"/>
              <w:keepNext w:val="0"/>
              <w:keepLines w:val="0"/>
            </w:pPr>
            <w:r w:rsidRPr="0070253A">
              <w:rPr>
                <w:lang w:eastAsia="en-GB"/>
              </w:rPr>
              <w:t>OTA contiguous and non-contiguous parameters identical</w:t>
            </w:r>
          </w:p>
        </w:tc>
        <w:tc>
          <w:tcPr>
            <w:tcW w:w="5686" w:type="dxa"/>
          </w:tcPr>
          <w:p w14:paraId="6145D659" w14:textId="77777777" w:rsidR="00565C67" w:rsidRPr="0070253A" w:rsidRDefault="00565C67" w:rsidP="00484869">
            <w:pPr>
              <w:pStyle w:val="TAL"/>
              <w:keepNext w:val="0"/>
              <w:keepLines w:val="0"/>
            </w:pPr>
            <w:r w:rsidRPr="0070253A">
              <w:rPr>
                <w:lang w:eastAsia="en-GB"/>
              </w:rPr>
              <w:t>Contiguous and non-contiguous operation is possible then parameters are the same.</w:t>
            </w:r>
          </w:p>
        </w:tc>
      </w:tr>
      <w:tr w:rsidR="0070253A" w:rsidRPr="0070253A" w14:paraId="0D606939" w14:textId="77777777" w:rsidTr="00B17621">
        <w:trPr>
          <w:jc w:val="center"/>
        </w:trPr>
        <w:tc>
          <w:tcPr>
            <w:tcW w:w="1241" w:type="dxa"/>
          </w:tcPr>
          <w:p w14:paraId="7197E7FD" w14:textId="77777777" w:rsidR="00565C67" w:rsidRPr="0070253A" w:rsidRDefault="00565C67" w:rsidP="00484869">
            <w:pPr>
              <w:pStyle w:val="TAL"/>
              <w:keepNext w:val="0"/>
              <w:keepLines w:val="0"/>
            </w:pPr>
            <w:r w:rsidRPr="0070253A">
              <w:t>D10.1</w:t>
            </w:r>
          </w:p>
        </w:tc>
        <w:tc>
          <w:tcPr>
            <w:tcW w:w="2930" w:type="dxa"/>
          </w:tcPr>
          <w:p w14:paraId="6BABBB69" w14:textId="77777777" w:rsidR="00565C67" w:rsidRPr="0070253A" w:rsidRDefault="00565C67" w:rsidP="00484869">
            <w:pPr>
              <w:pStyle w:val="TAL"/>
              <w:keepNext w:val="0"/>
              <w:keepLines w:val="0"/>
            </w:pPr>
            <w:r w:rsidRPr="0070253A">
              <w:t>OSDD identifier</w:t>
            </w:r>
          </w:p>
        </w:tc>
        <w:tc>
          <w:tcPr>
            <w:tcW w:w="5686" w:type="dxa"/>
          </w:tcPr>
          <w:p w14:paraId="36419791" w14:textId="77777777" w:rsidR="00565C67" w:rsidRPr="0070253A" w:rsidRDefault="00484869" w:rsidP="00484869">
            <w:pPr>
              <w:pStyle w:val="TAL"/>
              <w:keepNext w:val="0"/>
              <w:keepLines w:val="0"/>
            </w:pPr>
            <w:r w:rsidRPr="0070253A">
              <w:t xml:space="preserve">A unique identifier </w:t>
            </w:r>
            <w:r w:rsidR="00565C67" w:rsidRPr="0070253A">
              <w:t>for the OSDD</w:t>
            </w:r>
            <w:r w:rsidRPr="0070253A">
              <w:t>.</w:t>
            </w:r>
          </w:p>
        </w:tc>
      </w:tr>
      <w:tr w:rsidR="0070253A" w:rsidRPr="0070253A" w14:paraId="1FB22E25" w14:textId="77777777" w:rsidTr="00B17621">
        <w:trPr>
          <w:jc w:val="center"/>
        </w:trPr>
        <w:tc>
          <w:tcPr>
            <w:tcW w:w="1241" w:type="dxa"/>
          </w:tcPr>
          <w:p w14:paraId="46B1777D" w14:textId="77777777" w:rsidR="00565C67" w:rsidRPr="0070253A" w:rsidRDefault="00565C67" w:rsidP="00484869">
            <w:pPr>
              <w:pStyle w:val="TAL"/>
              <w:keepNext w:val="0"/>
              <w:keepLines w:val="0"/>
            </w:pPr>
            <w:r w:rsidRPr="0070253A">
              <w:t>D10.2</w:t>
            </w:r>
          </w:p>
        </w:tc>
        <w:tc>
          <w:tcPr>
            <w:tcW w:w="2930" w:type="dxa"/>
          </w:tcPr>
          <w:p w14:paraId="2141D0B3" w14:textId="77777777" w:rsidR="00565C67" w:rsidRPr="0070253A" w:rsidRDefault="00565C67" w:rsidP="00484869">
            <w:pPr>
              <w:pStyle w:val="TAL"/>
              <w:keepNext w:val="0"/>
              <w:keepLines w:val="0"/>
            </w:pPr>
            <w:r w:rsidRPr="0070253A">
              <w:t>OSDD operating band support</w:t>
            </w:r>
          </w:p>
        </w:tc>
        <w:tc>
          <w:tcPr>
            <w:tcW w:w="5686" w:type="dxa"/>
          </w:tcPr>
          <w:p w14:paraId="74F03825" w14:textId="77777777" w:rsidR="00565C67" w:rsidRPr="0070253A" w:rsidRDefault="00565C67" w:rsidP="00484869">
            <w:pPr>
              <w:pStyle w:val="TAL"/>
              <w:keepNext w:val="0"/>
              <w:keepLines w:val="0"/>
            </w:pPr>
            <w:r w:rsidRPr="0070253A">
              <w:t xml:space="preserve">Operating band supported by the OSDD, declared for </w:t>
            </w:r>
            <w:r w:rsidR="00484869" w:rsidRPr="0070253A">
              <w:t>every OSDD identified in D10.1.</w:t>
            </w:r>
          </w:p>
          <w:p w14:paraId="3EA6CA78" w14:textId="77777777" w:rsidR="00565C67" w:rsidRPr="0070253A" w:rsidRDefault="00565C67" w:rsidP="00484869">
            <w:pPr>
              <w:pStyle w:val="TAN"/>
            </w:pPr>
            <w:r w:rsidRPr="0070253A">
              <w:t>NOTE</w:t>
            </w:r>
            <w:r w:rsidR="00484869" w:rsidRPr="0070253A">
              <w:t xml:space="preserve"> 2</w:t>
            </w:r>
            <w:r w:rsidRPr="0070253A">
              <w:t>:</w:t>
            </w:r>
            <w:r w:rsidR="00484869" w:rsidRPr="0070253A">
              <w:tab/>
            </w:r>
            <w:r w:rsidRPr="0070253A">
              <w:t>As each identified OSDD has a declared minimum EIS value (D10.6), multiple operating band can be only be declared if they have the same minimum EIS declaration.</w:t>
            </w:r>
          </w:p>
        </w:tc>
      </w:tr>
      <w:tr w:rsidR="0070253A" w:rsidRPr="0070253A" w14:paraId="60F86271" w14:textId="77777777" w:rsidTr="00B17621">
        <w:trPr>
          <w:jc w:val="center"/>
        </w:trPr>
        <w:tc>
          <w:tcPr>
            <w:tcW w:w="1241" w:type="dxa"/>
          </w:tcPr>
          <w:p w14:paraId="11A0FF09" w14:textId="77777777" w:rsidR="00565C67" w:rsidRPr="0070253A" w:rsidRDefault="00565C67" w:rsidP="00484869">
            <w:pPr>
              <w:pStyle w:val="TAL"/>
              <w:keepNext w:val="0"/>
              <w:keepLines w:val="0"/>
            </w:pPr>
            <w:r w:rsidRPr="0070253A">
              <w:t>D10.3</w:t>
            </w:r>
          </w:p>
        </w:tc>
        <w:tc>
          <w:tcPr>
            <w:tcW w:w="2930" w:type="dxa"/>
          </w:tcPr>
          <w:p w14:paraId="6864BB95" w14:textId="77777777" w:rsidR="00565C67" w:rsidRPr="0070253A" w:rsidRDefault="00565C67" w:rsidP="00484869">
            <w:pPr>
              <w:pStyle w:val="TAL"/>
              <w:keepNext w:val="0"/>
              <w:keepLines w:val="0"/>
            </w:pPr>
            <w:r w:rsidRPr="0070253A">
              <w:t>OSDD RAT support</w:t>
            </w:r>
          </w:p>
        </w:tc>
        <w:tc>
          <w:tcPr>
            <w:tcW w:w="5686" w:type="dxa"/>
          </w:tcPr>
          <w:p w14:paraId="7B7D2F9F" w14:textId="77777777" w:rsidR="00565C67" w:rsidRPr="0070253A" w:rsidRDefault="00565C67" w:rsidP="00484869">
            <w:pPr>
              <w:pStyle w:val="TAL"/>
              <w:keepNext w:val="0"/>
              <w:keepLines w:val="0"/>
            </w:pPr>
            <w:r w:rsidRPr="0070253A">
              <w:t>RAT(s) supported by the OSDD for each supported operating band, declared for every OSDD identified in D10.1.</w:t>
            </w:r>
          </w:p>
          <w:p w14:paraId="0C98E791" w14:textId="77777777" w:rsidR="00565C67" w:rsidRPr="0070253A" w:rsidRDefault="00484869" w:rsidP="00484869">
            <w:pPr>
              <w:pStyle w:val="TAN"/>
            </w:pPr>
            <w:r w:rsidRPr="0070253A">
              <w:t>NOTE 3:</w:t>
            </w:r>
            <w:r w:rsidRPr="0070253A">
              <w:tab/>
            </w:r>
            <w:r w:rsidR="00565C67" w:rsidRPr="0070253A">
              <w:t>If the OSDD supports multiple RAT</w:t>
            </w:r>
            <w:r w:rsidRPr="0070253A">
              <w:t>'</w:t>
            </w:r>
            <w:r w:rsidR="00565C67" w:rsidRPr="0070253A">
              <w:t>s with different minimum EIS value (D10.6) if all other parameters are the same then different EIS values for different RATS and signal BW</w:t>
            </w:r>
            <w:r w:rsidRPr="0070253A">
              <w:t>'</w:t>
            </w:r>
            <w:r w:rsidR="00565C67" w:rsidRPr="0070253A">
              <w:t xml:space="preserve">s may be declared for an OSDD. </w:t>
            </w:r>
          </w:p>
        </w:tc>
      </w:tr>
      <w:tr w:rsidR="0070253A" w:rsidRPr="0070253A" w14:paraId="4D3C1A4B" w14:textId="77777777" w:rsidTr="00B17621">
        <w:trPr>
          <w:jc w:val="center"/>
        </w:trPr>
        <w:tc>
          <w:tcPr>
            <w:tcW w:w="1241" w:type="dxa"/>
          </w:tcPr>
          <w:p w14:paraId="33E56ECE" w14:textId="77777777" w:rsidR="00565C67" w:rsidRPr="0070253A" w:rsidRDefault="00565C67" w:rsidP="00484869">
            <w:pPr>
              <w:pStyle w:val="TAL"/>
              <w:keepNext w:val="0"/>
              <w:keepLines w:val="0"/>
            </w:pPr>
            <w:r w:rsidRPr="0070253A">
              <w:t>D10.4</w:t>
            </w:r>
          </w:p>
        </w:tc>
        <w:tc>
          <w:tcPr>
            <w:tcW w:w="2930" w:type="dxa"/>
          </w:tcPr>
          <w:p w14:paraId="03D8A1F1" w14:textId="6456D0D9" w:rsidR="00565C67" w:rsidRPr="0070253A" w:rsidRDefault="00565C67" w:rsidP="00484869">
            <w:pPr>
              <w:pStyle w:val="TAL"/>
              <w:keepNext w:val="0"/>
              <w:keepLines w:val="0"/>
            </w:pPr>
            <w:r w:rsidRPr="0070253A">
              <w:t>OTA sensitivity E-UTRA supported channel BW</w:t>
            </w:r>
            <w:r w:rsidR="0057373F">
              <w:t xml:space="preserve"> </w:t>
            </w:r>
          </w:p>
        </w:tc>
        <w:tc>
          <w:tcPr>
            <w:tcW w:w="5686" w:type="dxa"/>
          </w:tcPr>
          <w:p w14:paraId="28C94A82" w14:textId="77777777" w:rsidR="00565C67" w:rsidRPr="0070253A" w:rsidRDefault="00565C67" w:rsidP="00484869">
            <w:pPr>
              <w:pStyle w:val="TAL"/>
              <w:keepNext w:val="0"/>
              <w:keepLines w:val="0"/>
            </w:pPr>
            <w:r w:rsidRPr="0070253A">
              <w:t>The E-UTRA channel BW</w:t>
            </w:r>
            <w:r w:rsidR="00484869" w:rsidRPr="0070253A">
              <w:t>'</w:t>
            </w:r>
            <w:r w:rsidRPr="0070253A">
              <w:t>s supported by each OSDD.</w:t>
            </w:r>
          </w:p>
        </w:tc>
      </w:tr>
      <w:tr w:rsidR="0070253A" w:rsidRPr="0070253A" w14:paraId="7A020CE1" w14:textId="77777777" w:rsidTr="00B17621">
        <w:trPr>
          <w:jc w:val="center"/>
        </w:trPr>
        <w:tc>
          <w:tcPr>
            <w:tcW w:w="1241" w:type="dxa"/>
          </w:tcPr>
          <w:p w14:paraId="15C98A83" w14:textId="77777777" w:rsidR="00565C67" w:rsidRPr="0070253A" w:rsidRDefault="00565C67" w:rsidP="00484869">
            <w:pPr>
              <w:pStyle w:val="TAL"/>
              <w:keepNext w:val="0"/>
              <w:keepLines w:val="0"/>
            </w:pPr>
            <w:r w:rsidRPr="0070253A">
              <w:t>D10.5</w:t>
            </w:r>
          </w:p>
        </w:tc>
        <w:tc>
          <w:tcPr>
            <w:tcW w:w="2930" w:type="dxa"/>
          </w:tcPr>
          <w:p w14:paraId="6FD38034" w14:textId="77777777" w:rsidR="00565C67" w:rsidRPr="0070253A" w:rsidRDefault="00565C67" w:rsidP="00484869">
            <w:pPr>
              <w:pStyle w:val="TAL"/>
              <w:keepNext w:val="0"/>
              <w:keepLines w:val="0"/>
            </w:pPr>
            <w:r w:rsidRPr="0070253A">
              <w:t>Redirection of receiver target support</w:t>
            </w:r>
          </w:p>
        </w:tc>
        <w:tc>
          <w:tcPr>
            <w:tcW w:w="5686" w:type="dxa"/>
          </w:tcPr>
          <w:p w14:paraId="1FEA4912" w14:textId="77777777" w:rsidR="00565C67" w:rsidRPr="0070253A" w:rsidRDefault="00565C67" w:rsidP="00484869">
            <w:pPr>
              <w:pStyle w:val="TAL"/>
              <w:keepNext w:val="0"/>
              <w:keepLines w:val="0"/>
            </w:pPr>
            <w:r w:rsidRPr="0070253A">
              <w:t>Ability to redirect the receiver target related to the OSDD</w:t>
            </w:r>
          </w:p>
        </w:tc>
      </w:tr>
      <w:tr w:rsidR="0070253A" w:rsidRPr="0070253A" w14:paraId="205EF1AF" w14:textId="77777777" w:rsidTr="00B17621">
        <w:trPr>
          <w:jc w:val="center"/>
        </w:trPr>
        <w:tc>
          <w:tcPr>
            <w:tcW w:w="1241" w:type="dxa"/>
          </w:tcPr>
          <w:p w14:paraId="3BB50FAC" w14:textId="77777777" w:rsidR="00565C67" w:rsidRPr="0070253A" w:rsidRDefault="00565C67" w:rsidP="00484869">
            <w:pPr>
              <w:pStyle w:val="TAL"/>
              <w:keepNext w:val="0"/>
              <w:keepLines w:val="0"/>
            </w:pPr>
            <w:r w:rsidRPr="0070253A">
              <w:t>D10.6</w:t>
            </w:r>
          </w:p>
        </w:tc>
        <w:tc>
          <w:tcPr>
            <w:tcW w:w="2930" w:type="dxa"/>
          </w:tcPr>
          <w:p w14:paraId="2C26FDBF" w14:textId="77777777" w:rsidR="00565C67" w:rsidRPr="0070253A" w:rsidRDefault="00565C67" w:rsidP="00484869">
            <w:pPr>
              <w:pStyle w:val="TAL"/>
              <w:keepNext w:val="0"/>
              <w:keepLines w:val="0"/>
            </w:pPr>
            <w:r w:rsidRPr="0070253A">
              <w:t>Minimum EIS</w:t>
            </w:r>
          </w:p>
        </w:tc>
        <w:tc>
          <w:tcPr>
            <w:tcW w:w="5686" w:type="dxa"/>
          </w:tcPr>
          <w:p w14:paraId="6EE14E11" w14:textId="77777777" w:rsidR="00565C67" w:rsidRPr="0070253A" w:rsidRDefault="00565C67" w:rsidP="00484869">
            <w:pPr>
              <w:pStyle w:val="TAL"/>
              <w:keepNext w:val="0"/>
              <w:keepLines w:val="0"/>
            </w:pPr>
            <w:r w:rsidRPr="0070253A">
              <w:t>The minimum EIS requirement (i.e. maximum allowable EIS value) applicable to all sensitivity RoAoA per OSDD</w:t>
            </w:r>
            <w:r w:rsidR="00484869" w:rsidRPr="0070253A">
              <w:t>.</w:t>
            </w:r>
          </w:p>
          <w:p w14:paraId="547CDF88" w14:textId="77777777" w:rsidR="00565C67" w:rsidRPr="0070253A" w:rsidRDefault="00565C67" w:rsidP="00484869">
            <w:pPr>
              <w:pStyle w:val="TAL"/>
              <w:keepNext w:val="0"/>
              <w:keepLines w:val="0"/>
            </w:pPr>
            <w:r w:rsidRPr="0070253A">
              <w:t>Declared for every supported RAT and E-UTRA supported channel BW for the OSDD.</w:t>
            </w:r>
          </w:p>
          <w:p w14:paraId="559839E6" w14:textId="77777777" w:rsidR="00565C67" w:rsidRPr="0070253A" w:rsidRDefault="00565C67" w:rsidP="00484869">
            <w:pPr>
              <w:pStyle w:val="TAL"/>
              <w:keepNext w:val="0"/>
              <w:keepLines w:val="0"/>
            </w:pPr>
            <w:r w:rsidRPr="0070253A">
              <w:t>Declared per OSDD identified in D10.1.</w:t>
            </w:r>
          </w:p>
          <w:p w14:paraId="4BF2100F" w14:textId="77777777" w:rsidR="00565C67" w:rsidRPr="0070253A" w:rsidRDefault="00565C67" w:rsidP="00484869">
            <w:pPr>
              <w:pStyle w:val="TAN"/>
            </w:pPr>
            <w:r w:rsidRPr="0070253A">
              <w:t>NOTE</w:t>
            </w:r>
            <w:r w:rsidR="00484869" w:rsidRPr="0070253A">
              <w:t xml:space="preserve"> 4</w:t>
            </w:r>
            <w:r w:rsidRPr="0070253A">
              <w:t>:</w:t>
            </w:r>
            <w:r w:rsidR="00484869" w:rsidRPr="0070253A">
              <w:tab/>
            </w:r>
            <w:r w:rsidRPr="0070253A">
              <w:t>If the AAS BS is not capable of redirecting the receiver target related to the OSDD then there is only one RoAoA applicable to the OSDD.</w:t>
            </w:r>
          </w:p>
        </w:tc>
      </w:tr>
      <w:tr w:rsidR="0070253A" w:rsidRPr="0070253A" w14:paraId="624EA34F" w14:textId="77777777" w:rsidTr="00B17621">
        <w:trPr>
          <w:jc w:val="center"/>
        </w:trPr>
        <w:tc>
          <w:tcPr>
            <w:tcW w:w="1241" w:type="dxa"/>
          </w:tcPr>
          <w:p w14:paraId="756A7F11" w14:textId="77777777" w:rsidR="00565C67" w:rsidRPr="0070253A" w:rsidRDefault="00565C67" w:rsidP="00484869">
            <w:pPr>
              <w:pStyle w:val="TAL"/>
              <w:keepNext w:val="0"/>
              <w:keepLines w:val="0"/>
            </w:pPr>
            <w:r w:rsidRPr="0070253A">
              <w:t>D10.7</w:t>
            </w:r>
          </w:p>
        </w:tc>
        <w:tc>
          <w:tcPr>
            <w:tcW w:w="2930" w:type="dxa"/>
          </w:tcPr>
          <w:p w14:paraId="1199ADBC" w14:textId="77777777" w:rsidR="00565C67" w:rsidRPr="0070253A" w:rsidRDefault="00565C67" w:rsidP="00484869">
            <w:pPr>
              <w:pStyle w:val="TAL"/>
              <w:keepNext w:val="0"/>
              <w:keepLines w:val="0"/>
            </w:pPr>
            <w:r w:rsidRPr="0070253A">
              <w:t>Receiver target reference direction Sensitivity Range of Angle of Arrival</w:t>
            </w:r>
          </w:p>
        </w:tc>
        <w:tc>
          <w:tcPr>
            <w:tcW w:w="5686" w:type="dxa"/>
          </w:tcPr>
          <w:p w14:paraId="4FAAB0D4" w14:textId="77777777" w:rsidR="00565C67" w:rsidRPr="0070253A" w:rsidRDefault="00565C67" w:rsidP="00484869">
            <w:pPr>
              <w:pStyle w:val="TAL"/>
              <w:keepNext w:val="0"/>
              <w:keepLines w:val="0"/>
            </w:pPr>
            <w:r w:rsidRPr="0070253A">
              <w:t>The sensitivity RoAoA associated with the receiver target reference direction (D10.9) for each OSDD.</w:t>
            </w:r>
          </w:p>
        </w:tc>
      </w:tr>
      <w:tr w:rsidR="0070253A" w:rsidRPr="0070253A" w14:paraId="605C780B" w14:textId="77777777" w:rsidTr="00B17621">
        <w:trPr>
          <w:jc w:val="center"/>
        </w:trPr>
        <w:tc>
          <w:tcPr>
            <w:tcW w:w="1241" w:type="dxa"/>
          </w:tcPr>
          <w:p w14:paraId="7DDBF5EC" w14:textId="77777777" w:rsidR="00565C67" w:rsidRPr="0070253A" w:rsidRDefault="00565C67" w:rsidP="00484869">
            <w:pPr>
              <w:pStyle w:val="TAL"/>
              <w:keepNext w:val="0"/>
              <w:keepLines w:val="0"/>
            </w:pPr>
            <w:r w:rsidRPr="0070253A">
              <w:t>D10.8</w:t>
            </w:r>
          </w:p>
        </w:tc>
        <w:tc>
          <w:tcPr>
            <w:tcW w:w="2930" w:type="dxa"/>
          </w:tcPr>
          <w:p w14:paraId="7A7651F9" w14:textId="77777777" w:rsidR="00565C67" w:rsidRPr="0070253A" w:rsidRDefault="00565C67" w:rsidP="00484869">
            <w:pPr>
              <w:pStyle w:val="TAL"/>
              <w:keepNext w:val="0"/>
              <w:keepLines w:val="0"/>
            </w:pPr>
            <w:r w:rsidRPr="0070253A">
              <w:t>Receiver target redirection range</w:t>
            </w:r>
          </w:p>
        </w:tc>
        <w:tc>
          <w:tcPr>
            <w:tcW w:w="5686" w:type="dxa"/>
          </w:tcPr>
          <w:p w14:paraId="2833A562" w14:textId="77777777" w:rsidR="00565C67" w:rsidRPr="0070253A" w:rsidRDefault="00565C67" w:rsidP="0080537E">
            <w:pPr>
              <w:pStyle w:val="TAL"/>
              <w:keepNext w:val="0"/>
              <w:keepLines w:val="0"/>
            </w:pPr>
            <w:r w:rsidRPr="0070253A">
              <w:t>For each OSDD the associated union of all the sensitivity RoAoA achievable through redirecting the receiver target related to the OSDD</w:t>
            </w:r>
            <w:r w:rsidRPr="0070253A">
              <w:rPr>
                <w:rStyle w:val="CommentReference"/>
                <w:rFonts w:cs="Arial"/>
                <w:sz w:val="18"/>
                <w:szCs w:val="18"/>
              </w:rPr>
              <w:t xml:space="preserve"> </w:t>
            </w:r>
          </w:p>
        </w:tc>
      </w:tr>
      <w:tr w:rsidR="0070253A" w:rsidRPr="0070253A" w14:paraId="59E9EE9C" w14:textId="77777777" w:rsidTr="00B17621">
        <w:trPr>
          <w:jc w:val="center"/>
        </w:trPr>
        <w:tc>
          <w:tcPr>
            <w:tcW w:w="1241" w:type="dxa"/>
          </w:tcPr>
          <w:p w14:paraId="567616DC" w14:textId="77777777" w:rsidR="00565C67" w:rsidRPr="0070253A" w:rsidRDefault="00565C67" w:rsidP="00484869">
            <w:pPr>
              <w:pStyle w:val="TAL"/>
              <w:keepNext w:val="0"/>
              <w:keepLines w:val="0"/>
            </w:pPr>
            <w:r w:rsidRPr="0070253A">
              <w:t>D10.9</w:t>
            </w:r>
          </w:p>
        </w:tc>
        <w:tc>
          <w:tcPr>
            <w:tcW w:w="2930" w:type="dxa"/>
          </w:tcPr>
          <w:p w14:paraId="0B57E019" w14:textId="77777777" w:rsidR="00565C67" w:rsidRPr="0070253A" w:rsidRDefault="00565C67" w:rsidP="00484869">
            <w:pPr>
              <w:pStyle w:val="TAL"/>
              <w:keepNext w:val="0"/>
              <w:keepLines w:val="0"/>
            </w:pPr>
            <w:r w:rsidRPr="0070253A">
              <w:t>Receiver target reference direction</w:t>
            </w:r>
          </w:p>
        </w:tc>
        <w:tc>
          <w:tcPr>
            <w:tcW w:w="5686" w:type="dxa"/>
          </w:tcPr>
          <w:p w14:paraId="453CE152" w14:textId="77777777" w:rsidR="00565C67" w:rsidRPr="0070253A" w:rsidRDefault="00565C67" w:rsidP="00484869">
            <w:pPr>
              <w:pStyle w:val="TAL"/>
              <w:keepNext w:val="0"/>
              <w:keepLines w:val="0"/>
              <w:rPr>
                <w:bCs/>
                <w:lang w:eastAsia="zh-CN"/>
              </w:rPr>
            </w:pPr>
            <w:r w:rsidRPr="0070253A">
              <w:t xml:space="preserve">For each OSDD an associated </w:t>
            </w:r>
            <w:r w:rsidRPr="0070253A">
              <w:rPr>
                <w:bCs/>
                <w:lang w:eastAsia="zh-CN"/>
              </w:rPr>
              <w:t>direction inside the receiver t</w:t>
            </w:r>
            <w:r w:rsidR="00484869" w:rsidRPr="0070253A">
              <w:rPr>
                <w:bCs/>
                <w:lang w:eastAsia="zh-CN"/>
              </w:rPr>
              <w:t>arget redirection range (D10.8).</w:t>
            </w:r>
          </w:p>
          <w:p w14:paraId="4B9CD025" w14:textId="77777777" w:rsidR="00565C67" w:rsidRPr="0070253A" w:rsidRDefault="00565C67" w:rsidP="00484869">
            <w:pPr>
              <w:pStyle w:val="TAN"/>
            </w:pPr>
            <w:r w:rsidRPr="0070253A">
              <w:rPr>
                <w:lang w:eastAsia="zh-CN"/>
              </w:rPr>
              <w:t>NOTE</w:t>
            </w:r>
            <w:r w:rsidR="00484869" w:rsidRPr="0070253A">
              <w:rPr>
                <w:lang w:eastAsia="zh-CN"/>
              </w:rPr>
              <w:t xml:space="preserve"> 5</w:t>
            </w:r>
            <w:r w:rsidRPr="0070253A">
              <w:rPr>
                <w:lang w:eastAsia="zh-CN"/>
              </w:rPr>
              <w:t>:</w:t>
            </w:r>
            <w:r w:rsidR="00484869" w:rsidRPr="0070253A">
              <w:rPr>
                <w:lang w:eastAsia="zh-CN"/>
              </w:rPr>
              <w:tab/>
            </w:r>
            <w:r w:rsidRPr="0070253A">
              <w:rPr>
                <w:lang w:eastAsia="zh-CN"/>
              </w:rPr>
              <w:t>For an OSDD without receiver target redirection range, this is a direction inside the sensitivity RoAoA.</w:t>
            </w:r>
          </w:p>
        </w:tc>
      </w:tr>
      <w:tr w:rsidR="0070253A" w:rsidRPr="0070253A" w14:paraId="691AA6A3" w14:textId="77777777" w:rsidTr="00B17621">
        <w:trPr>
          <w:jc w:val="center"/>
        </w:trPr>
        <w:tc>
          <w:tcPr>
            <w:tcW w:w="1241" w:type="dxa"/>
          </w:tcPr>
          <w:p w14:paraId="7E73C856" w14:textId="77777777" w:rsidR="00565C67" w:rsidRPr="0070253A" w:rsidRDefault="00565C67" w:rsidP="00484869">
            <w:pPr>
              <w:pStyle w:val="TAL"/>
            </w:pPr>
            <w:r w:rsidRPr="0070253A">
              <w:lastRenderedPageBreak/>
              <w:t>D10.10</w:t>
            </w:r>
          </w:p>
        </w:tc>
        <w:tc>
          <w:tcPr>
            <w:tcW w:w="2930" w:type="dxa"/>
          </w:tcPr>
          <w:p w14:paraId="3AD97A23" w14:textId="77777777" w:rsidR="00565C67" w:rsidRPr="0070253A" w:rsidRDefault="00565C67" w:rsidP="00484869">
            <w:pPr>
              <w:pStyle w:val="TAL"/>
            </w:pPr>
            <w:r w:rsidRPr="0070253A">
              <w:t>Conformance test directions sensitivity RoAoA</w:t>
            </w:r>
          </w:p>
        </w:tc>
        <w:tc>
          <w:tcPr>
            <w:tcW w:w="5686" w:type="dxa"/>
          </w:tcPr>
          <w:p w14:paraId="442F63F6" w14:textId="77777777" w:rsidR="00565C67" w:rsidRPr="0070253A" w:rsidRDefault="00565C67" w:rsidP="00484869">
            <w:pPr>
              <w:pStyle w:val="TAL"/>
            </w:pPr>
            <w:r w:rsidRPr="0070253A">
              <w:t>For each OSDD that includes a receiver target redirection range, four sensitivity RoAoA comprising the conformance test directions (D10.11).</w:t>
            </w:r>
          </w:p>
        </w:tc>
      </w:tr>
      <w:tr w:rsidR="00565C67" w:rsidRPr="0070253A" w14:paraId="18FC44C3" w14:textId="77777777" w:rsidTr="00B17621">
        <w:trPr>
          <w:jc w:val="center"/>
        </w:trPr>
        <w:tc>
          <w:tcPr>
            <w:tcW w:w="1241" w:type="dxa"/>
          </w:tcPr>
          <w:p w14:paraId="3E77A5FD" w14:textId="77777777" w:rsidR="00565C67" w:rsidRPr="0070253A" w:rsidRDefault="00565C67" w:rsidP="00484869">
            <w:pPr>
              <w:pStyle w:val="TAL"/>
              <w:keepNext w:val="0"/>
              <w:keepLines w:val="0"/>
            </w:pPr>
            <w:r w:rsidRPr="0070253A">
              <w:t>D10.11</w:t>
            </w:r>
          </w:p>
        </w:tc>
        <w:tc>
          <w:tcPr>
            <w:tcW w:w="2930" w:type="dxa"/>
          </w:tcPr>
          <w:p w14:paraId="0F27AE89" w14:textId="77777777" w:rsidR="00565C67" w:rsidRPr="0070253A" w:rsidRDefault="00565C67" w:rsidP="00484869">
            <w:pPr>
              <w:pStyle w:val="TAL"/>
              <w:keepNext w:val="0"/>
              <w:keepLines w:val="0"/>
            </w:pPr>
            <w:r w:rsidRPr="0070253A">
              <w:t>Conformance test directions</w:t>
            </w:r>
          </w:p>
        </w:tc>
        <w:tc>
          <w:tcPr>
            <w:tcW w:w="5686" w:type="dxa"/>
          </w:tcPr>
          <w:p w14:paraId="005F6629" w14:textId="77777777" w:rsidR="00565C67" w:rsidRPr="0070253A" w:rsidRDefault="00565C67" w:rsidP="00484869">
            <w:pPr>
              <w:pStyle w:val="TAL"/>
              <w:keepNext w:val="0"/>
              <w:keepLines w:val="0"/>
            </w:pPr>
            <w:r w:rsidRPr="0070253A">
              <w:t>For each OSDD four conformance test directions.</w:t>
            </w:r>
          </w:p>
          <w:p w14:paraId="66DEE2B2" w14:textId="77777777" w:rsidR="00565C67" w:rsidRPr="0070253A" w:rsidRDefault="00565C67" w:rsidP="00484869">
            <w:pPr>
              <w:pStyle w:val="TAL"/>
              <w:keepNext w:val="0"/>
              <w:keepLines w:val="0"/>
            </w:pPr>
            <w:r w:rsidRPr="0070253A">
              <w:t>If the OSDD includes a receiver target redirection range the following four directions shall be declared:</w:t>
            </w:r>
          </w:p>
          <w:p w14:paraId="0FABC286" w14:textId="77777777"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4B525A35" w14:textId="77777777"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receiver target redirection range</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315B80B1" w14:textId="77777777"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1E64CD2F" w14:textId="77777777" w:rsidR="00565C67" w:rsidRPr="0070253A" w:rsidRDefault="00484869" w:rsidP="00484869">
            <w:pPr>
              <w:pStyle w:val="TAL"/>
              <w:keepNext w:val="0"/>
              <w:keepLines w:val="0"/>
              <w:ind w:left="587" w:hanging="304"/>
            </w:pPr>
            <w:r w:rsidRPr="0070253A">
              <w:t>4)</w:t>
            </w:r>
            <w:r w:rsidRPr="0070253A">
              <w:tab/>
            </w:r>
            <w:r w:rsidR="00565C67" w:rsidRPr="0070253A">
              <w:t>The direction determined by the minimum θ value achievable inside the receiver target redirection range</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1C205779" w14:textId="77777777" w:rsidR="00565C67" w:rsidRPr="0070253A" w:rsidRDefault="00565C67" w:rsidP="00484869">
            <w:pPr>
              <w:pStyle w:val="TAL"/>
              <w:keepNext w:val="0"/>
              <w:keepLines w:val="0"/>
            </w:pPr>
            <w:r w:rsidRPr="0070253A">
              <w:t>If an OSDD does not include a receiver target redirection range the following 4 directions shall be declared:</w:t>
            </w:r>
          </w:p>
          <w:p w14:paraId="1FC876CE" w14:textId="77777777" w:rsidR="00565C67" w:rsidRPr="0070253A" w:rsidRDefault="00484869" w:rsidP="00484869">
            <w:pPr>
              <w:pStyle w:val="TAL"/>
              <w:keepNext w:val="0"/>
              <w:keepLines w:val="0"/>
              <w:ind w:left="587" w:hanging="304"/>
            </w:pPr>
            <w:r w:rsidRPr="0070253A">
              <w:t>1)</w:t>
            </w:r>
            <w:r w:rsidRPr="0070253A">
              <w:tab/>
            </w:r>
            <w:r w:rsidR="00565C67" w:rsidRPr="0070253A">
              <w:t>The direction determined by the maximum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68827900" w14:textId="77777777" w:rsidR="00565C67" w:rsidRPr="0070253A" w:rsidRDefault="00484869" w:rsidP="00484869">
            <w:pPr>
              <w:pStyle w:val="TAL"/>
              <w:keepNext w:val="0"/>
              <w:keepLines w:val="0"/>
              <w:ind w:left="587" w:hanging="304"/>
            </w:pPr>
            <w:r w:rsidRPr="0070253A">
              <w:t>2)</w:t>
            </w:r>
            <w:r w:rsidRPr="0070253A">
              <w:tab/>
            </w:r>
            <w:r w:rsidR="00565C67" w:rsidRPr="0070253A">
              <w:t>The direction determined by the minimum φ value achievable inside the sensitivity RoAoA</w:t>
            </w:r>
            <w:r w:rsidR="0080537E" w:rsidRPr="0070253A">
              <w:t>, while</w:t>
            </w:r>
            <w:r w:rsidR="00565C67" w:rsidRPr="0070253A">
              <w:t xml:space="preserve"> </w:t>
            </w:r>
            <w:r w:rsidR="0080537E" w:rsidRPr="0070253A">
              <w:t xml:space="preserve">θ value being the closest possible to </w:t>
            </w:r>
            <w:r w:rsidR="00565C67" w:rsidRPr="0070253A">
              <w:t>the receiver target reference direction.</w:t>
            </w:r>
          </w:p>
          <w:p w14:paraId="7068EFBB" w14:textId="77777777" w:rsidR="00565C67" w:rsidRPr="0070253A" w:rsidRDefault="00484869" w:rsidP="00484869">
            <w:pPr>
              <w:pStyle w:val="TAL"/>
              <w:keepNext w:val="0"/>
              <w:keepLines w:val="0"/>
              <w:ind w:left="587" w:hanging="304"/>
            </w:pPr>
            <w:r w:rsidRPr="0070253A">
              <w:t>3)</w:t>
            </w:r>
            <w:r w:rsidRPr="0070253A">
              <w:tab/>
            </w:r>
            <w:r w:rsidR="00565C67" w:rsidRPr="0070253A">
              <w:t>The direction determined by the maximum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p w14:paraId="04C1C702" w14:textId="77777777" w:rsidR="00565C67" w:rsidRPr="0070253A" w:rsidRDefault="00484869" w:rsidP="0080537E">
            <w:pPr>
              <w:pStyle w:val="TAL"/>
              <w:keepNext w:val="0"/>
              <w:keepLines w:val="0"/>
              <w:ind w:left="587" w:hanging="304"/>
            </w:pPr>
            <w:r w:rsidRPr="0070253A">
              <w:t>4)</w:t>
            </w:r>
            <w:r w:rsidRPr="0070253A">
              <w:tab/>
            </w:r>
            <w:r w:rsidR="00565C67" w:rsidRPr="0070253A">
              <w:t>The direction determined by the minimum θ value achievable inside the sensitivity RoAoA</w:t>
            </w:r>
            <w:r w:rsidR="0080537E" w:rsidRPr="0070253A">
              <w:t>, while</w:t>
            </w:r>
            <w:r w:rsidR="00565C67" w:rsidRPr="0070253A">
              <w:t xml:space="preserve"> </w:t>
            </w:r>
            <w:r w:rsidR="0080537E" w:rsidRPr="0070253A">
              <w:t xml:space="preserve">φ value being the closest possible to </w:t>
            </w:r>
            <w:r w:rsidR="00565C67" w:rsidRPr="0070253A">
              <w:t>the receiver target reference direction.</w:t>
            </w:r>
          </w:p>
        </w:tc>
      </w:tr>
    </w:tbl>
    <w:p w14:paraId="20E6A6B0" w14:textId="77777777" w:rsidR="003B2DEF" w:rsidRPr="0070253A" w:rsidRDefault="003B2DEF" w:rsidP="002E3D6B">
      <w:pPr>
        <w:rPr>
          <w:lang w:eastAsia="zh-CN"/>
        </w:rPr>
      </w:pPr>
    </w:p>
    <w:p w14:paraId="4B956A1B" w14:textId="77777777" w:rsidR="00C76AF1" w:rsidRPr="0070253A" w:rsidRDefault="00C76AF1" w:rsidP="00673E8E">
      <w:pPr>
        <w:pStyle w:val="Heading2"/>
        <w:rPr>
          <w:lang w:eastAsia="zh-CN"/>
        </w:rPr>
      </w:pPr>
      <w:bookmarkStart w:id="92" w:name="_Toc21019908"/>
      <w:bookmarkStart w:id="93" w:name="_Toc29767163"/>
      <w:bookmarkStart w:id="94" w:name="_Toc61116851"/>
      <w:r w:rsidRPr="0070253A">
        <w:rPr>
          <w:rFonts w:hint="eastAsia"/>
          <w:lang w:eastAsia="zh-CN"/>
        </w:rPr>
        <w:t>4.</w:t>
      </w:r>
      <w:r w:rsidRPr="0070253A">
        <w:rPr>
          <w:lang w:eastAsia="zh-CN"/>
        </w:rPr>
        <w:t>11</w:t>
      </w:r>
      <w:r w:rsidRPr="0070253A">
        <w:rPr>
          <w:rFonts w:hint="eastAsia"/>
          <w:lang w:eastAsia="zh-CN"/>
        </w:rPr>
        <w:tab/>
      </w:r>
      <w:r w:rsidRPr="0070253A">
        <w:rPr>
          <w:lang w:eastAsia="zh-CN"/>
        </w:rPr>
        <w:t>Test signal configurations for testing</w:t>
      </w:r>
      <w:bookmarkEnd w:id="92"/>
      <w:bookmarkEnd w:id="93"/>
      <w:bookmarkEnd w:id="94"/>
    </w:p>
    <w:p w14:paraId="3E14622E" w14:textId="77777777" w:rsidR="003B2DEF" w:rsidRPr="0070253A" w:rsidRDefault="00484869" w:rsidP="00673E8E">
      <w:pPr>
        <w:pStyle w:val="Heading3"/>
        <w:rPr>
          <w:lang w:eastAsia="zh-CN"/>
        </w:rPr>
      </w:pPr>
      <w:bookmarkStart w:id="95" w:name="_Toc21019909"/>
      <w:bookmarkStart w:id="96" w:name="_Toc29767164"/>
      <w:bookmarkStart w:id="97" w:name="_Toc61116852"/>
      <w:r w:rsidRPr="0070253A">
        <w:rPr>
          <w:lang w:eastAsia="zh-CN"/>
        </w:rPr>
        <w:t>4.11.1</w:t>
      </w:r>
      <w:r w:rsidR="003B2DEF" w:rsidRPr="0070253A">
        <w:rPr>
          <w:lang w:eastAsia="zh-CN"/>
        </w:rPr>
        <w:tab/>
        <w:t>General</w:t>
      </w:r>
      <w:bookmarkEnd w:id="95"/>
      <w:bookmarkEnd w:id="96"/>
      <w:bookmarkEnd w:id="97"/>
    </w:p>
    <w:p w14:paraId="2F07466B" w14:textId="31DA86A9" w:rsidR="003B2DEF" w:rsidRPr="0070253A" w:rsidRDefault="003B2DEF" w:rsidP="003B2DEF">
      <w:r w:rsidRPr="0070253A">
        <w:t xml:space="preserve">The test configurations shall be constructed using the methods defined below subject to the parameters declared by the manufacturer as listed in </w:t>
      </w:r>
      <w:r w:rsidR="0057373F">
        <w:t>clause </w:t>
      </w:r>
      <w:r w:rsidR="0057373F" w:rsidRPr="0070253A">
        <w:t>4</w:t>
      </w:r>
      <w:r w:rsidRPr="0070253A">
        <w:t>.10.</w:t>
      </w:r>
    </w:p>
    <w:p w14:paraId="45254A31" w14:textId="77777777" w:rsidR="003B2DEF" w:rsidRPr="0070253A" w:rsidRDefault="003B2DEF" w:rsidP="003B2DEF">
      <w:r w:rsidRPr="0070253A">
        <w:t xml:space="preserve">For test contiguous spectrum operation configurations used in receiver tests only the carriers in the outermost frequency positions in the </w:t>
      </w:r>
      <w:r w:rsidRPr="0070253A">
        <w:rPr>
          <w:i/>
        </w:rPr>
        <w:t>Base Station RF Bandwidth</w:t>
      </w:r>
      <w:r w:rsidRPr="0070253A">
        <w:t xml:space="preserve"> need to be generated by the test equipment. For non-contiguous spectrum operation test configurations used in receiver tests, outermost carriers for each sub-block need to be generated by the test equipment.</w:t>
      </w:r>
    </w:p>
    <w:p w14:paraId="429C130A" w14:textId="11A59234" w:rsidR="003B2DEF" w:rsidRPr="0070253A" w:rsidRDefault="003B2DEF" w:rsidP="003B2DEF">
      <w:r w:rsidRPr="0070253A">
        <w:t xml:space="preserve">The applicable test models for generation of the carrier transmit test signal are defined in </w:t>
      </w:r>
      <w:r w:rsidR="0057373F">
        <w:t>clause </w:t>
      </w:r>
      <w:r w:rsidR="0057373F" w:rsidRPr="0070253A">
        <w:t>4</w:t>
      </w:r>
      <w:r w:rsidRPr="0070253A">
        <w:t>.12.2.</w:t>
      </w:r>
    </w:p>
    <w:p w14:paraId="78934D48" w14:textId="77777777" w:rsidR="003B2DEF" w:rsidRPr="0070253A" w:rsidRDefault="003B2DEF" w:rsidP="00484869">
      <w:pPr>
        <w:pStyle w:val="NO"/>
      </w:pPr>
      <w:r w:rsidRPr="0070253A">
        <w:t>NOTE:</w:t>
      </w:r>
      <w:r w:rsidRPr="0070253A">
        <w:tab/>
        <w:t>In case carriers are shifted to align w</w:t>
      </w:r>
      <w:r w:rsidR="00484869" w:rsidRPr="0070253A">
        <w:t>ith the channel raster Foffset.</w:t>
      </w:r>
    </w:p>
    <w:p w14:paraId="4608BD84" w14:textId="77777777" w:rsidR="003B2DEF" w:rsidRPr="0070253A" w:rsidRDefault="003B2DEF" w:rsidP="00673E8E">
      <w:pPr>
        <w:pStyle w:val="Heading3"/>
        <w:rPr>
          <w:lang w:eastAsia="zh-CN"/>
        </w:rPr>
      </w:pPr>
      <w:bookmarkStart w:id="98" w:name="_Toc21019910"/>
      <w:bookmarkStart w:id="99" w:name="_Toc29767165"/>
      <w:bookmarkStart w:id="100" w:name="_Toc61116853"/>
      <w:r w:rsidRPr="0070253A">
        <w:rPr>
          <w:lang w:eastAsia="zh-CN"/>
        </w:rPr>
        <w:t>4.11.2</w:t>
      </w:r>
      <w:r w:rsidRPr="0070253A">
        <w:rPr>
          <w:lang w:eastAsia="zh-CN"/>
        </w:rPr>
        <w:tab/>
        <w:t>Test signal configurations</w:t>
      </w:r>
      <w:bookmarkEnd w:id="98"/>
      <w:bookmarkEnd w:id="99"/>
      <w:bookmarkEnd w:id="100"/>
    </w:p>
    <w:p w14:paraId="585B3C41" w14:textId="77777777" w:rsidR="003B2DEF" w:rsidRPr="0070253A" w:rsidRDefault="003B2DEF" w:rsidP="00673E8E">
      <w:pPr>
        <w:pStyle w:val="Heading4"/>
      </w:pPr>
      <w:bookmarkStart w:id="101" w:name="_Toc21019911"/>
      <w:bookmarkStart w:id="102" w:name="_Toc29767166"/>
      <w:bookmarkStart w:id="103" w:name="_Toc61116854"/>
      <w:r w:rsidRPr="0070253A">
        <w:t>4.11.2.1</w:t>
      </w:r>
      <w:r w:rsidRPr="0070253A">
        <w:tab/>
        <w:t>ATCR1: UTRA multicarrier operation</w:t>
      </w:r>
      <w:bookmarkEnd w:id="101"/>
      <w:bookmarkEnd w:id="102"/>
      <w:bookmarkEnd w:id="103"/>
    </w:p>
    <w:p w14:paraId="3F237882" w14:textId="77777777" w:rsidR="003B2DEF" w:rsidRPr="0070253A" w:rsidRDefault="003B2DEF" w:rsidP="00673E8E">
      <w:pPr>
        <w:pStyle w:val="Heading5"/>
      </w:pPr>
      <w:bookmarkStart w:id="104" w:name="_Toc21019912"/>
      <w:bookmarkStart w:id="105" w:name="_Toc29767167"/>
      <w:bookmarkStart w:id="106" w:name="_Toc61116855"/>
      <w:r w:rsidRPr="0070253A">
        <w:t>4.11.2.1.1</w:t>
      </w:r>
      <w:r w:rsidRPr="0070253A">
        <w:tab/>
        <w:t>General</w:t>
      </w:r>
      <w:bookmarkEnd w:id="104"/>
      <w:bookmarkEnd w:id="105"/>
      <w:bookmarkEnd w:id="106"/>
    </w:p>
    <w:p w14:paraId="4ED2E679" w14:textId="77777777" w:rsidR="003B2DEF" w:rsidRPr="0070253A" w:rsidRDefault="003B2DEF" w:rsidP="003B2DEF">
      <w:r w:rsidRPr="0070253A">
        <w:t>The purpose of ATCR1 is to test UTRA OTA multi-carrier aspects.</w:t>
      </w:r>
    </w:p>
    <w:p w14:paraId="0BE0823B" w14:textId="77777777" w:rsidR="003B2DEF" w:rsidRPr="0070253A" w:rsidRDefault="003B2DEF" w:rsidP="00673E8E">
      <w:pPr>
        <w:pStyle w:val="Heading5"/>
      </w:pPr>
      <w:bookmarkStart w:id="107" w:name="_Toc21019913"/>
      <w:bookmarkStart w:id="108" w:name="_Toc29767168"/>
      <w:bookmarkStart w:id="109" w:name="_Toc61116856"/>
      <w:r w:rsidRPr="0070253A">
        <w:lastRenderedPageBreak/>
        <w:t>4.11.2.1.2</w:t>
      </w:r>
      <w:r w:rsidRPr="0070253A">
        <w:tab/>
        <w:t>ATCR1a generation</w:t>
      </w:r>
      <w:bookmarkEnd w:id="107"/>
      <w:bookmarkEnd w:id="108"/>
      <w:bookmarkEnd w:id="109"/>
    </w:p>
    <w:p w14:paraId="3EF0D5D8" w14:textId="0ED19E83" w:rsidR="003B2DEF" w:rsidRPr="0070253A" w:rsidRDefault="003B2DEF" w:rsidP="003B2DEF">
      <w:pPr>
        <w:rPr>
          <w:rFonts w:eastAsia="MS Mincho"/>
        </w:rPr>
      </w:pPr>
      <w:r w:rsidRPr="0070253A">
        <w:rPr>
          <w:rFonts w:eastAsia="MS Mincho"/>
        </w:rPr>
        <w:t>ATC</w:t>
      </w:r>
      <w:r w:rsidR="00D91512">
        <w:rPr>
          <w:rFonts w:eastAsia="MS Mincho"/>
        </w:rPr>
        <w:t>R</w:t>
      </w:r>
      <w:r w:rsidRPr="0070253A">
        <w:rPr>
          <w:rFonts w:eastAsia="MS Mincho"/>
        </w:rPr>
        <w:t>1</w:t>
      </w:r>
      <w:r w:rsidR="00D91512">
        <w:rPr>
          <w:rFonts w:eastAsia="MS Mincho"/>
        </w:rPr>
        <w:t>a</w:t>
      </w:r>
      <w:r w:rsidRPr="0070253A">
        <w:rPr>
          <w:rFonts w:eastAsia="MS Mincho"/>
        </w:rPr>
        <w:t xml:space="preserve"> should be construc</w:t>
      </w:r>
      <w:r w:rsidR="00484869" w:rsidRPr="0070253A">
        <w:rPr>
          <w:rFonts w:eastAsia="MS Mincho"/>
        </w:rPr>
        <w:t>ted using the following method:</w:t>
      </w:r>
    </w:p>
    <w:p w14:paraId="38489317" w14:textId="77777777" w:rsidR="003B2DEF" w:rsidRPr="0070253A" w:rsidRDefault="003B2DEF" w:rsidP="00484869">
      <w:pPr>
        <w:pStyle w:val="B1"/>
      </w:pPr>
      <w:r w:rsidRPr="0070253A">
        <w:rPr>
          <w:rFonts w:eastAsia="MS Mincho"/>
        </w:rPr>
        <w:t>-</w:t>
      </w:r>
      <w:r w:rsidRPr="0070253A">
        <w:rPr>
          <w:rFonts w:eastAsia="MS Mincho"/>
        </w:rPr>
        <w:tab/>
      </w:r>
      <w:r w:rsidRPr="0070253A">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w:t>
      </w:r>
      <w:r w:rsidR="00AC7B67" w:rsidRPr="0070253A">
        <w:t>D9.18</w:t>
      </w:r>
      <w:r w:rsidRPr="0070253A">
        <w:t>).</w:t>
      </w:r>
    </w:p>
    <w:p w14:paraId="533FA81B" w14:textId="77777777" w:rsidR="003B2DEF" w:rsidRPr="0070253A" w:rsidRDefault="003B2DEF" w:rsidP="00484869">
      <w:pPr>
        <w:pStyle w:val="B1"/>
      </w:pPr>
      <w:r w:rsidRPr="0070253A">
        <w:t>-</w:t>
      </w:r>
      <w:r w:rsidRPr="0070253A">
        <w:tab/>
      </w:r>
      <w:r w:rsidRPr="0070253A">
        <w:rPr>
          <w:lang w:eastAsia="zh-CN"/>
        </w:rPr>
        <w:t>P</w:t>
      </w:r>
      <w:r w:rsidRPr="0070253A">
        <w:t xml:space="preserve">lace one UTRA FDD carrier adjacent to the upper </w:t>
      </w:r>
      <w:r w:rsidRPr="0070253A">
        <w:rPr>
          <w:i/>
        </w:rPr>
        <w:t>Base Station RF Bandwidth edge</w:t>
      </w:r>
      <w:r w:rsidRPr="0070253A">
        <w:t xml:space="preserve"> and one UTRA FDD carrier adjacent to the lower </w:t>
      </w:r>
      <w:r w:rsidRPr="0070253A">
        <w:rPr>
          <w:i/>
        </w:rPr>
        <w:t>Base Station RF Bandwidth edge</w:t>
      </w:r>
      <w:r w:rsidRPr="0070253A">
        <w:t>. The specified F</w:t>
      </w:r>
      <w:r w:rsidRPr="0070253A">
        <w:rPr>
          <w:vertAlign w:val="subscript"/>
        </w:rPr>
        <w:t>Offset</w:t>
      </w:r>
      <w:r w:rsidRPr="0070253A">
        <w:t xml:space="preserve"> shall apply.</w:t>
      </w:r>
    </w:p>
    <w:p w14:paraId="4C20E9FA" w14:textId="01CB12AB" w:rsidR="003B2DEF" w:rsidRPr="0070253A" w:rsidRDefault="003B2DEF" w:rsidP="00484869">
      <w:pPr>
        <w:pStyle w:val="B1"/>
      </w:pPr>
      <w:r w:rsidRPr="0070253A">
        <w:t>-</w:t>
      </w:r>
      <w:r w:rsidRPr="0070253A">
        <w:tab/>
        <w:t xml:space="preserve">For transmitter tests, alternately place a UTRA FDD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57373F">
        <w:t>clause </w:t>
      </w:r>
      <w:r w:rsidR="0057373F" w:rsidRPr="0070253A">
        <w:t>4</w:t>
      </w:r>
      <w:r w:rsidRPr="0070253A">
        <w:t>.6 shall apply.</w:t>
      </w:r>
    </w:p>
    <w:p w14:paraId="25BCF151" w14:textId="77777777" w:rsidR="003B2DEF" w:rsidRPr="0070253A" w:rsidRDefault="003B2DEF" w:rsidP="00484869">
      <w:pPr>
        <w:pStyle w:val="B1"/>
      </w:pPr>
      <w:r w:rsidRPr="0070253A">
        <w:t>-</w:t>
      </w:r>
      <w:r w:rsidRPr="0070253A">
        <w:tab/>
        <w:t>The carrier(s)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14:paraId="5C826D91" w14:textId="77777777" w:rsidR="003B2DEF" w:rsidRPr="0070253A" w:rsidRDefault="003B2DEF" w:rsidP="00673E8E">
      <w:pPr>
        <w:pStyle w:val="Heading5"/>
      </w:pPr>
      <w:bookmarkStart w:id="110" w:name="_Toc21019914"/>
      <w:bookmarkStart w:id="111" w:name="_Toc29767169"/>
      <w:bookmarkStart w:id="112" w:name="_Toc61116857"/>
      <w:r w:rsidRPr="0070253A">
        <w:t>4.11.2.1.3</w:t>
      </w:r>
      <w:r w:rsidRPr="0070253A">
        <w:tab/>
        <w:t>ATCR1b generation</w:t>
      </w:r>
      <w:bookmarkEnd w:id="110"/>
      <w:bookmarkEnd w:id="111"/>
      <w:bookmarkEnd w:id="112"/>
    </w:p>
    <w:p w14:paraId="12B235E9" w14:textId="77777777" w:rsidR="003B2DEF" w:rsidRPr="0070253A" w:rsidRDefault="003B2DEF" w:rsidP="003B2DEF">
      <w:r w:rsidRPr="0070253A">
        <w:t>ATCR1b is constructed using the following method:</w:t>
      </w:r>
    </w:p>
    <w:p w14:paraId="59CAE424"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shall be the declared maximum radiated </w:t>
      </w:r>
      <w:r w:rsidRPr="0070253A">
        <w:rPr>
          <w:i/>
        </w:rPr>
        <w:t>Base Station RF Bandwidth</w:t>
      </w:r>
      <w:r w:rsidRPr="0070253A">
        <w:t xml:space="preserve"> for contiguous operation (see table 4.10-1, D6.20).</w:t>
      </w:r>
    </w:p>
    <w:p w14:paraId="579F1145" w14:textId="77777777" w:rsidR="003B2DEF" w:rsidRPr="0070253A" w:rsidRDefault="003B2DEF" w:rsidP="003B2DEF">
      <w:pPr>
        <w:pStyle w:val="B1"/>
      </w:pPr>
      <w:r w:rsidRPr="0070253A">
        <w:t>-</w:t>
      </w:r>
      <w:r w:rsidRPr="0070253A">
        <w:tab/>
      </w:r>
      <w:r w:rsidRPr="0070253A">
        <w:rPr>
          <w:lang w:eastAsia="zh-CN"/>
        </w:rPr>
        <w:t>P</w:t>
      </w:r>
      <w:r w:rsidRPr="0070253A">
        <w:t xml:space="preserve">lace one UTRA TDD carrier adjacent to the upper </w:t>
      </w:r>
      <w:r w:rsidRPr="0070253A">
        <w:rPr>
          <w:i/>
        </w:rPr>
        <w:t xml:space="preserve">Base Station RF Bandwidth edge </w:t>
      </w:r>
      <w:r w:rsidRPr="0070253A">
        <w:t xml:space="preserve">and one UTRA TDD carrier adjacent to the lower </w:t>
      </w:r>
      <w:r w:rsidRPr="0070253A">
        <w:rPr>
          <w:i/>
        </w:rPr>
        <w:t>Base Station RF Bandwidth</w:t>
      </w:r>
      <w:r w:rsidRPr="003926EF">
        <w:rPr>
          <w:i/>
          <w:iCs/>
        </w:rPr>
        <w:t xml:space="preserve"> edge</w:t>
      </w:r>
      <w:r w:rsidRPr="0070253A">
        <w:t>. The specified F</w:t>
      </w:r>
      <w:r w:rsidRPr="0070253A">
        <w:rPr>
          <w:vertAlign w:val="subscript"/>
        </w:rPr>
        <w:t>Offset</w:t>
      </w:r>
      <w:r w:rsidRPr="0070253A">
        <w:t xml:space="preserve"> shall apply.</w:t>
      </w:r>
    </w:p>
    <w:p w14:paraId="0C6655E4" w14:textId="6D2270FA" w:rsidR="003B2DEF" w:rsidRPr="0070253A" w:rsidRDefault="003B2DEF" w:rsidP="003B2DEF">
      <w:pPr>
        <w:pStyle w:val="B1"/>
      </w:pPr>
      <w:r w:rsidRPr="0070253A">
        <w:t>-</w:t>
      </w:r>
      <w:r w:rsidRPr="0070253A">
        <w:tab/>
        <w:t xml:space="preserve">For transmitter tests, alternately place a UTRA TDD carrier adjacent to the already placed carriers at the low and high </w:t>
      </w:r>
      <w:r w:rsidRPr="0070253A">
        <w:rPr>
          <w:i/>
        </w:rPr>
        <w:t>Base Station RF Bandwidth edges</w:t>
      </w:r>
      <w:r w:rsidRPr="0070253A">
        <w:t xml:space="preserve"> until there is no more space to fit a carrier or the beam does not support more carriers. The nominal carrier spacing defined in </w:t>
      </w:r>
      <w:r w:rsidR="0057373F">
        <w:t>clause </w:t>
      </w:r>
      <w:r w:rsidR="0057373F" w:rsidRPr="0070253A">
        <w:t>4</w:t>
      </w:r>
      <w:r w:rsidRPr="0070253A">
        <w:t>.6 shall apply.</w:t>
      </w:r>
    </w:p>
    <w:p w14:paraId="4CF9CCCA" w14:textId="77777777" w:rsidR="003B2DEF" w:rsidRPr="0070253A" w:rsidRDefault="003B2DEF" w:rsidP="00673E8E">
      <w:pPr>
        <w:pStyle w:val="Heading5"/>
      </w:pPr>
      <w:bookmarkStart w:id="113" w:name="_Toc21019915"/>
      <w:bookmarkStart w:id="114" w:name="_Toc29767170"/>
      <w:bookmarkStart w:id="115" w:name="_Toc61116858"/>
      <w:r w:rsidRPr="0070253A">
        <w:t>4.11.2.1.4</w:t>
      </w:r>
      <w:r w:rsidRPr="0070253A">
        <w:tab/>
        <w:t>ATCR1 EIRP allocation</w:t>
      </w:r>
      <w:bookmarkEnd w:id="113"/>
      <w:bookmarkEnd w:id="114"/>
      <w:bookmarkEnd w:id="115"/>
    </w:p>
    <w:p w14:paraId="26324DBB"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72DCCB6F" w14:textId="77777777" w:rsidR="003B2DEF" w:rsidRPr="0070253A" w:rsidRDefault="003B2DEF" w:rsidP="00673E8E">
      <w:pPr>
        <w:pStyle w:val="Heading4"/>
      </w:pPr>
      <w:bookmarkStart w:id="116" w:name="_Toc21019916"/>
      <w:bookmarkStart w:id="117" w:name="_Toc29767171"/>
      <w:bookmarkStart w:id="118" w:name="_Toc61116859"/>
      <w:r w:rsidRPr="0070253A">
        <w:t>4.11.2.2</w:t>
      </w:r>
      <w:r w:rsidRPr="0070253A">
        <w:tab/>
        <w:t>ANTCR1: UTRA FDD multicarrier non-contiguous operation</w:t>
      </w:r>
      <w:bookmarkEnd w:id="116"/>
      <w:bookmarkEnd w:id="117"/>
      <w:bookmarkEnd w:id="118"/>
    </w:p>
    <w:p w14:paraId="1B754CA0" w14:textId="77777777" w:rsidR="003B2DEF" w:rsidRPr="0070253A" w:rsidRDefault="003B2DEF" w:rsidP="00673E8E">
      <w:pPr>
        <w:pStyle w:val="Heading5"/>
      </w:pPr>
      <w:bookmarkStart w:id="119" w:name="_Toc21019917"/>
      <w:bookmarkStart w:id="120" w:name="_Toc29767172"/>
      <w:bookmarkStart w:id="121" w:name="_Toc61116860"/>
      <w:r w:rsidRPr="0070253A">
        <w:t>4.11.2.2.1</w:t>
      </w:r>
      <w:r w:rsidRPr="0070253A">
        <w:tab/>
        <w:t>General</w:t>
      </w:r>
      <w:bookmarkEnd w:id="119"/>
      <w:bookmarkEnd w:id="120"/>
      <w:bookmarkEnd w:id="121"/>
    </w:p>
    <w:p w14:paraId="7E094DCB" w14:textId="77777777" w:rsidR="003B2DEF" w:rsidRPr="0070253A" w:rsidRDefault="003B2DEF" w:rsidP="003B2DEF">
      <w:r w:rsidRPr="0070253A">
        <w:t>The purpose of ANTCR1 is to test UTRA FDD multicarrier non-contiguous aspects.</w:t>
      </w:r>
    </w:p>
    <w:p w14:paraId="45FA6360" w14:textId="77777777" w:rsidR="003B2DEF" w:rsidRPr="0070253A" w:rsidRDefault="003B2DEF" w:rsidP="00673E8E">
      <w:pPr>
        <w:pStyle w:val="Heading5"/>
      </w:pPr>
      <w:bookmarkStart w:id="122" w:name="_Toc21019918"/>
      <w:bookmarkStart w:id="123" w:name="_Toc29767173"/>
      <w:bookmarkStart w:id="124" w:name="_Toc61116861"/>
      <w:r w:rsidRPr="0070253A">
        <w:t>4.11.2.2.2</w:t>
      </w:r>
      <w:r w:rsidRPr="0070253A">
        <w:tab/>
        <w:t>ANTCR1 generation</w:t>
      </w:r>
      <w:bookmarkEnd w:id="122"/>
      <w:bookmarkEnd w:id="123"/>
      <w:bookmarkEnd w:id="124"/>
    </w:p>
    <w:p w14:paraId="31C332D1" w14:textId="56D943A8" w:rsidR="00673E8E" w:rsidRPr="0070253A" w:rsidRDefault="00673E8E" w:rsidP="00673E8E">
      <w:r w:rsidRPr="0070253A">
        <w:t xml:space="preserve">ANTCR1 is constructed as NTC1a in </w:t>
      </w:r>
      <w:r w:rsidR="0057373F" w:rsidRPr="0070253A">
        <w:t>TS</w:t>
      </w:r>
      <w:r w:rsidR="0057373F">
        <w:t> </w:t>
      </w:r>
      <w:r w:rsidR="0057373F" w:rsidRPr="0070253A">
        <w:t>3</w:t>
      </w:r>
      <w:r w:rsidRPr="0070253A">
        <w:t>7.141</w:t>
      </w:r>
      <w:r w:rsidR="0057373F">
        <w:t> </w:t>
      </w:r>
      <w:r w:rsidR="0057373F" w:rsidRPr="0070253A">
        <w:t>[</w:t>
      </w:r>
      <w:r w:rsidRPr="0070253A">
        <w:t xml:space="preserve">13], </w:t>
      </w:r>
      <w:r w:rsidR="0057373F">
        <w:t>clause </w:t>
      </w:r>
      <w:r w:rsidR="0057373F" w:rsidRPr="0070253A">
        <w:t>4</w:t>
      </w:r>
      <w:r w:rsidRPr="0070253A">
        <w:t>.8.1a.1</w:t>
      </w:r>
      <w:r w:rsidR="00D91512">
        <w:t>.</w:t>
      </w:r>
    </w:p>
    <w:p w14:paraId="288146B5" w14:textId="7B4E66F0" w:rsidR="003B2DEF" w:rsidRPr="0070253A" w:rsidRDefault="00673E8E" w:rsidP="00673E8E">
      <w:r w:rsidRPr="0070253A">
        <w:t>ANTCR1</w:t>
      </w:r>
      <w:r w:rsidR="00D91512">
        <w:t xml:space="preserve"> </w:t>
      </w:r>
      <w:r w:rsidR="003B2DEF" w:rsidRPr="0070253A">
        <w:t>is construc</w:t>
      </w:r>
      <w:r w:rsidR="00484869" w:rsidRPr="0070253A">
        <w:t>ted using the following method:</w:t>
      </w:r>
    </w:p>
    <w:p w14:paraId="02824BE0" w14:textId="77777777"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00673E8E" w:rsidRPr="0070253A">
        <w:rPr>
          <w:i/>
        </w:rPr>
        <w:t>Base</w:t>
      </w:r>
      <w:r w:rsidR="00673E8E" w:rsidRPr="0070253A">
        <w:t xml:space="preserve"> </w:t>
      </w:r>
      <w:r w:rsidR="00673E8E" w:rsidRPr="0070253A">
        <w:rPr>
          <w:i/>
        </w:rPr>
        <w:t>S</w:t>
      </w:r>
      <w:r w:rsidRPr="0070253A">
        <w:rPr>
          <w:i/>
        </w:rPr>
        <w:t xml:space="preserve">tation RF </w:t>
      </w:r>
      <w:r w:rsidR="00673E8E" w:rsidRPr="0070253A">
        <w:rPr>
          <w:i/>
        </w:rPr>
        <w:t>B</w:t>
      </w:r>
      <w:r w:rsidRPr="0070253A">
        <w:rPr>
          <w:i/>
        </w:rPr>
        <w:t>andwidth</w:t>
      </w:r>
      <w:r w:rsidRPr="0070253A">
        <w:t xml:space="preserve"> consists of one sub-block gap and two sub-blocks located at the edges of the declared maximum </w:t>
      </w:r>
      <w:r w:rsidRPr="0070253A">
        <w:rPr>
          <w:i/>
        </w:rPr>
        <w:t>Base Station RF Bandwidth</w:t>
      </w:r>
      <w:r w:rsidRPr="0070253A">
        <w:t xml:space="preserve"> for non-contiguous operation.</w:t>
      </w:r>
    </w:p>
    <w:p w14:paraId="5BA573BD"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The specified F</w:t>
      </w:r>
      <w:r w:rsidRPr="0070253A">
        <w:rPr>
          <w:vertAlign w:val="subscript"/>
        </w:rPr>
        <w:t>Offset-RAT</w:t>
      </w:r>
      <w:r w:rsidRPr="0070253A">
        <w:t xml:space="preserve"> shall apply.</w:t>
      </w:r>
    </w:p>
    <w:p w14:paraId="75560FAC" w14:textId="3219B10F"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one UTRA carrier adjacent to the upper </w:t>
      </w:r>
      <w:r w:rsidRPr="0070253A">
        <w:rPr>
          <w:i/>
        </w:rPr>
        <w:t>Base Station RF Bandwidth edge</w:t>
      </w:r>
      <w:r w:rsidRPr="0070253A">
        <w:t xml:space="preserve"> and one UTRA carrier adjacent to the lower </w:t>
      </w:r>
      <w:r w:rsidRPr="0070253A">
        <w:rPr>
          <w:i/>
        </w:rPr>
        <w:t>Base Station RF Bandwidth edge</w:t>
      </w:r>
      <w:r w:rsidRPr="0070253A">
        <w:t xml:space="preserve">. For </w:t>
      </w:r>
      <w:r w:rsidRPr="0070253A">
        <w:rPr>
          <w:rFonts w:hint="eastAsia"/>
          <w:lang w:eastAsia="zh-CN"/>
        </w:rPr>
        <w:t>single-band operation</w:t>
      </w:r>
      <w:r w:rsidRPr="0070253A">
        <w:rPr>
          <w:lang w:eastAsia="zh-CN"/>
        </w:rPr>
        <w:t>,</w:t>
      </w:r>
      <w:r w:rsidRPr="0070253A">
        <w:t xml:space="preserve"> </w:t>
      </w:r>
      <w:r w:rsidRPr="0070253A">
        <w:rPr>
          <w:lang w:eastAsia="zh-CN"/>
        </w:rPr>
        <w:t>if</w:t>
      </w:r>
      <w:r w:rsidRPr="0070253A">
        <w:rPr>
          <w:rFonts w:hint="eastAsia"/>
          <w:lang w:eastAsia="zh-CN"/>
        </w:rPr>
        <w:t xml:space="preserve"> </w:t>
      </w:r>
      <w:r w:rsidRPr="0070253A">
        <w:rPr>
          <w:lang w:eastAsia="zh-CN"/>
        </w:rPr>
        <w:t xml:space="preserve">the </w:t>
      </w:r>
      <w:r w:rsidRPr="0070253A">
        <w:rPr>
          <w:rFonts w:hint="eastAsia"/>
          <w:lang w:eastAsia="zh-CN"/>
        </w:rPr>
        <w:t xml:space="preserve">maximum </w:t>
      </w:r>
      <w:r w:rsidRPr="0070253A">
        <w:rPr>
          <w:i/>
        </w:rPr>
        <w:t>Base Station RF Bandwidth</w:t>
      </w:r>
      <w:r w:rsidRPr="0070253A">
        <w:t xml:space="preserve"> for non-contiguous operation</w:t>
      </w:r>
      <w:r w:rsidRPr="0070253A">
        <w:rPr>
          <w:rFonts w:hint="eastAsia"/>
          <w:lang w:eastAsia="zh-CN"/>
        </w:rPr>
        <w:t xml:space="preserve"> </w:t>
      </w:r>
      <w:r w:rsidRPr="0070253A">
        <w:rPr>
          <w:lang w:eastAsia="zh-CN"/>
        </w:rPr>
        <w:t xml:space="preserve">is at least </w:t>
      </w:r>
      <w:r w:rsidRPr="0070253A">
        <w:rPr>
          <w:rFonts w:hint="eastAsia"/>
          <w:lang w:eastAsia="zh-CN"/>
        </w:rPr>
        <w:t>35 MHz</w:t>
      </w:r>
      <w:r w:rsidRPr="0070253A">
        <w:rPr>
          <w:lang w:eastAsia="zh-CN"/>
        </w:rPr>
        <w:t xml:space="preserve"> and the beam supports at least 4 UTRA FDD carriers</w:t>
      </w:r>
      <w:r w:rsidRPr="0070253A">
        <w:rPr>
          <w:rFonts w:hint="eastAsia"/>
          <w:lang w:eastAsia="zh-CN"/>
        </w:rPr>
        <w:t xml:space="preserve">, place a </w:t>
      </w:r>
      <w:r w:rsidRPr="0070253A">
        <w:t xml:space="preserve">UTRA FDD carrier adjacent to each </w:t>
      </w:r>
      <w:r w:rsidRPr="0070253A">
        <w:rPr>
          <w:rFonts w:hint="eastAsia"/>
          <w:lang w:eastAsia="zh-CN"/>
        </w:rPr>
        <w:t>already placed carrier</w:t>
      </w:r>
      <w:r w:rsidRPr="0070253A">
        <w:rPr>
          <w:lang w:eastAsia="zh-CN"/>
        </w:rPr>
        <w:t xml:space="preserve"> for each sub-block</w:t>
      </w:r>
      <w:r w:rsidRPr="0070253A">
        <w:rPr>
          <w:rFonts w:hint="eastAsia"/>
          <w:lang w:eastAsia="zh-CN"/>
        </w:rPr>
        <w:t>.</w:t>
      </w:r>
      <w:r w:rsidRPr="0070253A">
        <w:t xml:space="preserve"> The nominal carrier spacing defined in </w:t>
      </w:r>
      <w:r w:rsidR="0057373F">
        <w:t>clause </w:t>
      </w:r>
      <w:r w:rsidR="0057373F" w:rsidRPr="0070253A">
        <w:t>4</w:t>
      </w:r>
      <w:r w:rsidRPr="0070253A">
        <w:t>.6 shall apply.</w:t>
      </w:r>
    </w:p>
    <w:p w14:paraId="01A42D8D" w14:textId="77777777"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14:paraId="12743BA3" w14:textId="667BD36E" w:rsidR="003B2DEF" w:rsidRPr="0070253A" w:rsidRDefault="003B2DEF" w:rsidP="003B2DEF">
      <w:pPr>
        <w:pStyle w:val="B1"/>
      </w:pPr>
      <w:r w:rsidRPr="0070253A">
        <w:lastRenderedPageBreak/>
        <w:t>-</w:t>
      </w:r>
      <w:r w:rsidRPr="0070253A">
        <w:tab/>
        <w:t>The UTRA FDD carrier in the lower sub-block may be shifted maximum</w:t>
      </w:r>
      <w:r w:rsidR="00D91512">
        <w:t xml:space="preserve"> </w:t>
      </w:r>
      <w:r w:rsidRPr="0070253A">
        <w:t>100 kHz towards lower frequencies and the UTRA FDD carrier in the upper sub-block may be shifted maximum</w:t>
      </w:r>
      <w:r w:rsidR="00D91512">
        <w:t xml:space="preserve"> </w:t>
      </w:r>
      <w:r w:rsidRPr="0070253A">
        <w:t>100 kHz towards higher frequencies to align with the channel raster.</w:t>
      </w:r>
    </w:p>
    <w:p w14:paraId="1020A5A6" w14:textId="77777777" w:rsidR="003B2DEF" w:rsidRPr="0070253A" w:rsidRDefault="003B2DEF" w:rsidP="00673E8E">
      <w:pPr>
        <w:pStyle w:val="Heading5"/>
      </w:pPr>
      <w:bookmarkStart w:id="125" w:name="_Toc21019919"/>
      <w:bookmarkStart w:id="126" w:name="_Toc29767174"/>
      <w:bookmarkStart w:id="127" w:name="_Toc61116862"/>
      <w:r w:rsidRPr="0070253A">
        <w:t>4.11.2.2.3</w:t>
      </w:r>
      <w:r w:rsidRPr="0070253A">
        <w:tab/>
        <w:t>ANTCR1 EIRP allocation</w:t>
      </w:r>
      <w:bookmarkEnd w:id="125"/>
      <w:bookmarkEnd w:id="126"/>
      <w:bookmarkEnd w:id="127"/>
    </w:p>
    <w:p w14:paraId="4F7F9095"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6BDA79F5" w14:textId="77777777" w:rsidR="003B2DEF" w:rsidRPr="0070253A" w:rsidRDefault="003B2DEF" w:rsidP="00673E8E">
      <w:pPr>
        <w:pStyle w:val="Heading4"/>
      </w:pPr>
      <w:bookmarkStart w:id="128" w:name="_Toc21019920"/>
      <w:bookmarkStart w:id="129" w:name="_Toc29767175"/>
      <w:bookmarkStart w:id="130" w:name="_Toc61116863"/>
      <w:r w:rsidRPr="0070253A">
        <w:t>4.11.2.3</w:t>
      </w:r>
      <w:r w:rsidRPr="0070253A">
        <w:tab/>
        <w:t>ATCR2: E-UTRA multicarrier operation</w:t>
      </w:r>
      <w:bookmarkEnd w:id="128"/>
      <w:bookmarkEnd w:id="129"/>
      <w:bookmarkEnd w:id="130"/>
    </w:p>
    <w:p w14:paraId="37859BA6" w14:textId="77777777" w:rsidR="003B2DEF" w:rsidRPr="0070253A" w:rsidRDefault="003B2DEF" w:rsidP="00673E8E">
      <w:pPr>
        <w:pStyle w:val="Heading5"/>
      </w:pPr>
      <w:bookmarkStart w:id="131" w:name="_Toc21019921"/>
      <w:bookmarkStart w:id="132" w:name="_Toc29767176"/>
      <w:bookmarkStart w:id="133" w:name="_Toc61116864"/>
      <w:r w:rsidRPr="0070253A">
        <w:t>4.11.2.3.1</w:t>
      </w:r>
      <w:r w:rsidRPr="0070253A">
        <w:tab/>
        <w:t>General</w:t>
      </w:r>
      <w:bookmarkEnd w:id="131"/>
      <w:bookmarkEnd w:id="132"/>
      <w:bookmarkEnd w:id="133"/>
    </w:p>
    <w:p w14:paraId="1BB0FBA9" w14:textId="77777777" w:rsidR="003B2DEF" w:rsidRPr="0070253A" w:rsidRDefault="003B2DEF" w:rsidP="003B2DEF">
      <w:r w:rsidRPr="0070253A">
        <w:t>The purpose of ATCR2a is to test E-UTRA multi-carrier aspects excluding CA occupied bandwidth.</w:t>
      </w:r>
    </w:p>
    <w:p w14:paraId="6FB33964" w14:textId="2A38AA74" w:rsidR="003B2DEF" w:rsidRPr="0070253A" w:rsidRDefault="003B2DEF" w:rsidP="003B2DEF">
      <w:r w:rsidRPr="0070253A">
        <w:t xml:space="preserve">The purpose of ATCR2b is to test E-UTRA </w:t>
      </w:r>
      <w:r w:rsidR="00D91512">
        <w:rPr>
          <w:lang w:eastAsia="zh-CN"/>
        </w:rPr>
        <w:t>c</w:t>
      </w:r>
      <w:r w:rsidRPr="0070253A">
        <w:rPr>
          <w:lang w:eastAsia="zh-CN"/>
        </w:rPr>
        <w:t xml:space="preserve">ontiguous </w:t>
      </w:r>
      <w:r w:rsidRPr="0070253A">
        <w:rPr>
          <w:rFonts w:hint="eastAsia"/>
          <w:lang w:eastAsia="zh-CN"/>
        </w:rPr>
        <w:t xml:space="preserve">CA </w:t>
      </w:r>
      <w:r w:rsidRPr="0070253A">
        <w:rPr>
          <w:lang w:eastAsia="zh-CN"/>
        </w:rPr>
        <w:t>occupied bandwidth.</w:t>
      </w:r>
    </w:p>
    <w:p w14:paraId="49AD979B" w14:textId="77777777" w:rsidR="003B2DEF" w:rsidRPr="0070253A" w:rsidRDefault="003B2DEF" w:rsidP="00673E8E">
      <w:pPr>
        <w:pStyle w:val="Heading5"/>
      </w:pPr>
      <w:bookmarkStart w:id="134" w:name="_Toc21019922"/>
      <w:bookmarkStart w:id="135" w:name="_Toc29767177"/>
      <w:bookmarkStart w:id="136" w:name="_Toc61116865"/>
      <w:r w:rsidRPr="0070253A">
        <w:t>4.11.2.3.2</w:t>
      </w:r>
      <w:r w:rsidRPr="0070253A">
        <w:tab/>
        <w:t>ATCR2a generation</w:t>
      </w:r>
      <w:bookmarkEnd w:id="134"/>
      <w:bookmarkEnd w:id="135"/>
      <w:bookmarkEnd w:id="136"/>
    </w:p>
    <w:p w14:paraId="239DECE7" w14:textId="77777777" w:rsidR="003B2DEF" w:rsidRPr="0070253A" w:rsidRDefault="003B2DEF" w:rsidP="003B2DEF">
      <w:r w:rsidRPr="0070253A">
        <w:t>ATCR2a is constructed using the following method:</w:t>
      </w:r>
    </w:p>
    <w:p w14:paraId="7C961A5A"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contiguous operation (see table 4.10-1, </w:t>
      </w:r>
      <w:r w:rsidR="00AC7B67" w:rsidRPr="0070253A">
        <w:t>D9.18</w:t>
      </w:r>
      <w:r w:rsidR="00484869" w:rsidRPr="0070253A">
        <w:t>).</w:t>
      </w:r>
    </w:p>
    <w:p w14:paraId="257DF6FE" w14:textId="77777777" w:rsidR="003B2DEF" w:rsidRPr="0070253A" w:rsidRDefault="003B2DEF" w:rsidP="003B2DEF">
      <w:pPr>
        <w:pStyle w:val="B1"/>
      </w:pPr>
      <w:r w:rsidRPr="0070253A">
        <w:t>-</w:t>
      </w:r>
      <w:r w:rsidRPr="0070253A">
        <w:tab/>
        <w:t xml:space="preserve">Select the narrowest supported E-UTRA carrier and place it adjacent to the low </w:t>
      </w:r>
      <w:r w:rsidRPr="0070253A">
        <w:rPr>
          <w:i/>
        </w:rPr>
        <w:t>Base Station RF Bandwidth edge</w:t>
      </w:r>
      <w:r w:rsidRPr="0070253A">
        <w:t xml:space="preserve">. Place a 5 MHz E-UTRA carrier adjacent to the high </w:t>
      </w:r>
      <w:r w:rsidRPr="0070253A">
        <w:rPr>
          <w:i/>
        </w:rPr>
        <w:t>Base Station RF Bandwidth edge</w:t>
      </w:r>
      <w:r w:rsidRPr="0070253A">
        <w:t>. The specified F</w:t>
      </w:r>
      <w:r w:rsidRPr="0070253A">
        <w:rPr>
          <w:vertAlign w:val="subscript"/>
        </w:rPr>
        <w:t>Offset-RAT</w:t>
      </w:r>
      <w:r w:rsidRPr="0070253A">
        <w:t xml:space="preserve"> shall apply.</w:t>
      </w:r>
    </w:p>
    <w:p w14:paraId="6C793155" w14:textId="08EF6465" w:rsidR="003B2DEF" w:rsidRPr="0070253A" w:rsidRDefault="003B2DEF" w:rsidP="003B2DEF">
      <w:pPr>
        <w:pStyle w:val="B1"/>
      </w:pPr>
      <w:r w:rsidRPr="0070253A">
        <w:t>-</w:t>
      </w:r>
      <w:r w:rsidRPr="0070253A">
        <w:tab/>
        <w:t xml:space="preserve">For transmitter tests, select as many 5 MHz E-UTRA carriers that the beam supports and that fit in the rest of the </w:t>
      </w:r>
      <w:r w:rsidRPr="0070253A">
        <w:rPr>
          <w:i/>
        </w:rPr>
        <w:t>Base Station RF Bandwidth</w:t>
      </w:r>
      <w:r w:rsidRPr="0070253A">
        <w:t>. Place the carriers adjacent to each other starting from the high</w:t>
      </w:r>
      <w:r w:rsidRPr="0070253A">
        <w:rPr>
          <w:i/>
        </w:rPr>
        <w:t xml:space="preserve"> Base Station RF Bandwidth edge</w:t>
      </w:r>
      <w:r w:rsidRPr="0070253A">
        <w:t xml:space="preserve">. The nominal carrier spacing defined in </w:t>
      </w:r>
      <w:r w:rsidR="0057373F">
        <w:t>clause </w:t>
      </w:r>
      <w:r w:rsidR="0057373F" w:rsidRPr="0070253A">
        <w:t>4</w:t>
      </w:r>
      <w:r w:rsidRPr="0070253A">
        <w:t>.6 shall apply. The specified F</w:t>
      </w:r>
      <w:r w:rsidRPr="0070253A">
        <w:rPr>
          <w:vertAlign w:val="subscript"/>
        </w:rPr>
        <w:t>Offset-RAT</w:t>
      </w:r>
      <w:r w:rsidRPr="0070253A">
        <w:t xml:space="preserve"> shall apply.</w:t>
      </w:r>
    </w:p>
    <w:p w14:paraId="00667987" w14:textId="77777777" w:rsidR="003B2DEF" w:rsidRPr="0070253A" w:rsidRDefault="003B2DEF" w:rsidP="003B2DEF">
      <w:pPr>
        <w:pStyle w:val="B1"/>
      </w:pPr>
      <w:r w:rsidRPr="0070253A">
        <w:t>-</w:t>
      </w:r>
      <w:r w:rsidRPr="0070253A">
        <w:tab/>
        <w:t xml:space="preserve">If 5 MHz E-UTRA carriers are not supported by the beam the narrowest supported </w:t>
      </w:r>
      <w:r w:rsidRPr="0070253A">
        <w:rPr>
          <w:i/>
        </w:rPr>
        <w:t>channel bandwidth</w:t>
      </w:r>
      <w:r w:rsidR="00484869" w:rsidRPr="0070253A">
        <w:t xml:space="preserve"> (see table </w:t>
      </w:r>
      <w:r w:rsidRPr="0070253A">
        <w:t>4.10-1, D9.</w:t>
      </w:r>
      <w:r w:rsidR="00874A6B" w:rsidRPr="0070253A">
        <w:t>6</w:t>
      </w:r>
      <w:r w:rsidRPr="0070253A">
        <w:t>) shall be selected instead.</w:t>
      </w:r>
    </w:p>
    <w:p w14:paraId="7650D607" w14:textId="77777777" w:rsidR="003B2DEF" w:rsidRPr="0070253A" w:rsidRDefault="003B2DEF" w:rsidP="003B2DEF">
      <w:r w:rsidRPr="0070253A">
        <w:t>The test configuration should be constructed on a per band basis for all component carriers of the inter-band CA bands declared to be supported by the beam</w:t>
      </w:r>
      <w:r w:rsidRPr="0070253A">
        <w:rPr>
          <w:i/>
        </w:rPr>
        <w:t xml:space="preserve"> </w:t>
      </w:r>
      <w:r w:rsidRPr="0070253A">
        <w:t xml:space="preserve">(see table 4.10-1, </w:t>
      </w:r>
      <w:r w:rsidR="00AC7B67" w:rsidRPr="0070253A">
        <w:t>D9.20</w:t>
      </w:r>
      <w:r w:rsidRPr="0070253A">
        <w:t>). All configured component carriers are transmitted simultaneously in the tests where the transmitter should be on.</w:t>
      </w:r>
    </w:p>
    <w:p w14:paraId="162FCE45" w14:textId="77777777" w:rsidR="003B2DEF" w:rsidRPr="0070253A" w:rsidRDefault="003B2DEF" w:rsidP="00673E8E">
      <w:pPr>
        <w:pStyle w:val="Heading5"/>
      </w:pPr>
      <w:bookmarkStart w:id="137" w:name="_Toc21019923"/>
      <w:bookmarkStart w:id="138" w:name="_Toc29767178"/>
      <w:bookmarkStart w:id="139" w:name="_Toc61116866"/>
      <w:r w:rsidRPr="0070253A">
        <w:t>4.11.2.3.</w:t>
      </w:r>
      <w:r w:rsidR="009D0DC7" w:rsidRPr="0070253A">
        <w:t>3</w:t>
      </w:r>
      <w:r w:rsidRPr="0070253A">
        <w:tab/>
        <w:t>ATCR2b generation</w:t>
      </w:r>
      <w:bookmarkEnd w:id="137"/>
      <w:bookmarkEnd w:id="138"/>
      <w:bookmarkEnd w:id="139"/>
    </w:p>
    <w:p w14:paraId="4308FB5E" w14:textId="77777777" w:rsidR="003B2DEF" w:rsidRPr="0070253A" w:rsidRDefault="003B2DEF" w:rsidP="003B2DEF">
      <w:r w:rsidRPr="0070253A">
        <w:t xml:space="preserve">ATCR2b is constructed </w:t>
      </w:r>
      <w:r w:rsidRPr="0070253A">
        <w:rPr>
          <w:rFonts w:hint="eastAsia"/>
          <w:lang w:eastAsia="zh-CN"/>
        </w:rPr>
        <w:t xml:space="preserve">on a per band basis </w:t>
      </w:r>
      <w:r w:rsidR="00484869" w:rsidRPr="0070253A">
        <w:t>using the following method:</w:t>
      </w:r>
    </w:p>
    <w:p w14:paraId="4AA017DE" w14:textId="77777777" w:rsidR="003B2DEF" w:rsidRPr="0070253A" w:rsidRDefault="003B2DEF" w:rsidP="003B2DEF">
      <w:pPr>
        <w:pStyle w:val="B1"/>
      </w:pPr>
      <w:r w:rsidRPr="0070253A">
        <w:t>-</w:t>
      </w:r>
      <w:r w:rsidRPr="0070253A">
        <w:tab/>
      </w:r>
      <w:r w:rsidRPr="0070253A">
        <w:rPr>
          <w:rFonts w:hint="eastAsia"/>
        </w:rPr>
        <w:t xml:space="preserve">All </w:t>
      </w:r>
      <w:bookmarkStart w:id="140" w:name="OLE_LINK18"/>
      <w:r w:rsidRPr="0070253A">
        <w:rPr>
          <w:rFonts w:hint="eastAsia"/>
          <w:lang w:eastAsia="zh-CN"/>
        </w:rPr>
        <w:t>component carrier</w:t>
      </w:r>
      <w:bookmarkEnd w:id="140"/>
      <w:r w:rsidRPr="0070253A">
        <w:rPr>
          <w:lang w:eastAsia="zh-CN"/>
        </w:rPr>
        <w:t xml:space="preserve"> </w:t>
      </w:r>
      <w:r w:rsidRPr="0070253A">
        <w:rPr>
          <w:rFonts w:hint="eastAsia"/>
        </w:rPr>
        <w:t>combinations supported by the</w:t>
      </w:r>
      <w:r w:rsidRPr="0070253A">
        <w:t xml:space="preserve"> beam</w:t>
      </w:r>
      <w:r w:rsidRPr="0070253A">
        <w:rPr>
          <w:rFonts w:hint="eastAsia"/>
        </w:rPr>
        <w:t xml:space="preserve">, which have different </w:t>
      </w:r>
      <w:r w:rsidRPr="0070253A">
        <w:rPr>
          <w:rFonts w:hint="eastAsia"/>
          <w:lang w:eastAsia="ja-JP"/>
        </w:rPr>
        <w:t xml:space="preserve">sum of </w:t>
      </w:r>
      <w:r w:rsidRPr="0070253A">
        <w:rPr>
          <w:i/>
          <w:lang w:eastAsia="ja-JP"/>
        </w:rPr>
        <w:t>channel bandwidth</w:t>
      </w:r>
      <w:r w:rsidRPr="0070253A">
        <w:rPr>
          <w:lang w:eastAsia="ja-JP"/>
        </w:rPr>
        <w:t xml:space="preserve"> </w:t>
      </w:r>
      <w:r w:rsidRPr="0070253A">
        <w:rPr>
          <w:rFonts w:hint="eastAsia"/>
          <w:lang w:eastAsia="ja-JP"/>
        </w:rPr>
        <w:t xml:space="preserve">of </w:t>
      </w:r>
      <w:r w:rsidRPr="0070253A">
        <w:rPr>
          <w:bCs/>
        </w:rPr>
        <w:t>component carrier</w:t>
      </w:r>
      <w:r w:rsidRPr="0070253A">
        <w:rPr>
          <w:rFonts w:hint="eastAsia"/>
        </w:rPr>
        <w:t xml:space="preserve">, </w:t>
      </w:r>
      <w:r w:rsidRPr="0070253A">
        <w:t xml:space="preserve">shall be </w:t>
      </w:r>
      <w:r w:rsidRPr="0070253A">
        <w:rPr>
          <w:rFonts w:hint="eastAsia"/>
        </w:rPr>
        <w:t xml:space="preserve">tested. For all </w:t>
      </w:r>
      <w:r w:rsidRPr="0070253A">
        <w:rPr>
          <w:bCs/>
        </w:rPr>
        <w:t xml:space="preserve">component carrier </w:t>
      </w:r>
      <w:r w:rsidRPr="0070253A">
        <w:rPr>
          <w:rFonts w:hint="eastAsia"/>
        </w:rPr>
        <w:t xml:space="preserve">combinations which have </w:t>
      </w:r>
      <w:r w:rsidRPr="0070253A">
        <w:t xml:space="preserve">the </w:t>
      </w:r>
      <w:r w:rsidRPr="0070253A">
        <w:rPr>
          <w:rFonts w:hint="eastAsia"/>
        </w:rPr>
        <w:t xml:space="preserve">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carriers</w:t>
      </w:r>
      <w:r w:rsidRPr="0070253A">
        <w:rPr>
          <w:rFonts w:hint="eastAsia"/>
        </w:rPr>
        <w:t xml:space="preserve">, only one of the </w:t>
      </w:r>
      <w:r w:rsidRPr="0070253A">
        <w:rPr>
          <w:lang w:eastAsia="zh-CN"/>
        </w:rPr>
        <w:t xml:space="preserve">component carrier </w:t>
      </w:r>
      <w:r w:rsidRPr="0070253A">
        <w:rPr>
          <w:rFonts w:hint="eastAsia"/>
        </w:rPr>
        <w:t>combinations shall be tested.</w:t>
      </w:r>
    </w:p>
    <w:p w14:paraId="7AC08DDD" w14:textId="77777777" w:rsidR="003B2DEF" w:rsidRPr="0070253A" w:rsidRDefault="003B2DEF" w:rsidP="003B2DEF">
      <w:pPr>
        <w:pStyle w:val="B1"/>
      </w:pPr>
      <w:r w:rsidRPr="0070253A">
        <w:rPr>
          <w:rFonts w:cs="Calibri"/>
        </w:rPr>
        <w:t>-</w:t>
      </w:r>
      <w:r w:rsidRPr="0070253A">
        <w:rPr>
          <w:rFonts w:cs="Calibri"/>
        </w:rPr>
        <w:tab/>
        <w:t xml:space="preserve">Of </w:t>
      </w:r>
      <w:r w:rsidRPr="0070253A">
        <w:t xml:space="preserve">all </w:t>
      </w:r>
      <w:r w:rsidRPr="0070253A">
        <w:rPr>
          <w:bCs/>
        </w:rPr>
        <w:t xml:space="preserve">component carrier </w:t>
      </w:r>
      <w:r w:rsidRPr="0070253A">
        <w:t xml:space="preserve">combinations </w:t>
      </w:r>
      <w:r w:rsidRPr="0070253A">
        <w:rPr>
          <w:rFonts w:hint="eastAsia"/>
        </w:rPr>
        <w:t xml:space="preserve">which have same </w:t>
      </w:r>
      <w:r w:rsidRPr="0070253A">
        <w:rPr>
          <w:rFonts w:hint="eastAsia"/>
          <w:lang w:eastAsia="ja-JP"/>
        </w:rPr>
        <w:t xml:space="preserve">sum of </w:t>
      </w:r>
      <w:r w:rsidRPr="0070253A">
        <w:rPr>
          <w:i/>
          <w:lang w:eastAsia="ja-JP"/>
        </w:rPr>
        <w:t>channel bandwidth</w:t>
      </w:r>
      <w:r w:rsidRPr="0070253A">
        <w:rPr>
          <w:rFonts w:hint="eastAsia"/>
          <w:lang w:eastAsia="ja-JP"/>
        </w:rPr>
        <w:t xml:space="preserve"> of </w:t>
      </w:r>
      <w:r w:rsidRPr="0070253A">
        <w:rPr>
          <w:bCs/>
        </w:rPr>
        <w:t>component carrier</w:t>
      </w:r>
      <w:r w:rsidRPr="0070253A">
        <w:t xml:space="preserve">, select those with the narrowest carrier at the lower </w:t>
      </w:r>
      <w:r w:rsidRPr="0070253A">
        <w:rPr>
          <w:i/>
        </w:rPr>
        <w:t>Base Station RF Bandwidth edge</w:t>
      </w:r>
      <w:r w:rsidRPr="0070253A">
        <w:t>.</w:t>
      </w:r>
    </w:p>
    <w:p w14:paraId="480F5EE8" w14:textId="77777777" w:rsidR="003B2DEF" w:rsidRPr="0070253A" w:rsidRDefault="003B2DEF" w:rsidP="003B2DEF">
      <w:pPr>
        <w:pStyle w:val="B1"/>
      </w:pPr>
      <w:r w:rsidRPr="0070253A">
        <w:t>-</w:t>
      </w:r>
      <w:r w:rsidRPr="0070253A">
        <w:tab/>
        <w:t xml:space="preserve">Of the combinations selected in the previous step, select one with the narrowest carrier at the upper </w:t>
      </w:r>
      <w:r w:rsidRPr="0070253A">
        <w:rPr>
          <w:i/>
        </w:rPr>
        <w:t>Base Station RF Bandwidth edge</w:t>
      </w:r>
      <w:r w:rsidRPr="0070253A">
        <w:t>.</w:t>
      </w:r>
    </w:p>
    <w:p w14:paraId="10B8BB6F" w14:textId="77777777" w:rsidR="003B2DEF" w:rsidRPr="0070253A" w:rsidRDefault="003B2DEF" w:rsidP="003B2DEF">
      <w:pPr>
        <w:pStyle w:val="B1"/>
      </w:pPr>
      <w:r w:rsidRPr="0070253A">
        <w:t>-</w:t>
      </w:r>
      <w:r w:rsidRPr="0070253A">
        <w:tab/>
        <w:t xml:space="preserve">If there are </w:t>
      </w:r>
      <w:r w:rsidRPr="0070253A">
        <w:rPr>
          <w:rFonts w:hint="eastAsia"/>
          <w:lang w:eastAsia="zh-CN"/>
        </w:rPr>
        <w:t xml:space="preserve">multiple </w:t>
      </w:r>
      <w:r w:rsidRPr="0070253A">
        <w:t>combinations fulfilling previous steps, select the one with</w:t>
      </w:r>
      <w:r w:rsidRPr="0070253A">
        <w:rPr>
          <w:rFonts w:ascii="MS Mincho" w:hAnsi="MS Mincho" w:hint="eastAsia"/>
          <w:lang w:eastAsia="ja-JP"/>
        </w:rPr>
        <w:t xml:space="preserve"> </w:t>
      </w:r>
      <w:r w:rsidRPr="0070253A">
        <w:t xml:space="preserve">the smallest number of </w:t>
      </w:r>
      <w:r w:rsidRPr="0070253A">
        <w:rPr>
          <w:bCs/>
        </w:rPr>
        <w:t>component carrier</w:t>
      </w:r>
      <w:r w:rsidRPr="0070253A">
        <w:t>.</w:t>
      </w:r>
    </w:p>
    <w:p w14:paraId="19FB39F0" w14:textId="77777777"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lowest carrier.</w:t>
      </w:r>
    </w:p>
    <w:p w14:paraId="55EA70E5" w14:textId="77777777" w:rsidR="003B2DEF" w:rsidRPr="0070253A" w:rsidRDefault="003B2DEF" w:rsidP="003B2DEF">
      <w:pPr>
        <w:pStyle w:val="B1"/>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highest carrier</w:t>
      </w:r>
    </w:p>
    <w:p w14:paraId="1DF9F0B0" w14:textId="77777777" w:rsidR="003B2DEF" w:rsidRPr="0070253A" w:rsidRDefault="003B2DEF" w:rsidP="003B2DEF">
      <w:pPr>
        <w:pStyle w:val="B1"/>
        <w:rPr>
          <w:lang w:eastAsia="ja-JP"/>
        </w:rPr>
      </w:pPr>
      <w:r w:rsidRPr="0070253A">
        <w:t>-</w:t>
      </w:r>
      <w:r w:rsidRPr="0070253A">
        <w:tab/>
        <w:t xml:space="preserve">If there are </w:t>
      </w:r>
      <w:r w:rsidRPr="0070253A">
        <w:rPr>
          <w:rFonts w:hint="eastAsia"/>
          <w:lang w:eastAsia="zh-CN"/>
        </w:rPr>
        <w:t>multiple</w:t>
      </w:r>
      <w:r w:rsidRPr="0070253A">
        <w:t xml:space="preserve"> combinations fulfilling previous steps, select the one with the widest carrier being adjacent to the carrie</w:t>
      </w:r>
      <w:r w:rsidRPr="0070253A">
        <w:rPr>
          <w:rFonts w:hint="eastAsia"/>
          <w:lang w:eastAsia="ja-JP"/>
        </w:rPr>
        <w:t>r which has been selected in the previous step.</w:t>
      </w:r>
    </w:p>
    <w:p w14:paraId="18934E35" w14:textId="77777777" w:rsidR="003B2DEF" w:rsidRPr="0070253A" w:rsidRDefault="003B2DEF" w:rsidP="003B2DEF">
      <w:pPr>
        <w:pStyle w:val="B1"/>
      </w:pPr>
      <w:r w:rsidRPr="0070253A">
        <w:lastRenderedPageBreak/>
        <w:t>-</w:t>
      </w:r>
      <w:r w:rsidRPr="0070253A">
        <w:tab/>
        <w:t xml:space="preserve">If there are </w:t>
      </w:r>
      <w:r w:rsidRPr="0070253A">
        <w:rPr>
          <w:rFonts w:hint="eastAsia"/>
          <w:lang w:eastAsia="zh-CN"/>
        </w:rPr>
        <w:t>multiple</w:t>
      </w:r>
      <w:r w:rsidRPr="0070253A">
        <w:t xml:space="preserve"> combinations fulfilling previous steps,</w:t>
      </w:r>
      <w:r w:rsidRPr="0070253A">
        <w:rPr>
          <w:rFonts w:hint="eastAsia"/>
          <w:lang w:eastAsia="ja-JP"/>
        </w:rPr>
        <w:t xml:space="preserve"> repeat the previous step until there is </w:t>
      </w:r>
      <w:r w:rsidRPr="0070253A">
        <w:rPr>
          <w:lang w:eastAsia="ja-JP"/>
        </w:rPr>
        <w:t xml:space="preserve">only </w:t>
      </w:r>
      <w:r w:rsidRPr="0070253A">
        <w:rPr>
          <w:rFonts w:hint="eastAsia"/>
          <w:lang w:eastAsia="ja-JP"/>
        </w:rPr>
        <w:t xml:space="preserve">one combination </w:t>
      </w:r>
      <w:r w:rsidRPr="0070253A">
        <w:rPr>
          <w:lang w:eastAsia="ja-JP"/>
        </w:rPr>
        <w:t>left</w:t>
      </w:r>
      <w:r w:rsidRPr="0070253A">
        <w:rPr>
          <w:rFonts w:hint="eastAsia"/>
          <w:lang w:eastAsia="ja-JP"/>
        </w:rPr>
        <w:t>.</w:t>
      </w:r>
    </w:p>
    <w:p w14:paraId="662BF88E" w14:textId="75838559" w:rsidR="003B2DEF" w:rsidRPr="0070253A" w:rsidRDefault="003B2DEF" w:rsidP="003B2DEF">
      <w:pPr>
        <w:pStyle w:val="B1"/>
      </w:pPr>
      <w:r w:rsidRPr="0070253A">
        <w:t>-</w:t>
      </w:r>
      <w:r w:rsidRPr="0070253A">
        <w:tab/>
        <w:t xml:space="preserve">The nominal carrier spacing defined in </w:t>
      </w:r>
      <w:r w:rsidR="0057373F">
        <w:t>clause </w:t>
      </w:r>
      <w:r w:rsidR="0057373F" w:rsidRPr="0070253A">
        <w:t>4</w:t>
      </w:r>
      <w:r w:rsidRPr="0070253A">
        <w:t>.6 shall apply.</w:t>
      </w:r>
    </w:p>
    <w:p w14:paraId="3FEB4D5B" w14:textId="77777777" w:rsidR="003B2DEF" w:rsidRPr="0070253A" w:rsidRDefault="003B2DEF" w:rsidP="00673E8E">
      <w:pPr>
        <w:pStyle w:val="Heading5"/>
      </w:pPr>
      <w:bookmarkStart w:id="141" w:name="_Toc21019924"/>
      <w:bookmarkStart w:id="142" w:name="_Toc29767179"/>
      <w:bookmarkStart w:id="143" w:name="_Toc61116867"/>
      <w:r w:rsidRPr="0070253A">
        <w:t>4.11.2.3.</w:t>
      </w:r>
      <w:r w:rsidR="009D0DC7" w:rsidRPr="0070253A">
        <w:t>4</w:t>
      </w:r>
      <w:r w:rsidRPr="0070253A">
        <w:tab/>
        <w:t>ATCR2 EIRP allocation</w:t>
      </w:r>
      <w:bookmarkEnd w:id="141"/>
      <w:bookmarkEnd w:id="142"/>
      <w:bookmarkEnd w:id="143"/>
    </w:p>
    <w:p w14:paraId="410379DE"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3D67235F" w14:textId="77777777" w:rsidR="003B2DEF" w:rsidRPr="0070253A" w:rsidRDefault="003B2DEF" w:rsidP="003B2DEF">
      <w:r w:rsidRPr="0070253A">
        <w:rPr>
          <w:iCs/>
        </w:rPr>
        <w:t>For a beam</w:t>
      </w:r>
      <w:r w:rsidRPr="0070253A">
        <w:rPr>
          <w:i/>
          <w:iCs/>
        </w:rPr>
        <w:t xml:space="preserve"> </w:t>
      </w:r>
      <w:r w:rsidRPr="0070253A">
        <w:rPr>
          <w:iCs/>
        </w:rPr>
        <w:t>declared to support only CA operation (see table 4.10-1, D6.23)</w:t>
      </w:r>
      <w:r w:rsidRPr="0070253A">
        <w:rPr>
          <w:rFonts w:hint="eastAsia"/>
          <w:iCs/>
          <w:lang w:eastAsia="zh-CN"/>
        </w:rPr>
        <w:t>,</w:t>
      </w:r>
      <w:r w:rsidRPr="0070253A">
        <w:rPr>
          <w:iCs/>
          <w:lang w:eastAsia="zh-CN"/>
        </w:rPr>
        <w:t xml:space="preserve"> s</w:t>
      </w:r>
      <w:r w:rsidRPr="0070253A">
        <w:t>et the power spectral density of the EIRP of each carrier to the same level</w:t>
      </w:r>
      <w:r w:rsidRPr="0070253A">
        <w:rPr>
          <w:rFonts w:hint="eastAsia"/>
          <w:lang w:eastAsia="zh-CN"/>
        </w:rPr>
        <w:t xml:space="preserve"> so that</w:t>
      </w:r>
      <w:r w:rsidRPr="0070253A">
        <w:rPr>
          <w:lang w:eastAsia="zh-CN"/>
        </w:rPr>
        <w:t xml:space="preserve"> </w:t>
      </w:r>
      <w:r w:rsidRPr="0070253A">
        <w:t>the sum of the carrier EIRP equals the same value as above.</w:t>
      </w:r>
    </w:p>
    <w:p w14:paraId="38C4D8AA" w14:textId="77777777" w:rsidR="003B2DEF" w:rsidRPr="0070253A" w:rsidRDefault="003B2DEF" w:rsidP="00673E8E">
      <w:pPr>
        <w:pStyle w:val="Heading4"/>
      </w:pPr>
      <w:bookmarkStart w:id="144" w:name="_Toc21019925"/>
      <w:bookmarkStart w:id="145" w:name="_Toc29767180"/>
      <w:bookmarkStart w:id="146" w:name="_Toc61116868"/>
      <w:r w:rsidRPr="0070253A">
        <w:t>4.11.2.4</w:t>
      </w:r>
      <w:r w:rsidRPr="0070253A">
        <w:tab/>
        <w:t>ANTCR2: E-UTRA multicarrier non-contiguous operation</w:t>
      </w:r>
      <w:bookmarkEnd w:id="144"/>
      <w:bookmarkEnd w:id="145"/>
      <w:bookmarkEnd w:id="146"/>
    </w:p>
    <w:p w14:paraId="72B8D3D6" w14:textId="77777777" w:rsidR="003B2DEF" w:rsidRPr="0070253A" w:rsidRDefault="003B2DEF" w:rsidP="00673E8E">
      <w:pPr>
        <w:pStyle w:val="Heading5"/>
      </w:pPr>
      <w:bookmarkStart w:id="147" w:name="_Toc21019926"/>
      <w:bookmarkStart w:id="148" w:name="_Toc29767181"/>
      <w:bookmarkStart w:id="149" w:name="_Toc61116869"/>
      <w:r w:rsidRPr="0070253A">
        <w:t>4.11.2.4.1</w:t>
      </w:r>
      <w:r w:rsidRPr="0070253A">
        <w:tab/>
        <w:t>General</w:t>
      </w:r>
      <w:bookmarkEnd w:id="147"/>
      <w:bookmarkEnd w:id="148"/>
      <w:bookmarkEnd w:id="149"/>
    </w:p>
    <w:p w14:paraId="37A3B007" w14:textId="77777777" w:rsidR="003B2DEF" w:rsidRPr="0070253A" w:rsidRDefault="003B2DEF" w:rsidP="003B2DEF">
      <w:r w:rsidRPr="0070253A">
        <w:t>The purpose of ANTCR2 is to test E-UTRA multicarrier non-contiguous aspects.</w:t>
      </w:r>
    </w:p>
    <w:p w14:paraId="1DA4DCFA" w14:textId="77777777" w:rsidR="003B2DEF" w:rsidRPr="0070253A" w:rsidRDefault="003B2DEF" w:rsidP="00673E8E">
      <w:pPr>
        <w:pStyle w:val="Heading5"/>
      </w:pPr>
      <w:bookmarkStart w:id="150" w:name="_Toc21019927"/>
      <w:bookmarkStart w:id="151" w:name="_Toc29767182"/>
      <w:bookmarkStart w:id="152" w:name="_Toc61116870"/>
      <w:r w:rsidRPr="0070253A">
        <w:t>4.11.2.4.2</w:t>
      </w:r>
      <w:r w:rsidRPr="0070253A">
        <w:tab/>
        <w:t>ANTCR2 generation</w:t>
      </w:r>
      <w:bookmarkEnd w:id="150"/>
      <w:bookmarkEnd w:id="151"/>
      <w:bookmarkEnd w:id="152"/>
    </w:p>
    <w:p w14:paraId="58BE33E4" w14:textId="71C90885" w:rsidR="003B2DEF" w:rsidRPr="0070253A" w:rsidRDefault="003B2DEF" w:rsidP="003B2DEF">
      <w:r w:rsidRPr="0070253A">
        <w:t xml:space="preserve">ANTCR2 is constructed as NTC2 in </w:t>
      </w:r>
      <w:r w:rsidR="0057373F" w:rsidRPr="0070253A">
        <w:t>TS</w:t>
      </w:r>
      <w:r w:rsidR="0057373F">
        <w:t> </w:t>
      </w:r>
      <w:r w:rsidR="0057373F" w:rsidRPr="0070253A">
        <w:t>3</w:t>
      </w:r>
      <w:r w:rsidRPr="0070253A">
        <w:t>7.141</w:t>
      </w:r>
      <w:r w:rsidR="0057373F">
        <w:t> </w:t>
      </w:r>
      <w:r w:rsidR="0057373F" w:rsidRPr="0070253A">
        <w:t>[</w:t>
      </w:r>
      <w:r w:rsidR="00C42DD9" w:rsidRPr="0070253A">
        <w:t>13</w:t>
      </w:r>
      <w:r w:rsidR="008D32A3" w:rsidRPr="0070253A">
        <w:t xml:space="preserve">], </w:t>
      </w:r>
      <w:r w:rsidR="0057373F">
        <w:t>clause </w:t>
      </w:r>
      <w:r w:rsidR="0057373F" w:rsidRPr="0070253A">
        <w:t>4</w:t>
      </w:r>
      <w:r w:rsidRPr="0070253A">
        <w:t>.8.2a.1</w:t>
      </w:r>
    </w:p>
    <w:p w14:paraId="13D9A033" w14:textId="77777777" w:rsidR="003B2DEF" w:rsidRPr="0070253A" w:rsidRDefault="00673E8E" w:rsidP="003B2DEF">
      <w:r w:rsidRPr="0070253A">
        <w:t xml:space="preserve">ANTCR2 </w:t>
      </w:r>
      <w:r w:rsidR="003B2DEF" w:rsidRPr="0070253A">
        <w:t>is constructed using the following method:</w:t>
      </w:r>
    </w:p>
    <w:p w14:paraId="1EE38D5C" w14:textId="77777777" w:rsidR="003B2DEF" w:rsidRPr="0070253A" w:rsidRDefault="003B2DEF" w:rsidP="003B2DEF">
      <w:pPr>
        <w:pStyle w:val="B1"/>
        <w:rPr>
          <w:lang w:eastAsia="zh-CN"/>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w:t>
      </w:r>
      <w:r w:rsidR="00AC7B67" w:rsidRPr="0070253A">
        <w:t>D9.19</w:t>
      </w:r>
      <w:r w:rsidRPr="0070253A">
        <w:t xml:space="preserve">). The </w:t>
      </w:r>
      <w:r w:rsidRPr="0070253A">
        <w:rPr>
          <w:i/>
        </w:rPr>
        <w:t>Base Station RF Bandwidth</w:t>
      </w:r>
      <w:r w:rsidRPr="0070253A">
        <w:t xml:space="preserve"> consists of one sub-block gap and two sub-blocks located at the edges of the declared maximum radiated </w:t>
      </w:r>
      <w:r w:rsidRPr="0070253A">
        <w:rPr>
          <w:i/>
        </w:rPr>
        <w:t>Base Station RF Bandwidth</w:t>
      </w:r>
      <w:r w:rsidRPr="0070253A">
        <w:t xml:space="preserve"> (see table 4.10-1, </w:t>
      </w:r>
      <w:r w:rsidR="00AC7B67" w:rsidRPr="0070253A">
        <w:t>D9.17</w:t>
      </w:r>
      <w:r w:rsidRPr="0070253A">
        <w:t>).</w:t>
      </w:r>
    </w:p>
    <w:p w14:paraId="1AB2CB2E"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w:t>
      </w:r>
    </w:p>
    <w:p w14:paraId="5829657F" w14:textId="77777777"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 5MHz E-UTRA carrier adjacent to the upper </w:t>
      </w:r>
      <w:r w:rsidRPr="0070253A">
        <w:rPr>
          <w:i/>
        </w:rPr>
        <w:t>Base Station RF Bandwidth edge</w:t>
      </w:r>
      <w:r w:rsidRPr="0070253A">
        <w:t xml:space="preserve"> and a 5MHz E-UTRA carrier adjacent to the lower </w:t>
      </w:r>
      <w:r w:rsidRPr="0070253A">
        <w:rPr>
          <w:i/>
        </w:rPr>
        <w:t>Base Station RF Bandwidth edge</w:t>
      </w:r>
      <w:r w:rsidRPr="0070253A">
        <w:t xml:space="preserve">. If 5 MHz E-UTRA carriers are not supported by the beam, the narrowest supported </w:t>
      </w:r>
      <w:r w:rsidRPr="0070253A">
        <w:rPr>
          <w:i/>
        </w:rPr>
        <w:t>channel bandwidth</w:t>
      </w:r>
      <w:r w:rsidRPr="0070253A">
        <w:t xml:space="preserve"> shall be selected instead.</w:t>
      </w:r>
    </w:p>
    <w:p w14:paraId="4727A568" w14:textId="12EE20DB"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15 MHz plus two times the </w:t>
      </w:r>
      <w:r w:rsidRPr="0070253A">
        <w:rPr>
          <w:i/>
        </w:rPr>
        <w:t>channel bandwidth</w:t>
      </w:r>
      <w:r w:rsidRPr="0070253A">
        <w:t xml:space="preserve"> used in the previous step and the beam supports at least 4 E-UTRA carriers, place a E-UTRA carrier of this </w:t>
      </w:r>
      <w:r w:rsidRPr="0070253A">
        <w:rPr>
          <w:i/>
        </w:rPr>
        <w:t>channel bandwidth</w:t>
      </w:r>
      <w:r w:rsidRPr="0070253A">
        <w:t xml:space="preserve"> adjacent to each already placed carrier for each sub-block. The nominal carrier spacing defined in </w:t>
      </w:r>
      <w:r w:rsidR="0057373F">
        <w:t>clause </w:t>
      </w:r>
      <w:r w:rsidR="0057373F" w:rsidRPr="0070253A">
        <w:t>4</w:t>
      </w:r>
      <w:r w:rsidRPr="0070253A">
        <w:t>.5 shall apply.</w:t>
      </w:r>
    </w:p>
    <w:p w14:paraId="570172AD" w14:textId="77777777"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14:paraId="6D994643" w14:textId="77777777" w:rsidR="003B2DEF" w:rsidRPr="0070253A" w:rsidRDefault="003B2DEF" w:rsidP="00673E8E">
      <w:pPr>
        <w:pStyle w:val="Heading5"/>
      </w:pPr>
      <w:bookmarkStart w:id="153" w:name="_Toc21019928"/>
      <w:bookmarkStart w:id="154" w:name="_Toc29767183"/>
      <w:bookmarkStart w:id="155" w:name="_Toc61116871"/>
      <w:r w:rsidRPr="0070253A">
        <w:t>4.11.2.4.3</w:t>
      </w:r>
      <w:r w:rsidRPr="0070253A">
        <w:tab/>
        <w:t>ANTCR2 EIRP allocation</w:t>
      </w:r>
      <w:bookmarkEnd w:id="153"/>
      <w:bookmarkEnd w:id="154"/>
      <w:bookmarkEnd w:id="155"/>
    </w:p>
    <w:p w14:paraId="2C297C5D" w14:textId="77777777" w:rsidR="003B2DEF" w:rsidRPr="0070253A" w:rsidRDefault="003B2DEF" w:rsidP="003B2DEF">
      <w:r w:rsidRPr="0070253A">
        <w:t xml:space="preserve">Set the number of carriers to the number of carriers at maximum EIRP (see table 4.10-1, </w:t>
      </w:r>
      <w:r w:rsidR="00AC7B67" w:rsidRPr="0070253A">
        <w:t>D9.14</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4E94D7B9" w14:textId="5AEFF0B7" w:rsidR="003B2DEF" w:rsidRPr="009404D8" w:rsidRDefault="003B2DEF" w:rsidP="00673E8E">
      <w:pPr>
        <w:pStyle w:val="Heading4"/>
        <w:rPr>
          <w:lang w:val="sv-FI"/>
        </w:rPr>
      </w:pPr>
      <w:bookmarkStart w:id="156" w:name="_Toc21019929"/>
      <w:bookmarkStart w:id="157" w:name="_Toc29767184"/>
      <w:bookmarkStart w:id="158" w:name="_Toc61116872"/>
      <w:r w:rsidRPr="009404D8">
        <w:rPr>
          <w:lang w:val="sv-FI"/>
        </w:rPr>
        <w:t>4.11.2.5</w:t>
      </w:r>
      <w:r w:rsidRPr="009404D8">
        <w:rPr>
          <w:lang w:val="sv-FI"/>
        </w:rPr>
        <w:tab/>
        <w:t>ATCR3: UTRA and E-UTRA multi</w:t>
      </w:r>
      <w:r w:rsidR="00D91512">
        <w:rPr>
          <w:lang w:val="sv-FI"/>
        </w:rPr>
        <w:t>-</w:t>
      </w:r>
      <w:r w:rsidRPr="009404D8">
        <w:rPr>
          <w:lang w:val="sv-FI"/>
        </w:rPr>
        <w:t>RAT operation</w:t>
      </w:r>
      <w:bookmarkEnd w:id="156"/>
      <w:bookmarkEnd w:id="157"/>
      <w:bookmarkEnd w:id="158"/>
    </w:p>
    <w:p w14:paraId="3F24A92D" w14:textId="77777777" w:rsidR="003B2DEF" w:rsidRPr="0070253A" w:rsidRDefault="003B2DEF" w:rsidP="00673E8E">
      <w:pPr>
        <w:pStyle w:val="Heading5"/>
      </w:pPr>
      <w:bookmarkStart w:id="159" w:name="_Toc21019930"/>
      <w:bookmarkStart w:id="160" w:name="_Toc29767185"/>
      <w:bookmarkStart w:id="161" w:name="_Toc61116873"/>
      <w:r w:rsidRPr="0070253A">
        <w:t>4.11.2.5.1</w:t>
      </w:r>
      <w:r w:rsidRPr="0070253A">
        <w:tab/>
        <w:t>General</w:t>
      </w:r>
      <w:bookmarkEnd w:id="159"/>
      <w:bookmarkEnd w:id="160"/>
      <w:bookmarkEnd w:id="161"/>
    </w:p>
    <w:p w14:paraId="7C7AFC6F" w14:textId="77777777" w:rsidR="003B2DEF" w:rsidRPr="0070253A" w:rsidRDefault="003B2DEF" w:rsidP="004C0AA6">
      <w:pPr>
        <w:keepNext/>
        <w:keepLines/>
      </w:pPr>
      <w:r w:rsidRPr="0070253A">
        <w:t>The purpose of ATCR3 is to test UTRA and E-UTRA multi-RAT aspects.</w:t>
      </w:r>
    </w:p>
    <w:p w14:paraId="15332D68" w14:textId="69B2AA28" w:rsidR="003B2DEF" w:rsidRPr="0070253A" w:rsidRDefault="003B2DEF" w:rsidP="004C0AA6">
      <w:pPr>
        <w:keepNext/>
        <w:keepLines/>
      </w:pPr>
      <w:r w:rsidRPr="0070253A">
        <w:t xml:space="preserve">If the maximum EIRP and total number of supported carriers at maximum EIRP are not simultaneously supported in </w:t>
      </w:r>
      <w:r w:rsidR="00D91512">
        <w:t>m</w:t>
      </w:r>
      <w:r w:rsidRPr="0070253A">
        <w:t>ulti-RAT operations, two instances of ATCR3 shall be generated using the following values for rated total output power and the total number of supported carriers:</w:t>
      </w:r>
    </w:p>
    <w:p w14:paraId="6761A4A7" w14:textId="0636BC64" w:rsidR="003B2DEF" w:rsidRPr="0070253A" w:rsidRDefault="003B2DEF" w:rsidP="003B2DEF">
      <w:pPr>
        <w:pStyle w:val="B1"/>
      </w:pPr>
      <w:r w:rsidRPr="0070253A">
        <w:t>1)</w:t>
      </w:r>
      <w:r w:rsidRPr="0070253A">
        <w:tab/>
        <w:t xml:space="preserve">The maximum EIRP and the reduced number of supported carriers at the maximum EIRP in </w:t>
      </w:r>
      <w:r w:rsidR="00D91512">
        <w:t>m</w:t>
      </w:r>
      <w:r w:rsidRPr="0070253A">
        <w:t>ulti-RAT operations</w:t>
      </w:r>
      <w:r w:rsidR="004C0AA6" w:rsidRPr="0070253A">
        <w:t>.</w:t>
      </w:r>
    </w:p>
    <w:p w14:paraId="27F68B83" w14:textId="7CE60577" w:rsidR="003B2DEF" w:rsidRPr="0070253A" w:rsidRDefault="003B2DEF" w:rsidP="003B2DEF">
      <w:pPr>
        <w:pStyle w:val="B1"/>
      </w:pPr>
      <w:r w:rsidRPr="0070253A">
        <w:lastRenderedPageBreak/>
        <w:t>2)</w:t>
      </w:r>
      <w:r w:rsidRPr="0070253A">
        <w:tab/>
        <w:t xml:space="preserve">The reduced maximum EIRP at the total number of supported carriers in </w:t>
      </w:r>
      <w:r w:rsidR="00D91512">
        <w:t>m</w:t>
      </w:r>
      <w:r w:rsidRPr="0070253A">
        <w:t>ulti-RAT operations and the total number of supported carriers.</w:t>
      </w:r>
    </w:p>
    <w:p w14:paraId="3852E932" w14:textId="77777777" w:rsidR="003B2DEF" w:rsidRPr="0070253A" w:rsidRDefault="003B2DEF" w:rsidP="003B2DEF">
      <w:r w:rsidRPr="0070253A">
        <w:t>Tests that use ATCR3 shall be performed using both instances 1) and 2) of ATCR3.</w:t>
      </w:r>
    </w:p>
    <w:p w14:paraId="5FC8FD60" w14:textId="77777777" w:rsidR="003B2DEF" w:rsidRPr="0070253A" w:rsidRDefault="003B2DEF" w:rsidP="00673E8E">
      <w:pPr>
        <w:pStyle w:val="Heading5"/>
      </w:pPr>
      <w:bookmarkStart w:id="162" w:name="_Toc21019931"/>
      <w:bookmarkStart w:id="163" w:name="_Toc29767186"/>
      <w:bookmarkStart w:id="164" w:name="_Toc61116874"/>
      <w:r w:rsidRPr="0070253A">
        <w:t>4.11.2.5.2</w:t>
      </w:r>
      <w:r w:rsidRPr="0070253A">
        <w:tab/>
        <w:t>ATCR3a generation</w:t>
      </w:r>
      <w:bookmarkEnd w:id="162"/>
      <w:bookmarkEnd w:id="163"/>
      <w:bookmarkEnd w:id="164"/>
    </w:p>
    <w:p w14:paraId="3CAD4064" w14:textId="77777777" w:rsidR="003B2DEF" w:rsidRPr="0070253A" w:rsidRDefault="003B2DEF" w:rsidP="003B2DEF">
      <w:r w:rsidRPr="0070253A">
        <w:t>ATCR3a is constructed using the following method:</w:t>
      </w:r>
    </w:p>
    <w:p w14:paraId="5D8C011C"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5F1385A2" w14:textId="77777777" w:rsidR="003B2DEF" w:rsidRPr="0070253A" w:rsidRDefault="003B2DEF" w:rsidP="003B2DEF">
      <w:pPr>
        <w:pStyle w:val="B1"/>
      </w:pPr>
      <w:r w:rsidRPr="0070253A">
        <w:t>-</w:t>
      </w:r>
      <w:r w:rsidRPr="0070253A">
        <w:tab/>
        <w:t xml:space="preserve">Select an FDD UTRA carrier to be placed at the lower </w:t>
      </w:r>
      <w:r w:rsidRPr="0070253A">
        <w:rPr>
          <w:i/>
        </w:rPr>
        <w:t>Base Station RF Bandwidth edge</w:t>
      </w:r>
      <w:r w:rsidRPr="0070253A">
        <w:t>. The specified F</w:t>
      </w:r>
      <w:r w:rsidRPr="0070253A">
        <w:rPr>
          <w:vertAlign w:val="subscript"/>
        </w:rPr>
        <w:t>Offset-RAT</w:t>
      </w:r>
      <w:r w:rsidRPr="0070253A">
        <w:t xml:space="preserve"> shall apply. The UTRA FDD may be shifted maximum 100 kHz towards lower frequencies to align with the channel raster.</w:t>
      </w:r>
    </w:p>
    <w:p w14:paraId="0AFA785D" w14:textId="77777777"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14:paraId="45E83976" w14:textId="4A6A93B9" w:rsidR="003B2DEF" w:rsidRPr="0070253A" w:rsidRDefault="003B2DEF" w:rsidP="003B2DEF">
      <w:pPr>
        <w:pStyle w:val="B1"/>
      </w:pPr>
      <w:r w:rsidRPr="0070253A">
        <w:t>-</w:t>
      </w:r>
      <w:r w:rsidRPr="0070253A">
        <w:tab/>
        <w:t xml:space="preserve">For transmitter tests, alternately add FDD UTRA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(see table 4.10-1, </w:t>
      </w:r>
      <w:r w:rsidR="00AC7B67" w:rsidRPr="0070253A">
        <w:t>D9.14</w:t>
      </w:r>
      <w:r w:rsidRPr="0070253A">
        <w:t xml:space="preserve">) is reached. The nominal carrier spacing defined in </w:t>
      </w:r>
      <w:r w:rsidR="0057373F">
        <w:t>clause </w:t>
      </w:r>
      <w:r w:rsidR="0057373F" w:rsidRPr="0070253A">
        <w:t>4</w:t>
      </w:r>
      <w:r w:rsidRPr="0070253A">
        <w:t>.6 shall apply.</w:t>
      </w:r>
    </w:p>
    <w:p w14:paraId="78F14E1D" w14:textId="77777777" w:rsidR="003B2DEF" w:rsidRPr="0070253A" w:rsidRDefault="003B2DEF" w:rsidP="00673E8E">
      <w:pPr>
        <w:pStyle w:val="Heading5"/>
      </w:pPr>
      <w:bookmarkStart w:id="165" w:name="_Toc21019932"/>
      <w:bookmarkStart w:id="166" w:name="_Toc29767187"/>
      <w:bookmarkStart w:id="167" w:name="_Toc61116875"/>
      <w:r w:rsidRPr="0070253A">
        <w:t>4.11.2.5.3</w:t>
      </w:r>
      <w:r w:rsidRPr="0070253A">
        <w:tab/>
        <w:t>ATCR3b generation</w:t>
      </w:r>
      <w:bookmarkEnd w:id="165"/>
      <w:bookmarkEnd w:id="166"/>
      <w:bookmarkEnd w:id="167"/>
    </w:p>
    <w:p w14:paraId="5C4E9E1A" w14:textId="77777777" w:rsidR="003B2DEF" w:rsidRPr="0070253A" w:rsidRDefault="003B2DEF" w:rsidP="003B2DEF">
      <w:r w:rsidRPr="0070253A">
        <w:t>ATCR3b is constructed using the following method:</w:t>
      </w:r>
    </w:p>
    <w:p w14:paraId="4F14371E"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55935469" w14:textId="77777777" w:rsidR="003B2DEF" w:rsidRPr="0070253A" w:rsidRDefault="003B2DEF" w:rsidP="003B2DEF">
      <w:pPr>
        <w:pStyle w:val="B1"/>
      </w:pPr>
      <w:r w:rsidRPr="0070253A">
        <w:t>-</w:t>
      </w:r>
      <w:r w:rsidRPr="0070253A">
        <w:tab/>
        <w:t xml:space="preserve">Select a UTRA TDD carrier to be placed at the lower </w:t>
      </w:r>
      <w:r w:rsidRPr="0070253A">
        <w:rPr>
          <w:i/>
        </w:rPr>
        <w:t>Base Station RF Bandwidth edge</w:t>
      </w:r>
      <w:r w:rsidRPr="0070253A">
        <w:t>. The specified F</w:t>
      </w:r>
      <w:r w:rsidRPr="0070253A">
        <w:rPr>
          <w:vertAlign w:val="subscript"/>
        </w:rPr>
        <w:t>Offset-RAT</w:t>
      </w:r>
      <w:r w:rsidRPr="0070253A">
        <w:t xml:space="preserve"> shall apply.</w:t>
      </w:r>
    </w:p>
    <w:p w14:paraId="101A2A2C" w14:textId="77777777" w:rsidR="003B2DEF" w:rsidRPr="0070253A" w:rsidRDefault="003B2DEF" w:rsidP="003B2DEF">
      <w:pPr>
        <w:pStyle w:val="B1"/>
      </w:pPr>
      <w:r w:rsidRPr="0070253A">
        <w:t>-</w:t>
      </w:r>
      <w:r w:rsidRPr="0070253A">
        <w:tab/>
        <w:t xml:space="preserve">Place a 5 MHz E-UTRA carrier at the upper </w:t>
      </w:r>
      <w:r w:rsidRPr="0070253A">
        <w:rPr>
          <w:i/>
        </w:rPr>
        <w:t>Base Station RF Bandwidth edge</w:t>
      </w:r>
      <w:r w:rsidRPr="0070253A">
        <w:t>. If that is not possible use the narrowest E-UTRA carrier supported by the beam. The specified F</w:t>
      </w:r>
      <w:r w:rsidRPr="0070253A">
        <w:rPr>
          <w:vertAlign w:val="subscript"/>
        </w:rPr>
        <w:t>Offset-RAT</w:t>
      </w:r>
      <w:r w:rsidRPr="0070253A">
        <w:t xml:space="preserve"> shall apply.</w:t>
      </w:r>
    </w:p>
    <w:p w14:paraId="56D08E49" w14:textId="51A10278" w:rsidR="003B2DEF" w:rsidRPr="0070253A" w:rsidRDefault="003B2DEF" w:rsidP="003B2DEF">
      <w:pPr>
        <w:pStyle w:val="B1"/>
      </w:pPr>
      <w:r w:rsidRPr="0070253A">
        <w:t>-</w:t>
      </w:r>
      <w:r w:rsidRPr="0070253A">
        <w:tab/>
        <w:t xml:space="preserve">For transmitter tests, alternately add UTRA TDD carriers at the low end and 5 MHz E-UTRA carriers at the high end adjacent to the already placed carriers until the </w:t>
      </w:r>
      <w:r w:rsidRPr="0070253A">
        <w:rPr>
          <w:i/>
        </w:rPr>
        <w:t>Base Station RF Bandwidth</w:t>
      </w:r>
      <w:r w:rsidRPr="0070253A">
        <w:t xml:space="preserve"> is filled or the total number of supported carriers is reached. The nominal carrier spacing defined in </w:t>
      </w:r>
      <w:r w:rsidR="0057373F" w:rsidRPr="0070253A">
        <w:t>clause</w:t>
      </w:r>
      <w:r w:rsidR="0057373F">
        <w:t> </w:t>
      </w:r>
      <w:r w:rsidR="0057373F" w:rsidRPr="0070253A">
        <w:t>4</w:t>
      </w:r>
      <w:r w:rsidRPr="0070253A">
        <w:t>.6 shall apply.</w:t>
      </w:r>
    </w:p>
    <w:p w14:paraId="19EF581E" w14:textId="77777777" w:rsidR="003B2DEF" w:rsidRPr="0070253A" w:rsidRDefault="003B2DEF" w:rsidP="00673E8E">
      <w:pPr>
        <w:pStyle w:val="Heading5"/>
      </w:pPr>
      <w:bookmarkStart w:id="168" w:name="_Toc21019933"/>
      <w:bookmarkStart w:id="169" w:name="_Toc29767188"/>
      <w:bookmarkStart w:id="170" w:name="_Toc61116876"/>
      <w:r w:rsidRPr="0070253A">
        <w:t>4.11.2.5.4</w:t>
      </w:r>
      <w:r w:rsidRPr="0070253A">
        <w:tab/>
        <w:t>ATCR3 EIRP allocation</w:t>
      </w:r>
      <w:bookmarkEnd w:id="168"/>
      <w:bookmarkEnd w:id="169"/>
      <w:bookmarkEnd w:id="170"/>
    </w:p>
    <w:p w14:paraId="0E144953" w14:textId="49292D4F" w:rsidR="003B2DEF" w:rsidRPr="0070253A" w:rsidRDefault="003B2DEF" w:rsidP="003B2DEF">
      <w:r w:rsidRPr="0070253A">
        <w:t>For ATCR3a set the number of carriers to the reduced</w:t>
      </w:r>
      <w:r w:rsidR="0057373F">
        <w:t xml:space="preserve"> </w:t>
      </w:r>
      <w:r w:rsidRPr="0070253A">
        <w:t xml:space="preserve">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14:paraId="3B4DA123" w14:textId="1F6CAED4" w:rsidR="003B2DEF" w:rsidRPr="0070253A" w:rsidRDefault="003B2DEF" w:rsidP="003B2DEF">
      <w:r w:rsidRPr="0070253A">
        <w:t>For ATCR3b set the number of carriers to the reduced</w:t>
      </w:r>
      <w:r w:rsidR="0057373F">
        <w:t xml:space="preserve"> </w:t>
      </w:r>
      <w:r w:rsidRPr="0070253A">
        <w:t xml:space="preserve">number of carriers at maximum EIRP (see table 4.10-1, </w:t>
      </w:r>
      <w:r w:rsidR="00AC7B67" w:rsidRPr="0070253A">
        <w:t>D9.14</w:t>
      </w:r>
      <w:r w:rsidRPr="0070253A">
        <w:t xml:space="preserve">) and set each carrier to the reduced maximum EIRP at the total number of supported carriers in </w:t>
      </w:r>
      <w:r w:rsidR="00D91512">
        <w:t>m</w:t>
      </w:r>
      <w:r w:rsidRPr="0070253A">
        <w:t xml:space="preserve">ulti-RAT operations (see table 4.10-1, </w:t>
      </w:r>
      <w:r w:rsidR="00AC7B67" w:rsidRPr="0070253A">
        <w:t>D9.24</w:t>
      </w:r>
      <w:r w:rsidRPr="0070253A">
        <w:t>).</w:t>
      </w:r>
    </w:p>
    <w:p w14:paraId="2C2B8718" w14:textId="277BB397" w:rsidR="003B2DEF" w:rsidRPr="0070253A" w:rsidRDefault="003B2DEF" w:rsidP="00673E8E">
      <w:pPr>
        <w:pStyle w:val="Heading4"/>
      </w:pPr>
      <w:bookmarkStart w:id="171" w:name="_Toc21019934"/>
      <w:bookmarkStart w:id="172" w:name="_Toc29767189"/>
      <w:bookmarkStart w:id="173" w:name="_Toc61116877"/>
      <w:r w:rsidRPr="0070253A">
        <w:t>4.11.2.6</w:t>
      </w:r>
      <w:r w:rsidRPr="0070253A">
        <w:tab/>
        <w:t>ANTCR3: UTRA and E-UTRA multi</w:t>
      </w:r>
      <w:r w:rsidR="00D91512">
        <w:t>-</w:t>
      </w:r>
      <w:r w:rsidRPr="0070253A">
        <w:t>RAT non-contiguous operation</w:t>
      </w:r>
      <w:bookmarkEnd w:id="171"/>
      <w:bookmarkEnd w:id="172"/>
      <w:bookmarkEnd w:id="173"/>
    </w:p>
    <w:p w14:paraId="1CEA7338" w14:textId="77777777" w:rsidR="003B2DEF" w:rsidRPr="0070253A" w:rsidRDefault="003B2DEF" w:rsidP="00673E8E">
      <w:pPr>
        <w:pStyle w:val="Heading5"/>
      </w:pPr>
      <w:bookmarkStart w:id="174" w:name="_Toc21019935"/>
      <w:bookmarkStart w:id="175" w:name="_Toc29767190"/>
      <w:bookmarkStart w:id="176" w:name="_Toc61116878"/>
      <w:r w:rsidRPr="0070253A">
        <w:t>4.11.2.6.1</w:t>
      </w:r>
      <w:r w:rsidRPr="0070253A">
        <w:tab/>
        <w:t>General</w:t>
      </w:r>
      <w:bookmarkEnd w:id="174"/>
      <w:bookmarkEnd w:id="175"/>
      <w:bookmarkEnd w:id="176"/>
    </w:p>
    <w:p w14:paraId="6952FA77" w14:textId="11CECD4B" w:rsidR="003B2DEF" w:rsidRPr="0070253A" w:rsidRDefault="003B2DEF" w:rsidP="003B2DEF">
      <w:r w:rsidRPr="0070253A">
        <w:t>The purpose of ANTCR3 is to test UTRA and E-UTRA multi</w:t>
      </w:r>
      <w:r w:rsidR="00D91512">
        <w:t>-</w:t>
      </w:r>
      <w:r w:rsidRPr="0070253A">
        <w:t>RAT non-contiguous aspects.</w:t>
      </w:r>
    </w:p>
    <w:p w14:paraId="2F5FA03E" w14:textId="45A67D0E" w:rsidR="003B2DEF" w:rsidRPr="0070253A" w:rsidRDefault="003B2DEF" w:rsidP="003B2DEF">
      <w:r w:rsidRPr="0070253A">
        <w:t xml:space="preserve">If the maximum EIRP and total number of supported carriers at maximum EIRP are not simultaneously supported in </w:t>
      </w:r>
      <w:r w:rsidR="00D91512">
        <w:t>m</w:t>
      </w:r>
      <w:r w:rsidRPr="0070253A">
        <w:t>ulti-RAT operations, two instances of ANTCR3 shall be generated using the following values for rated total output power and the total number of supported carriers:</w:t>
      </w:r>
    </w:p>
    <w:p w14:paraId="02932B6A" w14:textId="1F184E84" w:rsidR="003B2DEF" w:rsidRPr="0070253A" w:rsidRDefault="003B2DEF" w:rsidP="003B2DEF">
      <w:pPr>
        <w:pStyle w:val="B1"/>
      </w:pPr>
      <w:r w:rsidRPr="0070253A">
        <w:t>1)</w:t>
      </w:r>
      <w:r w:rsidRPr="0070253A">
        <w:tab/>
        <w:t xml:space="preserve">The maximum EIRP and the reduced number of supported carriers at the maximum EIRP in </w:t>
      </w:r>
      <w:r w:rsidR="00D91512">
        <w:t>m</w:t>
      </w:r>
      <w:r w:rsidRPr="0070253A">
        <w:t>ulti-RAT operations</w:t>
      </w:r>
      <w:r w:rsidR="004C0AA6" w:rsidRPr="0070253A">
        <w:t>.</w:t>
      </w:r>
    </w:p>
    <w:p w14:paraId="62F54085" w14:textId="0288DBEC" w:rsidR="003B2DEF" w:rsidRPr="0070253A" w:rsidRDefault="003B2DEF" w:rsidP="003B2DEF">
      <w:pPr>
        <w:pStyle w:val="B1"/>
      </w:pPr>
      <w:r w:rsidRPr="0070253A">
        <w:t>2)</w:t>
      </w:r>
      <w:r w:rsidRPr="0070253A">
        <w:tab/>
        <w:t xml:space="preserve">The reduced maximum EIRP at the total number of supported carriers in </w:t>
      </w:r>
      <w:r w:rsidR="00D91512">
        <w:t>m</w:t>
      </w:r>
      <w:r w:rsidRPr="0070253A">
        <w:t>ulti-RAT operations and the total number of supported carriers.</w:t>
      </w:r>
    </w:p>
    <w:p w14:paraId="75B9254D" w14:textId="77777777" w:rsidR="003B2DEF" w:rsidRPr="0070253A" w:rsidRDefault="003B2DEF" w:rsidP="003B2DEF">
      <w:r w:rsidRPr="0070253A">
        <w:lastRenderedPageBreak/>
        <w:t>If the reduced number of supported carriers is 4 or more, only instance 1) of ANTCR3 shall be used in the tests, otherwise both instances 1) and 2) of ANTCR3 shall be used in the tests.</w:t>
      </w:r>
    </w:p>
    <w:p w14:paraId="5AD8FCE6" w14:textId="77777777" w:rsidR="003B2DEF" w:rsidRPr="0070253A" w:rsidRDefault="003B2DEF" w:rsidP="00673E8E">
      <w:pPr>
        <w:pStyle w:val="Heading5"/>
      </w:pPr>
      <w:bookmarkStart w:id="177" w:name="_Toc21019936"/>
      <w:bookmarkStart w:id="178" w:name="_Toc29767191"/>
      <w:bookmarkStart w:id="179" w:name="_Toc61116879"/>
      <w:r w:rsidRPr="0070253A">
        <w:t>4.11.2.6.2</w:t>
      </w:r>
      <w:r w:rsidRPr="0070253A">
        <w:tab/>
        <w:t>ANTCR3a generation</w:t>
      </w:r>
      <w:bookmarkEnd w:id="177"/>
      <w:bookmarkEnd w:id="178"/>
      <w:bookmarkEnd w:id="179"/>
    </w:p>
    <w:p w14:paraId="516ADC32" w14:textId="77777777" w:rsidR="003B2DEF" w:rsidRPr="0070253A" w:rsidRDefault="003B2DEF" w:rsidP="003B2DEF">
      <w:pPr>
        <w:rPr>
          <w:lang w:eastAsia="zh-CN"/>
        </w:rPr>
      </w:pPr>
      <w:r w:rsidRPr="0070253A">
        <w:t>ANTCR3a is construc</w:t>
      </w:r>
      <w:r w:rsidR="00C42DD9" w:rsidRPr="0070253A">
        <w:t>ted using the following method:</w:t>
      </w:r>
    </w:p>
    <w:p w14:paraId="0B8E3F70"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for non-contiguous operation (see table 4.10-1, D6.21). The </w:t>
      </w:r>
      <w:r w:rsidRPr="0070253A">
        <w:rPr>
          <w:i/>
        </w:rPr>
        <w:t>Base Station RF Bandwidth</w:t>
      </w:r>
      <w:r w:rsidRPr="0070253A">
        <w:t xml:space="preserve"> consists of one sub-block gap and two sub-blocks located at the edges of the declared maximum </w:t>
      </w:r>
      <w:r w:rsidRPr="0070253A">
        <w:rPr>
          <w:i/>
        </w:rPr>
        <w:t>Base Station RF Bandwidth</w:t>
      </w:r>
      <w:r w:rsidR="004C0AA6" w:rsidRPr="0070253A">
        <w:t xml:space="preserve"> for non-contiguous operation.</w:t>
      </w:r>
    </w:p>
    <w:p w14:paraId="6B2453EC" w14:textId="77777777" w:rsidR="003B2DEF" w:rsidRPr="0070253A" w:rsidRDefault="003B2DEF" w:rsidP="003B2DEF">
      <w:pPr>
        <w:pStyle w:val="B1"/>
      </w:pPr>
      <w:r w:rsidRPr="0070253A">
        <w:t>-</w:t>
      </w:r>
      <w:r w:rsidRPr="0070253A">
        <w:tab/>
      </w:r>
      <w:r w:rsidRPr="0070253A">
        <w:rPr>
          <w:rFonts w:hint="eastAsia"/>
          <w:lang w:eastAsia="zh-CN"/>
        </w:rPr>
        <w:t>For transmitter test</w:t>
      </w:r>
      <w:r w:rsidRPr="0070253A">
        <w:rPr>
          <w:lang w:eastAsia="zh-CN"/>
        </w:rPr>
        <w: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14:paraId="6BB47354" w14:textId="77777777" w:rsidR="003B2DEF" w:rsidRPr="0070253A" w:rsidRDefault="003B2DEF" w:rsidP="003B2DEF">
      <w:pPr>
        <w:pStyle w:val="B1"/>
      </w:pPr>
      <w:r w:rsidRPr="0070253A">
        <w:t>-</w:t>
      </w:r>
      <w:r w:rsidRPr="0070253A">
        <w:tab/>
        <w:t>For receiver tests</w:t>
      </w:r>
      <w:r w:rsidRPr="0070253A">
        <w:rPr>
          <w:rFonts w:hint="eastAsia"/>
          <w:lang w:eastAsia="zh-CN"/>
        </w:rPr>
        <w:t xml:space="preserve">, </w:t>
      </w:r>
      <w:r w:rsidRPr="0070253A">
        <w:t xml:space="preserve">place an UTRA carrier at the lower </w:t>
      </w:r>
      <w:r w:rsidRPr="0070253A">
        <w:rPr>
          <w:i/>
        </w:rPr>
        <w:t>Base Station RF Bandwidth edge</w:t>
      </w:r>
      <w:r w:rsidRPr="0070253A">
        <w:rPr>
          <w:rFonts w:hint="eastAsia"/>
          <w:lang w:eastAsia="zh-CN"/>
        </w:rPr>
        <w:t xml:space="preserve"> and</w:t>
      </w:r>
      <w:r w:rsidRPr="0070253A">
        <w:t xml:space="preserve"> a 5 MHz E-UTRA carrier at the upper </w:t>
      </w:r>
      <w:r w:rsidRPr="0070253A">
        <w:rPr>
          <w:i/>
        </w:rPr>
        <w:t>Base Station RF Bandwidth edge</w:t>
      </w:r>
      <w:r w:rsidRPr="0070253A">
        <w:t>. The specified F</w:t>
      </w:r>
      <w:r w:rsidRPr="0070253A">
        <w:rPr>
          <w:vertAlign w:val="subscript"/>
        </w:rPr>
        <w:t>Offset-RAT</w:t>
      </w:r>
      <w:r w:rsidRPr="0070253A">
        <w:t xml:space="preserve"> shall apply. If 5 MHz E-UTRA carriers are not supported by the beam, the narrowest supported </w:t>
      </w:r>
      <w:r w:rsidRPr="0070253A">
        <w:rPr>
          <w:i/>
        </w:rPr>
        <w:t>channel bandwidth</w:t>
      </w:r>
      <w:r w:rsidRPr="0070253A">
        <w:t xml:space="preserve"> shall be selected instead. The UTRA FDD may be shifted maximum 100 kHz towards lower frequencies to align with the channel raster.</w:t>
      </w:r>
    </w:p>
    <w:p w14:paraId="04B93B41" w14:textId="45686BD6" w:rsidR="003B2DEF" w:rsidRPr="0070253A" w:rsidRDefault="003B2DEF" w:rsidP="003B2DEF">
      <w:pPr>
        <w:pStyle w:val="B1"/>
      </w:pPr>
      <w:r w:rsidRPr="0070253A">
        <w:t>-</w:t>
      </w:r>
      <w:r w:rsidRPr="0070253A">
        <w:tab/>
        <w:t xml:space="preserve">For </w:t>
      </w:r>
      <w:r w:rsidRPr="0070253A">
        <w:rPr>
          <w:rFonts w:hint="eastAsia"/>
          <w:lang w:eastAsia="zh-CN"/>
        </w:rPr>
        <w:t>single-band operation</w:t>
      </w:r>
      <w:r w:rsidRPr="0070253A">
        <w:t xml:space="preserve"> receiver tests, if the remaining gap is at least 20 MHz plus the </w:t>
      </w:r>
      <w:r w:rsidRPr="0070253A">
        <w:rPr>
          <w:i/>
        </w:rPr>
        <w:t>channel bandwidth</w:t>
      </w:r>
      <w:r w:rsidRPr="0070253A">
        <w:t xml:space="preserve"> of the E-UTRA carrier used in the previous step and the beam supports at least 2 UTRA and 2 E-UTRA carriers, place a E-UTRA carrier of this </w:t>
      </w:r>
      <w:r w:rsidRPr="0070253A">
        <w:rPr>
          <w:i/>
        </w:rPr>
        <w:t>channel bandwidth</w:t>
      </w:r>
      <w:r w:rsidRPr="0070253A">
        <w:t xml:space="preserve"> adjacent to the carrier at the lower </w:t>
      </w:r>
      <w:r w:rsidRPr="0070253A">
        <w:rPr>
          <w:i/>
        </w:rPr>
        <w:t>Base Station RF Bandwidth edge</w:t>
      </w:r>
      <w:r w:rsidRPr="0070253A">
        <w:t xml:space="preserve"> and UTRA carrier adjacent to the carrier at the upper </w:t>
      </w:r>
      <w:r w:rsidRPr="0070253A">
        <w:rPr>
          <w:i/>
        </w:rPr>
        <w:t>Base Station RF Bandwidth edge</w:t>
      </w:r>
      <w:r w:rsidRPr="0070253A">
        <w:t xml:space="preserve">. The nominal carrier spacing defined in </w:t>
      </w:r>
      <w:r w:rsidR="0057373F">
        <w:t>clause </w:t>
      </w:r>
      <w:r w:rsidR="0057373F" w:rsidRPr="0070253A">
        <w:t>4</w:t>
      </w:r>
      <w:r w:rsidRPr="0070253A">
        <w:t>.6 shall apply. The UTRA FDD may be shifted maximum 100 kHz towards higher frequencies to align with the channel raster.</w:t>
      </w:r>
    </w:p>
    <w:p w14:paraId="5122E914" w14:textId="77777777" w:rsidR="003B2DEF" w:rsidRPr="0070253A" w:rsidRDefault="003B2DEF" w:rsidP="003B2DEF">
      <w:pPr>
        <w:pStyle w:val="B1"/>
      </w:pPr>
      <w:r w:rsidRPr="0070253A">
        <w:t>-</w:t>
      </w:r>
      <w:r w:rsidRPr="0070253A">
        <w:tab/>
        <w:t>The sub-block edges adjacent to the sub-block gap shall be determined using the specified F</w:t>
      </w:r>
      <w:r w:rsidRPr="0070253A">
        <w:rPr>
          <w:vertAlign w:val="subscript"/>
        </w:rPr>
        <w:t>Offset-RAT</w:t>
      </w:r>
      <w:r w:rsidRPr="0070253A">
        <w:t xml:space="preserve"> for the carrier adjacent to the sub-block gap.</w:t>
      </w:r>
    </w:p>
    <w:p w14:paraId="43549482" w14:textId="77777777" w:rsidR="003B2DEF" w:rsidRPr="0070253A" w:rsidRDefault="003B2DEF" w:rsidP="00673E8E">
      <w:pPr>
        <w:pStyle w:val="Heading5"/>
      </w:pPr>
      <w:bookmarkStart w:id="180" w:name="_Toc21019937"/>
      <w:bookmarkStart w:id="181" w:name="_Toc29767192"/>
      <w:bookmarkStart w:id="182" w:name="_Toc61116880"/>
      <w:r w:rsidRPr="0070253A">
        <w:t>4.11.2.6.3</w:t>
      </w:r>
      <w:r w:rsidRPr="0070253A">
        <w:tab/>
        <w:t>ANTCR3 EIRP allocation</w:t>
      </w:r>
      <w:bookmarkEnd w:id="180"/>
      <w:bookmarkEnd w:id="181"/>
      <w:bookmarkEnd w:id="182"/>
    </w:p>
    <w:p w14:paraId="1ED21CD0" w14:textId="10D0021D" w:rsidR="003B2DEF" w:rsidRPr="0070253A" w:rsidRDefault="003B2DEF" w:rsidP="003B2DEF">
      <w:r w:rsidRPr="0070253A">
        <w:t xml:space="preserve">For case (1) in </w:t>
      </w:r>
      <w:r w:rsidR="0057373F">
        <w:t>clause </w:t>
      </w:r>
      <w:r w:rsidR="0057373F" w:rsidRPr="0070253A">
        <w:t>4</w:t>
      </w:r>
      <w:r w:rsidRPr="0070253A">
        <w:t>.11.2.6.1 set the number of carriers to the reduced</w:t>
      </w:r>
      <w:r w:rsidR="0057373F">
        <w:t xml:space="preserve"> </w:t>
      </w:r>
      <w:r w:rsidRPr="0070253A">
        <w:t xml:space="preserve">number of carriers at maximum EIRP in multi-RAT operations (see table 4.10-1, </w:t>
      </w:r>
      <w:r w:rsidR="00AC7B67" w:rsidRPr="0070253A">
        <w:t>D9.23</w:t>
      </w:r>
      <w:r w:rsidRPr="0070253A">
        <w:t xml:space="preserve">) and set each carrier to maximum EIRP (see table 4.10-1, </w:t>
      </w:r>
      <w:r w:rsidR="00AC7B67" w:rsidRPr="0070253A">
        <w:t>D9.11</w:t>
      </w:r>
      <w:r w:rsidRPr="0070253A">
        <w:t xml:space="preserve">) for the tested </w:t>
      </w:r>
      <w:r w:rsidRPr="0070253A">
        <w:rPr>
          <w:i/>
        </w:rPr>
        <w:t>beam direction pair</w:t>
      </w:r>
      <w:r w:rsidRPr="0070253A">
        <w:t>.</w:t>
      </w:r>
    </w:p>
    <w:p w14:paraId="7DA82C61" w14:textId="5769A887" w:rsidR="003B2DEF" w:rsidRPr="0070253A" w:rsidRDefault="003B2DEF" w:rsidP="003B2DEF">
      <w:r w:rsidRPr="0070253A">
        <w:t xml:space="preserve">For case (2) in </w:t>
      </w:r>
      <w:r w:rsidR="0057373F">
        <w:t>clause </w:t>
      </w:r>
      <w:r w:rsidR="0057373F" w:rsidRPr="0070253A">
        <w:t>4</w:t>
      </w:r>
      <w:r w:rsidRPr="0070253A">
        <w:t>.11.2.6.1</w:t>
      </w:r>
      <w:r w:rsidR="0057373F">
        <w:t xml:space="preserve"> </w:t>
      </w:r>
      <w:r w:rsidRPr="0070253A">
        <w:t>set the number of carriers to the reduced</w:t>
      </w:r>
      <w:r w:rsidR="0057373F">
        <w:t xml:space="preserve"> </w:t>
      </w:r>
      <w:r w:rsidRPr="0070253A">
        <w:t xml:space="preserve">number of carriers at maximum EIRP (see table 4.10-1, </w:t>
      </w:r>
      <w:r w:rsidR="00AC7B67" w:rsidRPr="0070253A">
        <w:t>D9.14</w:t>
      </w:r>
      <w:r w:rsidRPr="0070253A">
        <w:t xml:space="preserve">) and set each carrier to the reduced maximum EIRP at the total number of supported carriers in </w:t>
      </w:r>
      <w:r w:rsidR="00D91512">
        <w:t>m</w:t>
      </w:r>
      <w:r w:rsidRPr="0070253A">
        <w:t xml:space="preserve">ulti-RAT operations (see table 4.10-1, </w:t>
      </w:r>
      <w:r w:rsidR="00AC7B67" w:rsidRPr="0070253A">
        <w:t>D9.24</w:t>
      </w:r>
      <w:r w:rsidRPr="0070253A">
        <w:t xml:space="preserve">) for the tested </w:t>
      </w:r>
      <w:r w:rsidRPr="0070253A">
        <w:rPr>
          <w:i/>
        </w:rPr>
        <w:t>beam direction pair</w:t>
      </w:r>
      <w:r w:rsidRPr="0070253A">
        <w:t>.</w:t>
      </w:r>
    </w:p>
    <w:p w14:paraId="37BB76C1" w14:textId="77777777" w:rsidR="003B2DEF" w:rsidRPr="0070253A" w:rsidRDefault="003B2DEF" w:rsidP="00673E8E">
      <w:pPr>
        <w:pStyle w:val="Heading4"/>
      </w:pPr>
      <w:bookmarkStart w:id="183" w:name="_Toc21019938"/>
      <w:bookmarkStart w:id="184" w:name="_Toc29767193"/>
      <w:bookmarkStart w:id="185" w:name="_Toc61116881"/>
      <w:r w:rsidRPr="0070253A">
        <w:t>4.11.2.7</w:t>
      </w:r>
      <w:r w:rsidRPr="0070253A">
        <w:tab/>
        <w:t>ATCR4: Single carrier for receiver tests</w:t>
      </w:r>
      <w:bookmarkEnd w:id="183"/>
      <w:bookmarkEnd w:id="184"/>
      <w:bookmarkEnd w:id="185"/>
    </w:p>
    <w:p w14:paraId="2DC7AB26" w14:textId="77777777" w:rsidR="003B2DEF" w:rsidRPr="0070253A" w:rsidRDefault="003B2DEF" w:rsidP="00673E8E">
      <w:pPr>
        <w:pStyle w:val="Heading5"/>
      </w:pPr>
      <w:bookmarkStart w:id="186" w:name="_Toc21019939"/>
      <w:bookmarkStart w:id="187" w:name="_Toc29767194"/>
      <w:bookmarkStart w:id="188" w:name="_Toc61116882"/>
      <w:r w:rsidRPr="0070253A">
        <w:t>4.11.2.7.1</w:t>
      </w:r>
      <w:r w:rsidRPr="0070253A">
        <w:tab/>
        <w:t>ATCR4a generation</w:t>
      </w:r>
      <w:bookmarkEnd w:id="186"/>
      <w:bookmarkEnd w:id="187"/>
      <w:bookmarkEnd w:id="188"/>
    </w:p>
    <w:p w14:paraId="5FFD8CE5" w14:textId="77777777" w:rsidR="003B2DEF" w:rsidRPr="0070253A" w:rsidRDefault="003B2DEF" w:rsidP="003B2DEF">
      <w:r w:rsidRPr="0070253A">
        <w:t>ATCR4a is constructed using the following method:</w:t>
      </w:r>
    </w:p>
    <w:p w14:paraId="1D1320F5" w14:textId="77777777" w:rsidR="003B2DEF" w:rsidRPr="0070253A" w:rsidRDefault="003B2DEF" w:rsidP="003B2DEF">
      <w:pPr>
        <w:pStyle w:val="B1"/>
      </w:pPr>
      <w:r w:rsidRPr="0070253A">
        <w:t>-</w:t>
      </w:r>
      <w:r w:rsidRPr="0070253A">
        <w:tab/>
        <w:t xml:space="preserve">Place a single UTRA carrier in the middle of the maximum radiated </w:t>
      </w:r>
      <w:r w:rsidRPr="0070253A">
        <w:rPr>
          <w:i/>
        </w:rPr>
        <w:t>Base Station RF Bandwidth</w:t>
      </w:r>
      <w:r w:rsidRPr="0070253A">
        <w:t>. The carrier may be shifted maximum 100 kHz towards lower frequencies for B</w:t>
      </w:r>
      <w:r w:rsidRPr="0070253A">
        <w:rPr>
          <w:vertAlign w:val="subscript"/>
        </w:rPr>
        <w:t>RFBW</w:t>
      </w:r>
      <w:r w:rsidRPr="0070253A">
        <w:t xml:space="preserve"> and M</w:t>
      </w:r>
      <w:r w:rsidRPr="0070253A">
        <w:rPr>
          <w:vertAlign w:val="subscript"/>
        </w:rPr>
        <w:t>RFBW</w:t>
      </w:r>
      <w:r w:rsidRPr="0070253A">
        <w:t xml:space="preserve"> and towards higher frequencies for T</w:t>
      </w:r>
      <w:r w:rsidRPr="0070253A">
        <w:rPr>
          <w:vertAlign w:val="subscript"/>
        </w:rPr>
        <w:t>RFBW</w:t>
      </w:r>
      <w:r w:rsidRPr="0070253A">
        <w:t xml:space="preserve"> to align with the channel raster.</w:t>
      </w:r>
    </w:p>
    <w:p w14:paraId="01E422D6" w14:textId="77777777" w:rsidR="003B2DEF" w:rsidRPr="0070253A" w:rsidRDefault="003B2DEF" w:rsidP="00673E8E">
      <w:pPr>
        <w:pStyle w:val="Heading5"/>
      </w:pPr>
      <w:bookmarkStart w:id="189" w:name="_Toc21019940"/>
      <w:bookmarkStart w:id="190" w:name="_Toc29767195"/>
      <w:bookmarkStart w:id="191" w:name="_Toc61116883"/>
      <w:r w:rsidRPr="0070253A">
        <w:t>4.11.2.7.2</w:t>
      </w:r>
      <w:r w:rsidRPr="0070253A">
        <w:tab/>
        <w:t>ATCR4b generation</w:t>
      </w:r>
      <w:bookmarkEnd w:id="189"/>
      <w:bookmarkEnd w:id="190"/>
      <w:bookmarkEnd w:id="191"/>
    </w:p>
    <w:p w14:paraId="28191854" w14:textId="77777777" w:rsidR="003B2DEF" w:rsidRPr="0070253A" w:rsidRDefault="003B2DEF" w:rsidP="003B2DEF">
      <w:r w:rsidRPr="0070253A">
        <w:t>ATCR4b is constructed using the following method:</w:t>
      </w:r>
    </w:p>
    <w:p w14:paraId="65C704EA" w14:textId="77777777" w:rsidR="003B2DEF" w:rsidRPr="0070253A" w:rsidRDefault="004C0AA6" w:rsidP="004C0AA6">
      <w:pPr>
        <w:pStyle w:val="B1"/>
      </w:pPr>
      <w:r w:rsidRPr="0070253A">
        <w:t>-</w:t>
      </w:r>
      <w:r w:rsidRPr="0070253A">
        <w:tab/>
      </w:r>
      <w:r w:rsidR="003B2DEF" w:rsidRPr="0070253A">
        <w:t xml:space="preserve">Place the narrowest supported E-UTRA carrier in the middle of the maximum radiated </w:t>
      </w:r>
      <w:r w:rsidR="003B2DEF" w:rsidRPr="0070253A">
        <w:rPr>
          <w:i/>
        </w:rPr>
        <w:t>Base Station RF Bandwidth</w:t>
      </w:r>
      <w:r w:rsidR="003B2DEF" w:rsidRPr="0070253A">
        <w:t>.</w:t>
      </w:r>
    </w:p>
    <w:p w14:paraId="1F1470E8" w14:textId="77777777" w:rsidR="003B2DEF" w:rsidRPr="0070253A" w:rsidRDefault="003B2DEF" w:rsidP="00673E8E">
      <w:pPr>
        <w:pStyle w:val="Heading5"/>
      </w:pPr>
      <w:bookmarkStart w:id="192" w:name="_Toc21019941"/>
      <w:bookmarkStart w:id="193" w:name="_Toc29767196"/>
      <w:bookmarkStart w:id="194" w:name="_Toc61116884"/>
      <w:r w:rsidRPr="0070253A">
        <w:t>4.11.2.7.3</w:t>
      </w:r>
      <w:r w:rsidRPr="0070253A">
        <w:tab/>
        <w:t>ATCR4c generation</w:t>
      </w:r>
      <w:bookmarkEnd w:id="192"/>
      <w:bookmarkEnd w:id="193"/>
      <w:bookmarkEnd w:id="194"/>
    </w:p>
    <w:p w14:paraId="6E3C3D55" w14:textId="77777777" w:rsidR="003B2DEF" w:rsidRPr="0070253A" w:rsidRDefault="003B2DEF" w:rsidP="003B2DEF">
      <w:r w:rsidRPr="0070253A">
        <w:t>ATCR4c is constructed using the following method:</w:t>
      </w:r>
    </w:p>
    <w:p w14:paraId="1809E9E8" w14:textId="77777777" w:rsidR="003B2DEF" w:rsidRPr="0070253A" w:rsidRDefault="004C0AA6" w:rsidP="003B2DEF">
      <w:pPr>
        <w:pStyle w:val="B1"/>
      </w:pPr>
      <w:r w:rsidRPr="0070253A">
        <w:t>-</w:t>
      </w:r>
      <w:r w:rsidR="003B2DEF" w:rsidRPr="0070253A">
        <w:tab/>
        <w:t xml:space="preserve">Place a single UTRA TDD carrier in the middle of the maximum radiated </w:t>
      </w:r>
      <w:r w:rsidR="003B2DEF" w:rsidRPr="0070253A">
        <w:rPr>
          <w:i/>
        </w:rPr>
        <w:t>Base Station RF Bandwidth</w:t>
      </w:r>
      <w:r w:rsidR="003B2DEF" w:rsidRPr="0070253A">
        <w:t>.</w:t>
      </w:r>
    </w:p>
    <w:p w14:paraId="4F5F1EDB" w14:textId="77777777" w:rsidR="007F6777" w:rsidRPr="0070253A" w:rsidRDefault="007F6777" w:rsidP="00673E8E">
      <w:pPr>
        <w:pStyle w:val="Heading5"/>
      </w:pPr>
      <w:bookmarkStart w:id="195" w:name="_Toc21019942"/>
      <w:bookmarkStart w:id="196" w:name="_Toc29767197"/>
      <w:bookmarkStart w:id="197" w:name="_Toc61116885"/>
      <w:r w:rsidRPr="0070253A">
        <w:lastRenderedPageBreak/>
        <w:t>4.11.2.7.4</w:t>
      </w:r>
      <w:r w:rsidRPr="0070253A">
        <w:tab/>
        <w:t>ATCR4 EIRP allocation</w:t>
      </w:r>
      <w:bookmarkEnd w:id="195"/>
      <w:bookmarkEnd w:id="196"/>
      <w:bookmarkEnd w:id="197"/>
    </w:p>
    <w:p w14:paraId="0F2F8C88" w14:textId="77777777" w:rsidR="00995D54" w:rsidRPr="0070253A" w:rsidRDefault="00995D54" w:rsidP="00995D54">
      <w:r w:rsidRPr="0070253A">
        <w:t>Set the beam EIRP on the carrier such that it</w:t>
      </w:r>
      <w:r w:rsidR="00484869" w:rsidRPr="0070253A">
        <w:t>'</w:t>
      </w:r>
      <w:r w:rsidRPr="0070253A">
        <w:t xml:space="preserve">s EIRP level is equal to the sum of </w:t>
      </w:r>
      <w:r w:rsidRPr="0070253A">
        <w:rPr>
          <w:i/>
        </w:rPr>
        <w:t>rated beam EIRPs</w:t>
      </w:r>
      <w:r w:rsidRPr="0070253A">
        <w:t xml:space="preserve"> (see table 4.10-1, D9.12) when transmitting the maximum supported carriers at the </w:t>
      </w:r>
      <w:r w:rsidRPr="0070253A">
        <w:rPr>
          <w:i/>
        </w:rPr>
        <w:t xml:space="preserve">beam peak direction </w:t>
      </w:r>
      <w:r w:rsidRPr="0070253A">
        <w:t>(see table 4.10-1, D9.16).</w:t>
      </w:r>
    </w:p>
    <w:p w14:paraId="2E2EF022" w14:textId="77777777" w:rsidR="003B2DEF" w:rsidRPr="0070253A" w:rsidRDefault="003B2DEF" w:rsidP="00673E8E">
      <w:pPr>
        <w:pStyle w:val="Heading4"/>
        <w:rPr>
          <w:lang w:eastAsia="zh-CN"/>
        </w:rPr>
      </w:pPr>
      <w:bookmarkStart w:id="198" w:name="_Toc21019943"/>
      <w:bookmarkStart w:id="199" w:name="_Toc29767198"/>
      <w:bookmarkStart w:id="200" w:name="_Toc61116886"/>
      <w:r w:rsidRPr="0070253A">
        <w:rPr>
          <w:rFonts w:hint="eastAsia"/>
          <w:lang w:eastAsia="zh-CN"/>
        </w:rPr>
        <w:t>4.</w:t>
      </w:r>
      <w:r w:rsidRPr="0070253A">
        <w:rPr>
          <w:lang w:eastAsia="zh-CN"/>
        </w:rPr>
        <w:t>11.2</w:t>
      </w:r>
      <w:r w:rsidRPr="0070253A">
        <w:rPr>
          <w:rFonts w:hint="eastAsia"/>
          <w:lang w:eastAsia="zh-CN"/>
        </w:rPr>
        <w:t>.</w:t>
      </w:r>
      <w:r w:rsidRPr="0070253A">
        <w:rPr>
          <w:lang w:eastAsia="zh-CN"/>
        </w:rPr>
        <w:t>8</w:t>
      </w:r>
      <w:r w:rsidRPr="0070253A">
        <w:tab/>
        <w:t xml:space="preserve">Generation of MB-MSR </w:t>
      </w:r>
      <w:r w:rsidRPr="0070253A">
        <w:rPr>
          <w:lang w:eastAsia="zh-CN"/>
        </w:rPr>
        <w:t>t</w:t>
      </w:r>
      <w:r w:rsidRPr="0070253A">
        <w:rPr>
          <w:rFonts w:hint="eastAsia"/>
          <w:lang w:eastAsia="zh-CN"/>
        </w:rPr>
        <w:t>est configurations</w:t>
      </w:r>
      <w:bookmarkEnd w:id="198"/>
      <w:bookmarkEnd w:id="199"/>
      <w:bookmarkEnd w:id="200"/>
    </w:p>
    <w:p w14:paraId="59BF2111" w14:textId="77777777" w:rsidR="003B2DEF" w:rsidRPr="0070253A" w:rsidRDefault="003B2DEF" w:rsidP="00673E8E">
      <w:pPr>
        <w:pStyle w:val="Heading5"/>
      </w:pPr>
      <w:bookmarkStart w:id="201" w:name="_Toc21019944"/>
      <w:bookmarkStart w:id="202" w:name="_Toc29767199"/>
      <w:bookmarkStart w:id="203" w:name="_Toc61116887"/>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.1</w:t>
      </w:r>
      <w:r w:rsidRPr="0070253A">
        <w:tab/>
        <w:t>ATCR5a: MB-MSR test configuration for full carrier allocation</w:t>
      </w:r>
      <w:bookmarkEnd w:id="201"/>
      <w:bookmarkEnd w:id="202"/>
      <w:bookmarkEnd w:id="203"/>
    </w:p>
    <w:p w14:paraId="1464656A" w14:textId="77777777"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.1.1</w:t>
      </w:r>
      <w:r w:rsidRPr="0070253A">
        <w:tab/>
        <w:t>General</w:t>
      </w:r>
    </w:p>
    <w:p w14:paraId="6A935DFC" w14:textId="77777777" w:rsidR="003B2DEF" w:rsidRPr="0070253A" w:rsidRDefault="003B2DEF" w:rsidP="003B2DEF">
      <w:r w:rsidRPr="0070253A">
        <w:t>The purpose of ATCR5a is to test beams which have been generated using transceiver units supporting operation in multiple operating bands through common active electronic components(s), considering maximum supported number of carriers.</w:t>
      </w:r>
    </w:p>
    <w:p w14:paraId="32897B84" w14:textId="77777777" w:rsidR="003B2DEF" w:rsidRPr="0070253A" w:rsidRDefault="003B2DEF" w:rsidP="00540091">
      <w:pPr>
        <w:pStyle w:val="H6"/>
      </w:pPr>
      <w:r w:rsidRPr="0070253A">
        <w:rPr>
          <w:rFonts w:hint="eastAsia"/>
          <w:lang w:eastAsia="zh-CN"/>
        </w:rPr>
        <w:t>4</w:t>
      </w:r>
      <w:r w:rsidRPr="0070253A">
        <w:t>.</w:t>
      </w:r>
      <w:r w:rsidRPr="0070253A">
        <w:rPr>
          <w:lang w:eastAsia="zh-CN"/>
        </w:rPr>
        <w:t>11.2.8</w:t>
      </w:r>
      <w:r w:rsidRPr="0070253A">
        <w:t>.1.2</w:t>
      </w:r>
      <w:r w:rsidRPr="0070253A">
        <w:tab/>
        <w:t>ATCR5a generation</w:t>
      </w:r>
    </w:p>
    <w:p w14:paraId="5F54512A" w14:textId="0B731AF1" w:rsidR="003B2DEF" w:rsidRPr="0070253A" w:rsidRDefault="003B2DEF" w:rsidP="003B2DEF">
      <w:pPr>
        <w:rPr>
          <w:lang w:eastAsia="zh-CN"/>
        </w:rPr>
      </w:pPr>
      <w:r w:rsidRPr="0070253A">
        <w:t xml:space="preserve">ATCR5a is based on re-using the existing test configurations applicable per band on beams generated using </w:t>
      </w:r>
      <w:r w:rsidR="00D91512">
        <w:t>m</w:t>
      </w:r>
      <w:r w:rsidRPr="0070253A">
        <w:t xml:space="preserve">ulti-band transceiver units and hence have declared multi-band dependencies (see table 4.10-1, </w:t>
      </w:r>
      <w:r w:rsidR="00AC7B67" w:rsidRPr="0070253A">
        <w:t>D9.16</w:t>
      </w:r>
      <w:r w:rsidR="00C42DD9" w:rsidRPr="0070253A">
        <w:t xml:space="preserve">). </w:t>
      </w:r>
      <w:r w:rsidRPr="0070253A">
        <w:t>ATCR5a is constructed using the following method:</w:t>
      </w:r>
    </w:p>
    <w:p w14:paraId="40BAACC6" w14:textId="77777777" w:rsidR="003B2DEF" w:rsidRPr="0070253A" w:rsidRDefault="003B2DEF" w:rsidP="003B2DEF">
      <w:pPr>
        <w:pStyle w:val="B1"/>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00C42DD9" w:rsidRPr="0070253A">
        <w:t>).</w:t>
      </w:r>
    </w:p>
    <w:p w14:paraId="5482ECB7" w14:textId="77777777" w:rsidR="003B2DEF" w:rsidRPr="0070253A" w:rsidRDefault="003B2DEF" w:rsidP="003B2DEF">
      <w:pPr>
        <w:pStyle w:val="B1"/>
        <w:rPr>
          <w:lang w:eastAsia="zh-CN"/>
        </w:rPr>
      </w:pPr>
      <w:r w:rsidRPr="0070253A">
        <w:rPr>
          <w:lang w:eastAsia="ko-KR"/>
        </w:rPr>
        <w:t>-</w:t>
      </w:r>
      <w:r w:rsidRPr="0070253A">
        <w:rPr>
          <w:lang w:eastAsia="ko-KR"/>
        </w:rPr>
        <w:tab/>
      </w:r>
      <w:r w:rsidRPr="0070253A">
        <w:rPr>
          <w:lang w:eastAsia="zh-CN"/>
        </w:rPr>
        <w:t>The</w:t>
      </w:r>
      <w:r w:rsidRPr="0070253A">
        <w:rPr>
          <w:rFonts w:hint="eastAsia"/>
          <w:lang w:eastAsia="zh-CN"/>
        </w:rPr>
        <w:t xml:space="preserve"> number of carriers</w:t>
      </w:r>
      <w:r w:rsidRPr="0070253A">
        <w:t xml:space="preserve"> of each supported operating band shall be the declared </w:t>
      </w:r>
      <w:r w:rsidRPr="0070253A">
        <w:rPr>
          <w:rFonts w:hint="eastAsia"/>
          <w:lang w:eastAsia="zh-CN"/>
        </w:rPr>
        <w:t>m</w:t>
      </w:r>
      <w:r w:rsidRPr="0070253A">
        <w:rPr>
          <w:lang w:eastAsia="zh-CN"/>
        </w:rPr>
        <w:t>aximum number of supported carriers</w:t>
      </w:r>
      <w:r w:rsidRPr="0070253A">
        <w:t xml:space="preserve"> by the multi-band dependencies in each band (see table 4.10-1, </w:t>
      </w:r>
      <w:r w:rsidR="00AC7B67" w:rsidRPr="0070253A">
        <w:t>D9.16</w:t>
      </w:r>
      <w:r w:rsidRPr="0070253A">
        <w:t>).</w:t>
      </w:r>
      <w:r w:rsidRPr="0070253A">
        <w:rPr>
          <w:i/>
        </w:rPr>
        <w:t xml:space="preserve"> </w:t>
      </w:r>
      <w:r w:rsidRPr="0070253A">
        <w:rPr>
          <w:lang w:eastAsia="zh-CN"/>
        </w:rPr>
        <w:t xml:space="preserve">Carriers shall first be placed at the outermost edges of the declared maximum radiated </w:t>
      </w:r>
      <w:r w:rsidRPr="0070253A">
        <w:rPr>
          <w:i/>
          <w:lang w:eastAsia="zh-CN"/>
        </w:rPr>
        <w:t>Radio Bandwidth</w:t>
      </w:r>
      <w:r w:rsidRPr="0070253A">
        <w:rPr>
          <w:lang w:eastAsia="zh-CN"/>
        </w:rPr>
        <w:t xml:space="preserve"> </w:t>
      </w:r>
      <w:r w:rsidRPr="0070253A">
        <w:t xml:space="preserve">(see table 4.10-1, </w:t>
      </w:r>
      <w:r w:rsidR="00AC7B67" w:rsidRPr="0070253A">
        <w:t>D9.17</w:t>
      </w:r>
      <w:r w:rsidRPr="0070253A">
        <w:t>)</w:t>
      </w:r>
      <w:r w:rsidR="00C42DD9" w:rsidRPr="0070253A">
        <w:t>.</w:t>
      </w:r>
      <w:r w:rsidRPr="0070253A">
        <w:t xml:space="preserve"> </w:t>
      </w:r>
      <w:r w:rsidRPr="0070253A">
        <w:rPr>
          <w:lang w:eastAsia="zh-CN"/>
        </w:rPr>
        <w:t xml:space="preserve">Additional carriers shall next be placed at the edges of the </w:t>
      </w:r>
      <w:r w:rsidRPr="0070253A">
        <w:rPr>
          <w:i/>
          <w:lang w:eastAsia="zh-CN"/>
        </w:rPr>
        <w:t>Base Station RF Bandwidths,</w:t>
      </w:r>
      <w:r w:rsidRPr="0070253A">
        <w:rPr>
          <w:lang w:eastAsia="zh-CN"/>
        </w:rPr>
        <w:t xml:space="preserve"> if possible.</w:t>
      </w:r>
    </w:p>
    <w:p w14:paraId="3DBFF894" w14:textId="77777777" w:rsidR="003B2DEF" w:rsidRPr="0070253A" w:rsidRDefault="003B2DEF" w:rsidP="003B2DEF">
      <w:pPr>
        <w:pStyle w:val="B1"/>
        <w:rPr>
          <w:lang w:eastAsia="zh-CN"/>
        </w:rPr>
      </w:pPr>
      <w:r w:rsidRPr="0070253A">
        <w:rPr>
          <w:lang w:eastAsia="ko-KR"/>
        </w:rPr>
        <w:t>-</w:t>
      </w:r>
      <w:r w:rsidRPr="0070253A">
        <w:rPr>
          <w:lang w:eastAsia="ko-KR"/>
        </w:rPr>
        <w:tab/>
      </w:r>
      <w:r w:rsidRPr="0070253A">
        <w:t xml:space="preserve">The </w:t>
      </w:r>
      <w:r w:rsidRPr="0070253A">
        <w:rPr>
          <w:rFonts w:hint="eastAsia"/>
          <w:lang w:eastAsia="zh-CN"/>
        </w:rPr>
        <w:t>allocated</w:t>
      </w:r>
      <w:r w:rsidRPr="0070253A">
        <w:t xml:space="preserve"> </w:t>
      </w:r>
      <w:r w:rsidRPr="0070253A">
        <w:rPr>
          <w:i/>
        </w:rPr>
        <w:t>Base Station RF Bandwidth</w:t>
      </w:r>
      <w:r w:rsidRPr="0070253A">
        <w:t xml:space="preserve"> of the outermost bands shall be located at the outermost edges of the</w:t>
      </w:r>
      <w:r w:rsidRPr="0070253A">
        <w:rPr>
          <w:rFonts w:hint="eastAsia"/>
          <w:lang w:eastAsia="zh-CN"/>
        </w:rPr>
        <w:t xml:space="preserve"> declared maximum</w:t>
      </w:r>
      <w:r w:rsidRPr="0070253A">
        <w:rPr>
          <w:lang w:eastAsia="zh-CN"/>
        </w:rPr>
        <w:t xml:space="preserve"> radiated</w:t>
      </w:r>
      <w:r w:rsidRPr="0070253A">
        <w:t xml:space="preserve"> </w:t>
      </w:r>
      <w:r w:rsidRPr="0070253A">
        <w:rPr>
          <w:i/>
        </w:rPr>
        <w:t>Radio Bandwidth</w:t>
      </w:r>
      <w:r w:rsidRPr="0070253A">
        <w:t xml:space="preserve"> (see table 4.10-1, </w:t>
      </w:r>
      <w:r w:rsidR="00AC7B67" w:rsidRPr="0070253A">
        <w:t>D9.17</w:t>
      </w:r>
      <w:r w:rsidRPr="0070253A">
        <w:t>).</w:t>
      </w:r>
    </w:p>
    <w:p w14:paraId="08B02647" w14:textId="77777777" w:rsidR="003B2DEF" w:rsidRPr="0070253A" w:rsidRDefault="003B2DEF" w:rsidP="003B2DEF">
      <w:pPr>
        <w:pStyle w:val="B1"/>
        <w:rPr>
          <w:lang w:eastAsia="zh-CN"/>
        </w:rPr>
      </w:pPr>
      <w:r w:rsidRPr="0070253A">
        <w:t>-</w:t>
      </w:r>
      <w:r w:rsidRPr="0070253A">
        <w:tab/>
      </w:r>
      <w:r w:rsidRPr="0070253A">
        <w:rPr>
          <w:rFonts w:hint="eastAsia"/>
          <w:lang w:eastAsia="zh-CN"/>
        </w:rPr>
        <w:t>E</w:t>
      </w:r>
      <w:r w:rsidRPr="0070253A">
        <w:t>ach concerned band shall be considered as a</w:t>
      </w:r>
      <w:r w:rsidRPr="0070253A">
        <w:rPr>
          <w:rFonts w:hint="eastAsia"/>
          <w:lang w:eastAsia="zh-CN"/>
        </w:rPr>
        <w:t>n independent band</w:t>
      </w:r>
      <w:r w:rsidRPr="0070253A">
        <w:t xml:space="preserve"> and the corresponding test configuration </w:t>
      </w:r>
      <w:r w:rsidRPr="0070253A">
        <w:rPr>
          <w:rFonts w:hint="eastAsia"/>
          <w:lang w:eastAsia="zh-CN"/>
        </w:rPr>
        <w:t xml:space="preserve">shall be </w:t>
      </w:r>
      <w:r w:rsidRPr="0070253A">
        <w:rPr>
          <w:lang w:eastAsia="zh-CN"/>
        </w:rPr>
        <w:t xml:space="preserve">generated in </w:t>
      </w:r>
      <w:r w:rsidRPr="0070253A">
        <w:rPr>
          <w:rFonts w:hint="eastAsia"/>
          <w:lang w:eastAsia="zh-CN"/>
        </w:rPr>
        <w:t>each band</w:t>
      </w:r>
      <w:r w:rsidRPr="0070253A">
        <w:t>.</w:t>
      </w:r>
      <w:r w:rsidRPr="0070253A">
        <w:rPr>
          <w:rFonts w:hint="eastAsia"/>
          <w:lang w:eastAsia="zh-CN"/>
        </w:rPr>
        <w:t xml:space="preserve"> </w:t>
      </w:r>
      <w:r w:rsidRPr="0070253A">
        <w:t>The mirror image of the single band test configuration shall be used in the highest band being tested for the beam.</w:t>
      </w:r>
    </w:p>
    <w:p w14:paraId="68B92378" w14:textId="59DD3623" w:rsidR="003B2DEF" w:rsidRPr="0070253A" w:rsidRDefault="003B2DEF" w:rsidP="004C0AA6">
      <w:pPr>
        <w:pStyle w:val="B1"/>
        <w:keepNext/>
        <w:keepLines/>
        <w:rPr>
          <w:lang w:eastAsia="zh-CN"/>
        </w:rPr>
      </w:pPr>
      <w:r w:rsidRPr="0070253A">
        <w:t>-</w:t>
      </w:r>
      <w:r w:rsidRPr="0070253A">
        <w:tab/>
      </w:r>
      <w:r w:rsidRPr="0070253A">
        <w:rPr>
          <w:rFonts w:hint="eastAsia"/>
          <w:lang w:eastAsia="zh-CN"/>
        </w:rPr>
        <w:t>B</w:t>
      </w:r>
      <w:r w:rsidRPr="0070253A">
        <w:t xml:space="preserve">and category and declared per band capability set (see table 4.10-1, </w:t>
      </w:r>
      <w:r w:rsidR="00AC7B67" w:rsidRPr="0070253A">
        <w:t>D9.25</w:t>
      </w:r>
      <w:r w:rsidRPr="0070253A">
        <w:t xml:space="preserve">) shall be used to generate per band RAT/carrier allocation according to </w:t>
      </w:r>
      <w:r w:rsidR="004C0AA6" w:rsidRPr="0070253A">
        <w:rPr>
          <w:rFonts w:hint="eastAsia"/>
          <w:lang w:eastAsia="zh-CN"/>
        </w:rPr>
        <w:t>t</w:t>
      </w:r>
      <w:r w:rsidRPr="0070253A">
        <w:rPr>
          <w:rFonts w:hint="eastAsia"/>
          <w:lang w:eastAsia="zh-CN"/>
        </w:rPr>
        <w:t xml:space="preserve">able </w:t>
      </w:r>
      <w:r w:rsidRPr="0070253A">
        <w:rPr>
          <w:lang w:eastAsia="zh-CN"/>
        </w:rPr>
        <w:t>4.11.2.8.1.2-1</w:t>
      </w:r>
      <w:r w:rsidRPr="0070253A">
        <w:rPr>
          <w:rFonts w:hint="eastAsia"/>
          <w:lang w:eastAsia="zh-CN"/>
        </w:rPr>
        <w:t xml:space="preserve"> for each band</w:t>
      </w:r>
      <w:r w:rsidRPr="0070253A">
        <w:rPr>
          <w:lang w:eastAsia="zh-CN"/>
        </w:rPr>
        <w:t xml:space="preserve"> category and radiated capability set</w:t>
      </w:r>
      <w:r w:rsidRPr="0070253A">
        <w:rPr>
          <w:rFonts w:hint="eastAsia"/>
          <w:lang w:eastAsia="zh-CN"/>
        </w:rPr>
        <w:t xml:space="preserve">. </w:t>
      </w:r>
      <w:r w:rsidRPr="0070253A">
        <w:rPr>
          <w:lang w:eastAsia="zh-CN"/>
        </w:rPr>
        <w:t>I</w:t>
      </w:r>
      <w:r w:rsidRPr="0070253A">
        <w:rPr>
          <w:rFonts w:hint="eastAsia"/>
          <w:lang w:eastAsia="zh-CN"/>
        </w:rPr>
        <w:t>f a</w:t>
      </w:r>
      <w:r w:rsidRPr="0070253A">
        <w:rPr>
          <w:lang w:eastAsia="zh-CN"/>
        </w:rPr>
        <w:t xml:space="preserve">n operating band with multi-band dependencies </w:t>
      </w:r>
      <w:r w:rsidRPr="0070253A">
        <w:rPr>
          <w:rFonts w:hint="eastAsia"/>
          <w:lang w:eastAsia="zh-CN"/>
        </w:rPr>
        <w:t xml:space="preserve">supports </w:t>
      </w:r>
      <w:r w:rsidRPr="0070253A">
        <w:rPr>
          <w:lang w:eastAsia="zh-CN"/>
        </w:rPr>
        <w:t>three</w:t>
      </w:r>
      <w:r w:rsidRPr="0070253A">
        <w:rPr>
          <w:rFonts w:hint="eastAsia"/>
          <w:lang w:eastAsia="zh-CN"/>
        </w:rPr>
        <w:t xml:space="preserve"> carriers</w:t>
      </w:r>
      <w:r w:rsidRPr="0070253A">
        <w:rPr>
          <w:lang w:eastAsia="zh-CN"/>
        </w:rPr>
        <w:t xml:space="preserve"> only,</w:t>
      </w:r>
      <w:r w:rsidRPr="0070253A">
        <w:rPr>
          <w:rFonts w:hint="eastAsia"/>
          <w:lang w:eastAsia="zh-CN"/>
        </w:rPr>
        <w:t xml:space="preserve"> </w:t>
      </w:r>
      <w:r w:rsidRPr="0070253A">
        <w:rPr>
          <w:lang w:eastAsia="zh-CN"/>
        </w:rPr>
        <w:t>two</w:t>
      </w:r>
      <w:r w:rsidRPr="0070253A">
        <w:rPr>
          <w:rFonts w:hint="eastAsia"/>
          <w:lang w:eastAsia="zh-CN"/>
        </w:rPr>
        <w:t xml:space="preserve"> </w:t>
      </w:r>
      <w:r w:rsidRPr="0070253A">
        <w:rPr>
          <w:rFonts w:hint="eastAsia"/>
        </w:rPr>
        <w:t>carriers</w:t>
      </w:r>
      <w:r w:rsidRPr="0070253A">
        <w:rPr>
          <w:rFonts w:hint="eastAsia"/>
          <w:lang w:eastAsia="zh-CN"/>
        </w:rPr>
        <w:t xml:space="preserve"> shall be placed in one band according to </w:t>
      </w:r>
      <w:r w:rsidRPr="0070253A">
        <w:rPr>
          <w:lang w:eastAsia="zh-CN"/>
        </w:rPr>
        <w:t xml:space="preserve">the </w:t>
      </w:r>
      <w:r w:rsidRPr="0070253A">
        <w:rPr>
          <w:rFonts w:hint="eastAsia"/>
          <w:lang w:eastAsia="zh-CN"/>
        </w:rPr>
        <w:t xml:space="preserve">relevant </w:t>
      </w:r>
      <w:r w:rsidRPr="0070253A">
        <w:t>test configuration</w:t>
      </w:r>
      <w:r w:rsidRPr="0070253A">
        <w:rPr>
          <w:lang w:eastAsia="zh-CN"/>
        </w:rPr>
        <w:t xml:space="preserve"> while the remaining carrier shall be placed at the edge of the maximum </w:t>
      </w:r>
      <w:r w:rsidRPr="0070253A">
        <w:rPr>
          <w:i/>
          <w:lang w:eastAsia="zh-CN"/>
        </w:rPr>
        <w:t>Radio Bandwidth</w:t>
      </w:r>
      <w:r w:rsidRPr="0070253A">
        <w:rPr>
          <w:lang w:eastAsia="zh-CN"/>
        </w:rPr>
        <w:t xml:space="preserve"> (</w:t>
      </w:r>
      <w:r w:rsidR="00D91512">
        <w:rPr>
          <w:lang w:eastAsia="zh-CN"/>
        </w:rPr>
        <w:t>see table 4.10-1, D9.17</w:t>
      </w:r>
      <w:r w:rsidRPr="0070253A">
        <w:rPr>
          <w:lang w:eastAsia="zh-CN"/>
        </w:rPr>
        <w:t>) in the other band.</w:t>
      </w:r>
    </w:p>
    <w:p w14:paraId="21929CD8" w14:textId="77777777" w:rsidR="003B2DEF" w:rsidRPr="0070253A" w:rsidRDefault="003B2DEF" w:rsidP="004C0AA6">
      <w:pPr>
        <w:pStyle w:val="B1"/>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w:t>
      </w:r>
      <w:r w:rsidRPr="0070253A">
        <w:rPr>
          <w:lang w:eastAsia="zh-CN"/>
        </w:rPr>
        <w:t>is not exceeded and vice versa.</w:t>
      </w:r>
    </w:p>
    <w:p w14:paraId="1097D3AD" w14:textId="77777777" w:rsidR="003B2DEF" w:rsidRPr="0070253A" w:rsidRDefault="003B2DEF" w:rsidP="003B2DEF">
      <w:pPr>
        <w:pStyle w:val="B1"/>
        <w:rPr>
          <w:lang w:eastAsia="zh-CN"/>
        </w:rPr>
      </w:pPr>
      <w:r w:rsidRPr="0070253A">
        <w:t>-</w:t>
      </w:r>
      <w:r w:rsidRPr="0070253A">
        <w:tab/>
        <w:t xml:space="preserve">If the sum of the </w:t>
      </w:r>
      <w:r w:rsidRPr="0070253A">
        <w:rPr>
          <w:rFonts w:hint="eastAsia"/>
          <w:lang w:eastAsia="zh-CN"/>
        </w:rPr>
        <w:t>m</w:t>
      </w:r>
      <w:r w:rsidRPr="0070253A">
        <w:rPr>
          <w:lang w:eastAsia="zh-CN"/>
        </w:rPr>
        <w:t>aximum number of supported carrier</w:t>
      </w:r>
      <w:r w:rsidRPr="0070253A">
        <w:t xml:space="preserve"> of each supported operating bands </w:t>
      </w:r>
      <w:r w:rsidRPr="0070253A">
        <w:rPr>
          <w:lang w:eastAsia="zh-CN"/>
        </w:rPr>
        <w:t xml:space="preserve">with multi-band dependencies </w:t>
      </w:r>
      <w:r w:rsidRPr="0070253A">
        <w:t xml:space="preserve">(see table 4.10-1, </w:t>
      </w:r>
      <w:r w:rsidR="00AC7B67" w:rsidRPr="0070253A">
        <w:t>D9.16</w:t>
      </w:r>
      <w:r w:rsidRPr="0070253A">
        <w:t xml:space="preserve">) is larger than the declared </w:t>
      </w:r>
      <w:r w:rsidRPr="0070253A">
        <w:rPr>
          <w:lang w:eastAsia="zh-CN"/>
        </w:rPr>
        <w:t>t</w:t>
      </w:r>
      <w:r w:rsidRPr="0070253A">
        <w:t xml:space="preserve"> </w:t>
      </w:r>
      <w:r w:rsidRPr="0070253A">
        <w:rPr>
          <w:lang w:eastAsia="zh-CN"/>
        </w:rPr>
        <w:t>Total number of supported carriers for operating bands with multi-band dependencies</w:t>
      </w:r>
      <w:r w:rsidRPr="0070253A">
        <w:rPr>
          <w:rFonts w:hint="eastAsia"/>
          <w:lang w:eastAsia="zh-CN"/>
        </w:rPr>
        <w:t xml:space="preserve"> </w:t>
      </w:r>
      <w:r w:rsidRPr="0070253A">
        <w:t xml:space="preserve">(see table 4.10-1, </w:t>
      </w:r>
      <w:r w:rsidR="00AC7B67" w:rsidRPr="0070253A">
        <w:t>D9.27</w:t>
      </w:r>
      <w:r w:rsidRPr="0070253A">
        <w:t>)</w:t>
      </w:r>
      <w:r w:rsidRPr="0070253A">
        <w:rPr>
          <w:lang w:eastAsia="zh-CN"/>
        </w:rPr>
        <w:t xml:space="preserve">, repeat the steps above for test configurations where in each test configuration the number of carriers of one of the operating band </w:t>
      </w:r>
      <w:r w:rsidRPr="0070253A">
        <w:t xml:space="preserve">shall be reduced so that the </w:t>
      </w:r>
      <w:r w:rsidRPr="0070253A">
        <w:rPr>
          <w:rFonts w:hint="eastAsia"/>
          <w:lang w:eastAsia="zh-CN"/>
        </w:rPr>
        <w:t>total number of supported carriers</w:t>
      </w:r>
      <w:r w:rsidRPr="0070253A">
        <w:rPr>
          <w:lang w:eastAsia="zh-CN"/>
        </w:rPr>
        <w:t xml:space="preserve"> is not be exceeded and vice versa.</w:t>
      </w:r>
    </w:p>
    <w:p w14:paraId="2BA05915" w14:textId="77777777" w:rsidR="003B2DEF" w:rsidRPr="0070253A" w:rsidRDefault="003B2DEF" w:rsidP="008A7150">
      <w:pPr>
        <w:pStyle w:val="TH"/>
        <w:rPr>
          <w:lang w:eastAsia="zh-CN"/>
        </w:rPr>
      </w:pPr>
      <w:r w:rsidRPr="0070253A">
        <w:rPr>
          <w:lang w:eastAsia="zh-CN"/>
        </w:rPr>
        <w:t>Table 4.11.2.8.1.2-1: T</w:t>
      </w:r>
      <w:r w:rsidRPr="0070253A">
        <w:rPr>
          <w:rFonts w:hint="eastAsia"/>
          <w:lang w:eastAsia="zh-CN"/>
        </w:rPr>
        <w:t xml:space="preserve">he applicability of test configuration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70253A" w:rsidRPr="0070253A" w14:paraId="561BBAFD" w14:textId="77777777" w:rsidTr="00C42DD9">
        <w:trPr>
          <w:jc w:val="center"/>
        </w:trPr>
        <w:tc>
          <w:tcPr>
            <w:tcW w:w="601" w:type="dxa"/>
            <w:shd w:val="clear" w:color="auto" w:fill="auto"/>
            <w:vAlign w:val="center"/>
          </w:tcPr>
          <w:p w14:paraId="41864E2D" w14:textId="77777777"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931" w:type="dxa"/>
            <w:shd w:val="clear" w:color="auto" w:fill="auto"/>
            <w:vAlign w:val="center"/>
          </w:tcPr>
          <w:p w14:paraId="5871DC21" w14:textId="77777777" w:rsidR="003B2DEF" w:rsidRPr="0070253A" w:rsidRDefault="003B2DEF" w:rsidP="00BA0BB4">
            <w:pPr>
              <w:pStyle w:val="TAH"/>
              <w:rPr>
                <w:rFonts w:cs="Arial"/>
                <w:lang w:eastAsia="zh-CN"/>
              </w:rPr>
            </w:pPr>
            <w:r w:rsidRPr="0070253A">
              <w:rPr>
                <w:rFonts w:cs="Arial"/>
                <w:lang w:eastAsia="zh-CN"/>
              </w:rPr>
              <w:t>RCSA 1</w:t>
            </w:r>
          </w:p>
        </w:tc>
        <w:tc>
          <w:tcPr>
            <w:tcW w:w="931" w:type="dxa"/>
            <w:shd w:val="clear" w:color="auto" w:fill="auto"/>
            <w:vAlign w:val="center"/>
          </w:tcPr>
          <w:p w14:paraId="2316B847" w14:textId="77777777" w:rsidR="003B2DEF" w:rsidRPr="0070253A" w:rsidRDefault="003B2DEF" w:rsidP="00BA0BB4">
            <w:pPr>
              <w:pStyle w:val="TAH"/>
              <w:rPr>
                <w:rFonts w:cs="Arial"/>
                <w:lang w:eastAsia="zh-CN"/>
              </w:rPr>
            </w:pPr>
            <w:r w:rsidRPr="0070253A">
              <w:rPr>
                <w:rFonts w:cs="Arial"/>
                <w:lang w:eastAsia="zh-CN"/>
              </w:rPr>
              <w:t>RCSA 2</w:t>
            </w:r>
          </w:p>
        </w:tc>
        <w:tc>
          <w:tcPr>
            <w:tcW w:w="931" w:type="dxa"/>
            <w:shd w:val="clear" w:color="auto" w:fill="auto"/>
            <w:vAlign w:val="center"/>
          </w:tcPr>
          <w:p w14:paraId="39A850EA" w14:textId="77777777" w:rsidR="003B2DEF" w:rsidRPr="0070253A" w:rsidRDefault="003B2DEF" w:rsidP="00BA0BB4">
            <w:pPr>
              <w:pStyle w:val="TAH"/>
              <w:rPr>
                <w:rFonts w:cs="Arial"/>
                <w:lang w:eastAsia="zh-CN"/>
              </w:rPr>
            </w:pPr>
            <w:r w:rsidRPr="0070253A">
              <w:rPr>
                <w:rFonts w:cs="Arial"/>
                <w:lang w:eastAsia="zh-CN"/>
              </w:rPr>
              <w:t>RCSA 3</w:t>
            </w:r>
          </w:p>
        </w:tc>
        <w:tc>
          <w:tcPr>
            <w:tcW w:w="931" w:type="dxa"/>
            <w:shd w:val="clear" w:color="auto" w:fill="auto"/>
            <w:vAlign w:val="center"/>
          </w:tcPr>
          <w:p w14:paraId="0934E1AD" w14:textId="77777777" w:rsidR="003B2DEF" w:rsidRPr="0070253A" w:rsidRDefault="003B2DEF" w:rsidP="00BA0BB4">
            <w:pPr>
              <w:pStyle w:val="TAH"/>
              <w:rPr>
                <w:rFonts w:cs="Arial"/>
                <w:lang w:eastAsia="zh-CN"/>
              </w:rPr>
            </w:pPr>
            <w:r w:rsidRPr="0070253A">
              <w:rPr>
                <w:rFonts w:cs="Arial"/>
                <w:lang w:eastAsia="zh-CN"/>
              </w:rPr>
              <w:t>RCSA 4</w:t>
            </w:r>
          </w:p>
        </w:tc>
        <w:tc>
          <w:tcPr>
            <w:tcW w:w="931" w:type="dxa"/>
            <w:shd w:val="clear" w:color="auto" w:fill="auto"/>
            <w:vAlign w:val="center"/>
          </w:tcPr>
          <w:p w14:paraId="4CC253F5" w14:textId="77777777" w:rsidR="003B2DEF" w:rsidRPr="0070253A" w:rsidRDefault="003B2DEF" w:rsidP="00BA0BB4">
            <w:pPr>
              <w:pStyle w:val="TAH"/>
              <w:rPr>
                <w:rFonts w:cs="Arial"/>
                <w:lang w:eastAsia="zh-CN"/>
              </w:rPr>
            </w:pPr>
            <w:r w:rsidRPr="0070253A">
              <w:rPr>
                <w:rFonts w:cs="Arial"/>
                <w:lang w:eastAsia="zh-CN"/>
              </w:rPr>
              <w:t>RCSA 5</w:t>
            </w:r>
          </w:p>
        </w:tc>
      </w:tr>
      <w:tr w:rsidR="0070253A" w:rsidRPr="0070253A" w14:paraId="452037EB" w14:textId="77777777" w:rsidTr="00C42DD9">
        <w:trPr>
          <w:jc w:val="center"/>
        </w:trPr>
        <w:tc>
          <w:tcPr>
            <w:tcW w:w="601" w:type="dxa"/>
            <w:shd w:val="clear" w:color="auto" w:fill="auto"/>
            <w:vAlign w:val="center"/>
          </w:tcPr>
          <w:p w14:paraId="00E165B7" w14:textId="77777777" w:rsidR="003B2DEF" w:rsidRPr="0070253A" w:rsidRDefault="003B2DEF" w:rsidP="00BA0BB4">
            <w:pPr>
              <w:pStyle w:val="TAC"/>
              <w:rPr>
                <w:rFonts w:cs="Arial"/>
                <w:lang w:eastAsia="zh-CN"/>
              </w:rPr>
            </w:pPr>
            <w:r w:rsidRPr="0070253A">
              <w:rPr>
                <w:rFonts w:cs="Arial"/>
                <w:lang w:eastAsia="zh-CN"/>
              </w:rPr>
              <w:t>BC1</w:t>
            </w:r>
          </w:p>
        </w:tc>
        <w:tc>
          <w:tcPr>
            <w:tcW w:w="931" w:type="dxa"/>
            <w:shd w:val="clear" w:color="auto" w:fill="auto"/>
            <w:vAlign w:val="center"/>
          </w:tcPr>
          <w:p w14:paraId="6207BCE0"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5DE5BB56"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5150AF01" w14:textId="77777777" w:rsidR="003B2DEF" w:rsidRPr="0070253A" w:rsidRDefault="003B2DEF" w:rsidP="00BA0BB4">
            <w:pPr>
              <w:pStyle w:val="TAC"/>
              <w:rPr>
                <w:rFonts w:cs="Arial"/>
                <w:lang w:eastAsia="zh-CN"/>
              </w:rPr>
            </w:pPr>
            <w:r w:rsidRPr="0070253A">
              <w:rPr>
                <w:rFonts w:cs="Arial"/>
                <w:lang w:eastAsia="zh-CN"/>
              </w:rPr>
              <w:t>ATCR3a</w:t>
            </w:r>
          </w:p>
        </w:tc>
        <w:tc>
          <w:tcPr>
            <w:tcW w:w="931" w:type="dxa"/>
            <w:shd w:val="clear" w:color="auto" w:fill="auto"/>
            <w:vAlign w:val="center"/>
          </w:tcPr>
          <w:p w14:paraId="1F568E42"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569C4C19" w14:textId="77777777" w:rsidR="003B2DEF" w:rsidRPr="0070253A" w:rsidRDefault="003B2DEF" w:rsidP="00BA0BB4">
            <w:pPr>
              <w:pStyle w:val="TAC"/>
              <w:rPr>
                <w:rFonts w:cs="Arial"/>
                <w:lang w:eastAsia="zh-CN"/>
              </w:rPr>
            </w:pPr>
            <w:r w:rsidRPr="0070253A">
              <w:rPr>
                <w:rFonts w:cs="Arial"/>
                <w:lang w:eastAsia="zh-CN"/>
              </w:rPr>
              <w:t>ATCR2a</w:t>
            </w:r>
          </w:p>
        </w:tc>
      </w:tr>
      <w:tr w:rsidR="0070253A" w:rsidRPr="0070253A" w14:paraId="4A9D6298" w14:textId="77777777" w:rsidTr="00C42DD9">
        <w:trPr>
          <w:jc w:val="center"/>
        </w:trPr>
        <w:tc>
          <w:tcPr>
            <w:tcW w:w="601" w:type="dxa"/>
            <w:shd w:val="clear" w:color="auto" w:fill="auto"/>
            <w:vAlign w:val="center"/>
          </w:tcPr>
          <w:p w14:paraId="000E0E3D" w14:textId="77777777" w:rsidR="003B2DEF" w:rsidRPr="0070253A" w:rsidRDefault="003B2DEF" w:rsidP="00BA0BB4">
            <w:pPr>
              <w:pStyle w:val="TAC"/>
              <w:rPr>
                <w:rFonts w:cs="Arial"/>
                <w:lang w:eastAsia="zh-CN"/>
              </w:rPr>
            </w:pPr>
            <w:r w:rsidRPr="0070253A">
              <w:rPr>
                <w:rFonts w:cs="Arial"/>
                <w:lang w:eastAsia="zh-CN"/>
              </w:rPr>
              <w:t>BC2</w:t>
            </w:r>
          </w:p>
        </w:tc>
        <w:tc>
          <w:tcPr>
            <w:tcW w:w="931" w:type="dxa"/>
            <w:shd w:val="clear" w:color="auto" w:fill="auto"/>
            <w:vAlign w:val="center"/>
          </w:tcPr>
          <w:p w14:paraId="3644E1CC"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1a</w:t>
            </w:r>
          </w:p>
        </w:tc>
        <w:tc>
          <w:tcPr>
            <w:tcW w:w="931" w:type="dxa"/>
            <w:shd w:val="clear" w:color="auto" w:fill="auto"/>
            <w:vAlign w:val="center"/>
          </w:tcPr>
          <w:p w14:paraId="0B972C53"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418C2BC4"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3a</w:t>
            </w:r>
          </w:p>
        </w:tc>
        <w:tc>
          <w:tcPr>
            <w:tcW w:w="931" w:type="dxa"/>
            <w:shd w:val="clear" w:color="auto" w:fill="auto"/>
            <w:vAlign w:val="center"/>
          </w:tcPr>
          <w:p w14:paraId="3977E036" w14:textId="77777777" w:rsidR="003B2DEF" w:rsidRPr="0070253A" w:rsidRDefault="003B2DEF" w:rsidP="00BA0BB4">
            <w:pPr>
              <w:pStyle w:val="TAC"/>
              <w:rPr>
                <w:rFonts w:cs="Arial"/>
                <w:lang w:eastAsia="zh-CN"/>
              </w:rPr>
            </w:pPr>
            <w:r w:rsidRPr="0070253A">
              <w:rPr>
                <w:rFonts w:cs="Arial"/>
                <w:lang w:eastAsia="zh-CN"/>
              </w:rPr>
              <w:t>ATCR1a</w:t>
            </w:r>
          </w:p>
        </w:tc>
        <w:tc>
          <w:tcPr>
            <w:tcW w:w="931" w:type="dxa"/>
            <w:shd w:val="clear" w:color="auto" w:fill="auto"/>
            <w:vAlign w:val="center"/>
          </w:tcPr>
          <w:p w14:paraId="46E14192" w14:textId="77777777" w:rsidR="003B2DEF" w:rsidRPr="0070253A" w:rsidRDefault="003B2DEF" w:rsidP="00BA0BB4">
            <w:pPr>
              <w:pStyle w:val="TAC"/>
              <w:rPr>
                <w:rFonts w:cs="Arial"/>
                <w:lang w:eastAsia="zh-CN"/>
              </w:rPr>
            </w:pPr>
            <w:r w:rsidRPr="0070253A">
              <w:rPr>
                <w:rFonts w:cs="Arial"/>
                <w:lang w:eastAsia="zh-CN"/>
              </w:rPr>
              <w:t>ATCR2a</w:t>
            </w:r>
          </w:p>
        </w:tc>
      </w:tr>
      <w:tr w:rsidR="003B2DEF" w:rsidRPr="0070253A" w14:paraId="6E3869DD" w14:textId="77777777" w:rsidTr="00C42DD9">
        <w:trPr>
          <w:jc w:val="center"/>
        </w:trPr>
        <w:tc>
          <w:tcPr>
            <w:tcW w:w="601" w:type="dxa"/>
            <w:shd w:val="clear" w:color="auto" w:fill="auto"/>
            <w:vAlign w:val="center"/>
          </w:tcPr>
          <w:p w14:paraId="12DC31EB" w14:textId="77777777" w:rsidR="003B2DEF" w:rsidRPr="0070253A" w:rsidRDefault="003B2DEF" w:rsidP="00BA0BB4">
            <w:pPr>
              <w:pStyle w:val="TAC"/>
              <w:rPr>
                <w:rFonts w:cs="Arial"/>
                <w:lang w:eastAsia="zh-CN"/>
              </w:rPr>
            </w:pPr>
            <w:r w:rsidRPr="0070253A">
              <w:rPr>
                <w:rFonts w:cs="Arial"/>
                <w:lang w:eastAsia="zh-CN"/>
              </w:rPr>
              <w:t>BC3</w:t>
            </w:r>
          </w:p>
        </w:tc>
        <w:tc>
          <w:tcPr>
            <w:tcW w:w="931" w:type="dxa"/>
            <w:shd w:val="clear" w:color="auto" w:fill="auto"/>
            <w:vAlign w:val="center"/>
          </w:tcPr>
          <w:p w14:paraId="2473CFE7" w14:textId="77777777" w:rsidR="003B2DEF" w:rsidRPr="0070253A" w:rsidRDefault="003B2DEF" w:rsidP="00BA0BB4">
            <w:pPr>
              <w:pStyle w:val="TAC"/>
              <w:rPr>
                <w:rFonts w:cs="Arial"/>
                <w:lang w:eastAsia="zh-CN"/>
              </w:rPr>
            </w:pPr>
            <w:r w:rsidRPr="0070253A">
              <w:rPr>
                <w:rFonts w:cs="Arial"/>
                <w:lang w:eastAsia="zh-CN"/>
              </w:rPr>
              <w:t>ATCR</w:t>
            </w:r>
            <w:r w:rsidRPr="0070253A">
              <w:rPr>
                <w:rFonts w:cs="Arial" w:hint="eastAsia"/>
                <w:lang w:eastAsia="zh-CN"/>
              </w:rPr>
              <w:t>1b</w:t>
            </w:r>
          </w:p>
        </w:tc>
        <w:tc>
          <w:tcPr>
            <w:tcW w:w="931" w:type="dxa"/>
            <w:shd w:val="clear" w:color="auto" w:fill="auto"/>
            <w:vAlign w:val="center"/>
          </w:tcPr>
          <w:p w14:paraId="09FB87FE" w14:textId="77777777" w:rsidR="003B2DEF" w:rsidRPr="0070253A" w:rsidRDefault="003B2DEF" w:rsidP="00BA0BB4">
            <w:pPr>
              <w:pStyle w:val="TAC"/>
              <w:rPr>
                <w:rFonts w:cs="Arial"/>
                <w:lang w:eastAsia="zh-CN"/>
              </w:rPr>
            </w:pPr>
            <w:r w:rsidRPr="0070253A">
              <w:rPr>
                <w:rFonts w:cs="Arial"/>
                <w:lang w:eastAsia="zh-CN"/>
              </w:rPr>
              <w:t>ATCR2a</w:t>
            </w:r>
          </w:p>
        </w:tc>
        <w:tc>
          <w:tcPr>
            <w:tcW w:w="931" w:type="dxa"/>
            <w:shd w:val="clear" w:color="auto" w:fill="auto"/>
            <w:vAlign w:val="center"/>
          </w:tcPr>
          <w:p w14:paraId="119CE229" w14:textId="77777777" w:rsidR="003B2DEF" w:rsidRPr="0070253A" w:rsidRDefault="003B2DEF" w:rsidP="00BA0BB4">
            <w:pPr>
              <w:pStyle w:val="TAC"/>
              <w:rPr>
                <w:rFonts w:cs="Arial"/>
                <w:lang w:eastAsia="zh-CN"/>
              </w:rPr>
            </w:pPr>
            <w:r w:rsidRPr="0070253A">
              <w:rPr>
                <w:rFonts w:cs="Arial"/>
                <w:lang w:eastAsia="zh-CN"/>
              </w:rPr>
              <w:t>ATCR3b</w:t>
            </w:r>
          </w:p>
        </w:tc>
        <w:tc>
          <w:tcPr>
            <w:tcW w:w="931" w:type="dxa"/>
            <w:shd w:val="clear" w:color="auto" w:fill="auto"/>
            <w:vAlign w:val="center"/>
          </w:tcPr>
          <w:p w14:paraId="4A9CEBED" w14:textId="77777777" w:rsidR="003B2DEF" w:rsidRPr="0070253A" w:rsidRDefault="003B2DEF" w:rsidP="00BA0BB4">
            <w:pPr>
              <w:pStyle w:val="TAC"/>
              <w:rPr>
                <w:rFonts w:cs="Arial"/>
                <w:lang w:eastAsia="zh-CN"/>
              </w:rPr>
            </w:pPr>
            <w:r w:rsidRPr="0070253A">
              <w:rPr>
                <w:rFonts w:cs="Arial"/>
                <w:lang w:eastAsia="zh-CN"/>
              </w:rPr>
              <w:t>ATCR1b</w:t>
            </w:r>
          </w:p>
        </w:tc>
        <w:tc>
          <w:tcPr>
            <w:tcW w:w="931" w:type="dxa"/>
            <w:shd w:val="clear" w:color="auto" w:fill="auto"/>
            <w:vAlign w:val="center"/>
          </w:tcPr>
          <w:p w14:paraId="0113C34F" w14:textId="77777777" w:rsidR="003B2DEF" w:rsidRPr="0070253A" w:rsidRDefault="003B2DEF" w:rsidP="00BA0BB4">
            <w:pPr>
              <w:pStyle w:val="TAC"/>
              <w:rPr>
                <w:rFonts w:cs="Arial"/>
                <w:lang w:eastAsia="zh-CN"/>
              </w:rPr>
            </w:pPr>
            <w:r w:rsidRPr="0070253A">
              <w:rPr>
                <w:rFonts w:cs="Arial"/>
                <w:lang w:eastAsia="zh-CN"/>
              </w:rPr>
              <w:t>ATCR2a</w:t>
            </w:r>
          </w:p>
        </w:tc>
      </w:tr>
    </w:tbl>
    <w:p w14:paraId="05423E06" w14:textId="77777777" w:rsidR="003B2DEF" w:rsidRPr="0070253A" w:rsidRDefault="003B2DEF" w:rsidP="004C0AA6">
      <w:pPr>
        <w:rPr>
          <w:lang w:eastAsia="zh-CN"/>
        </w:rPr>
      </w:pPr>
    </w:p>
    <w:p w14:paraId="5952190F" w14:textId="77777777" w:rsidR="003B2DEF" w:rsidRPr="0070253A" w:rsidRDefault="003B2DEF" w:rsidP="00540091">
      <w:pPr>
        <w:pStyle w:val="H6"/>
      </w:pPr>
      <w:r w:rsidRPr="0070253A">
        <w:rPr>
          <w:rFonts w:hint="eastAsia"/>
          <w:lang w:eastAsia="zh-CN"/>
        </w:rPr>
        <w:lastRenderedPageBreak/>
        <w:t>4</w:t>
      </w:r>
      <w:r w:rsidRPr="0070253A">
        <w:t>.</w:t>
      </w:r>
      <w:r w:rsidRPr="0070253A">
        <w:rPr>
          <w:lang w:eastAsia="zh-CN"/>
        </w:rPr>
        <w:t>11.2</w:t>
      </w:r>
      <w:r w:rsidRPr="0070253A">
        <w:t>.8.1.</w:t>
      </w:r>
      <w:r w:rsidRPr="0070253A">
        <w:rPr>
          <w:lang w:eastAsia="zh-CN"/>
        </w:rPr>
        <w:t>3</w:t>
      </w:r>
      <w:r w:rsidRPr="0070253A">
        <w:tab/>
        <w:t>ATCR5a EIRP allocation</w:t>
      </w:r>
    </w:p>
    <w:p w14:paraId="3D984D16" w14:textId="77777777" w:rsidR="003B2DEF" w:rsidRPr="0070253A" w:rsidRDefault="003B2DEF" w:rsidP="003B2DEF">
      <w:r w:rsidRPr="0070253A">
        <w:t>Set the number of carriers to the total number of supported carriers for the declared multi-band dependencie</w:t>
      </w:r>
      <w:r w:rsidR="004C0AA6" w:rsidRPr="0070253A">
        <w:t>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16D20968" w14:textId="77777777" w:rsidR="003B2DEF" w:rsidRPr="0070253A" w:rsidRDefault="003B2DEF" w:rsidP="003B2DEF">
      <w:r w:rsidRPr="0070253A">
        <w:t xml:space="preserve">If the allocated number of carriers in an operating band exceeds the declared number of carriers at maximum EIRP in an operating band (see table 4.10-1, </w:t>
      </w:r>
      <w:r w:rsidR="00AC7B67" w:rsidRPr="0070253A">
        <w:t>D9.14</w:t>
      </w:r>
      <w:r w:rsidRPr="0070253A">
        <w:t>) the carriers should if possible be allocated to a different operating band.</w:t>
      </w:r>
    </w:p>
    <w:p w14:paraId="12BF880B" w14:textId="77777777" w:rsidR="003B2DEF" w:rsidRPr="0070253A" w:rsidRDefault="003B2DEF" w:rsidP="00673E8E">
      <w:pPr>
        <w:pStyle w:val="Heading5"/>
      </w:pPr>
      <w:bookmarkStart w:id="204" w:name="_Toc21019945"/>
      <w:bookmarkStart w:id="205" w:name="_Toc29767200"/>
      <w:bookmarkStart w:id="206" w:name="_Toc61116888"/>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w:t>
      </w:r>
      <w:r w:rsidRPr="0070253A">
        <w:tab/>
        <w:t>ATCR5b: MB-MSR test configuration with high PSD per carrier</w:t>
      </w:r>
      <w:bookmarkEnd w:id="204"/>
      <w:bookmarkEnd w:id="205"/>
      <w:bookmarkEnd w:id="206"/>
    </w:p>
    <w:p w14:paraId="58D2B662" w14:textId="77777777"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.2.1</w:t>
      </w:r>
      <w:r w:rsidRPr="0070253A">
        <w:tab/>
        <w:t>General</w:t>
      </w:r>
    </w:p>
    <w:p w14:paraId="26ABA3C5" w14:textId="77777777" w:rsidR="003B2DEF" w:rsidRPr="0070253A" w:rsidRDefault="003B2DEF" w:rsidP="003B2DEF">
      <w:r w:rsidRPr="0070253A">
        <w:t>The purpose of ATCR5b is to test multi-band operation aspects considering higher PSD cases with reduced number of carriers and non-contiguous operation (if supported) in multi-band mode.</w:t>
      </w:r>
    </w:p>
    <w:p w14:paraId="21B69210" w14:textId="77777777" w:rsidR="003B2DEF" w:rsidRPr="0070253A" w:rsidRDefault="003B2DEF" w:rsidP="00540091">
      <w:pPr>
        <w:pStyle w:val="H6"/>
      </w:pPr>
      <w:r w:rsidRPr="0070253A">
        <w:rPr>
          <w:rFonts w:hint="eastAsia"/>
          <w:lang w:eastAsia="zh-CN"/>
        </w:rPr>
        <w:t>4</w:t>
      </w:r>
      <w:r w:rsidRPr="0070253A">
        <w:t>.</w:t>
      </w:r>
      <w:r w:rsidRPr="0070253A">
        <w:rPr>
          <w:lang w:eastAsia="zh-CN"/>
        </w:rPr>
        <w:t>11.2</w:t>
      </w:r>
      <w:r w:rsidRPr="0070253A">
        <w:t>.</w:t>
      </w:r>
      <w:r w:rsidRPr="0070253A">
        <w:rPr>
          <w:lang w:eastAsia="zh-CN"/>
        </w:rPr>
        <w:t>8</w:t>
      </w:r>
      <w:r w:rsidRPr="0070253A">
        <w:t>.2.2</w:t>
      </w:r>
      <w:r w:rsidRPr="0070253A">
        <w:tab/>
        <w:t>ATCR5b generation</w:t>
      </w:r>
    </w:p>
    <w:p w14:paraId="740E2CF3" w14:textId="77777777" w:rsidR="003B2DEF" w:rsidRPr="0070253A" w:rsidRDefault="003B2DEF" w:rsidP="003B2DEF">
      <w:pPr>
        <w:rPr>
          <w:lang w:eastAsia="zh-CN"/>
        </w:rPr>
      </w:pPr>
      <w:r w:rsidRPr="0070253A">
        <w:t xml:space="preserve">ATCR5b is based on re-using the existing test configurations applicable for operating bands using multi-band transceiver units and hence have declared multi-band dependencies (see table 4.10-1, </w:t>
      </w:r>
      <w:r w:rsidR="00AC7B67" w:rsidRPr="0070253A">
        <w:t>D9.16</w:t>
      </w:r>
      <w:r w:rsidRPr="0070253A">
        <w:t>)</w:t>
      </w:r>
      <w:r w:rsidRPr="0070253A">
        <w:rPr>
          <w:i/>
        </w:rPr>
        <w:t>.</w:t>
      </w:r>
      <w:r w:rsidRPr="0070253A">
        <w:t xml:space="preserve"> ATCR5b is constructed using the following method:</w:t>
      </w:r>
    </w:p>
    <w:p w14:paraId="5EDF6EDF" w14:textId="77777777" w:rsidR="003B2DEF" w:rsidRPr="0070253A" w:rsidRDefault="003B2DEF" w:rsidP="003B2DEF">
      <w:pPr>
        <w:pStyle w:val="B1"/>
        <w:rPr>
          <w:i/>
        </w:rPr>
      </w:pPr>
      <w:r w:rsidRPr="0070253A">
        <w:t>-</w:t>
      </w:r>
      <w:r w:rsidRPr="0070253A">
        <w:tab/>
        <w:t xml:space="preserve">The </w:t>
      </w:r>
      <w:r w:rsidRPr="0070253A">
        <w:rPr>
          <w:i/>
        </w:rPr>
        <w:t>Base Station RF Bandwidth</w:t>
      </w:r>
      <w:r w:rsidRPr="0070253A">
        <w:t xml:space="preserve"> of each supported operating band shall be the declared maximum radiated </w:t>
      </w:r>
      <w:r w:rsidRPr="0070253A">
        <w:rPr>
          <w:i/>
        </w:rPr>
        <w:t>Base Station RF Bandwidth</w:t>
      </w:r>
      <w:r w:rsidRPr="0070253A">
        <w:t xml:space="preserve"> (see table 4.10-1, </w:t>
      </w:r>
      <w:r w:rsidR="00AC7B67" w:rsidRPr="0070253A">
        <w:t>D9.17</w:t>
      </w:r>
      <w:r w:rsidRPr="0070253A">
        <w:t>).</w:t>
      </w:r>
    </w:p>
    <w:p w14:paraId="3CAD3FF2" w14:textId="77777777" w:rsidR="003B2DEF" w:rsidRPr="0070253A" w:rsidRDefault="003B2DEF" w:rsidP="003B2DEF">
      <w:pPr>
        <w:pStyle w:val="B1"/>
        <w:rPr>
          <w:lang w:eastAsia="zh-CN"/>
        </w:rPr>
      </w:pPr>
      <w:r w:rsidRPr="0070253A">
        <w:t>-</w:t>
      </w:r>
      <w:r w:rsidRPr="0070253A">
        <w:tab/>
        <w:t xml:space="preserve">The </w:t>
      </w:r>
      <w:r w:rsidRPr="0070253A">
        <w:rPr>
          <w:rFonts w:hint="eastAsia"/>
          <w:lang w:eastAsia="zh-CN"/>
        </w:rPr>
        <w:t>allocated</w:t>
      </w:r>
      <w:r w:rsidRPr="0070253A">
        <w:t xml:space="preserve"> </w:t>
      </w:r>
      <w:r w:rsidRPr="0070253A">
        <w:rPr>
          <w:i/>
        </w:rPr>
        <w:t xml:space="preserve">Radio Bandwidth </w:t>
      </w:r>
      <w:r w:rsidRPr="0070253A">
        <w:t>of the outermost bands shall be located at the outermost edges of the</w:t>
      </w:r>
      <w:r w:rsidRPr="0070253A">
        <w:rPr>
          <w:rFonts w:hint="eastAsia"/>
          <w:lang w:eastAsia="zh-CN"/>
        </w:rPr>
        <w:t xml:space="preserve"> declared </w:t>
      </w:r>
      <w:r w:rsidRPr="0070253A">
        <w:rPr>
          <w:lang w:eastAsia="zh-CN"/>
        </w:rPr>
        <w:t xml:space="preserve">maximum </w:t>
      </w:r>
      <w:r w:rsidRPr="0070253A">
        <w:rPr>
          <w:i/>
          <w:lang w:eastAsia="zh-CN"/>
        </w:rPr>
        <w:t>Radio Bandwidth</w:t>
      </w:r>
      <w:r w:rsidRPr="0070253A">
        <w:rPr>
          <w:lang w:eastAsia="zh-CN"/>
        </w:rPr>
        <w:t xml:space="preserve"> of the operating band with multi-band dependencies </w:t>
      </w:r>
      <w:r w:rsidRPr="0070253A">
        <w:t xml:space="preserve">(see table 4.10-1, </w:t>
      </w:r>
      <w:r w:rsidR="00AC7B67" w:rsidRPr="0070253A">
        <w:t>D9.26</w:t>
      </w:r>
      <w:r w:rsidRPr="0070253A">
        <w:t>).</w:t>
      </w:r>
    </w:p>
    <w:p w14:paraId="5D7B0612" w14:textId="4E8584CC" w:rsidR="003B2DEF" w:rsidRPr="0070253A" w:rsidRDefault="00C42DD9" w:rsidP="003B2DEF">
      <w:pPr>
        <w:pStyle w:val="B1"/>
        <w:rPr>
          <w:lang w:eastAsia="zh-CN"/>
        </w:rPr>
      </w:pPr>
      <w:r w:rsidRPr="0070253A">
        <w:rPr>
          <w:lang w:eastAsia="zh-CN"/>
        </w:rPr>
        <w:t>-</w:t>
      </w:r>
      <w:r w:rsidRPr="0070253A">
        <w:rPr>
          <w:lang w:eastAsia="zh-CN"/>
        </w:rPr>
        <w:tab/>
      </w:r>
      <w:r w:rsidR="003B2DEF" w:rsidRPr="0070253A">
        <w:rPr>
          <w:lang w:eastAsia="zh-CN"/>
        </w:rPr>
        <w:t>T</w:t>
      </w:r>
      <w:r w:rsidR="003B2DEF" w:rsidRPr="0070253A">
        <w:t>he maximum number of carriers is limited to</w:t>
      </w:r>
      <w:r w:rsidR="003B2DEF" w:rsidRPr="0070253A">
        <w:rPr>
          <w:rFonts w:hint="eastAsia"/>
          <w:lang w:eastAsia="zh-CN"/>
        </w:rPr>
        <w:t xml:space="preserve"> </w:t>
      </w:r>
      <w:r w:rsidR="003B2DEF" w:rsidRPr="0070253A">
        <w:t>two per band.</w:t>
      </w:r>
      <w:r w:rsidR="0057373F">
        <w:rPr>
          <w:lang w:eastAsia="zh-CN"/>
        </w:rPr>
        <w:t xml:space="preserve"> </w:t>
      </w:r>
      <w:r w:rsidR="003B2DEF" w:rsidRPr="0070253A">
        <w:rPr>
          <w:lang w:eastAsia="zh-CN"/>
        </w:rPr>
        <w:t xml:space="preserve">Carriers shall be placed at the outermost edges of the declared maximum </w:t>
      </w:r>
      <w:r w:rsidR="003B2DEF" w:rsidRPr="0070253A">
        <w:rPr>
          <w:i/>
          <w:lang w:eastAsia="zh-CN"/>
        </w:rPr>
        <w:t>Radio Bandwidth</w:t>
      </w:r>
      <w:r w:rsidR="003B2DEF" w:rsidRPr="0070253A">
        <w:rPr>
          <w:lang w:eastAsia="zh-CN"/>
        </w:rPr>
        <w:t xml:space="preserve"> of the operating band with multi-band dependencies </w:t>
      </w:r>
      <w:r w:rsidR="003B2DEF" w:rsidRPr="0070253A">
        <w:t xml:space="preserve">(see table 4.10-1, </w:t>
      </w:r>
      <w:r w:rsidR="00AC7B67" w:rsidRPr="0070253A">
        <w:t>D9.26</w:t>
      </w:r>
      <w:r w:rsidR="003B2DEF" w:rsidRPr="0070253A">
        <w:t>).</w:t>
      </w:r>
    </w:p>
    <w:p w14:paraId="53A4D49A" w14:textId="77777777" w:rsidR="003B2DEF" w:rsidRPr="0070253A" w:rsidRDefault="003B2DEF" w:rsidP="003B2DEF">
      <w:pPr>
        <w:pStyle w:val="B1"/>
        <w:rPr>
          <w:i/>
        </w:rPr>
      </w:pPr>
      <w:r w:rsidRPr="0070253A">
        <w:t>-</w:t>
      </w:r>
      <w:r w:rsidRPr="0070253A">
        <w:tab/>
        <w:t>Each concerned band shall be considered as a</w:t>
      </w:r>
      <w:r w:rsidRPr="0070253A">
        <w:rPr>
          <w:rFonts w:hint="eastAsia"/>
          <w:lang w:eastAsia="zh-CN"/>
        </w:rPr>
        <w:t>n independent band</w:t>
      </w:r>
      <w:r w:rsidRPr="0070253A">
        <w:t xml:space="preserve"> and the corresponding test configuration </w:t>
      </w:r>
      <w:r w:rsidRPr="0070253A">
        <w:rPr>
          <w:lang w:eastAsia="zh-CN"/>
        </w:rPr>
        <w:t xml:space="preserve">for </w:t>
      </w:r>
      <w:r w:rsidRPr="0070253A">
        <w:rPr>
          <w:rFonts w:hint="eastAsia"/>
          <w:lang w:eastAsia="zh-CN"/>
        </w:rPr>
        <w:t>non-</w:t>
      </w:r>
      <w:r w:rsidRPr="0070253A">
        <w:rPr>
          <w:lang w:eastAsia="zh-CN"/>
        </w:rPr>
        <w:t>contiguous</w:t>
      </w:r>
      <w:r w:rsidRPr="0070253A">
        <w:rPr>
          <w:rFonts w:hint="eastAsia"/>
          <w:lang w:eastAsia="zh-CN"/>
        </w:rPr>
        <w:t xml:space="preserve"> </w:t>
      </w:r>
      <w:r w:rsidRPr="0070253A">
        <w:rPr>
          <w:lang w:eastAsia="zh-CN"/>
        </w:rPr>
        <w:t xml:space="preserve">operation </w:t>
      </w:r>
      <w:r w:rsidRPr="0070253A">
        <w:rPr>
          <w:rFonts w:hint="eastAsia"/>
          <w:lang w:eastAsia="zh-CN"/>
        </w:rPr>
        <w:t xml:space="preserve">shall be </w:t>
      </w:r>
      <w:r w:rsidRPr="0070253A">
        <w:rPr>
          <w:lang w:eastAsia="zh-CN"/>
        </w:rPr>
        <w:t>generated</w:t>
      </w:r>
      <w:r w:rsidRPr="0070253A">
        <w:rPr>
          <w:rFonts w:hint="eastAsia"/>
          <w:lang w:eastAsia="zh-CN"/>
        </w:rPr>
        <w:t xml:space="preserve"> </w:t>
      </w:r>
      <w:r w:rsidRPr="0070253A">
        <w:rPr>
          <w:lang w:eastAsia="zh-CN"/>
        </w:rPr>
        <w:t>in</w:t>
      </w:r>
      <w:r w:rsidRPr="0070253A">
        <w:rPr>
          <w:rFonts w:hint="eastAsia"/>
          <w:lang w:eastAsia="zh-CN"/>
        </w:rPr>
        <w:t xml:space="preserve"> each band according to </w:t>
      </w:r>
      <w:r w:rsidR="00C42DD9" w:rsidRPr="0070253A">
        <w:rPr>
          <w:lang w:eastAsia="zh-CN"/>
        </w:rPr>
        <w:t>t</w:t>
      </w:r>
      <w:r w:rsidRPr="0070253A">
        <w:rPr>
          <w:rFonts w:hint="eastAsia"/>
          <w:lang w:eastAsia="zh-CN"/>
        </w:rPr>
        <w:t xml:space="preserve">able </w:t>
      </w:r>
      <w:r w:rsidRPr="0070253A">
        <w:rPr>
          <w:lang w:eastAsia="zh-CN"/>
        </w:rPr>
        <w:t>4.11.2.8.2.2-1</w:t>
      </w:r>
      <w:r w:rsidRPr="0070253A">
        <w:rPr>
          <w:rFonts w:hint="eastAsia"/>
          <w:lang w:eastAsia="zh-CN"/>
        </w:rPr>
        <w:t xml:space="preserve">. </w:t>
      </w:r>
      <w:r w:rsidRPr="0070253A">
        <w:rPr>
          <w:lang w:eastAsia="zh-CN"/>
        </w:rPr>
        <w:t xml:space="preserve">Narrowest supported E-UTRA </w:t>
      </w:r>
      <w:r w:rsidRPr="0070253A">
        <w:rPr>
          <w:i/>
          <w:lang w:eastAsia="zh-CN"/>
        </w:rPr>
        <w:t>channel bandwidth</w:t>
      </w:r>
      <w:r w:rsidRPr="0070253A">
        <w:rPr>
          <w:lang w:eastAsia="zh-CN"/>
        </w:rPr>
        <w:t xml:space="preserve"> shall be used in the test configuration. </w:t>
      </w:r>
      <w:r w:rsidRPr="0070253A">
        <w:t>The mirror image of the single band test configuration shall be used in the highest band being tested</w:t>
      </w:r>
      <w:r w:rsidRPr="0070253A">
        <w:rPr>
          <w:i/>
        </w:rPr>
        <w:t>.</w:t>
      </w:r>
    </w:p>
    <w:p w14:paraId="757CFFA5" w14:textId="4CF4332D" w:rsidR="003B2DEF" w:rsidRPr="0070253A" w:rsidRDefault="003B2DEF" w:rsidP="003B2DEF">
      <w:pPr>
        <w:pStyle w:val="B1"/>
        <w:rPr>
          <w:lang w:eastAsia="zh-CN"/>
        </w:rPr>
      </w:pPr>
      <w:r w:rsidRPr="0070253A">
        <w:t>-</w:t>
      </w:r>
      <w:r w:rsidRPr="0070253A">
        <w:tab/>
      </w:r>
      <w:r w:rsidRPr="0070253A">
        <w:rPr>
          <w:rFonts w:hint="eastAsia"/>
          <w:lang w:eastAsia="zh-CN"/>
        </w:rPr>
        <w:t xml:space="preserve">For </w:t>
      </w:r>
      <w:r w:rsidRPr="0070253A">
        <w:rPr>
          <w:lang w:eastAsia="zh-CN"/>
        </w:rPr>
        <w:t xml:space="preserve">AAS </w:t>
      </w:r>
      <w:r w:rsidRPr="0070253A">
        <w:rPr>
          <w:rFonts w:hint="eastAsia"/>
          <w:lang w:eastAsia="zh-CN"/>
        </w:rPr>
        <w:t xml:space="preserve">BS supporting </w:t>
      </w:r>
      <w:r w:rsidRPr="0070253A">
        <w:rPr>
          <w:lang w:eastAsia="zh-CN"/>
        </w:rPr>
        <w:t>CSA4 in the band</w:t>
      </w:r>
      <w:r w:rsidRPr="0070253A">
        <w:t xml:space="preserve"> and supports three carriers only, two carriers shall be placed in one band according to ATC2 while the remaining carrier shall be placed at the edge of the </w:t>
      </w:r>
      <w:r w:rsidR="00D91512">
        <w:t>m</w:t>
      </w:r>
      <w:r w:rsidRPr="0070253A">
        <w:t xml:space="preserve">aximum </w:t>
      </w:r>
      <w:r w:rsidRPr="0070253A">
        <w:rPr>
          <w:i/>
        </w:rPr>
        <w:t>Base Station RF Bandwidth</w:t>
      </w:r>
      <w:r w:rsidRPr="0070253A">
        <w:t xml:space="preserve"> in the other band.</w:t>
      </w:r>
    </w:p>
    <w:p w14:paraId="576845C4" w14:textId="77777777" w:rsidR="003B2DEF" w:rsidRPr="0070253A" w:rsidRDefault="003B2DEF" w:rsidP="00C42DD9">
      <w:pPr>
        <w:pStyle w:val="B1"/>
        <w:rPr>
          <w:lang w:eastAsia="zh-CN"/>
        </w:rPr>
      </w:pPr>
      <w:r w:rsidRPr="0070253A">
        <w:t>-</w:t>
      </w:r>
      <w:r w:rsidRPr="0070253A">
        <w:tab/>
        <w:t xml:space="preserve">If the sum of the </w:t>
      </w:r>
      <w:r w:rsidRPr="0070253A">
        <w:rPr>
          <w:i/>
        </w:rPr>
        <w:t xml:space="preserve">base Station RF bandwidths </w:t>
      </w:r>
      <w:r w:rsidRPr="0070253A">
        <w:t xml:space="preserve">of each of the supported operating bands is greater than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 xml:space="preserve">for the declared multi-band dependencies </w:t>
      </w:r>
      <w:r w:rsidRPr="0070253A">
        <w:t xml:space="preserve">(see table 4.10-1, </w:t>
      </w:r>
      <w:r w:rsidR="00AC7B67" w:rsidRPr="0070253A">
        <w:t>D9.16</w:t>
      </w:r>
      <w:r w:rsidRPr="0070253A">
        <w:t xml:space="preserve">) then </w:t>
      </w:r>
      <w:r w:rsidRPr="0070253A">
        <w:rPr>
          <w:lang w:eastAsia="zh-CN"/>
        </w:rPr>
        <w:t xml:space="preserve">repeat the steps above for test configurations where the </w:t>
      </w:r>
      <w:r w:rsidRPr="0070253A">
        <w:rPr>
          <w:i/>
          <w:lang w:eastAsia="zh-CN"/>
        </w:rPr>
        <w:t>Base Station RF Bandwidth</w:t>
      </w:r>
      <w:r w:rsidRPr="0070253A">
        <w:rPr>
          <w:lang w:eastAsia="zh-CN"/>
        </w:rPr>
        <w:t xml:space="preserve"> of one of the operating band </w:t>
      </w:r>
      <w:r w:rsidRPr="0070253A">
        <w:t xml:space="preserve">shall be reduced so that the declared maximum </w:t>
      </w:r>
      <w:r w:rsidRPr="0070253A">
        <w:rPr>
          <w:i/>
        </w:rPr>
        <w:t>Radio Bandwidth</w:t>
      </w:r>
      <w:r w:rsidRPr="0070253A">
        <w:t xml:space="preserve"> of the operating band with multi-band dependencies (see table 4.10-1, </w:t>
      </w:r>
      <w:r w:rsidR="00AC7B67" w:rsidRPr="0070253A">
        <w:t>D9.26</w:t>
      </w:r>
      <w:r w:rsidRPr="0070253A">
        <w:t xml:space="preserve">) </w:t>
      </w:r>
      <w:r w:rsidRPr="0070253A">
        <w:rPr>
          <w:lang w:eastAsia="zh-CN"/>
        </w:rPr>
        <w:t>is not exceeded and vice versa.</w:t>
      </w:r>
    </w:p>
    <w:p w14:paraId="56494E89" w14:textId="77777777" w:rsidR="003B2DEF" w:rsidRPr="0070253A" w:rsidRDefault="003B2DEF" w:rsidP="008A7150">
      <w:pPr>
        <w:pStyle w:val="TH"/>
        <w:rPr>
          <w:lang w:eastAsia="zh-CN"/>
        </w:rPr>
      </w:pPr>
      <w:r w:rsidRPr="0070253A">
        <w:rPr>
          <w:lang w:eastAsia="zh-CN"/>
        </w:rPr>
        <w:t>Table 4.11.2.8.2.2-1: T</w:t>
      </w:r>
      <w:r w:rsidRPr="0070253A">
        <w:rPr>
          <w:rFonts w:hint="eastAsia"/>
          <w:lang w:eastAsia="zh-CN"/>
        </w:rPr>
        <w:t xml:space="preserve">he applicability of </w:t>
      </w:r>
      <w:r w:rsidRPr="0070253A">
        <w:rPr>
          <w:lang w:eastAsia="zh-CN"/>
        </w:rPr>
        <w:t>test configuration</w:t>
      </w:r>
      <w:r w:rsidRPr="0070253A">
        <w:rPr>
          <w:rFonts w:hint="eastAsia"/>
          <w:lang w:eastAsia="zh-CN"/>
        </w:rPr>
        <w:t xml:space="preserve"> </w:t>
      </w:r>
      <w:r w:rsidRPr="0070253A">
        <w:rPr>
          <w:lang w:eastAsia="zh-CN"/>
        </w:rPr>
        <w:t>in</w:t>
      </w:r>
      <w:r w:rsidRPr="0070253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70253A" w:rsidRPr="0070253A" w14:paraId="6BFEEC6F" w14:textId="77777777" w:rsidTr="00C42DD9">
        <w:trPr>
          <w:jc w:val="center"/>
        </w:trPr>
        <w:tc>
          <w:tcPr>
            <w:tcW w:w="601" w:type="dxa"/>
            <w:shd w:val="clear" w:color="auto" w:fill="auto"/>
            <w:vAlign w:val="center"/>
          </w:tcPr>
          <w:p w14:paraId="5556D1E8" w14:textId="77777777" w:rsidR="003B2DEF" w:rsidRPr="0070253A" w:rsidRDefault="003B2DEF" w:rsidP="00BA0BB4">
            <w:pPr>
              <w:pStyle w:val="TAH"/>
              <w:rPr>
                <w:rFonts w:cs="Arial"/>
                <w:lang w:eastAsia="zh-CN"/>
              </w:rPr>
            </w:pPr>
            <w:r w:rsidRPr="0070253A">
              <w:rPr>
                <w:rFonts w:cs="Arial"/>
                <w:lang w:eastAsia="zh-CN"/>
              </w:rPr>
              <w:t>B</w:t>
            </w:r>
            <w:r w:rsidRPr="0070253A">
              <w:rPr>
                <w:rFonts w:cs="Arial" w:hint="eastAsia"/>
                <w:lang w:eastAsia="zh-CN"/>
              </w:rPr>
              <w:t>C</w:t>
            </w:r>
          </w:p>
        </w:tc>
        <w:tc>
          <w:tcPr>
            <w:tcW w:w="1066" w:type="dxa"/>
            <w:shd w:val="clear" w:color="auto" w:fill="auto"/>
            <w:vAlign w:val="center"/>
          </w:tcPr>
          <w:p w14:paraId="7EBF9FF2" w14:textId="77777777" w:rsidR="003B2DEF" w:rsidRPr="0070253A" w:rsidRDefault="003B2DEF" w:rsidP="00BA0BB4">
            <w:pPr>
              <w:pStyle w:val="TAH"/>
              <w:rPr>
                <w:rFonts w:cs="Arial"/>
                <w:lang w:eastAsia="zh-CN"/>
              </w:rPr>
            </w:pPr>
            <w:r w:rsidRPr="0070253A">
              <w:rPr>
                <w:rFonts w:cs="Arial"/>
                <w:lang w:eastAsia="zh-CN"/>
              </w:rPr>
              <w:t>RCSA 1</w:t>
            </w:r>
          </w:p>
        </w:tc>
        <w:tc>
          <w:tcPr>
            <w:tcW w:w="961" w:type="dxa"/>
            <w:shd w:val="clear" w:color="auto" w:fill="auto"/>
            <w:vAlign w:val="center"/>
          </w:tcPr>
          <w:p w14:paraId="186811FC" w14:textId="77777777" w:rsidR="003B2DEF" w:rsidRPr="0070253A" w:rsidRDefault="003B2DEF" w:rsidP="00BA0BB4">
            <w:pPr>
              <w:pStyle w:val="TAH"/>
              <w:rPr>
                <w:rFonts w:cs="Arial"/>
                <w:lang w:eastAsia="zh-CN"/>
              </w:rPr>
            </w:pPr>
            <w:r w:rsidRPr="0070253A">
              <w:rPr>
                <w:rFonts w:cs="Arial"/>
                <w:lang w:eastAsia="zh-CN"/>
              </w:rPr>
              <w:t>RCSA 2</w:t>
            </w:r>
          </w:p>
        </w:tc>
        <w:tc>
          <w:tcPr>
            <w:tcW w:w="1066" w:type="dxa"/>
            <w:shd w:val="clear" w:color="auto" w:fill="auto"/>
            <w:vAlign w:val="center"/>
          </w:tcPr>
          <w:p w14:paraId="6B86A8D1" w14:textId="77777777" w:rsidR="003B2DEF" w:rsidRPr="0070253A" w:rsidRDefault="003B2DEF" w:rsidP="00BA0BB4">
            <w:pPr>
              <w:pStyle w:val="TAH"/>
              <w:rPr>
                <w:rFonts w:cs="Arial"/>
                <w:lang w:eastAsia="zh-CN"/>
              </w:rPr>
            </w:pPr>
            <w:r w:rsidRPr="0070253A">
              <w:rPr>
                <w:rFonts w:cs="Arial"/>
                <w:lang w:eastAsia="zh-CN"/>
              </w:rPr>
              <w:t>RCSA 3</w:t>
            </w:r>
          </w:p>
        </w:tc>
        <w:tc>
          <w:tcPr>
            <w:tcW w:w="961" w:type="dxa"/>
          </w:tcPr>
          <w:p w14:paraId="28074394" w14:textId="77777777" w:rsidR="003B2DEF" w:rsidRPr="0070253A" w:rsidRDefault="003B2DEF" w:rsidP="00BA0BB4">
            <w:pPr>
              <w:pStyle w:val="TAH"/>
              <w:rPr>
                <w:rFonts w:cs="Arial"/>
                <w:lang w:eastAsia="zh-CN"/>
              </w:rPr>
            </w:pPr>
            <w:r w:rsidRPr="0070253A">
              <w:rPr>
                <w:rFonts w:cs="Arial"/>
                <w:lang w:eastAsia="zh-CN"/>
              </w:rPr>
              <w:t>RCSA 4</w:t>
            </w:r>
          </w:p>
        </w:tc>
        <w:tc>
          <w:tcPr>
            <w:tcW w:w="961" w:type="dxa"/>
          </w:tcPr>
          <w:p w14:paraId="39B83CBD" w14:textId="77777777" w:rsidR="003B2DEF" w:rsidRPr="0070253A" w:rsidRDefault="003B2DEF" w:rsidP="00BA0BB4">
            <w:pPr>
              <w:pStyle w:val="TAH"/>
              <w:rPr>
                <w:rFonts w:cs="Arial"/>
                <w:lang w:eastAsia="zh-CN"/>
              </w:rPr>
            </w:pPr>
            <w:r w:rsidRPr="0070253A">
              <w:rPr>
                <w:rFonts w:cs="Arial"/>
                <w:lang w:eastAsia="zh-CN"/>
              </w:rPr>
              <w:t>RCSA 5</w:t>
            </w:r>
          </w:p>
        </w:tc>
      </w:tr>
      <w:tr w:rsidR="0070253A" w:rsidRPr="0070253A" w14:paraId="381A5202" w14:textId="77777777" w:rsidTr="00C42DD9">
        <w:trPr>
          <w:jc w:val="center"/>
        </w:trPr>
        <w:tc>
          <w:tcPr>
            <w:tcW w:w="601" w:type="dxa"/>
            <w:shd w:val="clear" w:color="auto" w:fill="auto"/>
            <w:vAlign w:val="center"/>
          </w:tcPr>
          <w:p w14:paraId="2DC14CFF" w14:textId="77777777" w:rsidR="003B2DEF" w:rsidRPr="0070253A" w:rsidRDefault="003B2DEF" w:rsidP="00BA0BB4">
            <w:pPr>
              <w:pStyle w:val="TAL"/>
              <w:rPr>
                <w:rFonts w:cs="Arial"/>
                <w:lang w:eastAsia="zh-CN"/>
              </w:rPr>
            </w:pPr>
            <w:r w:rsidRPr="0070253A">
              <w:rPr>
                <w:rFonts w:cs="Arial"/>
                <w:lang w:eastAsia="zh-CN"/>
              </w:rPr>
              <w:t>BC1</w:t>
            </w:r>
          </w:p>
        </w:tc>
        <w:tc>
          <w:tcPr>
            <w:tcW w:w="1066" w:type="dxa"/>
            <w:shd w:val="clear" w:color="auto" w:fill="auto"/>
            <w:vAlign w:val="center"/>
          </w:tcPr>
          <w:p w14:paraId="6BB3910D" w14:textId="77777777" w:rsidR="003B2DEF" w:rsidRPr="0070253A" w:rsidRDefault="003B2DEF" w:rsidP="00BA0BB4">
            <w:pPr>
              <w:pStyle w:val="TAL"/>
              <w:rPr>
                <w:rFonts w:cs="Arial"/>
                <w:lang w:eastAsia="zh-CN"/>
              </w:rPr>
            </w:pPr>
            <w:r w:rsidRPr="0070253A">
              <w:rPr>
                <w:rFonts w:cs="Arial"/>
                <w:lang w:eastAsia="zh-CN"/>
              </w:rPr>
              <w:t>ANTCR1a</w:t>
            </w:r>
          </w:p>
        </w:tc>
        <w:tc>
          <w:tcPr>
            <w:tcW w:w="961" w:type="dxa"/>
            <w:shd w:val="clear" w:color="auto" w:fill="auto"/>
            <w:vAlign w:val="center"/>
          </w:tcPr>
          <w:p w14:paraId="62D08553"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7497A6AD" w14:textId="77777777" w:rsidR="003B2DEF" w:rsidRPr="0070253A" w:rsidRDefault="003B2DEF" w:rsidP="00BA0BB4">
            <w:pPr>
              <w:pStyle w:val="TAL"/>
              <w:rPr>
                <w:rFonts w:cs="Arial"/>
                <w:lang w:eastAsia="zh-CN"/>
              </w:rPr>
            </w:pPr>
            <w:r w:rsidRPr="0070253A">
              <w:rPr>
                <w:rFonts w:cs="Arial"/>
                <w:lang w:eastAsia="zh-CN"/>
              </w:rPr>
              <w:t>ANTCR3a</w:t>
            </w:r>
          </w:p>
        </w:tc>
        <w:tc>
          <w:tcPr>
            <w:tcW w:w="961" w:type="dxa"/>
          </w:tcPr>
          <w:p w14:paraId="78E23FC4" w14:textId="77777777" w:rsidR="003B2DEF" w:rsidRPr="0070253A" w:rsidRDefault="003B2DEF" w:rsidP="00BA0BB4">
            <w:pPr>
              <w:pStyle w:val="TAL"/>
              <w:rPr>
                <w:rFonts w:cs="Arial"/>
                <w:lang w:eastAsia="zh-CN"/>
              </w:rPr>
            </w:pPr>
            <w:r w:rsidRPr="0070253A">
              <w:t>ANTCR1</w:t>
            </w:r>
          </w:p>
        </w:tc>
        <w:tc>
          <w:tcPr>
            <w:tcW w:w="961" w:type="dxa"/>
          </w:tcPr>
          <w:p w14:paraId="1AB54B66" w14:textId="77777777" w:rsidR="003B2DEF" w:rsidRPr="0070253A" w:rsidRDefault="003B2DEF" w:rsidP="00BA0BB4">
            <w:pPr>
              <w:pStyle w:val="TAL"/>
              <w:rPr>
                <w:rFonts w:cs="Arial"/>
                <w:lang w:eastAsia="zh-CN"/>
              </w:rPr>
            </w:pPr>
            <w:r w:rsidRPr="0070253A">
              <w:t>ANTCR2</w:t>
            </w:r>
          </w:p>
        </w:tc>
      </w:tr>
      <w:tr w:rsidR="0070253A" w:rsidRPr="0070253A" w14:paraId="0ED4AC7F" w14:textId="77777777" w:rsidTr="00C42DD9">
        <w:trPr>
          <w:jc w:val="center"/>
        </w:trPr>
        <w:tc>
          <w:tcPr>
            <w:tcW w:w="601" w:type="dxa"/>
            <w:shd w:val="clear" w:color="auto" w:fill="auto"/>
            <w:vAlign w:val="center"/>
          </w:tcPr>
          <w:p w14:paraId="64C8FB47" w14:textId="77777777" w:rsidR="003B2DEF" w:rsidRPr="0070253A" w:rsidRDefault="003B2DEF" w:rsidP="00BA0BB4">
            <w:pPr>
              <w:pStyle w:val="TAL"/>
              <w:rPr>
                <w:rFonts w:cs="Arial"/>
                <w:lang w:eastAsia="zh-CN"/>
              </w:rPr>
            </w:pPr>
            <w:r w:rsidRPr="0070253A">
              <w:rPr>
                <w:rFonts w:cs="Arial"/>
                <w:lang w:eastAsia="zh-CN"/>
              </w:rPr>
              <w:t>BC2</w:t>
            </w:r>
          </w:p>
        </w:tc>
        <w:tc>
          <w:tcPr>
            <w:tcW w:w="1066" w:type="dxa"/>
            <w:shd w:val="clear" w:color="auto" w:fill="auto"/>
            <w:vAlign w:val="center"/>
          </w:tcPr>
          <w:p w14:paraId="0D5CC9DC" w14:textId="77777777"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1</w:t>
            </w:r>
            <w:r w:rsidRPr="0070253A">
              <w:rPr>
                <w:rFonts w:cs="Arial"/>
                <w:lang w:eastAsia="zh-CN"/>
              </w:rPr>
              <w:t>a</w:t>
            </w:r>
          </w:p>
        </w:tc>
        <w:tc>
          <w:tcPr>
            <w:tcW w:w="961" w:type="dxa"/>
            <w:shd w:val="clear" w:color="auto" w:fill="auto"/>
            <w:vAlign w:val="center"/>
          </w:tcPr>
          <w:p w14:paraId="3BB8A216"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352F036E" w14:textId="77777777" w:rsidR="003B2DEF" w:rsidRPr="0070253A" w:rsidRDefault="003B2DEF" w:rsidP="00BA0BB4">
            <w:pPr>
              <w:pStyle w:val="TAL"/>
              <w:rPr>
                <w:rFonts w:cs="Arial"/>
                <w:lang w:eastAsia="zh-CN"/>
              </w:rPr>
            </w:pPr>
            <w:r w:rsidRPr="0070253A">
              <w:rPr>
                <w:rFonts w:cs="Arial"/>
                <w:lang w:eastAsia="zh-CN"/>
              </w:rPr>
              <w:t>ANTCR</w:t>
            </w:r>
            <w:r w:rsidRPr="0070253A">
              <w:rPr>
                <w:rFonts w:cs="Arial" w:hint="eastAsia"/>
                <w:lang w:eastAsia="zh-CN"/>
              </w:rPr>
              <w:t>3</w:t>
            </w:r>
            <w:r w:rsidRPr="0070253A">
              <w:rPr>
                <w:rFonts w:cs="Arial"/>
                <w:lang w:eastAsia="zh-CN"/>
              </w:rPr>
              <w:t>a</w:t>
            </w:r>
          </w:p>
        </w:tc>
        <w:tc>
          <w:tcPr>
            <w:tcW w:w="961" w:type="dxa"/>
          </w:tcPr>
          <w:p w14:paraId="67A359D7" w14:textId="77777777" w:rsidR="003B2DEF" w:rsidRPr="0070253A" w:rsidRDefault="003B2DEF" w:rsidP="00BA0BB4">
            <w:pPr>
              <w:pStyle w:val="TAL"/>
              <w:rPr>
                <w:rFonts w:cs="Arial"/>
                <w:lang w:eastAsia="zh-CN"/>
              </w:rPr>
            </w:pPr>
            <w:r w:rsidRPr="0070253A">
              <w:t>ANTCR1</w:t>
            </w:r>
          </w:p>
        </w:tc>
        <w:tc>
          <w:tcPr>
            <w:tcW w:w="961" w:type="dxa"/>
          </w:tcPr>
          <w:p w14:paraId="00BA86DE" w14:textId="77777777" w:rsidR="003B2DEF" w:rsidRPr="0070253A" w:rsidRDefault="003B2DEF" w:rsidP="00BA0BB4">
            <w:pPr>
              <w:pStyle w:val="TAL"/>
              <w:rPr>
                <w:rFonts w:cs="Arial"/>
                <w:lang w:eastAsia="zh-CN"/>
              </w:rPr>
            </w:pPr>
            <w:r w:rsidRPr="0070253A">
              <w:t>ANTCR2</w:t>
            </w:r>
          </w:p>
        </w:tc>
      </w:tr>
      <w:tr w:rsidR="00CA378A" w:rsidRPr="0070253A" w14:paraId="7F0DC16D" w14:textId="77777777" w:rsidTr="00C42DD9">
        <w:trPr>
          <w:jc w:val="center"/>
        </w:trPr>
        <w:tc>
          <w:tcPr>
            <w:tcW w:w="601" w:type="dxa"/>
            <w:shd w:val="clear" w:color="auto" w:fill="auto"/>
            <w:vAlign w:val="center"/>
          </w:tcPr>
          <w:p w14:paraId="0FEA404F" w14:textId="77777777" w:rsidR="003B2DEF" w:rsidRPr="0070253A" w:rsidRDefault="003B2DEF" w:rsidP="00BA0BB4">
            <w:pPr>
              <w:pStyle w:val="TAL"/>
              <w:rPr>
                <w:rFonts w:cs="Arial"/>
                <w:lang w:eastAsia="zh-CN"/>
              </w:rPr>
            </w:pPr>
            <w:r w:rsidRPr="0070253A">
              <w:rPr>
                <w:rFonts w:cs="Arial"/>
                <w:lang w:eastAsia="zh-CN"/>
              </w:rPr>
              <w:t>BC3</w:t>
            </w:r>
          </w:p>
        </w:tc>
        <w:tc>
          <w:tcPr>
            <w:tcW w:w="1066" w:type="dxa"/>
            <w:shd w:val="clear" w:color="auto" w:fill="auto"/>
            <w:vAlign w:val="center"/>
          </w:tcPr>
          <w:p w14:paraId="28B1D035" w14:textId="77777777" w:rsidR="003B2DEF" w:rsidRPr="0070253A" w:rsidRDefault="003B2DEF" w:rsidP="00BA0BB4">
            <w:pPr>
              <w:pStyle w:val="TAL"/>
              <w:rPr>
                <w:rFonts w:cs="Arial"/>
                <w:lang w:eastAsia="zh-CN"/>
              </w:rPr>
            </w:pPr>
            <w:r w:rsidRPr="0070253A">
              <w:rPr>
                <w:rFonts w:cs="Arial"/>
                <w:lang w:eastAsia="zh-CN"/>
              </w:rPr>
              <w:t xml:space="preserve">ATCR1b </w:t>
            </w:r>
          </w:p>
        </w:tc>
        <w:tc>
          <w:tcPr>
            <w:tcW w:w="961" w:type="dxa"/>
            <w:shd w:val="clear" w:color="auto" w:fill="auto"/>
            <w:vAlign w:val="center"/>
          </w:tcPr>
          <w:p w14:paraId="488D579C" w14:textId="77777777" w:rsidR="003B2DEF" w:rsidRPr="0070253A" w:rsidRDefault="003B2DEF" w:rsidP="00BA0BB4">
            <w:pPr>
              <w:pStyle w:val="TAL"/>
              <w:rPr>
                <w:rFonts w:cs="Arial"/>
                <w:lang w:eastAsia="zh-CN"/>
              </w:rPr>
            </w:pPr>
            <w:r w:rsidRPr="0070253A">
              <w:rPr>
                <w:rFonts w:cs="Arial"/>
                <w:lang w:eastAsia="zh-CN"/>
              </w:rPr>
              <w:t>ANTCR2</w:t>
            </w:r>
          </w:p>
        </w:tc>
        <w:tc>
          <w:tcPr>
            <w:tcW w:w="1066" w:type="dxa"/>
            <w:shd w:val="clear" w:color="auto" w:fill="auto"/>
            <w:vAlign w:val="center"/>
          </w:tcPr>
          <w:p w14:paraId="7166CF67" w14:textId="77777777" w:rsidR="003B2DEF" w:rsidRPr="0070253A" w:rsidRDefault="003B2DEF" w:rsidP="00BA0BB4">
            <w:pPr>
              <w:pStyle w:val="TAL"/>
              <w:rPr>
                <w:rFonts w:cs="Arial"/>
                <w:lang w:eastAsia="zh-CN"/>
              </w:rPr>
            </w:pPr>
            <w:r w:rsidRPr="0070253A">
              <w:rPr>
                <w:rFonts w:cs="Arial"/>
                <w:lang w:eastAsia="zh-CN"/>
              </w:rPr>
              <w:t>ANTCR3a</w:t>
            </w:r>
          </w:p>
        </w:tc>
        <w:tc>
          <w:tcPr>
            <w:tcW w:w="961" w:type="dxa"/>
          </w:tcPr>
          <w:p w14:paraId="102F8EC4" w14:textId="77777777" w:rsidR="003B2DEF" w:rsidRPr="0070253A" w:rsidRDefault="003B2DEF" w:rsidP="00BA0BB4">
            <w:pPr>
              <w:pStyle w:val="TAL"/>
              <w:rPr>
                <w:rFonts w:cs="Arial"/>
                <w:lang w:eastAsia="zh-CN"/>
              </w:rPr>
            </w:pPr>
            <w:r w:rsidRPr="0070253A">
              <w:rPr>
                <w:rFonts w:cs="Arial"/>
                <w:lang w:eastAsia="zh-CN"/>
              </w:rPr>
              <w:t>N/A</w:t>
            </w:r>
          </w:p>
        </w:tc>
        <w:tc>
          <w:tcPr>
            <w:tcW w:w="961" w:type="dxa"/>
          </w:tcPr>
          <w:p w14:paraId="0B84C1DC" w14:textId="77777777" w:rsidR="003B2DEF" w:rsidRPr="0070253A" w:rsidRDefault="003B2DEF" w:rsidP="00BA0BB4">
            <w:pPr>
              <w:pStyle w:val="TAL"/>
              <w:rPr>
                <w:rFonts w:cs="Arial"/>
                <w:lang w:eastAsia="zh-CN"/>
              </w:rPr>
            </w:pPr>
            <w:r w:rsidRPr="0070253A">
              <w:t>ANTCR2</w:t>
            </w:r>
          </w:p>
        </w:tc>
      </w:tr>
    </w:tbl>
    <w:p w14:paraId="4DC26EC1" w14:textId="77777777" w:rsidR="003B2DEF" w:rsidRPr="0070253A" w:rsidRDefault="003B2DEF" w:rsidP="002E3D6B">
      <w:pPr>
        <w:rPr>
          <w:lang w:eastAsia="zh-CN"/>
        </w:rPr>
      </w:pPr>
    </w:p>
    <w:p w14:paraId="371FBB34" w14:textId="77777777" w:rsidR="003B2DEF" w:rsidRPr="0070253A" w:rsidRDefault="003B2DEF" w:rsidP="00540091">
      <w:pPr>
        <w:pStyle w:val="H6"/>
        <w:rPr>
          <w:lang w:eastAsia="zh-CN"/>
        </w:rPr>
      </w:pPr>
      <w:r w:rsidRPr="0070253A">
        <w:rPr>
          <w:rFonts w:hint="eastAsia"/>
          <w:lang w:eastAsia="zh-CN"/>
        </w:rPr>
        <w:t>4</w:t>
      </w:r>
      <w:r w:rsidRPr="0070253A">
        <w:t>.</w:t>
      </w:r>
      <w:r w:rsidRPr="0070253A">
        <w:rPr>
          <w:lang w:eastAsia="zh-CN"/>
        </w:rPr>
        <w:t>11.2.8</w:t>
      </w:r>
      <w:r w:rsidRPr="0070253A">
        <w:t>.2.3</w:t>
      </w:r>
      <w:r w:rsidRPr="0070253A">
        <w:tab/>
        <w:t>ATCR5b EIRP allocation</w:t>
      </w:r>
    </w:p>
    <w:p w14:paraId="575D929B" w14:textId="77777777" w:rsidR="003B2DEF" w:rsidRPr="0070253A" w:rsidRDefault="003B2DEF" w:rsidP="003B2DEF">
      <w:r w:rsidRPr="0070253A">
        <w:t>Set the number of carriers to the total number of supported carriers for the declared mul</w:t>
      </w:r>
      <w:r w:rsidR="00C42DD9" w:rsidRPr="0070253A">
        <w:t>ti-band dependencies (see table </w:t>
      </w:r>
      <w:r w:rsidRPr="0070253A">
        <w:t xml:space="preserve">4.10-1, </w:t>
      </w:r>
      <w:r w:rsidR="00AC7B67" w:rsidRPr="0070253A">
        <w:t>D9.27</w:t>
      </w:r>
      <w:r w:rsidRPr="0070253A">
        <w:t xml:space="preserve">) and set each beam to maximum EIRP (see table 4.10-1, </w:t>
      </w:r>
      <w:r w:rsidR="00AC7B67" w:rsidRPr="0070253A">
        <w:t>D9.11</w:t>
      </w:r>
      <w:r w:rsidRPr="0070253A">
        <w:t xml:space="preserve">) for the tested </w:t>
      </w:r>
      <w:r w:rsidRPr="0070253A">
        <w:rPr>
          <w:i/>
        </w:rPr>
        <w:t>beam direction pair</w:t>
      </w:r>
      <w:r w:rsidRPr="0070253A">
        <w:t>.</w:t>
      </w:r>
    </w:p>
    <w:p w14:paraId="3BCE208C" w14:textId="77777777" w:rsidR="003B2DEF" w:rsidRPr="0070253A" w:rsidRDefault="003B2DEF" w:rsidP="003B2DEF">
      <w:pPr>
        <w:rPr>
          <w:lang w:eastAsia="zh-CN"/>
        </w:rPr>
      </w:pPr>
      <w:r w:rsidRPr="0070253A">
        <w:rPr>
          <w:rFonts w:hint="eastAsia"/>
          <w:lang w:eastAsia="zh-CN"/>
        </w:rPr>
        <w:t xml:space="preserve">If the </w:t>
      </w:r>
      <w:r w:rsidRPr="0070253A">
        <w:rPr>
          <w:lang w:eastAsia="zh-CN"/>
        </w:rPr>
        <w:t>sum of the EIRP for all carriers in an</w:t>
      </w:r>
      <w:r w:rsidRPr="0070253A">
        <w:t xml:space="preserve"> operating band</w:t>
      </w:r>
      <w:r w:rsidRPr="0070253A">
        <w:rPr>
          <w:rFonts w:hint="eastAsia"/>
          <w:lang w:eastAsia="zh-CN"/>
        </w:rPr>
        <w:t>(</w:t>
      </w:r>
      <w:r w:rsidRPr="0070253A">
        <w:t>s</w:t>
      </w:r>
      <w:r w:rsidRPr="0070253A">
        <w:rPr>
          <w:rFonts w:hint="eastAsia"/>
          <w:lang w:eastAsia="zh-CN"/>
        </w:rPr>
        <w:t xml:space="preserve">) exceeds the </w:t>
      </w:r>
      <w:r w:rsidRPr="0070253A">
        <w:rPr>
          <w:lang w:eastAsia="zh-CN"/>
        </w:rPr>
        <w:t xml:space="preserve">sum of the maximum EIRP per carrier (see table 4.10-1, </w:t>
      </w:r>
      <w:r w:rsidR="00AC7B67" w:rsidRPr="0070253A">
        <w:rPr>
          <w:lang w:eastAsia="zh-CN"/>
        </w:rPr>
        <w:t>D9.14</w:t>
      </w:r>
      <w:r w:rsidRPr="0070253A">
        <w:rPr>
          <w:lang w:eastAsia="zh-CN"/>
        </w:rPr>
        <w:t xml:space="preserve">) for the number of carriers at maximum EIRP (see table 4.10-1, </w:t>
      </w:r>
      <w:r w:rsidR="00AC7B67" w:rsidRPr="0070253A">
        <w:rPr>
          <w:lang w:eastAsia="zh-CN"/>
        </w:rPr>
        <w:t>D9.10</w:t>
      </w:r>
      <w:r w:rsidRPr="0070253A">
        <w:rPr>
          <w:lang w:eastAsia="zh-CN"/>
        </w:rPr>
        <w:t xml:space="preserve">) </w:t>
      </w:r>
      <w:r w:rsidRPr="0070253A">
        <w:t>in multi-band operation</w:t>
      </w:r>
      <w:r w:rsidRPr="0070253A">
        <w:rPr>
          <w:rFonts w:hint="eastAsia"/>
          <w:lang w:eastAsia="zh-CN"/>
        </w:rPr>
        <w:t xml:space="preserve">, the exceeded part </w:t>
      </w:r>
      <w:r w:rsidRPr="0070253A">
        <w:rPr>
          <w:lang w:eastAsia="zh-CN"/>
        </w:rPr>
        <w:t>shall</w:t>
      </w:r>
      <w:r w:rsidRPr="0070253A">
        <w:rPr>
          <w:rFonts w:hint="eastAsia"/>
          <w:lang w:eastAsia="zh-CN"/>
        </w:rPr>
        <w:t>,</w:t>
      </w:r>
      <w:r w:rsidRPr="0070253A">
        <w:rPr>
          <w:lang w:eastAsia="zh-CN"/>
        </w:rPr>
        <w:t xml:space="preserve"> if possible</w:t>
      </w:r>
      <w:r w:rsidRPr="0070253A">
        <w:rPr>
          <w:rFonts w:hint="eastAsia"/>
          <w:lang w:eastAsia="zh-CN"/>
        </w:rPr>
        <w:t xml:space="preserve">, be reallocated into the other band(s). If the </w:t>
      </w:r>
      <w:r w:rsidRPr="0070253A">
        <w:rPr>
          <w:lang w:eastAsia="zh-CN"/>
        </w:rPr>
        <w:t>EIRP</w:t>
      </w:r>
      <w:r w:rsidRPr="0070253A">
        <w:rPr>
          <w:rFonts w:hint="eastAsia"/>
          <w:lang w:eastAsia="zh-CN"/>
        </w:rPr>
        <w:t xml:space="preserve"> allocated for a carrier exceeds the</w:t>
      </w:r>
      <w:r w:rsidRPr="0070253A">
        <w:rPr>
          <w:lang w:eastAsia="zh-CN"/>
        </w:rPr>
        <w:t xml:space="preserve"> declared maximum EIRP</w:t>
      </w:r>
      <w:r w:rsidRPr="0070253A">
        <w:rPr>
          <w:rFonts w:hint="eastAsia"/>
          <w:lang w:eastAsia="zh-CN"/>
        </w:rPr>
        <w:t xml:space="preserve">, the exceeded power </w:t>
      </w:r>
      <w:r w:rsidRPr="0070253A">
        <w:rPr>
          <w:lang w:eastAsia="zh-CN"/>
        </w:rPr>
        <w:t>shall, if possible,</w:t>
      </w:r>
      <w:r w:rsidRPr="0070253A">
        <w:rPr>
          <w:rFonts w:hint="eastAsia"/>
          <w:lang w:eastAsia="zh-CN"/>
        </w:rPr>
        <w:t xml:space="preserve"> be reallocated into the other carriers.</w:t>
      </w:r>
    </w:p>
    <w:p w14:paraId="6DC36556" w14:textId="4F5C1FDC" w:rsidR="003D5832" w:rsidRPr="0070253A" w:rsidRDefault="003D5832" w:rsidP="00673E8E">
      <w:pPr>
        <w:pStyle w:val="Heading4"/>
      </w:pPr>
      <w:bookmarkStart w:id="207" w:name="_Toc21019946"/>
      <w:bookmarkStart w:id="208" w:name="_Toc29767201"/>
      <w:bookmarkStart w:id="209" w:name="_Toc61116889"/>
      <w:r w:rsidRPr="0070253A">
        <w:lastRenderedPageBreak/>
        <w:t>4.11.2.9</w:t>
      </w:r>
      <w:r w:rsidRPr="0070253A">
        <w:tab/>
        <w:t xml:space="preserve">ATCR6: Single carrier for </w:t>
      </w:r>
      <w:r w:rsidR="00D91512">
        <w:t>t</w:t>
      </w:r>
      <w:r w:rsidRPr="0070253A">
        <w:t>ransmitter tests</w:t>
      </w:r>
      <w:bookmarkEnd w:id="207"/>
      <w:bookmarkEnd w:id="208"/>
      <w:bookmarkEnd w:id="209"/>
    </w:p>
    <w:p w14:paraId="7C138335" w14:textId="77777777" w:rsidR="003D5832" w:rsidRPr="0070253A" w:rsidRDefault="003D5832" w:rsidP="00673E8E">
      <w:pPr>
        <w:pStyle w:val="Heading5"/>
      </w:pPr>
      <w:bookmarkStart w:id="210" w:name="_Toc21019947"/>
      <w:bookmarkStart w:id="211" w:name="_Toc29767202"/>
      <w:bookmarkStart w:id="212" w:name="_Toc61116890"/>
      <w:r w:rsidRPr="0070253A">
        <w:t>4.11.2.9.1</w:t>
      </w:r>
      <w:r w:rsidRPr="0070253A">
        <w:tab/>
        <w:t>ATCR6a generation</w:t>
      </w:r>
      <w:bookmarkEnd w:id="210"/>
      <w:bookmarkEnd w:id="211"/>
      <w:bookmarkEnd w:id="212"/>
    </w:p>
    <w:p w14:paraId="139D88E9" w14:textId="77777777" w:rsidR="003D5832" w:rsidRPr="0070253A" w:rsidRDefault="003D5832" w:rsidP="003D5832">
      <w:r w:rsidRPr="0070253A">
        <w:t>ATCR6a is constructed using the following method:</w:t>
      </w:r>
    </w:p>
    <w:p w14:paraId="1D9A017A" w14:textId="77777777" w:rsidR="003D5832" w:rsidRPr="0070253A" w:rsidRDefault="003D5832" w:rsidP="00C42DD9">
      <w:pPr>
        <w:pStyle w:val="B1"/>
      </w:pPr>
      <w:r w:rsidRPr="0070253A">
        <w:t>-</w:t>
      </w:r>
      <w:r w:rsidRPr="0070253A">
        <w:tab/>
        <w:t>Place a single UTRA carrier at the RF channel to be tested.</w:t>
      </w:r>
    </w:p>
    <w:p w14:paraId="38376CF4" w14:textId="77777777" w:rsidR="003D5832" w:rsidRPr="0070253A" w:rsidRDefault="003D5832" w:rsidP="00673E8E">
      <w:pPr>
        <w:pStyle w:val="Heading5"/>
      </w:pPr>
      <w:bookmarkStart w:id="213" w:name="_Toc21019948"/>
      <w:bookmarkStart w:id="214" w:name="_Toc29767203"/>
      <w:bookmarkStart w:id="215" w:name="_Toc61116891"/>
      <w:r w:rsidRPr="0070253A">
        <w:t>4.11.2.9.2</w:t>
      </w:r>
      <w:r w:rsidRPr="0070253A">
        <w:tab/>
        <w:t>ATCR6b generation</w:t>
      </w:r>
      <w:bookmarkEnd w:id="213"/>
      <w:bookmarkEnd w:id="214"/>
      <w:bookmarkEnd w:id="215"/>
    </w:p>
    <w:p w14:paraId="415B98FE" w14:textId="77777777" w:rsidR="003D5832" w:rsidRPr="0070253A" w:rsidRDefault="003D5832" w:rsidP="003D5832">
      <w:r w:rsidRPr="0070253A">
        <w:t>ATCR6b is constructed using the following method:</w:t>
      </w:r>
    </w:p>
    <w:p w14:paraId="720925A2" w14:textId="77777777" w:rsidR="003D5832" w:rsidRPr="0070253A" w:rsidRDefault="00C42DD9" w:rsidP="003D5832">
      <w:pPr>
        <w:pStyle w:val="B1"/>
      </w:pPr>
      <w:r w:rsidRPr="0070253A">
        <w:t>-</w:t>
      </w:r>
      <w:r w:rsidR="00716AB9" w:rsidRPr="0070253A">
        <w:tab/>
        <w:t xml:space="preserve">Place </w:t>
      </w:r>
      <w:r w:rsidR="00F62837" w:rsidRPr="0070253A">
        <w:t>a</w:t>
      </w:r>
      <w:r w:rsidR="003D5832" w:rsidRPr="0070253A">
        <w:t xml:space="preserve"> 5</w:t>
      </w:r>
      <w:r w:rsidR="00716AB9" w:rsidRPr="0070253A">
        <w:t xml:space="preserve"> </w:t>
      </w:r>
      <w:r w:rsidR="003D5832" w:rsidRPr="0070253A">
        <w:t>MHz E-UTRA carrier i a</w:t>
      </w:r>
      <w:r w:rsidRPr="0070253A">
        <w:t xml:space="preserve">t the RF channel to be tested. </w:t>
      </w:r>
      <w:r w:rsidR="003D5832" w:rsidRPr="0070253A">
        <w:t>If 5 MHz carriers are not supported by the beam the narrowest supported channel BW shall be selected instead.</w:t>
      </w:r>
    </w:p>
    <w:p w14:paraId="63F59E20" w14:textId="77777777" w:rsidR="003D5832" w:rsidRPr="0070253A" w:rsidRDefault="003D5832" w:rsidP="00673E8E">
      <w:pPr>
        <w:pStyle w:val="Heading5"/>
      </w:pPr>
      <w:bookmarkStart w:id="216" w:name="_Toc21019949"/>
      <w:bookmarkStart w:id="217" w:name="_Toc29767204"/>
      <w:bookmarkStart w:id="218" w:name="_Toc61116892"/>
      <w:r w:rsidRPr="0070253A">
        <w:t>4.11.2.9.3</w:t>
      </w:r>
      <w:r w:rsidRPr="0070253A">
        <w:tab/>
        <w:t>ATCR6c generation</w:t>
      </w:r>
      <w:bookmarkEnd w:id="216"/>
      <w:bookmarkEnd w:id="217"/>
      <w:bookmarkEnd w:id="218"/>
    </w:p>
    <w:p w14:paraId="60C02F94" w14:textId="77777777" w:rsidR="003D5832" w:rsidRPr="0070253A" w:rsidRDefault="003D5832" w:rsidP="003D5832">
      <w:r w:rsidRPr="0070253A">
        <w:t>ATCR6c is constructed using the following method:</w:t>
      </w:r>
    </w:p>
    <w:p w14:paraId="47EE2791" w14:textId="77777777" w:rsidR="003D5832" w:rsidRPr="0070253A" w:rsidRDefault="00C42DD9" w:rsidP="003D5832">
      <w:pPr>
        <w:pStyle w:val="B1"/>
      </w:pPr>
      <w:r w:rsidRPr="0070253A">
        <w:t>-</w:t>
      </w:r>
      <w:r w:rsidR="003D5832" w:rsidRPr="0070253A">
        <w:tab/>
        <w:t>Place a single UTRA TDD carrier at the RF channel to be tested.</w:t>
      </w:r>
    </w:p>
    <w:p w14:paraId="1670C79C" w14:textId="77777777" w:rsidR="003D5832" w:rsidRPr="0070253A" w:rsidRDefault="003D5832" w:rsidP="00673E8E">
      <w:pPr>
        <w:pStyle w:val="Heading5"/>
      </w:pPr>
      <w:bookmarkStart w:id="219" w:name="_Toc21019950"/>
      <w:bookmarkStart w:id="220" w:name="_Toc29767205"/>
      <w:bookmarkStart w:id="221" w:name="_Toc61116893"/>
      <w:r w:rsidRPr="0070253A">
        <w:t>4.11.2.9.4</w:t>
      </w:r>
      <w:r w:rsidRPr="0070253A">
        <w:tab/>
        <w:t>ATCR6 EIRP allocation</w:t>
      </w:r>
      <w:bookmarkEnd w:id="219"/>
      <w:bookmarkEnd w:id="220"/>
      <w:bookmarkEnd w:id="221"/>
    </w:p>
    <w:p w14:paraId="7FA66EA7" w14:textId="0B645AB9" w:rsidR="003D5832" w:rsidRPr="0070253A" w:rsidRDefault="003D5832" w:rsidP="003D5832">
      <w:r w:rsidRPr="0070253A">
        <w:t xml:space="preserve">Set the number of carriers to 1. Set the beam parameters to those appropriate for the beam identifier of the beam under test and to the direction to be tested from the beam declarations (see table 4.10-1, D9.3 - </w:t>
      </w:r>
      <w:r w:rsidR="00D91512">
        <w:t>D9.</w:t>
      </w:r>
      <w:r w:rsidRPr="0070253A">
        <w:t>13).</w:t>
      </w:r>
    </w:p>
    <w:p w14:paraId="2EF00BB5" w14:textId="77777777" w:rsidR="00C76AF1" w:rsidRPr="0070253A" w:rsidRDefault="00C76AF1" w:rsidP="00673E8E">
      <w:pPr>
        <w:pStyle w:val="Heading2"/>
        <w:rPr>
          <w:lang w:eastAsia="zh-CN"/>
        </w:rPr>
      </w:pPr>
      <w:bookmarkStart w:id="222" w:name="_Toc21019951"/>
      <w:bookmarkStart w:id="223" w:name="_Toc29767206"/>
      <w:bookmarkStart w:id="224" w:name="_Toc61116894"/>
      <w:r w:rsidRPr="0070253A">
        <w:rPr>
          <w:rFonts w:hint="eastAsia"/>
          <w:lang w:eastAsia="zh-CN"/>
        </w:rPr>
        <w:t>4.</w:t>
      </w:r>
      <w:r w:rsidRPr="0070253A">
        <w:rPr>
          <w:lang w:eastAsia="zh-CN"/>
        </w:rPr>
        <w:t>12</w:t>
      </w:r>
      <w:r w:rsidRPr="0070253A">
        <w:rPr>
          <w:rFonts w:hint="eastAsia"/>
          <w:lang w:eastAsia="zh-CN"/>
        </w:rPr>
        <w:tab/>
      </w:r>
      <w:r w:rsidRPr="0070253A">
        <w:rPr>
          <w:lang w:eastAsia="zh-CN"/>
        </w:rPr>
        <w:t>RF channels and test models</w:t>
      </w:r>
      <w:bookmarkEnd w:id="222"/>
      <w:bookmarkEnd w:id="223"/>
      <w:bookmarkEnd w:id="224"/>
    </w:p>
    <w:p w14:paraId="49FDEF27" w14:textId="77777777" w:rsidR="003B2DEF" w:rsidRPr="0070253A" w:rsidRDefault="00C42DD9" w:rsidP="00673E8E">
      <w:pPr>
        <w:pStyle w:val="Heading3"/>
      </w:pPr>
      <w:bookmarkStart w:id="225" w:name="_Toc21019952"/>
      <w:bookmarkStart w:id="226" w:name="_Toc29767207"/>
      <w:bookmarkStart w:id="227" w:name="_Toc61116895"/>
      <w:r w:rsidRPr="0070253A">
        <w:t>4.12.1</w:t>
      </w:r>
      <w:r w:rsidR="003B2DEF" w:rsidRPr="0070253A">
        <w:tab/>
        <w:t>RF channels</w:t>
      </w:r>
      <w:bookmarkEnd w:id="225"/>
      <w:bookmarkEnd w:id="226"/>
      <w:bookmarkEnd w:id="227"/>
    </w:p>
    <w:p w14:paraId="2DCC8130" w14:textId="77777777" w:rsidR="003B2DEF" w:rsidRPr="0070253A" w:rsidRDefault="003B2DEF" w:rsidP="003B2DEF">
      <w:r w:rsidRPr="0070253A">
        <w:t>For single carrier tests unless otherwise stated the tests shall be performed with a single carrier at each</w:t>
      </w:r>
      <w:r w:rsidR="00C42DD9" w:rsidRPr="0070253A">
        <w:t xml:space="preserve"> of the RF channels B, M and T.</w:t>
      </w:r>
    </w:p>
    <w:p w14:paraId="1984D5FF" w14:textId="77777777" w:rsidR="003B2DEF" w:rsidRPr="0070253A" w:rsidRDefault="003B2DEF" w:rsidP="003B2DEF">
      <w:r w:rsidRPr="0070253A">
        <w:t xml:space="preserve">Many tests in this TS are performed with the maximum radiated </w:t>
      </w:r>
      <w:r w:rsidRPr="0070253A">
        <w:rPr>
          <w:i/>
        </w:rPr>
        <w:t>Base Station RF Bandwidth</w:t>
      </w:r>
      <w:r w:rsidRPr="0070253A">
        <w:t xml:space="preserve"> located at the bottom, middle and top of the supported frequency range in the operating band. These are denoted as B</w:t>
      </w:r>
      <w:r w:rsidRPr="0070253A">
        <w:rPr>
          <w:vertAlign w:val="subscript"/>
        </w:rPr>
        <w:t>RFBW</w:t>
      </w:r>
      <w:r w:rsidRPr="0070253A">
        <w:t xml:space="preserve"> (bottom), M</w:t>
      </w:r>
      <w:r w:rsidRPr="0070253A">
        <w:rPr>
          <w:vertAlign w:val="subscript"/>
        </w:rPr>
        <w:t>RFBW</w:t>
      </w:r>
      <w:r w:rsidRPr="0070253A">
        <w:t xml:space="preserve"> (middle) and T</w:t>
      </w:r>
      <w:r w:rsidRPr="0070253A">
        <w:rPr>
          <w:vertAlign w:val="subscript"/>
        </w:rPr>
        <w:t>RFBW</w:t>
      </w:r>
      <w:r w:rsidRPr="0070253A">
        <w:t> (top).</w:t>
      </w:r>
    </w:p>
    <w:p w14:paraId="18125D06" w14:textId="77777777" w:rsidR="003B2DEF" w:rsidRPr="0070253A" w:rsidRDefault="00C42DD9" w:rsidP="003B2DEF">
      <w:pPr>
        <w:pStyle w:val="B1"/>
      </w:pPr>
      <w:r w:rsidRPr="0070253A">
        <w:t>-</w:t>
      </w:r>
      <w:r w:rsidRPr="0070253A">
        <w:tab/>
      </w:r>
      <w:r w:rsidR="003B2DEF" w:rsidRPr="0070253A">
        <w:t>Unless otherwise stated, the test shall be performed at B</w:t>
      </w:r>
      <w:r w:rsidR="003B2DEF" w:rsidRPr="0070253A">
        <w:rPr>
          <w:vertAlign w:val="subscript"/>
        </w:rPr>
        <w:t>RFBW</w:t>
      </w:r>
      <w:r w:rsidR="003B2DEF" w:rsidRPr="0070253A">
        <w:t>, M</w:t>
      </w:r>
      <w:r w:rsidR="003B2DEF" w:rsidRPr="0070253A">
        <w:rPr>
          <w:vertAlign w:val="subscript"/>
        </w:rPr>
        <w:t>RFBW</w:t>
      </w:r>
      <w:r w:rsidR="003B2DEF" w:rsidRPr="0070253A">
        <w:t xml:space="preserve"> and T</w:t>
      </w:r>
      <w:r w:rsidR="003B2DEF" w:rsidRPr="0070253A">
        <w:rPr>
          <w:vertAlign w:val="subscript"/>
        </w:rPr>
        <w:t>RFBW</w:t>
      </w:r>
      <w:r w:rsidR="003B2DEF" w:rsidRPr="0070253A">
        <w:t xml:space="preserve"> defined as following:</w:t>
      </w:r>
    </w:p>
    <w:p w14:paraId="13876A4D" w14:textId="77777777" w:rsidR="003B2DEF" w:rsidRPr="0070253A" w:rsidRDefault="00C42DD9" w:rsidP="003B2DEF">
      <w:pPr>
        <w:pStyle w:val="B1"/>
        <w:tabs>
          <w:tab w:val="left" w:pos="1134"/>
        </w:tabs>
      </w:pPr>
      <w:r w:rsidRPr="0070253A">
        <w:t>-</w:t>
      </w:r>
      <w:r w:rsidRPr="0070253A">
        <w:tab/>
      </w:r>
      <w:r w:rsidR="003B2DEF" w:rsidRPr="0070253A">
        <w:t>B</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bottom of the supported frequency range in the operating band.</w:t>
      </w:r>
    </w:p>
    <w:p w14:paraId="4D05CB83" w14:textId="77777777" w:rsidR="003B2DEF" w:rsidRPr="0070253A" w:rsidDel="00975E4F" w:rsidRDefault="00C42DD9" w:rsidP="003B2DEF">
      <w:pPr>
        <w:pStyle w:val="B1"/>
        <w:tabs>
          <w:tab w:val="left" w:pos="1134"/>
        </w:tabs>
      </w:pPr>
      <w:r w:rsidRPr="0070253A">
        <w:t>-</w:t>
      </w:r>
      <w:r w:rsidRPr="0070253A">
        <w:tab/>
      </w:r>
      <w:r w:rsidR="003B2DEF" w:rsidRPr="0070253A">
        <w:t>M</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in the middle of the supported frequency range in the operating band. M</w:t>
      </w:r>
      <w:r w:rsidR="003B2DEF" w:rsidRPr="0070253A">
        <w:rPr>
          <w:vertAlign w:val="subscript"/>
        </w:rPr>
        <w:t>RFBW</w:t>
      </w:r>
      <w:r w:rsidR="003B2DEF" w:rsidRPr="0070253A">
        <w:t xml:space="preserve"> may be shifted maximum 100 kHz towards lower frequencies to align carriers with the channel raster.</w:t>
      </w:r>
    </w:p>
    <w:p w14:paraId="725D3BA0" w14:textId="77777777" w:rsidR="003B2DEF" w:rsidRPr="0070253A" w:rsidRDefault="00C42DD9" w:rsidP="003B2DEF">
      <w:pPr>
        <w:pStyle w:val="B1"/>
        <w:tabs>
          <w:tab w:val="left" w:pos="1134"/>
        </w:tabs>
      </w:pPr>
      <w:r w:rsidRPr="0070253A">
        <w:t>-</w:t>
      </w:r>
      <w:r w:rsidRPr="0070253A">
        <w:tab/>
      </w:r>
      <w:r w:rsidR="003B2DEF" w:rsidRPr="0070253A">
        <w:t>T</w:t>
      </w:r>
      <w:r w:rsidR="003B2DEF" w:rsidRPr="0070253A">
        <w:rPr>
          <w:vertAlign w:val="subscript"/>
        </w:rPr>
        <w:t>RFBW</w:t>
      </w:r>
      <w:r w:rsidR="003B2DEF" w:rsidRPr="0070253A">
        <w:t xml:space="preserve">: maximum </w:t>
      </w:r>
      <w:r w:rsidR="003B2DEF" w:rsidRPr="0070253A">
        <w:rPr>
          <w:i/>
        </w:rPr>
        <w:t>Base Station RF Bandwidth</w:t>
      </w:r>
      <w:r w:rsidR="003B2DEF" w:rsidRPr="0070253A">
        <w:t xml:space="preserve"> located at the top of the supported frequency range in the operating band.</w:t>
      </w:r>
    </w:p>
    <w:p w14:paraId="7DC55D8F" w14:textId="58EBD837" w:rsidR="003B2DEF" w:rsidRPr="0070253A" w:rsidRDefault="003B2DEF" w:rsidP="003B2DEF">
      <w:r w:rsidRPr="0070253A">
        <w:rPr>
          <w:snapToGrid w:val="0"/>
        </w:rPr>
        <w:t>For the test of certain RF requirements the present specification refers to test procedures defined in the single-RAT specifications</w:t>
      </w:r>
      <w:r w:rsidR="0057373F">
        <w:rPr>
          <w:snapToGrid w:val="0"/>
        </w:rPr>
        <w:t> </w:t>
      </w:r>
      <w:r w:rsidR="0057373F" w:rsidRPr="0070253A">
        <w:rPr>
          <w:snapToGrid w:val="0"/>
        </w:rPr>
        <w:t>[</w:t>
      </w:r>
      <w:r w:rsidR="00672E74" w:rsidRPr="0070253A">
        <w:rPr>
          <w:snapToGrid w:val="0"/>
        </w:rPr>
        <w:t>2</w:t>
      </w:r>
      <w:r w:rsidR="00C42DD9" w:rsidRPr="0070253A">
        <w:rPr>
          <w:snapToGrid w:val="0"/>
        </w:rPr>
        <w:t>]</w:t>
      </w:r>
      <w:r w:rsidRPr="0070253A">
        <w:rPr>
          <w:snapToGrid w:val="0"/>
        </w:rPr>
        <w:t>,</w:t>
      </w:r>
      <w:r w:rsidR="0057373F">
        <w:rPr>
          <w:snapToGrid w:val="0"/>
        </w:rPr>
        <w:t> </w:t>
      </w:r>
      <w:r w:rsidR="0057373F" w:rsidRPr="0070253A">
        <w:rPr>
          <w:snapToGrid w:val="0"/>
        </w:rPr>
        <w:t>[</w:t>
      </w:r>
      <w:r w:rsidR="00672E74" w:rsidRPr="0070253A">
        <w:rPr>
          <w:snapToGrid w:val="0"/>
        </w:rPr>
        <w:t>3</w:t>
      </w:r>
      <w:r w:rsidR="00C42DD9" w:rsidRPr="0070253A">
        <w:rPr>
          <w:snapToGrid w:val="0"/>
        </w:rPr>
        <w:t>],</w:t>
      </w:r>
      <w:r w:rsidR="0057373F">
        <w:rPr>
          <w:snapToGrid w:val="0"/>
        </w:rPr>
        <w:t> </w:t>
      </w:r>
      <w:r w:rsidR="0057373F" w:rsidRPr="0070253A">
        <w:rPr>
          <w:snapToGrid w:val="0"/>
        </w:rPr>
        <w:t>[</w:t>
      </w:r>
      <w:r w:rsidR="00672E74" w:rsidRPr="0070253A">
        <w:rPr>
          <w:snapToGrid w:val="0"/>
        </w:rPr>
        <w:t>4</w:t>
      </w:r>
      <w:r w:rsidR="00C42DD9" w:rsidRPr="0070253A">
        <w:rPr>
          <w:snapToGrid w:val="0"/>
        </w:rPr>
        <w:t>]</w:t>
      </w:r>
      <w:r w:rsidRPr="0070253A">
        <w:rPr>
          <w:snapToGrid w:val="0"/>
        </w:rPr>
        <w:t>,</w:t>
      </w:r>
      <w:r w:rsidR="0057373F">
        <w:rPr>
          <w:snapToGrid w:val="0"/>
        </w:rPr>
        <w:t> </w:t>
      </w:r>
      <w:r w:rsidR="0057373F" w:rsidRPr="0070253A">
        <w:rPr>
          <w:snapToGrid w:val="0"/>
        </w:rPr>
        <w:t>[</w:t>
      </w:r>
      <w:r w:rsidR="00672E74" w:rsidRPr="0070253A">
        <w:rPr>
          <w:snapToGrid w:val="0"/>
        </w:rPr>
        <w:t>5</w:t>
      </w:r>
      <w:r w:rsidRPr="0070253A">
        <w:rPr>
          <w:snapToGrid w:val="0"/>
        </w:rPr>
        <w:t>]. In this case</w:t>
      </w:r>
      <w:r w:rsidRPr="0070253A">
        <w:t>, the interpretation of the RF channels to be tested shall be according to the definitions in the corresponding single-RAT specifications</w:t>
      </w:r>
      <w:r w:rsidR="0057373F">
        <w:t> </w:t>
      </w:r>
      <w:r w:rsidR="0057373F" w:rsidRPr="0070253A">
        <w:rPr>
          <w:snapToGrid w:val="0"/>
        </w:rPr>
        <w:t>[</w:t>
      </w:r>
      <w:r w:rsidR="00672E74" w:rsidRPr="0070253A">
        <w:rPr>
          <w:snapToGrid w:val="0"/>
        </w:rPr>
        <w:t>2</w:t>
      </w:r>
      <w:r w:rsidR="00C42DD9" w:rsidRPr="0070253A">
        <w:rPr>
          <w:snapToGrid w:val="0"/>
        </w:rPr>
        <w:t>],</w:t>
      </w:r>
      <w:r w:rsidR="0057373F">
        <w:rPr>
          <w:snapToGrid w:val="0"/>
        </w:rPr>
        <w:t> </w:t>
      </w:r>
      <w:r w:rsidR="0057373F" w:rsidRPr="0070253A">
        <w:rPr>
          <w:snapToGrid w:val="0"/>
        </w:rPr>
        <w:t>[</w:t>
      </w:r>
      <w:r w:rsidR="00672E74" w:rsidRPr="0070253A">
        <w:rPr>
          <w:snapToGrid w:val="0"/>
        </w:rPr>
        <w:t>3</w:t>
      </w:r>
      <w:r w:rsidR="00C42DD9" w:rsidRPr="0070253A">
        <w:rPr>
          <w:snapToGrid w:val="0"/>
        </w:rPr>
        <w:t>],</w:t>
      </w:r>
      <w:r w:rsidR="0057373F">
        <w:rPr>
          <w:snapToGrid w:val="0"/>
        </w:rPr>
        <w:t> </w:t>
      </w:r>
      <w:r w:rsidR="0057373F" w:rsidRPr="0070253A">
        <w:rPr>
          <w:snapToGrid w:val="0"/>
        </w:rPr>
        <w:t>[</w:t>
      </w:r>
      <w:r w:rsidR="00672E74" w:rsidRPr="0070253A">
        <w:rPr>
          <w:snapToGrid w:val="0"/>
        </w:rPr>
        <w:t>4</w:t>
      </w:r>
      <w:r w:rsidR="00C42DD9" w:rsidRPr="0070253A">
        <w:rPr>
          <w:snapToGrid w:val="0"/>
        </w:rPr>
        <w:t>]</w:t>
      </w:r>
      <w:r w:rsidR="00672E74" w:rsidRPr="0070253A">
        <w:rPr>
          <w:snapToGrid w:val="0"/>
        </w:rPr>
        <w:t>,</w:t>
      </w:r>
      <w:r w:rsidR="0057373F">
        <w:rPr>
          <w:snapToGrid w:val="0"/>
        </w:rPr>
        <w:t> </w:t>
      </w:r>
      <w:r w:rsidR="0057373F" w:rsidRPr="0070253A">
        <w:rPr>
          <w:snapToGrid w:val="0"/>
        </w:rPr>
        <w:t>[</w:t>
      </w:r>
      <w:r w:rsidR="00672E74" w:rsidRPr="0070253A">
        <w:rPr>
          <w:snapToGrid w:val="0"/>
        </w:rPr>
        <w:t>5]</w:t>
      </w:r>
      <w:r w:rsidRPr="0070253A">
        <w:t>.</w:t>
      </w:r>
    </w:p>
    <w:p w14:paraId="17A341A5" w14:textId="77777777" w:rsidR="003B2DEF" w:rsidRPr="0070253A" w:rsidRDefault="003B2DEF" w:rsidP="003B2DEF">
      <w:r w:rsidRPr="0070253A">
        <w:t xml:space="preserve">For an operating band which has multi-band beam dependencies capable of </w:t>
      </w:r>
      <w:r w:rsidRPr="0070253A">
        <w:rPr>
          <w:lang w:eastAsia="zh-CN"/>
        </w:rPr>
        <w:t>dual</w:t>
      </w:r>
      <w:r w:rsidRPr="0070253A">
        <w:t xml:space="preserve">-band operation, </w:t>
      </w:r>
      <w:r w:rsidRPr="0070253A">
        <w:rPr>
          <w:lang w:eastAsia="zh-CN"/>
        </w:rPr>
        <w:t>u</w:t>
      </w:r>
      <w:r w:rsidRPr="0070253A">
        <w:t>nless otherwise stated, the test shall be performed at B</w:t>
      </w:r>
      <w:r w:rsidRPr="0070253A">
        <w:rPr>
          <w:vertAlign w:val="subscript"/>
        </w:rPr>
        <w:t>RFBW</w:t>
      </w:r>
      <w:r w:rsidRPr="0070253A">
        <w:t>_T</w:t>
      </w:r>
      <w:r w:rsidR="00484869" w:rsidRPr="0070253A">
        <w:rPr>
          <w:lang w:eastAsia="zh-CN"/>
        </w:rPr>
        <w:t>'</w:t>
      </w:r>
      <w:r w:rsidRPr="0070253A">
        <w:rPr>
          <w:vertAlign w:val="subscript"/>
        </w:rPr>
        <w:t>RFBW</w:t>
      </w:r>
      <w:r w:rsidRPr="0070253A">
        <w:t xml:space="preserve"> and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defined as following:</w:t>
      </w:r>
    </w:p>
    <w:p w14:paraId="6D1A12CF" w14:textId="77777777" w:rsidR="003B2DEF" w:rsidRPr="0070253A" w:rsidRDefault="003B2DEF" w:rsidP="003B2DEF">
      <w:pPr>
        <w:pStyle w:val="B1"/>
        <w:rPr>
          <w:lang w:eastAsia="zh-CN"/>
        </w:rPr>
      </w:pPr>
      <w:r w:rsidRPr="0070253A">
        <w:t>-</w:t>
      </w:r>
      <w:r w:rsidRPr="0070253A">
        <w:tab/>
        <w:t>B</w:t>
      </w:r>
      <w:r w:rsidRPr="0070253A">
        <w:rPr>
          <w:vertAlign w:val="subscript"/>
        </w:rPr>
        <w:t>RFBW</w:t>
      </w:r>
      <w:r w:rsidRPr="0070253A">
        <w:t>_ T</w:t>
      </w:r>
      <w:r w:rsidR="00484869" w:rsidRPr="0070253A">
        <w:rPr>
          <w:lang w:eastAsia="zh-CN"/>
        </w:rPr>
        <w:t>'</w:t>
      </w:r>
      <w:r w:rsidRPr="0070253A">
        <w:rPr>
          <w:vertAlign w:val="subscript"/>
        </w:rPr>
        <w:t>RFBW</w:t>
      </w:r>
      <w:r w:rsidRPr="0070253A">
        <w:t xml:space="preserve">: </w:t>
      </w:r>
      <w:r w:rsidRPr="0070253A">
        <w:rPr>
          <w:lang w:eastAsia="zh-CN"/>
        </w:rPr>
        <w:t>the</w:t>
      </w:r>
      <w:r w:rsidRPr="0070253A">
        <w:t xml:space="preserve"> </w:t>
      </w:r>
      <w:r w:rsidRPr="0070253A">
        <w:rPr>
          <w:i/>
        </w:rPr>
        <w:t>Base Station RF Bandwidths</w:t>
      </w:r>
      <w:r w:rsidRPr="0070253A">
        <w:t xml:space="preserve"> located at the bottom of the supported frequency range in the </w:t>
      </w:r>
      <w:r w:rsidRPr="0070253A">
        <w:rPr>
          <w:lang w:eastAsia="zh-CN"/>
        </w:rPr>
        <w:t xml:space="preserve">lower operating </w:t>
      </w:r>
      <w:r w:rsidRPr="0070253A">
        <w:t>band</w:t>
      </w:r>
      <w:r w:rsidRPr="0070253A">
        <w:rPr>
          <w:lang w:eastAsia="zh-CN"/>
        </w:rPr>
        <w:t xml:space="preserve"> and</w:t>
      </w:r>
      <w:r w:rsidRPr="0070253A">
        <w:t xml:space="preserve"> at the </w:t>
      </w:r>
      <w:r w:rsidRPr="0070253A">
        <w:rPr>
          <w:lang w:eastAsia="zh-CN"/>
        </w:rPr>
        <w:t xml:space="preserve">highest possible simultaneous frequency position, within the maximum </w:t>
      </w:r>
      <w:r w:rsidRPr="0070253A">
        <w:rPr>
          <w:i/>
          <w:lang w:eastAsia="zh-CN"/>
        </w:rPr>
        <w:t>Radio Bandwidth</w:t>
      </w:r>
      <w:r w:rsidRPr="0070253A">
        <w:rPr>
          <w:lang w:eastAsia="zh-CN"/>
        </w:rPr>
        <w:t>,</w:t>
      </w:r>
      <w:r w:rsidRPr="0070253A">
        <w:t xml:space="preserve"> in the </w:t>
      </w:r>
      <w:r w:rsidRPr="0070253A">
        <w:rPr>
          <w:lang w:eastAsia="zh-CN"/>
        </w:rPr>
        <w:t>upper</w:t>
      </w:r>
      <w:r w:rsidRPr="0070253A">
        <w:t xml:space="preserve"> </w:t>
      </w:r>
      <w:r w:rsidRPr="0070253A">
        <w:rPr>
          <w:lang w:eastAsia="zh-CN"/>
        </w:rPr>
        <w:t xml:space="preserve">operating </w:t>
      </w:r>
      <w:r w:rsidRPr="0070253A">
        <w:t>band.</w:t>
      </w:r>
    </w:p>
    <w:p w14:paraId="1C506E10" w14:textId="77777777" w:rsidR="003B2DEF" w:rsidRPr="0070253A" w:rsidRDefault="003B2DEF" w:rsidP="003B2DEF">
      <w:pPr>
        <w:pStyle w:val="B1"/>
        <w:rPr>
          <w:lang w:eastAsia="zh-CN"/>
        </w:rPr>
      </w:pPr>
      <w:r w:rsidRPr="0070253A">
        <w:t>-</w:t>
      </w:r>
      <w:r w:rsidRPr="0070253A">
        <w:tab/>
        <w:t>B</w:t>
      </w:r>
      <w:r w:rsidR="00484869" w:rsidRPr="0070253A">
        <w:t>'</w:t>
      </w:r>
      <w:r w:rsidRPr="0070253A">
        <w:rPr>
          <w:vertAlign w:val="subscript"/>
        </w:rPr>
        <w:t>RFBW</w:t>
      </w:r>
      <w:r w:rsidRPr="0070253A">
        <w:t>_T</w:t>
      </w:r>
      <w:r w:rsidRPr="0070253A">
        <w:rPr>
          <w:vertAlign w:val="subscript"/>
        </w:rPr>
        <w:t>RFBW:</w:t>
      </w:r>
      <w:r w:rsidRPr="0070253A">
        <w:t xml:space="preserve"> the </w:t>
      </w:r>
      <w:r w:rsidRPr="0070253A">
        <w:rPr>
          <w:i/>
        </w:rPr>
        <w:t>Base Station RF Bandwidths</w:t>
      </w:r>
      <w:r w:rsidRPr="0070253A">
        <w:t xml:space="preserve"> located at the top of the supported frequency range in the upper operating band and at the lowest possible simultaneous frequency position, within the maximum </w:t>
      </w:r>
      <w:r w:rsidRPr="0070253A">
        <w:rPr>
          <w:i/>
        </w:rPr>
        <w:t>Radio Bandwidth</w:t>
      </w:r>
      <w:r w:rsidRPr="0070253A">
        <w:t>, in the lower operating band.</w:t>
      </w:r>
    </w:p>
    <w:p w14:paraId="549B0DCA" w14:textId="77777777" w:rsidR="003B2DEF" w:rsidRPr="0070253A" w:rsidRDefault="003B2DEF" w:rsidP="003B2DEF">
      <w:pPr>
        <w:pStyle w:val="NO"/>
        <w:rPr>
          <w:lang w:eastAsia="zh-CN"/>
        </w:rPr>
      </w:pPr>
      <w:r w:rsidRPr="0070253A">
        <w:rPr>
          <w:lang w:eastAsia="zh-CN"/>
        </w:rPr>
        <w:lastRenderedPageBreak/>
        <w:t>NOTE:</w:t>
      </w:r>
      <w:r w:rsidRPr="0070253A">
        <w:rPr>
          <w:lang w:eastAsia="zh-CN"/>
        </w:rPr>
        <w:tab/>
      </w:r>
      <w:r w:rsidRPr="0070253A">
        <w:t>B</w:t>
      </w:r>
      <w:r w:rsidRPr="0070253A">
        <w:rPr>
          <w:vertAlign w:val="subscript"/>
        </w:rPr>
        <w:t>RFBW</w:t>
      </w:r>
      <w:r w:rsidRPr="0070253A">
        <w:t>_</w:t>
      </w:r>
      <w:r w:rsidRPr="0070253A">
        <w:rPr>
          <w:lang w:eastAsia="zh-CN"/>
        </w:rPr>
        <w:t>T</w:t>
      </w:r>
      <w:r w:rsidR="00484869" w:rsidRPr="0070253A">
        <w:rPr>
          <w:lang w:eastAsia="zh-CN"/>
        </w:rPr>
        <w:t>'</w:t>
      </w:r>
      <w:r w:rsidRPr="0070253A">
        <w:rPr>
          <w:vertAlign w:val="subscript"/>
        </w:rPr>
        <w:t>RFBW</w:t>
      </w:r>
      <w:r w:rsidRPr="0070253A">
        <w:t xml:space="preserve"> = </w:t>
      </w:r>
      <w:r w:rsidRPr="0070253A">
        <w:rPr>
          <w:lang w:eastAsia="zh-CN"/>
        </w:rPr>
        <w:t>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 B</w:t>
      </w:r>
      <w:r w:rsidRPr="0070253A">
        <w:rPr>
          <w:vertAlign w:val="subscript"/>
        </w:rPr>
        <w:t>RFBW</w:t>
      </w:r>
      <w:r w:rsidRPr="0070253A">
        <w:t>_T</w:t>
      </w:r>
      <w:r w:rsidRPr="0070253A">
        <w:rPr>
          <w:vertAlign w:val="subscript"/>
        </w:rPr>
        <w:t>RFBW</w:t>
      </w:r>
      <w:r w:rsidRPr="0070253A">
        <w:t xml:space="preserve"> when the </w:t>
      </w:r>
      <w:r w:rsidRPr="0070253A">
        <w:rPr>
          <w:lang w:eastAsia="zh-CN"/>
        </w:rPr>
        <w:t xml:space="preserve">declared </w:t>
      </w:r>
      <w:r w:rsidRPr="0070253A">
        <w:t xml:space="preserve">maximum radiated </w:t>
      </w:r>
      <w:r w:rsidRPr="0070253A">
        <w:rPr>
          <w:i/>
        </w:rPr>
        <w:t>Radio Bandwidth</w:t>
      </w:r>
      <w:r w:rsidRPr="0070253A">
        <w:t xml:space="preserve"> (see table 4.10-1, </w:t>
      </w:r>
      <w:r w:rsidR="00AC7B67" w:rsidRPr="0070253A">
        <w:t>D9.17</w:t>
      </w:r>
      <w:r w:rsidRPr="0070253A">
        <w:t xml:space="preserve">) </w:t>
      </w:r>
      <w:r w:rsidRPr="0070253A">
        <w:rPr>
          <w:lang w:eastAsia="zh-CN"/>
        </w:rPr>
        <w:t xml:space="preserve">spans both operating bands. </w:t>
      </w:r>
      <w:r w:rsidRPr="0070253A">
        <w:t>B</w:t>
      </w:r>
      <w:r w:rsidRPr="0070253A">
        <w:rPr>
          <w:vertAlign w:val="subscript"/>
        </w:rPr>
        <w:t>RFBW</w:t>
      </w:r>
      <w:r w:rsidRPr="0070253A">
        <w:t>_</w:t>
      </w:r>
      <w:r w:rsidRPr="0070253A">
        <w:rPr>
          <w:lang w:eastAsia="zh-CN"/>
        </w:rPr>
        <w:t>T</w:t>
      </w:r>
      <w:r w:rsidRPr="0070253A">
        <w:rPr>
          <w:vertAlign w:val="subscript"/>
        </w:rPr>
        <w:t>RFBW</w:t>
      </w:r>
      <w:r w:rsidRPr="0070253A">
        <w:rPr>
          <w:lang w:eastAsia="zh-CN"/>
        </w:rPr>
        <w:t xml:space="preserve"> means the </w:t>
      </w:r>
      <w:r w:rsidRPr="0070253A">
        <w:rPr>
          <w:i/>
        </w:rPr>
        <w:t>Base Station RF Bandwidths</w:t>
      </w:r>
      <w:r w:rsidRPr="0070253A">
        <w:t xml:space="preserve"> </w:t>
      </w:r>
      <w:r w:rsidRPr="0070253A">
        <w:rPr>
          <w:lang w:eastAsia="zh-CN"/>
        </w:rPr>
        <w:t xml:space="preserve">are located at the bottom of the supported frequency range in the lower operating band and at the top of the supported frequency range in the upper </w:t>
      </w:r>
      <w:r w:rsidRPr="0070253A">
        <w:t>operating</w:t>
      </w:r>
      <w:r w:rsidRPr="0070253A">
        <w:rPr>
          <w:lang w:eastAsia="zh-CN"/>
        </w:rPr>
        <w:t xml:space="preserve"> band.</w:t>
      </w:r>
    </w:p>
    <w:p w14:paraId="5B6CDE24" w14:textId="77777777" w:rsidR="003B2DEF" w:rsidRPr="0070253A" w:rsidRDefault="003B2DEF" w:rsidP="003B2DEF">
      <w:r w:rsidRPr="0070253A">
        <w:t>When a test is performed by a test laboratory, the position of B</w:t>
      </w:r>
      <w:r w:rsidRPr="0070253A">
        <w:rPr>
          <w:vertAlign w:val="subscript"/>
        </w:rPr>
        <w:t>RFBW</w:t>
      </w:r>
      <w:r w:rsidRPr="0070253A">
        <w:t>, M</w:t>
      </w:r>
      <w:r w:rsidRPr="0070253A">
        <w:rPr>
          <w:vertAlign w:val="subscript"/>
        </w:rPr>
        <w:t>RFBW</w:t>
      </w:r>
      <w:r w:rsidRPr="0070253A">
        <w:t xml:space="preserve"> and T</w:t>
      </w:r>
      <w:r w:rsidRPr="0070253A">
        <w:rPr>
          <w:vertAlign w:val="subscript"/>
        </w:rPr>
        <w:t>RFBW</w:t>
      </w:r>
      <w:r w:rsidRPr="0070253A">
        <w:t xml:space="preserve"> in each supported operating band,</w:t>
      </w:r>
      <w:r w:rsidRPr="0070253A">
        <w:rPr>
          <w:rFonts w:eastAsia="MS Mincho"/>
        </w:rPr>
        <w:t xml:space="preserve"> the position of </w:t>
      </w:r>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eastAsia="MS Mincho"/>
        </w:rPr>
        <w:t xml:space="preserve"> and </w:t>
      </w:r>
      <w:r w:rsidRPr="0070253A">
        <w:t>B</w:t>
      </w:r>
      <w:r w:rsidR="00484869" w:rsidRPr="0070253A">
        <w:t>'</w:t>
      </w:r>
      <w:r w:rsidRPr="0070253A">
        <w:rPr>
          <w:vertAlign w:val="subscript"/>
        </w:rPr>
        <w:t>RFBW</w:t>
      </w:r>
      <w:r w:rsidRPr="0070253A">
        <w:t>_T</w:t>
      </w:r>
      <w:r w:rsidRPr="0070253A">
        <w:rPr>
          <w:vertAlign w:val="subscript"/>
        </w:rPr>
        <w:t>RFBW</w:t>
      </w:r>
      <w:r w:rsidRPr="0070253A">
        <w:rPr>
          <w:rFonts w:eastAsia="MS Mincho"/>
        </w:rPr>
        <w:t xml:space="preserve"> in the </w:t>
      </w:r>
      <w:r w:rsidRPr="0070253A">
        <w:rPr>
          <w:lang w:eastAsia="zh-CN"/>
        </w:rPr>
        <w:t>supported operating band combinations</w:t>
      </w:r>
      <w:r w:rsidRPr="0070253A">
        <w:t xml:space="preserve"> shall be specified by the laboratory. The laboratory may consult with operators, the manufacturer or other bodies.</w:t>
      </w:r>
    </w:p>
    <w:p w14:paraId="7A92EA29" w14:textId="77777777" w:rsidR="003B2DEF" w:rsidRPr="0070253A" w:rsidRDefault="003B2DEF" w:rsidP="00673E8E">
      <w:pPr>
        <w:pStyle w:val="Heading3"/>
      </w:pPr>
      <w:bookmarkStart w:id="228" w:name="_Toc21019953"/>
      <w:bookmarkStart w:id="229" w:name="_Toc29767208"/>
      <w:bookmarkStart w:id="230" w:name="_Toc61116896"/>
      <w:r w:rsidRPr="0070253A">
        <w:t>4.12.2</w:t>
      </w:r>
      <w:r w:rsidRPr="0070253A">
        <w:tab/>
        <w:t>Test models</w:t>
      </w:r>
      <w:bookmarkEnd w:id="228"/>
      <w:bookmarkEnd w:id="229"/>
      <w:bookmarkEnd w:id="230"/>
    </w:p>
    <w:p w14:paraId="712E13FD" w14:textId="77777777" w:rsidR="003B2DEF" w:rsidRPr="0070253A" w:rsidRDefault="00CE02B0" w:rsidP="008A7150">
      <w:r w:rsidRPr="0070253A">
        <w:rPr>
          <w:lang w:val="en-US"/>
        </w:rPr>
        <w:t xml:space="preserve">a) </w:t>
      </w:r>
      <w:r w:rsidR="003B2DEF" w:rsidRPr="0070253A">
        <w:t>Unless otherwise stated, carriers used for transmitter tests shall be configured as follows:</w:t>
      </w:r>
    </w:p>
    <w:p w14:paraId="0FC1BCBC" w14:textId="1DEF6CD5" w:rsidR="003B2DEF" w:rsidRPr="0070253A" w:rsidRDefault="003B2DEF" w:rsidP="008A7150">
      <w:pPr>
        <w:pStyle w:val="B1"/>
      </w:pPr>
      <w:r w:rsidRPr="0070253A">
        <w:t>-</w:t>
      </w:r>
      <w:r w:rsidRPr="0070253A">
        <w:tab/>
        <w:t xml:space="preserve">UTRA FDD carriers shall be configured according to TM1 as defined in </w:t>
      </w:r>
      <w:r w:rsidR="0057373F" w:rsidRPr="0070253A">
        <w:t>TS</w:t>
      </w:r>
      <w:r w:rsidR="0057373F">
        <w:t> </w:t>
      </w:r>
      <w:r w:rsidR="0057373F" w:rsidRPr="0070253A">
        <w:t>2</w:t>
      </w:r>
      <w:r w:rsidRPr="0070253A">
        <w:t>5.141</w:t>
      </w:r>
      <w:r w:rsidR="0057373F">
        <w:t> </w:t>
      </w:r>
      <w:r w:rsidR="0057373F" w:rsidRPr="0070253A">
        <w:t>[</w:t>
      </w:r>
      <w:r w:rsidR="00C42DD9" w:rsidRPr="0070253A">
        <w:t>10</w:t>
      </w:r>
      <w:r w:rsidR="008D32A3" w:rsidRPr="0070253A">
        <w:t xml:space="preserve">], </w:t>
      </w:r>
      <w:r w:rsidR="0057373F">
        <w:t>clause</w:t>
      </w:r>
      <w:r w:rsidR="00C42DD9" w:rsidRPr="0070253A">
        <w:t> </w:t>
      </w:r>
      <w:r w:rsidRPr="0070253A">
        <w:t>6.1.1.1.</w:t>
      </w:r>
    </w:p>
    <w:p w14:paraId="16723A76" w14:textId="73777F3E" w:rsidR="003B2DEF" w:rsidRPr="0070253A" w:rsidRDefault="003B2DEF" w:rsidP="008A7150">
      <w:pPr>
        <w:pStyle w:val="B1"/>
      </w:pPr>
      <w:r w:rsidRPr="0070253A">
        <w:t>-</w:t>
      </w:r>
      <w:r w:rsidRPr="0070253A">
        <w:tab/>
        <w:t>UTRA TDD carriers sh</w:t>
      </w:r>
      <w:r w:rsidR="00C42DD9" w:rsidRPr="0070253A">
        <w:t>all be configured according to t</w:t>
      </w:r>
      <w:r w:rsidRPr="0070253A">
        <w:t xml:space="preserve">able 6.1A as defined in </w:t>
      </w:r>
      <w:r w:rsidR="0057373F" w:rsidRPr="0070253A">
        <w:t>TS</w:t>
      </w:r>
      <w:r w:rsidR="0057373F">
        <w:t> </w:t>
      </w:r>
      <w:r w:rsidR="0057373F" w:rsidRPr="0070253A">
        <w:t>2</w:t>
      </w:r>
      <w:r w:rsidRPr="0070253A">
        <w:t>5.142</w:t>
      </w:r>
      <w:r w:rsidR="0057373F">
        <w:t> </w:t>
      </w:r>
      <w:r w:rsidR="0057373F" w:rsidRPr="0070253A">
        <w:t>[</w:t>
      </w:r>
      <w:r w:rsidR="00C42DD9" w:rsidRPr="0070253A">
        <w:t>11</w:t>
      </w:r>
      <w:r w:rsidR="008D32A3" w:rsidRPr="0070253A">
        <w:t xml:space="preserve">], </w:t>
      </w:r>
      <w:r w:rsidR="0057373F">
        <w:t>clause</w:t>
      </w:r>
      <w:r w:rsidR="00C42DD9" w:rsidRPr="0070253A">
        <w:t> </w:t>
      </w:r>
      <w:r w:rsidRPr="0070253A">
        <w:t>6.2.4.1.2.</w:t>
      </w:r>
    </w:p>
    <w:p w14:paraId="37398341" w14:textId="6240DC6C"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7373F" w:rsidRPr="0070253A">
        <w:t>TS</w:t>
      </w:r>
      <w:r w:rsidR="0057373F">
        <w:t> </w:t>
      </w:r>
      <w:r w:rsidR="0057373F" w:rsidRPr="0070253A">
        <w:t>3</w:t>
      </w:r>
      <w:r w:rsidRPr="0070253A">
        <w:t>6.141</w:t>
      </w:r>
      <w:r w:rsidR="0057373F">
        <w:t> </w:t>
      </w:r>
      <w:r w:rsidR="0057373F" w:rsidRPr="0070253A">
        <w:t>[</w:t>
      </w:r>
      <w:r w:rsidR="00C42DD9" w:rsidRPr="0070253A">
        <w:t>1</w:t>
      </w:r>
      <w:r w:rsidR="00546AF9" w:rsidRPr="0070253A">
        <w:t>2</w:t>
      </w:r>
      <w:r w:rsidR="008D32A3" w:rsidRPr="0070253A">
        <w:t xml:space="preserve">], </w:t>
      </w:r>
      <w:r w:rsidR="0057373F">
        <w:t>clause</w:t>
      </w:r>
      <w:r w:rsidR="00C42DD9" w:rsidRPr="0070253A">
        <w:t> </w:t>
      </w:r>
      <w:r w:rsidRPr="0070253A">
        <w:t>6.1.1.1. For BC3 RCS3 BS testing, E-UTRA carriers shall be configured according to E</w:t>
      </w:r>
      <w:r w:rsidR="00C42DD9" w:rsidRPr="0070253A">
        <w:noBreakHyphen/>
        <w:t>TM1_BC3CS3 defined in a</w:t>
      </w:r>
      <w:r w:rsidRPr="0070253A">
        <w:t xml:space="preserve">nnex E of </w:t>
      </w:r>
      <w:r w:rsidR="0057373F" w:rsidRPr="0070253A">
        <w:t>TS</w:t>
      </w:r>
      <w:r w:rsidR="0057373F">
        <w:t> </w:t>
      </w:r>
      <w:r w:rsidR="0057373F" w:rsidRPr="0070253A">
        <w:t>3</w:t>
      </w:r>
      <w:r w:rsidRPr="0070253A">
        <w:t>7.141</w:t>
      </w:r>
      <w:r w:rsidR="0057373F">
        <w:t> </w:t>
      </w:r>
      <w:r w:rsidR="0057373F" w:rsidRPr="0070253A">
        <w:t>[</w:t>
      </w:r>
      <w:r w:rsidR="00C42DD9" w:rsidRPr="0070253A">
        <w:t>1</w:t>
      </w:r>
      <w:r w:rsidR="00546AF9" w:rsidRPr="0070253A">
        <w:t>3</w:t>
      </w:r>
      <w:r w:rsidRPr="0070253A">
        <w:t>].</w:t>
      </w:r>
    </w:p>
    <w:p w14:paraId="346D2BE8" w14:textId="77777777" w:rsidR="003B2DEF" w:rsidRPr="0070253A" w:rsidRDefault="00CE02B0" w:rsidP="008A7150">
      <w:r w:rsidRPr="0070253A">
        <w:rPr>
          <w:lang w:val="en-US"/>
        </w:rPr>
        <w:t xml:space="preserve">b) </w:t>
      </w:r>
      <w:r w:rsidR="003B2DEF" w:rsidRPr="0070253A">
        <w:t>Unless otherwise stated, transmitter carriers used for receiver tests shall be configured as follows:</w:t>
      </w:r>
    </w:p>
    <w:p w14:paraId="5B3A2E35" w14:textId="707E3DBC" w:rsidR="003B2DEF" w:rsidRPr="0070253A" w:rsidRDefault="003B2DEF" w:rsidP="008A7150">
      <w:pPr>
        <w:pStyle w:val="B1"/>
      </w:pPr>
      <w:r w:rsidRPr="0070253A">
        <w:t>-</w:t>
      </w:r>
      <w:r w:rsidRPr="0070253A">
        <w:tab/>
        <w:t xml:space="preserve">UTRA FDD carriers shall be configured according to TM1 as defined in </w:t>
      </w:r>
      <w:r w:rsidR="0057373F" w:rsidRPr="0070253A">
        <w:t>TS</w:t>
      </w:r>
      <w:r w:rsidR="0057373F">
        <w:t> </w:t>
      </w:r>
      <w:r w:rsidR="0057373F" w:rsidRPr="0070253A">
        <w:t>2</w:t>
      </w:r>
      <w:r w:rsidRPr="0070253A">
        <w:t>5.141</w:t>
      </w:r>
      <w:r w:rsidR="0057373F">
        <w:t> </w:t>
      </w:r>
      <w:r w:rsidR="0057373F" w:rsidRPr="0070253A">
        <w:t>[</w:t>
      </w:r>
      <w:r w:rsidR="00C42DD9" w:rsidRPr="0070253A">
        <w:t>10</w:t>
      </w:r>
      <w:r w:rsidR="008D32A3" w:rsidRPr="0070253A">
        <w:t xml:space="preserve">], </w:t>
      </w:r>
      <w:r w:rsidR="0057373F">
        <w:t>clause</w:t>
      </w:r>
      <w:r w:rsidR="00546AF9" w:rsidRPr="0070253A">
        <w:t> </w:t>
      </w:r>
      <w:r w:rsidRPr="0070253A">
        <w:t>6.1.1.1.</w:t>
      </w:r>
    </w:p>
    <w:p w14:paraId="620B99AB" w14:textId="1BDE429E" w:rsidR="003B2DEF" w:rsidRPr="0070253A" w:rsidRDefault="003B2DEF" w:rsidP="008A7150">
      <w:pPr>
        <w:pStyle w:val="B1"/>
      </w:pPr>
      <w:r w:rsidRPr="0070253A">
        <w:t>-</w:t>
      </w:r>
      <w:r w:rsidRPr="0070253A">
        <w:tab/>
        <w:t xml:space="preserve">UTRA TDD carriers shall be configured according </w:t>
      </w:r>
      <w:r w:rsidR="00E603E9" w:rsidRPr="0070253A">
        <w:t>to table</w:t>
      </w:r>
      <w:r w:rsidRPr="0070253A">
        <w:t xml:space="preserve"> 6.1A as defined in </w:t>
      </w:r>
      <w:r w:rsidR="0057373F" w:rsidRPr="0070253A">
        <w:t>TS</w:t>
      </w:r>
      <w:r w:rsidR="0057373F">
        <w:t> </w:t>
      </w:r>
      <w:r w:rsidR="0057373F" w:rsidRPr="0070253A">
        <w:t>2</w:t>
      </w:r>
      <w:r w:rsidRPr="0070253A">
        <w:t>5.142</w:t>
      </w:r>
      <w:r w:rsidR="0057373F">
        <w:t> </w:t>
      </w:r>
      <w:r w:rsidR="0057373F" w:rsidRPr="0070253A">
        <w:t>[</w:t>
      </w:r>
      <w:r w:rsidR="00C42DD9" w:rsidRPr="0070253A">
        <w:t>11</w:t>
      </w:r>
      <w:r w:rsidR="008D32A3" w:rsidRPr="0070253A">
        <w:t xml:space="preserve">], </w:t>
      </w:r>
      <w:r w:rsidR="0057373F">
        <w:t>clause </w:t>
      </w:r>
      <w:r w:rsidR="0057373F" w:rsidRPr="0070253A">
        <w:t>6</w:t>
      </w:r>
      <w:r w:rsidRPr="0070253A">
        <w:t>.2.4.1.2.</w:t>
      </w:r>
    </w:p>
    <w:p w14:paraId="72131CF8" w14:textId="13377CAE" w:rsidR="003B2DEF" w:rsidRPr="0070253A" w:rsidRDefault="003B2DEF" w:rsidP="008A7150">
      <w:pPr>
        <w:pStyle w:val="B1"/>
      </w:pPr>
      <w:r w:rsidRPr="0070253A">
        <w:t>-</w:t>
      </w:r>
      <w:r w:rsidRPr="0070253A">
        <w:tab/>
        <w:t>E-UTRA carriers shall be configured according to E-TM1</w:t>
      </w:r>
      <w:r w:rsidR="00673E8E" w:rsidRPr="0070253A">
        <w:rPr>
          <w:lang w:val="en-US"/>
        </w:rPr>
        <w:t>.1</w:t>
      </w:r>
      <w:r w:rsidRPr="0070253A">
        <w:t xml:space="preserve"> as defined in </w:t>
      </w:r>
      <w:r w:rsidR="0057373F" w:rsidRPr="0070253A">
        <w:t>TS</w:t>
      </w:r>
      <w:r w:rsidR="0057373F">
        <w:t> </w:t>
      </w:r>
      <w:r w:rsidR="0057373F" w:rsidRPr="0070253A">
        <w:t>3</w:t>
      </w:r>
      <w:r w:rsidRPr="0070253A">
        <w:t>6.141</w:t>
      </w:r>
      <w:r w:rsidR="0057373F">
        <w:t> </w:t>
      </w:r>
      <w:r w:rsidR="0057373F" w:rsidRPr="0070253A">
        <w:t>[</w:t>
      </w:r>
      <w:r w:rsidR="00546AF9" w:rsidRPr="0070253A">
        <w:t>12</w:t>
      </w:r>
      <w:r w:rsidR="00C42DD9" w:rsidRPr="0070253A">
        <w:t>],</w:t>
      </w:r>
      <w:r w:rsidRPr="0070253A">
        <w:t xml:space="preserve"> </w:t>
      </w:r>
      <w:r w:rsidR="0057373F">
        <w:t>clause</w:t>
      </w:r>
      <w:r w:rsidR="00546AF9" w:rsidRPr="0070253A">
        <w:t> </w:t>
      </w:r>
      <w:r w:rsidRPr="0070253A">
        <w:t>6.1.1.1. For BC3 CS3 BS testing, E-UTRA carriers shall be configured according to E</w:t>
      </w:r>
      <w:r w:rsidR="00546AF9" w:rsidRPr="0070253A">
        <w:noBreakHyphen/>
      </w:r>
      <w:r w:rsidRPr="0070253A">
        <w:t xml:space="preserve">TM1_BC3CS3 defined in </w:t>
      </w:r>
      <w:r w:rsidR="00546AF9" w:rsidRPr="0070253A">
        <w:t>a</w:t>
      </w:r>
      <w:r w:rsidRPr="0070253A">
        <w:t xml:space="preserve">nnex E of </w:t>
      </w:r>
      <w:r w:rsidR="0057373F" w:rsidRPr="0070253A">
        <w:t>TS</w:t>
      </w:r>
      <w:r w:rsidR="0057373F">
        <w:t> </w:t>
      </w:r>
      <w:r w:rsidR="0057373F" w:rsidRPr="0070253A">
        <w:t>3</w:t>
      </w:r>
      <w:r w:rsidRPr="0070253A">
        <w:t>7.141</w:t>
      </w:r>
      <w:r w:rsidR="0057373F">
        <w:t> </w:t>
      </w:r>
      <w:r w:rsidR="0057373F" w:rsidRPr="0070253A">
        <w:t>[</w:t>
      </w:r>
      <w:r w:rsidRPr="0070253A">
        <w:t>1</w:t>
      </w:r>
      <w:r w:rsidR="00546AF9" w:rsidRPr="0070253A">
        <w:t>3</w:t>
      </w:r>
      <w:r w:rsidRPr="0070253A">
        <w:t>].</w:t>
      </w:r>
    </w:p>
    <w:p w14:paraId="624B4CDA" w14:textId="0906C527" w:rsidR="00A54AD0" w:rsidRPr="0070253A" w:rsidRDefault="003B2DEF" w:rsidP="00A54AD0">
      <w:pPr>
        <w:rPr>
          <w:rFonts w:cs="v4.2.0"/>
        </w:rPr>
      </w:pPr>
      <w:r w:rsidRPr="0070253A">
        <w:rPr>
          <w:rFonts w:cs="v4.2.0"/>
        </w:rPr>
        <w:t xml:space="preserve">For the test of certain RF requirements </w:t>
      </w:r>
      <w:r w:rsidR="0057373F" w:rsidRPr="0070253A">
        <w:rPr>
          <w:rFonts w:cs="v4.2.0"/>
        </w:rPr>
        <w:t>clause</w:t>
      </w:r>
      <w:r w:rsidR="0057373F">
        <w:rPr>
          <w:rFonts w:cs="v4.2.0"/>
        </w:rPr>
        <w:t> </w:t>
      </w:r>
      <w:r w:rsidR="0057373F" w:rsidRPr="0070253A">
        <w:rPr>
          <w:rFonts w:cs="v4.2.0"/>
        </w:rPr>
        <w:t>5</w:t>
      </w:r>
      <w:r w:rsidRPr="0070253A">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7DD043A6" w14:textId="77777777" w:rsidR="00C76AF1" w:rsidRPr="0070253A" w:rsidRDefault="00C76AF1" w:rsidP="00673E8E">
      <w:pPr>
        <w:pStyle w:val="Heading2"/>
        <w:rPr>
          <w:lang w:eastAsia="zh-CN"/>
        </w:rPr>
      </w:pPr>
      <w:bookmarkStart w:id="231" w:name="_Toc21019954"/>
      <w:bookmarkStart w:id="232" w:name="_Toc29767209"/>
      <w:bookmarkStart w:id="233" w:name="_Toc61116897"/>
      <w:r w:rsidRPr="0070253A">
        <w:rPr>
          <w:rFonts w:hint="eastAsia"/>
          <w:lang w:eastAsia="zh-CN"/>
        </w:rPr>
        <w:t>4.</w:t>
      </w:r>
      <w:r w:rsidRPr="0070253A">
        <w:rPr>
          <w:lang w:eastAsia="zh-CN"/>
        </w:rPr>
        <w:t>13</w:t>
      </w:r>
      <w:r w:rsidRPr="0070253A">
        <w:rPr>
          <w:rFonts w:hint="eastAsia"/>
          <w:lang w:eastAsia="zh-CN"/>
        </w:rPr>
        <w:tab/>
      </w:r>
      <w:r w:rsidR="00A4716B" w:rsidRPr="0070253A">
        <w:t>Format and interpretation of tests</w:t>
      </w:r>
      <w:bookmarkEnd w:id="231"/>
      <w:bookmarkEnd w:id="232"/>
      <w:bookmarkEnd w:id="233"/>
    </w:p>
    <w:p w14:paraId="39C02C32" w14:textId="77777777" w:rsidR="003B2DEF" w:rsidRPr="0070253A" w:rsidRDefault="003B2DEF" w:rsidP="003B2DEF">
      <w:pPr>
        <w:rPr>
          <w:rFonts w:cs="v4.2.0"/>
        </w:rPr>
      </w:pPr>
      <w:r w:rsidRPr="0070253A">
        <w:rPr>
          <w:rFonts w:cs="v4.2.0"/>
        </w:rPr>
        <w:t>Each test in the following clauses has a standard format:</w:t>
      </w:r>
    </w:p>
    <w:p w14:paraId="1C6C3B6E" w14:textId="77777777" w:rsidR="003B2DEF" w:rsidRPr="0070253A" w:rsidRDefault="003B2DEF" w:rsidP="003B2DEF">
      <w:pPr>
        <w:rPr>
          <w:b/>
        </w:rPr>
      </w:pPr>
      <w:r w:rsidRPr="0070253A">
        <w:rPr>
          <w:b/>
        </w:rPr>
        <w:t>X</w:t>
      </w:r>
      <w:r w:rsidRPr="0070253A">
        <w:rPr>
          <w:b/>
        </w:rPr>
        <w:tab/>
        <w:t>Title</w:t>
      </w:r>
    </w:p>
    <w:p w14:paraId="7F30A673" w14:textId="77777777" w:rsidR="003B2DEF" w:rsidRPr="0070253A" w:rsidRDefault="003B2DEF" w:rsidP="003B2DEF">
      <w:pPr>
        <w:rPr>
          <w:b/>
        </w:rPr>
      </w:pPr>
      <w:r w:rsidRPr="0070253A">
        <w:t>All tests are applicable to all equipment within the scope of the present document, unless otherwise stated.</w:t>
      </w:r>
    </w:p>
    <w:p w14:paraId="086E9286" w14:textId="77777777" w:rsidR="003B2DEF" w:rsidRPr="0070253A" w:rsidRDefault="003B2DEF" w:rsidP="00687497">
      <w:pPr>
        <w:rPr>
          <w:b/>
        </w:rPr>
      </w:pPr>
      <w:r w:rsidRPr="0070253A">
        <w:rPr>
          <w:b/>
        </w:rPr>
        <w:t>X.1</w:t>
      </w:r>
      <w:r w:rsidRPr="0070253A">
        <w:rPr>
          <w:b/>
        </w:rPr>
        <w:tab/>
        <w:t>Definition and applicability</w:t>
      </w:r>
    </w:p>
    <w:p w14:paraId="14F7E531" w14:textId="4C9D8603" w:rsidR="003B2DEF" w:rsidRPr="0070253A" w:rsidRDefault="003B2DEF" w:rsidP="003B2DEF">
      <w:r w:rsidRPr="0070253A">
        <w:t xml:space="preserve">This </w:t>
      </w:r>
      <w:r w:rsidR="0057373F">
        <w:t>clause</w:t>
      </w:r>
      <w:r w:rsidRPr="0070253A">
        <w:t xml:space="preserve"> gives the general definition of the parameter under consideration and specifies whether the test is applicable to all equipment or only to a certain subset. Required manufacturer declarations may be included here.</w:t>
      </w:r>
    </w:p>
    <w:p w14:paraId="0520395C" w14:textId="77777777" w:rsidR="003B2DEF" w:rsidRPr="0070253A" w:rsidRDefault="003B2DEF" w:rsidP="003B2DEF">
      <w:pPr>
        <w:rPr>
          <w:b/>
        </w:rPr>
      </w:pPr>
      <w:r w:rsidRPr="0070253A">
        <w:rPr>
          <w:b/>
        </w:rPr>
        <w:t>X.2</w:t>
      </w:r>
      <w:r w:rsidRPr="0070253A">
        <w:rPr>
          <w:b/>
        </w:rPr>
        <w:tab/>
        <w:t>Minimum requirement</w:t>
      </w:r>
    </w:p>
    <w:p w14:paraId="40452682" w14:textId="51ABE751" w:rsidR="003B2DEF" w:rsidRPr="0070253A" w:rsidRDefault="003B2DEF" w:rsidP="003B2DEF">
      <w:r w:rsidRPr="0070253A">
        <w:t xml:space="preserve">This </w:t>
      </w:r>
      <w:r w:rsidR="0057373F">
        <w:t>clause</w:t>
      </w:r>
      <w:r w:rsidRPr="0070253A">
        <w:t xml:space="preserve"> contains the reference to the </w:t>
      </w:r>
      <w:r w:rsidR="0057373F">
        <w:t>clause</w:t>
      </w:r>
      <w:r w:rsidRPr="0070253A">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14:paraId="37E329E3" w14:textId="77777777" w:rsidR="003B2DEF" w:rsidRPr="0070253A" w:rsidRDefault="003B2DEF" w:rsidP="00687497">
      <w:pPr>
        <w:rPr>
          <w:b/>
        </w:rPr>
      </w:pPr>
      <w:r w:rsidRPr="0070253A">
        <w:rPr>
          <w:b/>
        </w:rPr>
        <w:t>X.3</w:t>
      </w:r>
      <w:r w:rsidRPr="0070253A">
        <w:rPr>
          <w:b/>
        </w:rPr>
        <w:tab/>
        <w:t>Test purpose</w:t>
      </w:r>
    </w:p>
    <w:p w14:paraId="20CAA915" w14:textId="0D2D9401" w:rsidR="003B2DEF" w:rsidRPr="0070253A" w:rsidRDefault="003B2DEF" w:rsidP="003B2DEF">
      <w:r w:rsidRPr="0070253A">
        <w:t xml:space="preserve">This </w:t>
      </w:r>
      <w:r w:rsidR="0057373F">
        <w:t>clause</w:t>
      </w:r>
      <w:r w:rsidRPr="0070253A">
        <w:t xml:space="preserve"> defines the purpose of the test.</w:t>
      </w:r>
    </w:p>
    <w:p w14:paraId="19C54646" w14:textId="77777777" w:rsidR="003B2DEF" w:rsidRPr="0070253A" w:rsidRDefault="003B2DEF" w:rsidP="003B2DEF">
      <w:pPr>
        <w:rPr>
          <w:b/>
        </w:rPr>
      </w:pPr>
      <w:r w:rsidRPr="0070253A">
        <w:rPr>
          <w:b/>
        </w:rPr>
        <w:t>X.4</w:t>
      </w:r>
      <w:r w:rsidRPr="0070253A">
        <w:rPr>
          <w:b/>
        </w:rPr>
        <w:tab/>
        <w:t>Method of test</w:t>
      </w:r>
    </w:p>
    <w:p w14:paraId="4025B562" w14:textId="77777777" w:rsidR="003B2DEF" w:rsidRPr="0070253A" w:rsidRDefault="003B2DEF" w:rsidP="00687497">
      <w:pPr>
        <w:rPr>
          <w:b/>
        </w:rPr>
      </w:pPr>
      <w:r w:rsidRPr="0070253A">
        <w:rPr>
          <w:b/>
        </w:rPr>
        <w:t>X.4.1</w:t>
      </w:r>
      <w:r w:rsidRPr="0070253A">
        <w:rPr>
          <w:b/>
        </w:rPr>
        <w:tab/>
        <w:t>General</w:t>
      </w:r>
    </w:p>
    <w:p w14:paraId="01AC5529" w14:textId="77777777" w:rsidR="003B2DEF" w:rsidRPr="0070253A" w:rsidRDefault="003B2DEF" w:rsidP="003B2DEF">
      <w:r w:rsidRPr="0070253A">
        <w:t>In some cases there are alternative test procedures or initial conditions. In such cases, guidance for which initial conditions and test procedures can be applied are stated here. In the case only one test procedure is applicable, that is stated here.</w:t>
      </w:r>
    </w:p>
    <w:p w14:paraId="4B4BB03B" w14:textId="77777777" w:rsidR="003B2DEF" w:rsidRPr="0070253A" w:rsidRDefault="003B2DEF" w:rsidP="003B2DEF">
      <w:pPr>
        <w:rPr>
          <w:b/>
        </w:rPr>
      </w:pPr>
      <w:r w:rsidRPr="0070253A">
        <w:rPr>
          <w:b/>
        </w:rPr>
        <w:lastRenderedPageBreak/>
        <w:t>X.4.2y</w:t>
      </w:r>
      <w:r w:rsidR="00C91619" w:rsidRPr="0070253A">
        <w:rPr>
          <w:b/>
        </w:rPr>
        <w:tab/>
      </w:r>
      <w:r w:rsidRPr="0070253A">
        <w:rPr>
          <w:b/>
        </w:rPr>
        <w:t>First test method</w:t>
      </w:r>
    </w:p>
    <w:p w14:paraId="31B492F7" w14:textId="77777777" w:rsidR="003B2DEF" w:rsidRPr="0070253A" w:rsidRDefault="00546AF9" w:rsidP="003B2DEF">
      <w:pPr>
        <w:rPr>
          <w:b/>
        </w:rPr>
      </w:pPr>
      <w:r w:rsidRPr="0070253A">
        <w:rPr>
          <w:b/>
        </w:rPr>
        <w:t>X.4.2y.1</w:t>
      </w:r>
      <w:r w:rsidRPr="0070253A">
        <w:rPr>
          <w:b/>
        </w:rPr>
        <w:tab/>
        <w:t>Initial conditions</w:t>
      </w:r>
    </w:p>
    <w:p w14:paraId="7776DBCD" w14:textId="446E1802" w:rsidR="003B2DEF" w:rsidRPr="0070253A" w:rsidRDefault="003B2DEF" w:rsidP="003B2DEF">
      <w:r w:rsidRPr="0070253A">
        <w:t xml:space="preserve">This </w:t>
      </w:r>
      <w:r w:rsidR="0057373F">
        <w:t>clause</w:t>
      </w:r>
      <w:r w:rsidRPr="0070253A">
        <w:t xml:space="preserve"> defines the initial conditions for each test, including the test environment, the RF channels to be tested and</w:t>
      </w:r>
      <w:r w:rsidR="00546AF9" w:rsidRPr="0070253A">
        <w:t xml:space="preserve"> the basic measurement set-up. </w:t>
      </w:r>
      <w:r w:rsidRPr="0070253A">
        <w:t>The test system is assumed to be correctly calibrated as part of the initial conditions. Calibrati</w:t>
      </w:r>
      <w:r w:rsidR="00546AF9" w:rsidRPr="0070253A">
        <w:t>on is not explicitly mentioned.</w:t>
      </w:r>
    </w:p>
    <w:p w14:paraId="25DB5204" w14:textId="77777777" w:rsidR="003B2DEF" w:rsidRPr="0070253A" w:rsidRDefault="003B2DEF" w:rsidP="003B2DEF">
      <w:pPr>
        <w:rPr>
          <w:b/>
        </w:rPr>
      </w:pPr>
      <w:r w:rsidRPr="0070253A">
        <w:rPr>
          <w:b/>
        </w:rPr>
        <w:t>X.4.2y.2</w:t>
      </w:r>
      <w:r w:rsidRPr="0070253A">
        <w:rPr>
          <w:b/>
        </w:rPr>
        <w:tab/>
        <w:t>Procedure</w:t>
      </w:r>
    </w:p>
    <w:p w14:paraId="69E637BF" w14:textId="4B4922C6" w:rsidR="003B2DEF" w:rsidRPr="0070253A" w:rsidRDefault="003B2DEF" w:rsidP="003B2DEF">
      <w:r w:rsidRPr="0070253A">
        <w:t xml:space="preserve">This </w:t>
      </w:r>
      <w:r w:rsidR="0057373F">
        <w:t>clause</w:t>
      </w:r>
      <w:r w:rsidRPr="0070253A">
        <w:t xml:space="preserve"> describes the steps necessary to perform the test and provides further details of the test definition like point of access (e.g. test port), domain (e.g. frequency-span), range, weighting (e.g. bandwidth), an</w:t>
      </w:r>
      <w:r w:rsidR="00546AF9" w:rsidRPr="0070253A">
        <w:t xml:space="preserve">d algorithms (e.g. averaging). </w:t>
      </w:r>
      <w:r w:rsidRPr="0070253A">
        <w:t>The procedure may comprise data processing of the measurement result before comparison with the test requirement (e.g. average result from several measurement positions).</w:t>
      </w:r>
    </w:p>
    <w:p w14:paraId="3FF5817D" w14:textId="77777777" w:rsidR="003B2DEF" w:rsidRPr="0070253A" w:rsidRDefault="00546AF9" w:rsidP="003B2DEF">
      <w:pPr>
        <w:rPr>
          <w:b/>
        </w:rPr>
      </w:pPr>
      <w:r w:rsidRPr="0070253A">
        <w:rPr>
          <w:b/>
        </w:rPr>
        <w:t>X.4.3y</w:t>
      </w:r>
      <w:r w:rsidR="00C91619" w:rsidRPr="0070253A">
        <w:rPr>
          <w:b/>
        </w:rPr>
        <w:tab/>
      </w:r>
      <w:r w:rsidR="003B2DEF" w:rsidRPr="0070253A">
        <w:rPr>
          <w:b/>
        </w:rPr>
        <w:t>Alternative test method (if any)</w:t>
      </w:r>
    </w:p>
    <w:p w14:paraId="48756FDA" w14:textId="77777777" w:rsidR="003B2DEF" w:rsidRPr="0070253A" w:rsidRDefault="003B2DEF" w:rsidP="003B2DEF">
      <w:r w:rsidRPr="0070253A">
        <w:t>If there are alternative test methods, each is described with its initial conditions and procedures.</w:t>
      </w:r>
    </w:p>
    <w:p w14:paraId="5C50D70F" w14:textId="77777777" w:rsidR="003B2DEF" w:rsidRPr="0070253A" w:rsidRDefault="003B2DEF" w:rsidP="00687497">
      <w:pPr>
        <w:rPr>
          <w:b/>
        </w:rPr>
      </w:pPr>
      <w:r w:rsidRPr="0070253A">
        <w:rPr>
          <w:b/>
        </w:rPr>
        <w:t>X.5</w:t>
      </w:r>
      <w:r w:rsidRPr="0070253A">
        <w:rPr>
          <w:b/>
        </w:rPr>
        <w:tab/>
        <w:t>Test requirement</w:t>
      </w:r>
    </w:p>
    <w:p w14:paraId="245744A0" w14:textId="2B2444F0" w:rsidR="003B2DEF" w:rsidRPr="0070253A" w:rsidRDefault="003B2DEF" w:rsidP="003B2DEF">
      <w:r w:rsidRPr="0070253A">
        <w:t xml:space="preserve">This </w:t>
      </w:r>
      <w:r w:rsidR="0057373F">
        <w:t>clause</w:t>
      </w:r>
      <w:r w:rsidRPr="0070253A">
        <w:t xml:space="preserve"> defines the pass/fail criteria for the equipment under test, see </w:t>
      </w:r>
      <w:r w:rsidR="0057373F">
        <w:t>clause </w:t>
      </w:r>
      <w:r w:rsidR="0057373F" w:rsidRPr="0070253A">
        <w:t>4</w:t>
      </w:r>
      <w:r w:rsidRPr="0070253A">
        <w:t xml:space="preserve">.1.3 Interpretation of measurement results. Test requirements for every minimum requirement referred in </w:t>
      </w:r>
      <w:r w:rsidR="0057373F">
        <w:t>clause</w:t>
      </w:r>
      <w:r w:rsidRPr="0070253A">
        <w:t xml:space="preserve"> X.2 are listed here. Cases where minimum requirements do n</w:t>
      </w:r>
      <w:r w:rsidR="00546AF9" w:rsidRPr="0070253A">
        <w:t>ot apply need not be mentioned.</w:t>
      </w:r>
    </w:p>
    <w:p w14:paraId="42F0705D" w14:textId="1B9CF94E" w:rsidR="003B2DEF" w:rsidRPr="0070253A" w:rsidRDefault="003B2DEF" w:rsidP="003B2DEF">
      <w:r w:rsidRPr="0070253A">
        <w:t xml:space="preserve">The test requirements may be different depending on the test method applied. A test requirement for each test method applicable to the respective MSR/Single RAT requirement is given in separate </w:t>
      </w:r>
      <w:r w:rsidR="0057373F">
        <w:t>clause</w:t>
      </w:r>
      <w:r w:rsidRPr="0070253A">
        <w:t>s where applicable.</w:t>
      </w:r>
    </w:p>
    <w:p w14:paraId="1D136924" w14:textId="77777777" w:rsidR="002F3A67" w:rsidRPr="0070253A" w:rsidRDefault="002F3A67" w:rsidP="00673E8E">
      <w:pPr>
        <w:pStyle w:val="Heading2"/>
        <w:rPr>
          <w:lang w:eastAsia="zh-CN"/>
        </w:rPr>
      </w:pPr>
      <w:bookmarkStart w:id="234" w:name="_Toc21019955"/>
      <w:bookmarkStart w:id="235" w:name="_Toc29767210"/>
      <w:bookmarkStart w:id="236" w:name="_Toc61116898"/>
      <w:r w:rsidRPr="0070253A">
        <w:rPr>
          <w:rFonts w:hint="eastAsia"/>
          <w:lang w:eastAsia="zh-CN"/>
        </w:rPr>
        <w:t>4.</w:t>
      </w:r>
      <w:r w:rsidRPr="0070253A">
        <w:rPr>
          <w:lang w:eastAsia="zh-CN"/>
        </w:rPr>
        <w:t>14</w:t>
      </w:r>
      <w:r w:rsidRPr="0070253A">
        <w:rPr>
          <w:rFonts w:hint="eastAsia"/>
          <w:lang w:eastAsia="zh-CN"/>
        </w:rPr>
        <w:tab/>
      </w:r>
      <w:r w:rsidRPr="0070253A">
        <w:t>Reference coordinate system</w:t>
      </w:r>
      <w:bookmarkEnd w:id="234"/>
      <w:bookmarkEnd w:id="235"/>
      <w:bookmarkEnd w:id="236"/>
    </w:p>
    <w:p w14:paraId="0CB55D41" w14:textId="77777777" w:rsidR="002F3A67" w:rsidRPr="0070253A" w:rsidRDefault="002F3A67" w:rsidP="00546AF9">
      <w:r w:rsidRPr="0070253A">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70253A">
        <w:t xml:space="preserve">reference </w:t>
      </w:r>
      <w:r w:rsidRPr="0070253A">
        <w:t xml:space="preserve">coordinate system is </w:t>
      </w:r>
      <w:r w:rsidR="00BC4E5B" w:rsidRPr="0070253A">
        <w:t>should be associated to an identifiable physical feature on the base station enclosure.</w:t>
      </w:r>
      <w:r w:rsidRPr="0070253A">
        <w:t>. The location of the origin and the orientation of the reference coordinate system are for the base station manufacture</w:t>
      </w:r>
      <w:r w:rsidR="00546AF9" w:rsidRPr="0070253A">
        <w:t>r to declare.</w:t>
      </w:r>
    </w:p>
    <w:p w14:paraId="24C72B8E" w14:textId="77777777" w:rsidR="002F3A67" w:rsidRPr="0070253A" w:rsidRDefault="002F3A67" w:rsidP="00546AF9">
      <w:pPr>
        <w:rPr>
          <w:lang w:eastAsia="zh-CN"/>
        </w:rPr>
      </w:pPr>
      <w:r w:rsidRPr="0070253A">
        <w:t>The reference coordinate system is created of a Cartesian coordinate system with rectangular axis (x</w:t>
      </w:r>
      <w:r w:rsidRPr="0070253A">
        <w:rPr>
          <w:b/>
          <w:i/>
        </w:rPr>
        <w:t xml:space="preserve">, </w:t>
      </w:r>
      <w:r w:rsidRPr="0070253A">
        <w:t>y</w:t>
      </w:r>
      <w:r w:rsidRPr="0070253A">
        <w:rPr>
          <w:b/>
          <w:i/>
        </w:rPr>
        <w:t xml:space="preserve">, </w:t>
      </w:r>
      <w:r w:rsidRPr="0070253A">
        <w:t>z) and spherical angles (</w:t>
      </w:r>
      <w:r w:rsidRPr="0070253A">
        <w:rPr>
          <w:rFonts w:ascii="Symbol" w:hAnsi="Symbol"/>
        </w:rPr>
        <w:t></w:t>
      </w:r>
      <w:r w:rsidRPr="0070253A">
        <w:rPr>
          <w:rFonts w:ascii="Symbol" w:hAnsi="Symbol"/>
        </w:rPr>
        <w:t></w:t>
      </w:r>
      <w:r w:rsidRPr="0070253A">
        <w:rPr>
          <w:rFonts w:ascii="Symbol" w:hAnsi="Symbol"/>
        </w:rPr>
        <w:t></w:t>
      </w:r>
      <w:r w:rsidRPr="0070253A">
        <w:rPr>
          <w:rFonts w:ascii="Symbol" w:hAnsi="Symbol"/>
        </w:rPr>
        <w:t></w:t>
      </w:r>
      <w:r w:rsidR="00546AF9" w:rsidRPr="0070253A">
        <w:t>) as showed in figure 4.14-1.</w:t>
      </w:r>
    </w:p>
    <w:p w14:paraId="07DEAF1F" w14:textId="77777777" w:rsidR="002F3A67" w:rsidRPr="0070253A" w:rsidRDefault="00C531BF" w:rsidP="00546AF9">
      <w:pPr>
        <w:pStyle w:val="TH"/>
        <w:rPr>
          <w:rFonts w:cs="Arial"/>
        </w:rPr>
      </w:pPr>
      <w:r w:rsidRPr="0070253A">
        <w:rPr>
          <w:noProof/>
          <w:lang w:val="en-US" w:eastAsia="ko-KR"/>
        </w:rPr>
        <w:lastRenderedPageBreak/>
        <w:drawing>
          <wp:inline distT="0" distB="0" distL="0" distR="0" wp14:anchorId="09646857" wp14:editId="6C038108">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04F0E526" w14:textId="77777777" w:rsidR="002F3A67" w:rsidRPr="0070253A" w:rsidRDefault="002F3A67" w:rsidP="008A7150">
      <w:pPr>
        <w:pStyle w:val="TF"/>
      </w:pPr>
      <w:r w:rsidRPr="0070253A">
        <w:t>Figure 4.14-1: Reference coordinate system</w:t>
      </w:r>
    </w:p>
    <w:p w14:paraId="28938EB7" w14:textId="77777777" w:rsidR="002F3A67" w:rsidRPr="0070253A" w:rsidRDefault="002F3A67" w:rsidP="00546AF9">
      <w:r w:rsidRPr="0070253A">
        <w:rPr>
          <w:rFonts w:ascii="Symbol" w:hAnsi="Symbol"/>
        </w:rPr>
        <w:t></w:t>
      </w:r>
      <w:r w:rsidRPr="0070253A">
        <w:rPr>
          <w:rFonts w:ascii="Symbol" w:hAnsi="Symbol"/>
          <w:b/>
          <w:i/>
        </w:rPr>
        <w:t></w:t>
      </w:r>
      <w:r w:rsidRPr="0070253A">
        <w:t>is the angle in the x/y plane</w:t>
      </w:r>
      <w:r w:rsidR="00BC4E5B" w:rsidRPr="0070253A">
        <w:t>,</w:t>
      </w:r>
      <w:r w:rsidR="00294F3E" w:rsidRPr="0070253A">
        <w:t xml:space="preserve"> </w:t>
      </w:r>
      <w:r w:rsidRPr="0070253A">
        <w:t>between the x-axis and the projection of the radiating vector onto the x/y plane and is defined between</w:t>
      </w:r>
      <w:r w:rsidR="00546AF9" w:rsidRPr="0070253A">
        <w:t xml:space="preserve"> -</w:t>
      </w:r>
      <w:r w:rsidRPr="0070253A">
        <w:t>180° and</w:t>
      </w:r>
      <w:r w:rsidR="00546AF9" w:rsidRPr="0070253A">
        <w:t xml:space="preserve"> +1</w:t>
      </w:r>
      <w:r w:rsidRPr="0070253A">
        <w:t xml:space="preserve">80°, inclusive. </w:t>
      </w:r>
      <w:r w:rsidRPr="0070253A">
        <w:rPr>
          <w:rFonts w:ascii="Symbol" w:hAnsi="Symbol"/>
        </w:rPr>
        <w:t></w:t>
      </w:r>
      <w:r w:rsidRPr="0070253A">
        <w:rPr>
          <w:rFonts w:ascii="Symbol" w:hAnsi="Symbol"/>
          <w:b/>
          <w:i/>
        </w:rPr>
        <w:t></w:t>
      </w:r>
      <w:r w:rsidRPr="0070253A">
        <w:t xml:space="preserve"> is the angle between the projection of the vector in the x</w:t>
      </w:r>
      <w:r w:rsidRPr="0070253A">
        <w:rPr>
          <w:b/>
          <w:i/>
        </w:rPr>
        <w:t>/</w:t>
      </w:r>
      <w:r w:rsidRPr="0070253A">
        <w:t>y plane and the radiating vector and is defined between</w:t>
      </w:r>
      <w:r w:rsidR="00546AF9" w:rsidRPr="0070253A">
        <w:t xml:space="preserve"> -</w:t>
      </w:r>
      <w:r w:rsidRPr="0070253A">
        <w:t>90° and</w:t>
      </w:r>
      <w:r w:rsidR="00546AF9" w:rsidRPr="0070253A">
        <w:t xml:space="preserve"> +</w:t>
      </w:r>
      <w:r w:rsidRPr="0070253A">
        <w:t>90°, inclusive.</w:t>
      </w:r>
      <w:r w:rsidRPr="0070253A" w:rsidDel="00492587">
        <w:t xml:space="preserve"> </w:t>
      </w:r>
      <w:r w:rsidRPr="0070253A">
        <w:t xml:space="preserve">Note that </w:t>
      </w:r>
      <w:r w:rsidRPr="0070253A">
        <w:rPr>
          <w:rFonts w:ascii="Symbol" w:hAnsi="Symbol"/>
        </w:rPr>
        <w:t></w:t>
      </w:r>
      <w:r w:rsidRPr="0070253A">
        <w:t xml:space="preserve"> is defined as positive along the down-tilt angle.</w:t>
      </w:r>
    </w:p>
    <w:p w14:paraId="3FD6C6E4" w14:textId="77777777" w:rsidR="00643080" w:rsidRPr="0070253A" w:rsidRDefault="00C56416" w:rsidP="00673E8E">
      <w:pPr>
        <w:pStyle w:val="Heading1"/>
        <w:rPr>
          <w:lang w:eastAsia="zh-CN"/>
        </w:rPr>
      </w:pPr>
      <w:bookmarkStart w:id="237" w:name="_Toc21019956"/>
      <w:bookmarkStart w:id="238" w:name="_Toc29767211"/>
      <w:bookmarkStart w:id="239" w:name="_Toc61116899"/>
      <w:r w:rsidRPr="0070253A">
        <w:rPr>
          <w:rFonts w:hint="eastAsia"/>
          <w:lang w:eastAsia="zh-CN"/>
        </w:rPr>
        <w:t>5</w:t>
      </w:r>
      <w:r w:rsidR="00643080" w:rsidRPr="0070253A">
        <w:rPr>
          <w:lang w:eastAsia="zh-CN"/>
        </w:rPr>
        <w:tab/>
        <w:t>Applicability of Requirements</w:t>
      </w:r>
      <w:bookmarkEnd w:id="237"/>
      <w:bookmarkEnd w:id="238"/>
      <w:bookmarkEnd w:id="239"/>
    </w:p>
    <w:p w14:paraId="2D98EC73" w14:textId="77777777" w:rsidR="00B050B9" w:rsidRPr="0070253A" w:rsidRDefault="00B050B9" w:rsidP="00B050B9">
      <w:pPr>
        <w:pStyle w:val="Heading2"/>
      </w:pPr>
      <w:bookmarkStart w:id="240" w:name="_Toc21019957"/>
      <w:bookmarkStart w:id="241" w:name="_Toc29767212"/>
      <w:bookmarkStart w:id="242" w:name="_Toc61116900"/>
      <w:r w:rsidRPr="0070253A">
        <w:t>5.1</w:t>
      </w:r>
      <w:r w:rsidRPr="0070253A">
        <w:tab/>
        <w:t>General</w:t>
      </w:r>
      <w:bookmarkEnd w:id="240"/>
      <w:bookmarkEnd w:id="241"/>
      <w:bookmarkEnd w:id="242"/>
    </w:p>
    <w:p w14:paraId="5EB3C687" w14:textId="77777777" w:rsidR="003B2DEF" w:rsidRPr="0070253A" w:rsidRDefault="003B2DEF" w:rsidP="003B2DEF">
      <w:r w:rsidRPr="0070253A">
        <w:t>The present clause defines for each radiated test requirement the set of mandatory test configurations which shall be used for demonstrating conformance for radiated requirement.</w:t>
      </w:r>
    </w:p>
    <w:p w14:paraId="31D3FF36" w14:textId="6CEADCEB" w:rsidR="003B2DEF" w:rsidRPr="0070253A" w:rsidRDefault="003B2DEF" w:rsidP="003B2DEF">
      <w:r w:rsidRPr="0070253A">
        <w:t xml:space="preserve">Test configurations for beams supporting multiple RAT in the tested operating band are specified in </w:t>
      </w:r>
      <w:r w:rsidR="0057373F">
        <w:t>clause </w:t>
      </w:r>
      <w:r w:rsidR="0057373F" w:rsidRPr="0070253A">
        <w:t>5</w:t>
      </w:r>
      <w:r w:rsidR="00E603E9" w:rsidRPr="0070253A">
        <w:t>.1.</w:t>
      </w:r>
    </w:p>
    <w:p w14:paraId="2CF2901D" w14:textId="2F789D9A" w:rsidR="003B2DEF" w:rsidRPr="0070253A" w:rsidRDefault="003B2DEF" w:rsidP="003B2DEF">
      <w:r w:rsidRPr="0070253A">
        <w:t>Test configurations for radiated requirements where the operating band has been declared to support single RAT requirements (see table 4.10-1, D9.5) by either</w:t>
      </w:r>
      <w:r w:rsidR="0057373F">
        <w:t xml:space="preserve"> </w:t>
      </w:r>
      <w:r w:rsidRPr="0070253A">
        <w:t>MSR requirement</w:t>
      </w:r>
      <w:r w:rsidR="00E603E9" w:rsidRPr="0070253A">
        <w:t xml:space="preserve">s for UTRA only or E-UTRA only </w:t>
      </w:r>
      <w:r w:rsidRPr="0070253A">
        <w:t>or with a single-RAT UTRA requirements</w:t>
      </w:r>
      <w:r w:rsidR="0057373F">
        <w:t xml:space="preserve"> </w:t>
      </w:r>
      <w:r w:rsidRPr="0070253A">
        <w:t xml:space="preserve">or single RAT E-UTRA requirements are specified in </w:t>
      </w:r>
      <w:r w:rsidR="0057373F">
        <w:t>clause </w:t>
      </w:r>
      <w:r w:rsidR="0057373F" w:rsidRPr="0070253A">
        <w:t>5</w:t>
      </w:r>
      <w:r w:rsidR="00E603E9" w:rsidRPr="0070253A">
        <w:t>.2.</w:t>
      </w:r>
    </w:p>
    <w:p w14:paraId="708F65AD" w14:textId="3D399A46" w:rsidR="003B2DEF" w:rsidRPr="0070253A" w:rsidRDefault="003B2DEF" w:rsidP="003B2DEF">
      <w:r w:rsidRPr="0070253A">
        <w:t xml:space="preserve">Test configurations for an AAS BS with operating bands which have multi-band dependencies are specified in </w:t>
      </w:r>
      <w:r w:rsidR="0057373F">
        <w:t>clause </w:t>
      </w:r>
      <w:r w:rsidR="0057373F" w:rsidRPr="0070253A">
        <w:t>5</w:t>
      </w:r>
      <w:r w:rsidRPr="0070253A">
        <w:t>.3.</w:t>
      </w:r>
    </w:p>
    <w:p w14:paraId="483C8014" w14:textId="1563F1F5" w:rsidR="003B2DEF" w:rsidRPr="0070253A" w:rsidRDefault="003B2DEF" w:rsidP="003B2DEF">
      <w:r w:rsidRPr="0070253A">
        <w:t xml:space="preserve">Requirements apply to AAS BS according to the declared RAT radiated Capability Set (see table 4.10-1, </w:t>
      </w:r>
      <w:r w:rsidR="00AC7B67" w:rsidRPr="0070253A">
        <w:t>D9.25</w:t>
      </w:r>
      <w:r w:rsidRPr="0070253A">
        <w:t xml:space="preserve">) </w:t>
      </w:r>
      <w:r w:rsidRPr="0070253A">
        <w:rPr>
          <w:rFonts w:hint="eastAsia"/>
          <w:lang w:eastAsia="zh-CN"/>
        </w:rPr>
        <w:t>within each supported operating band</w:t>
      </w:r>
      <w:r w:rsidR="0057373F">
        <w:rPr>
          <w:rFonts w:hint="eastAsia"/>
          <w:lang w:eastAsia="zh-CN"/>
        </w:rPr>
        <w:t xml:space="preserve"> </w:t>
      </w:r>
      <w:r w:rsidRPr="0070253A">
        <w:t>the Band Category of the declared operating band</w:t>
      </w:r>
      <w:r w:rsidR="0057373F">
        <w:t xml:space="preserve"> </w:t>
      </w:r>
      <w:r w:rsidRPr="0070253A">
        <w:t>(see table 4.10-1, D9.4), as listed in the heading of each table. Some RF requirements listed in the tables may not be mandatory or they may apply only regionally. This is further specified for each require</w:t>
      </w:r>
      <w:r w:rsidR="00E603E9" w:rsidRPr="0070253A">
        <w:t>ment in clauses 6 and 7, and in t</w:t>
      </w:r>
      <w:r w:rsidRPr="0070253A">
        <w:t>able 4.4-1.</w:t>
      </w:r>
    </w:p>
    <w:p w14:paraId="540A5E33" w14:textId="77777777" w:rsidR="003B2DEF" w:rsidRPr="0070253A" w:rsidRDefault="003B2DEF" w:rsidP="003B2DEF">
      <w:r w:rsidRPr="0070253A">
        <w:t xml:space="preserve">For a declared RAT radiated Capability Set (see table 4.10-1, </w:t>
      </w:r>
      <w:r w:rsidR="00AC7B67" w:rsidRPr="0070253A">
        <w:t>D9.25</w:t>
      </w:r>
      <w:r w:rsidRPr="0070253A">
        <w:t>)</w:t>
      </w:r>
      <w:r w:rsidR="00E603E9" w:rsidRPr="0070253A">
        <w:rPr>
          <w:rFonts w:hint="eastAsia"/>
          <w:lang w:eastAsia="zh-CN"/>
        </w:rPr>
        <w:t xml:space="preserve"> in t</w:t>
      </w:r>
      <w:r w:rsidRPr="0070253A">
        <w:rPr>
          <w:rFonts w:hint="eastAsia"/>
          <w:lang w:eastAsia="zh-CN"/>
        </w:rPr>
        <w:t>able</w:t>
      </w:r>
      <w:r w:rsidRPr="0070253A">
        <w:rPr>
          <w:lang w:eastAsia="zh-CN"/>
        </w:rPr>
        <w:t>s 5.2-1, 5.3.2-1, 5.3.3-1, 5.3.4-1, 5.4.1-1</w:t>
      </w:r>
      <w:r w:rsidRPr="0070253A">
        <w:t xml:space="preserve"> or 5.4.2</w:t>
      </w:r>
      <w:r w:rsidR="00E603E9" w:rsidRPr="0070253A">
        <w:t>-</w:t>
      </w:r>
      <w:r w:rsidRPr="0070253A">
        <w:t>1 only the requirements listed in the column for that radiated Capability Set apply. Requirements listed under RCSA other than the declared RCSA(s) need not be tested.</w:t>
      </w:r>
    </w:p>
    <w:p w14:paraId="2CCCA9B0" w14:textId="77777777" w:rsidR="003B2DEF" w:rsidRPr="0070253A" w:rsidRDefault="003B2DEF" w:rsidP="003B2DEF">
      <w:pPr>
        <w:rPr>
          <w:snapToGrid w:val="0"/>
        </w:rPr>
      </w:pPr>
      <w:r w:rsidRPr="0070253A">
        <w:rPr>
          <w:snapToGrid w:val="0"/>
        </w:rPr>
        <w:t xml:space="preserve">An AAS BS where the operating band is declared: to support multiple RATs (MSR) and to be capable of contiguous spectrum operation only, the test configuration(s) in </w:t>
      </w:r>
      <w:r w:rsidR="00E603E9" w:rsidRPr="0070253A">
        <w:rPr>
          <w:snapToGrid w:val="0"/>
        </w:rPr>
        <w:t>t</w:t>
      </w:r>
      <w:r w:rsidRPr="0070253A">
        <w:rPr>
          <w:snapToGrid w:val="0"/>
        </w:rPr>
        <w:t xml:space="preserve">ables 5.2-1 and 5.3.2-1 denoted by a </w:t>
      </w:r>
      <w:r w:rsidR="00A57B22" w:rsidRPr="0070253A">
        <w:rPr>
          <w:snapToGrid w:val="0"/>
        </w:rPr>
        <w:t>"</w:t>
      </w:r>
      <w:r w:rsidRPr="0070253A">
        <w:rPr>
          <w:snapToGrid w:val="0"/>
        </w:rPr>
        <w:t>C</w:t>
      </w:r>
      <w:r w:rsidR="00A57B22" w:rsidRPr="0070253A">
        <w:rPr>
          <w:snapToGrid w:val="0"/>
        </w:rPr>
        <w:t>"</w:t>
      </w:r>
      <w:r w:rsidRPr="0070253A">
        <w:rPr>
          <w:snapToGrid w:val="0"/>
        </w:rPr>
        <w:t xml:space="preserve"> and entries that refer to single-RAT specificat</w:t>
      </w:r>
      <w:r w:rsidR="00E603E9" w:rsidRPr="0070253A">
        <w:rPr>
          <w:snapToGrid w:val="0"/>
        </w:rPr>
        <w:t>ions shall be used for testing.</w:t>
      </w:r>
    </w:p>
    <w:p w14:paraId="429692A3" w14:textId="697E8131" w:rsidR="003B2DEF" w:rsidRPr="0070253A" w:rsidRDefault="003B2DEF" w:rsidP="003B2DEF">
      <w:r w:rsidRPr="0070253A">
        <w:rPr>
          <w:snapToGrid w:val="0"/>
        </w:rPr>
        <w:lastRenderedPageBreak/>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57373F">
        <w:rPr>
          <w:snapToGrid w:val="0"/>
        </w:rPr>
        <w:t>clause </w:t>
      </w:r>
      <w:r w:rsidR="0057373F" w:rsidRPr="0070253A">
        <w:rPr>
          <w:snapToGrid w:val="0"/>
        </w:rPr>
        <w:t>4</w:t>
      </w:r>
      <w:r w:rsidRPr="0070253A">
        <w:rPr>
          <w:snapToGrid w:val="0"/>
        </w:rPr>
        <w:t xml:space="preserve">.10 are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14:paraId="25845EEB" w14:textId="6C95F59D" w:rsidR="003B2DEF" w:rsidRPr="0070253A" w:rsidRDefault="003B2DEF" w:rsidP="003B2DEF">
      <w:pPr>
        <w:rPr>
          <w:snapToGrid w:val="0"/>
        </w:rPr>
      </w:pPr>
      <w:r w:rsidRPr="0070253A">
        <w:rPr>
          <w:snapToGrid w:val="0"/>
        </w:rPr>
        <w:t xml:space="preserve">An AAS BS where the operating band is declared: to support multiple RATs (MSR), to be capable of contiguous and non-contiguous spectrum operation </w:t>
      </w:r>
      <w:r w:rsidRPr="0070253A">
        <w:t xml:space="preserve">(see table 4.10-1, </w:t>
      </w:r>
      <w:r w:rsidR="00AC7B67" w:rsidRPr="0070253A">
        <w:t>D9.28</w:t>
      </w:r>
      <w:r w:rsidRPr="0070253A">
        <w:t>)</w:t>
      </w:r>
      <w:r w:rsidRPr="0070253A">
        <w:rPr>
          <w:snapToGrid w:val="0"/>
        </w:rPr>
        <w:t xml:space="preserve">, where the parameters according to </w:t>
      </w:r>
      <w:r w:rsidR="0057373F">
        <w:rPr>
          <w:snapToGrid w:val="0"/>
        </w:rPr>
        <w:t>clause </w:t>
      </w:r>
      <w:r w:rsidR="0057373F" w:rsidRPr="0070253A">
        <w:rPr>
          <w:snapToGrid w:val="0"/>
        </w:rPr>
        <w:t>4</w:t>
      </w:r>
      <w:r w:rsidRPr="0070253A">
        <w:rPr>
          <w:snapToGrid w:val="0"/>
        </w:rPr>
        <w:t xml:space="preserve">.10 are not identical for contiguous and non-contiguous operation </w:t>
      </w:r>
      <w:r w:rsidRPr="0070253A">
        <w:t xml:space="preserve">(see table 4.10-1, </w:t>
      </w:r>
      <w:r w:rsidR="00AC7B67" w:rsidRPr="0070253A">
        <w:t>D9.29</w:t>
      </w:r>
      <w:r w:rsidRPr="0070253A">
        <w:t>)</w:t>
      </w:r>
      <w:r w:rsidRPr="0070253A">
        <w:rPr>
          <w:snapToGrid w:val="0"/>
        </w:rPr>
        <w:t>. Shall use for each declared operating band the test configuration(s</w:t>
      </w:r>
      <w:r w:rsidR="00E603E9" w:rsidRPr="0070253A">
        <w:rPr>
          <w:rFonts w:hint="eastAsia"/>
          <w:snapToGrid w:val="0"/>
          <w:lang w:eastAsia="zh-CN"/>
        </w:rPr>
        <w:t>)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w:t>
      </w:r>
      <w:r w:rsidRPr="0070253A">
        <w:rPr>
          <w:snapToGrid w:val="0"/>
        </w:rPr>
        <w:t xml:space="preserve"> denoted by </w:t>
      </w:r>
      <w:r w:rsidR="00A57B22" w:rsidRPr="0070253A">
        <w:rPr>
          <w:snapToGrid w:val="0"/>
        </w:rPr>
        <w:t>"</w:t>
      </w:r>
      <w:r w:rsidRPr="0070253A">
        <w:rPr>
          <w:snapToGrid w:val="0"/>
        </w:rPr>
        <w:t>C/NC</w:t>
      </w:r>
      <w:r w:rsidR="00A57B22" w:rsidRPr="0070253A">
        <w:rPr>
          <w:snapToGrid w:val="0"/>
        </w:rPr>
        <w:t>"</w:t>
      </w:r>
      <w:r w:rsidRPr="0070253A">
        <w:rPr>
          <w:snapToGrid w:val="0"/>
        </w:rPr>
        <w:t xml:space="preserve"> and entries that refer to single-RAT specifications shall be used.</w:t>
      </w:r>
    </w:p>
    <w:p w14:paraId="623A1FD5" w14:textId="77777777" w:rsidR="003B2DEF" w:rsidRPr="0070253A" w:rsidRDefault="003B2DEF" w:rsidP="003B2DEF">
      <w:pPr>
        <w:rPr>
          <w:snapToGrid w:val="0"/>
        </w:rPr>
      </w:pPr>
      <w:r w:rsidRPr="0070253A">
        <w:rPr>
          <w:snapToGrid w:val="0"/>
        </w:rPr>
        <w:t>For a</w:t>
      </w:r>
      <w:r w:rsidRPr="0070253A">
        <w:t>n AAS BS operating bands which have</w:t>
      </w:r>
      <w:r w:rsidRPr="0070253A">
        <w:rPr>
          <w:snapToGrid w:val="0"/>
        </w:rPr>
        <w:t xml:space="preserve"> multi-band dependencies which is MSR capable t</w:t>
      </w:r>
      <w:r w:rsidRPr="0070253A">
        <w:rPr>
          <w:rFonts w:hint="eastAsia"/>
          <w:snapToGrid w:val="0"/>
        </w:rPr>
        <w:t>he applicability of the requirement for each operating band is determined by the RAT configuration within that operating band</w:t>
      </w:r>
      <w:r w:rsidR="00E603E9" w:rsidRPr="0070253A">
        <w:rPr>
          <w:snapToGrid w:val="0"/>
        </w:rPr>
        <w:t xml:space="preserve"> as identified in t</w:t>
      </w:r>
      <w:r w:rsidRPr="0070253A">
        <w:rPr>
          <w:snapToGrid w:val="0"/>
        </w:rPr>
        <w:t>ables 5.2-1 and 5.3.2-1</w:t>
      </w:r>
      <w:r w:rsidRPr="0070253A">
        <w:rPr>
          <w:rFonts w:hint="eastAsia"/>
          <w:snapToGrid w:val="0"/>
        </w:rPr>
        <w:t xml:space="preserve">, unless otherwise stated. </w:t>
      </w:r>
      <w:r w:rsidRPr="0070253A">
        <w:rPr>
          <w:snapToGrid w:val="0"/>
        </w:rPr>
        <w:t>T</w:t>
      </w:r>
      <w:r w:rsidRPr="0070253A">
        <w:rPr>
          <w:rFonts w:hint="eastAsia"/>
          <w:snapToGrid w:val="0"/>
        </w:rPr>
        <w:t xml:space="preserve">he testing </w:t>
      </w:r>
      <w:r w:rsidRPr="0070253A">
        <w:rPr>
          <w:snapToGrid w:val="0"/>
        </w:rPr>
        <w:t>of an AAS BS in operating bands with multi-band dependencies which are MSR capable</w:t>
      </w:r>
      <w:r w:rsidR="00E603E9" w:rsidRPr="0070253A">
        <w:rPr>
          <w:rFonts w:hint="eastAsia"/>
          <w:snapToGrid w:val="0"/>
        </w:rPr>
        <w:t xml:space="preserve"> shall be according to t</w:t>
      </w:r>
      <w:r w:rsidRPr="0070253A">
        <w:rPr>
          <w:rFonts w:hint="eastAsia"/>
          <w:snapToGrid w:val="0"/>
        </w:rPr>
        <w:t>able 5.</w:t>
      </w:r>
      <w:r w:rsidRPr="0070253A">
        <w:rPr>
          <w:snapToGrid w:val="0"/>
        </w:rPr>
        <w:t>4.1</w:t>
      </w:r>
      <w:r w:rsidRPr="0070253A">
        <w:rPr>
          <w:rFonts w:hint="eastAsia"/>
          <w:snapToGrid w:val="0"/>
        </w:rPr>
        <w:t>-1</w:t>
      </w:r>
      <w:r w:rsidRPr="0070253A">
        <w:rPr>
          <w:snapToGrid w:val="0"/>
        </w:rPr>
        <w:t xml:space="preserve"> as follows:</w:t>
      </w:r>
    </w:p>
    <w:p w14:paraId="6AE40CA3" w14:textId="77777777" w:rsidR="003B2DEF" w:rsidRPr="0070253A" w:rsidRDefault="003B2DEF" w:rsidP="003B2DEF">
      <w:pPr>
        <w:pStyle w:val="B1"/>
        <w:rPr>
          <w:snapToGrid w:val="0"/>
          <w:lang w:eastAsia="zh-CN"/>
        </w:rPr>
      </w:pPr>
      <w:r w:rsidRPr="0070253A">
        <w:rPr>
          <w:rFonts w:hint="eastAsia"/>
          <w:snapToGrid w:val="0"/>
          <w:lang w:eastAsia="zh-CN"/>
        </w:rPr>
        <w:t>-</w:t>
      </w:r>
      <w:r w:rsidRPr="0070253A">
        <w:rPr>
          <w:rFonts w:hint="eastAsia"/>
          <w:snapToGrid w:val="0"/>
          <w:lang w:eastAsia="zh-CN"/>
        </w:rPr>
        <w:tab/>
        <w:t>For requirements test denoted by SBT</w:t>
      </w:r>
      <w:r w:rsidRPr="0070253A">
        <w:t xml:space="preserve"> (Single Band Test)</w:t>
      </w:r>
      <w:r w:rsidRPr="0070253A">
        <w:rPr>
          <w:rFonts w:hint="eastAsia"/>
          <w:snapToGrid w:val="0"/>
          <w:lang w:eastAsia="zh-CN"/>
        </w:rPr>
        <w:t>,</w:t>
      </w:r>
      <w:r w:rsidR="00E603E9" w:rsidRPr="0070253A">
        <w:rPr>
          <w:rFonts w:hint="eastAsia"/>
          <w:snapToGrid w:val="0"/>
          <w:lang w:eastAsia="zh-CN"/>
        </w:rPr>
        <w:t xml:space="preserve"> the test configuration (s) in t</w:t>
      </w:r>
      <w:r w:rsidRPr="0070253A">
        <w:rPr>
          <w:rFonts w:hint="eastAsia"/>
          <w:snapToGrid w:val="0"/>
          <w:lang w:eastAsia="zh-CN"/>
        </w:rPr>
        <w:t>able</w:t>
      </w:r>
      <w:r w:rsidR="00E603E9" w:rsidRPr="0070253A">
        <w:rPr>
          <w:snapToGrid w:val="0"/>
          <w:lang w:eastAsia="zh-CN"/>
        </w:rPr>
        <w:t>s</w:t>
      </w:r>
      <w:r w:rsidRPr="0070253A">
        <w:rPr>
          <w:rFonts w:hint="eastAsia"/>
          <w:snapToGrid w:val="0"/>
          <w:lang w:eastAsia="zh-CN"/>
        </w:rPr>
        <w:t xml:space="preserve"> 5.</w:t>
      </w:r>
      <w:r w:rsidRPr="0070253A">
        <w:rPr>
          <w:snapToGrid w:val="0"/>
          <w:lang w:eastAsia="zh-CN"/>
        </w:rPr>
        <w:t>2</w:t>
      </w:r>
      <w:r w:rsidRPr="0070253A">
        <w:rPr>
          <w:rFonts w:hint="eastAsia"/>
          <w:snapToGrid w:val="0"/>
          <w:lang w:eastAsia="zh-CN"/>
        </w:rPr>
        <w:t>-1 and 5.</w:t>
      </w:r>
      <w:r w:rsidRPr="0070253A">
        <w:rPr>
          <w:snapToGrid w:val="0"/>
          <w:lang w:eastAsia="zh-CN"/>
        </w:rPr>
        <w:t>3.2</w:t>
      </w:r>
      <w:r w:rsidRPr="0070253A">
        <w:rPr>
          <w:rFonts w:hint="eastAsia"/>
          <w:snapToGrid w:val="0"/>
          <w:lang w:eastAsia="zh-CN"/>
        </w:rPr>
        <w:t>-1 shall be used for each operating band depending on the RAT configuration within that band.</w:t>
      </w:r>
    </w:p>
    <w:p w14:paraId="49C5B663" w14:textId="77777777" w:rsidR="003B2DEF" w:rsidRPr="0070253A" w:rsidRDefault="003B2DEF" w:rsidP="003B2DEF">
      <w:pPr>
        <w:pStyle w:val="B1"/>
        <w:rPr>
          <w:snapToGrid w:val="0"/>
          <w:lang w:eastAsia="zh-CN"/>
        </w:rPr>
      </w:pPr>
      <w:r w:rsidRPr="0070253A">
        <w:rPr>
          <w:snapToGrid w:val="0"/>
          <w:lang w:eastAsia="zh-CN"/>
        </w:rPr>
        <w:t>-</w:t>
      </w:r>
      <w:r w:rsidRPr="0070253A">
        <w:rPr>
          <w:snapToGrid w:val="0"/>
          <w:lang w:eastAsia="zh-CN"/>
        </w:rPr>
        <w:tab/>
      </w:r>
      <w:r w:rsidRPr="0070253A">
        <w:rPr>
          <w:rFonts w:hint="eastAsia"/>
          <w:snapToGrid w:val="0"/>
          <w:lang w:eastAsia="zh-CN"/>
        </w:rPr>
        <w:t>For requirements test denoted by MBT (Multi-Band Test),</w:t>
      </w:r>
      <w:r w:rsidR="00E603E9" w:rsidRPr="0070253A">
        <w:rPr>
          <w:rFonts w:hint="eastAsia"/>
          <w:snapToGrid w:val="0"/>
          <w:lang w:eastAsia="zh-CN"/>
        </w:rPr>
        <w:t xml:space="preserve"> the test configuration (s) in t</w:t>
      </w:r>
      <w:r w:rsidRPr="0070253A">
        <w:rPr>
          <w:rFonts w:hint="eastAsia"/>
          <w:snapToGrid w:val="0"/>
          <w:lang w:eastAsia="zh-CN"/>
        </w:rPr>
        <w:t>able 5.</w:t>
      </w:r>
      <w:r w:rsidRPr="0070253A">
        <w:rPr>
          <w:snapToGrid w:val="0"/>
          <w:lang w:eastAsia="zh-CN"/>
        </w:rPr>
        <w:t>4.1</w:t>
      </w:r>
      <w:r w:rsidRPr="0070253A">
        <w:rPr>
          <w:rFonts w:hint="eastAsia"/>
          <w:snapToGrid w:val="0"/>
          <w:lang w:eastAsia="zh-CN"/>
        </w:rPr>
        <w:t>-1 shall be used depending on the Band Category of the declared operating band combination.</w:t>
      </w:r>
    </w:p>
    <w:p w14:paraId="40F2C078" w14:textId="25228D7C" w:rsidR="003B2DEF" w:rsidRPr="0070253A" w:rsidRDefault="003B2DEF" w:rsidP="003B2DEF">
      <w:r w:rsidRPr="0070253A">
        <w:t xml:space="preserve">For a single–RAT UTRA only operating bands </w:t>
      </w:r>
      <w:r w:rsidR="0057373F">
        <w:t>clause </w:t>
      </w:r>
      <w:r w:rsidR="0057373F" w:rsidRPr="0070253A">
        <w:t>5</w:t>
      </w:r>
      <w:r w:rsidRPr="0070253A">
        <w:t xml:space="preserve">.3.3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57373F">
        <w:t>clause</w:t>
      </w:r>
      <w:r w:rsidR="00E603E9" w:rsidRPr="0070253A">
        <w:t> </w:t>
      </w:r>
      <w:r w:rsidRPr="0070253A">
        <w:t xml:space="preserve">4.10. The generation and EIRP allocation for each test configuration is defined in </w:t>
      </w:r>
      <w:r w:rsidR="0057373F">
        <w:t>clause </w:t>
      </w:r>
      <w:r w:rsidR="0057373F" w:rsidRPr="0070253A">
        <w:t>4</w:t>
      </w:r>
      <w:r w:rsidRPr="0070253A">
        <w:t>.11.2.</w:t>
      </w:r>
    </w:p>
    <w:p w14:paraId="3BCE8087" w14:textId="20AF5412" w:rsidR="003B2DEF" w:rsidRPr="0070253A" w:rsidRDefault="003B2DEF" w:rsidP="003B2DEF">
      <w:r w:rsidRPr="0070253A">
        <w:t xml:space="preserve">For a single-RAT E-UTRA only operating bands </w:t>
      </w:r>
      <w:r w:rsidR="0057373F">
        <w:t>clause </w:t>
      </w:r>
      <w:r w:rsidR="0057373F" w:rsidRPr="0070253A">
        <w:t>5</w:t>
      </w:r>
      <w:r w:rsidRPr="0070253A">
        <w:t xml:space="preserve">.3.4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57373F">
        <w:t>clause</w:t>
      </w:r>
      <w:r w:rsidR="00E603E9" w:rsidRPr="0070253A">
        <w:t> </w:t>
      </w:r>
      <w:r w:rsidRPr="0070253A">
        <w:t xml:space="preserve">4.10. The generation and EIRP allocation for each test configuration is defined in </w:t>
      </w:r>
      <w:r w:rsidR="0057373F">
        <w:t>clause </w:t>
      </w:r>
      <w:r w:rsidR="0057373F" w:rsidRPr="0070253A">
        <w:t>4</w:t>
      </w:r>
      <w:r w:rsidRPr="0070253A">
        <w:t>.11.3.</w:t>
      </w:r>
    </w:p>
    <w:p w14:paraId="7C259913" w14:textId="77777777" w:rsidR="003B2DEF" w:rsidRPr="0070253A" w:rsidRDefault="003B2DEF" w:rsidP="003B2DEF">
      <w:r w:rsidRPr="0070253A">
        <w:t>For an AAS BS operating band declared</w:t>
      </w:r>
      <w:r w:rsidRPr="0070253A">
        <w:rPr>
          <w:snapToGrid w:val="0"/>
          <w:lang w:eastAsia="zh-CN"/>
        </w:rPr>
        <w:t xml:space="preserve"> to be capable of </w:t>
      </w:r>
      <w:r w:rsidRPr="0070253A">
        <w:t>single carrier operation only (see table 4.10-1, D9.4), a single carrier (SC) shall be used for testing.</w:t>
      </w:r>
    </w:p>
    <w:p w14:paraId="496E6C88" w14:textId="77777777" w:rsidR="00B050B9" w:rsidRPr="0070253A" w:rsidRDefault="00B050B9" w:rsidP="00B050B9">
      <w:pPr>
        <w:pStyle w:val="Heading2"/>
      </w:pPr>
      <w:bookmarkStart w:id="243" w:name="_Toc21019958"/>
      <w:bookmarkStart w:id="244" w:name="_Toc29767213"/>
      <w:bookmarkStart w:id="245" w:name="_Toc61116901"/>
      <w:r w:rsidRPr="0070253A">
        <w:t>5.2</w:t>
      </w:r>
      <w:r w:rsidRPr="0070253A">
        <w:tab/>
        <w:t xml:space="preserve">Test configurations for </w:t>
      </w:r>
      <w:r w:rsidR="004976E0" w:rsidRPr="0070253A">
        <w:t xml:space="preserve">AAS BS </w:t>
      </w:r>
      <w:r w:rsidRPr="0070253A">
        <w:t>for operating bands where MSR</w:t>
      </w:r>
      <w:r w:rsidR="00E97BA0" w:rsidRPr="0070253A">
        <w:t xml:space="preserve"> with more than 1 RAT</w:t>
      </w:r>
      <w:r w:rsidRPr="0070253A">
        <w:t xml:space="preserve"> is supported</w:t>
      </w:r>
      <w:bookmarkEnd w:id="243"/>
      <w:bookmarkEnd w:id="244"/>
      <w:bookmarkEnd w:id="245"/>
    </w:p>
    <w:p w14:paraId="2C467659" w14:textId="77777777" w:rsidR="003B2DEF" w:rsidRPr="0070253A" w:rsidRDefault="003B2DEF" w:rsidP="003B2DEF">
      <w:pPr>
        <w:pStyle w:val="TH"/>
      </w:pPr>
      <w:r w:rsidRPr="0070253A">
        <w:t xml:space="preserve">Table 5.2-1: </w:t>
      </w:r>
      <w:r w:rsidR="00687497" w:rsidRPr="0070253A">
        <w:rPr>
          <w:lang w:val="en-US"/>
        </w:rPr>
        <w:t>T</w:t>
      </w:r>
      <w:r w:rsidR="00687497" w:rsidRPr="0070253A">
        <w:t xml:space="preserve">est </w:t>
      </w:r>
      <w:r w:rsidRPr="0070253A">
        <w:t>configuratio</w:t>
      </w:r>
      <w:r w:rsidR="00E603E9" w:rsidRPr="0070253A">
        <w:t>n applicability to requirements</w:t>
      </w:r>
      <w:r w:rsidR="00E603E9" w:rsidRPr="0070253A">
        <w:br/>
      </w:r>
      <w:r w:rsidRPr="0070253A">
        <w:t>and capability sets for A</w:t>
      </w:r>
      <w:r w:rsidR="00687497" w:rsidRPr="0070253A">
        <w:rPr>
          <w:lang w:val="en-US"/>
        </w:rPr>
        <w:t>A</w:t>
      </w:r>
      <w:r w:rsidRPr="0070253A">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57373F" w:rsidRPr="0070253A" w14:paraId="56100565" w14:textId="77777777" w:rsidTr="00BC6F69">
        <w:trPr>
          <w:tblHeader/>
          <w:jc w:val="center"/>
        </w:trPr>
        <w:tc>
          <w:tcPr>
            <w:tcW w:w="4525" w:type="dxa"/>
            <w:gridSpan w:val="2"/>
            <w:tcBorders>
              <w:top w:val="single" w:sz="4" w:space="0" w:color="auto"/>
              <w:left w:val="single" w:sz="4" w:space="0" w:color="auto"/>
              <w:right w:val="single" w:sz="4" w:space="0" w:color="auto"/>
            </w:tcBorders>
            <w:shd w:val="clear" w:color="auto" w:fill="auto"/>
            <w:hideMark/>
          </w:tcPr>
          <w:p w14:paraId="2636FF1D" w14:textId="77777777" w:rsidR="0057373F" w:rsidRPr="0070253A" w:rsidRDefault="0057373F" w:rsidP="0057373F">
            <w:pPr>
              <w:pStyle w:val="TAH"/>
              <w:rPr>
                <w:lang w:eastAsia="en-GB"/>
              </w:rPr>
            </w:pPr>
            <w:r w:rsidRPr="0070253A">
              <w:rPr>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14:paraId="26E5B9A7" w14:textId="77777777" w:rsidR="0057373F" w:rsidRPr="0070253A" w:rsidRDefault="0057373F" w:rsidP="0057373F">
            <w:pPr>
              <w:pStyle w:val="TAH"/>
              <w:rPr>
                <w:lang w:eastAsia="en-GB"/>
              </w:rPr>
            </w:pPr>
            <w:r w:rsidRPr="0070253A">
              <w:rPr>
                <w:lang w:eastAsia="en-GB"/>
              </w:rPr>
              <w:t>UTRA + E-UTRA (RCSA3)</w:t>
            </w:r>
          </w:p>
        </w:tc>
      </w:tr>
      <w:tr w:rsidR="0057373F" w:rsidRPr="0070253A" w14:paraId="2C852579" w14:textId="77777777" w:rsidTr="0057373F">
        <w:trPr>
          <w:tblHeader/>
          <w:jc w:val="center"/>
        </w:trPr>
        <w:tc>
          <w:tcPr>
            <w:tcW w:w="4525" w:type="dxa"/>
            <w:gridSpan w:val="2"/>
            <w:tcBorders>
              <w:left w:val="single" w:sz="4" w:space="0" w:color="auto"/>
              <w:bottom w:val="single" w:sz="4" w:space="0" w:color="auto"/>
              <w:right w:val="single" w:sz="4" w:space="0" w:color="auto"/>
            </w:tcBorders>
            <w:shd w:val="clear" w:color="auto" w:fill="auto"/>
            <w:vAlign w:val="center"/>
            <w:hideMark/>
          </w:tcPr>
          <w:p w14:paraId="3FABE9B4" w14:textId="77777777" w:rsidR="0057373F" w:rsidRPr="0070253A" w:rsidRDefault="0057373F" w:rsidP="0057373F">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14:paraId="41317B74" w14:textId="77777777" w:rsidR="0057373F" w:rsidRPr="0070253A" w:rsidRDefault="0057373F" w:rsidP="0057373F">
            <w:pPr>
              <w:pStyle w:val="TAH"/>
              <w:rPr>
                <w:lang w:eastAsia="en-GB"/>
              </w:rPr>
            </w:pPr>
            <w:r w:rsidRPr="0070253A">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14:paraId="2259DB8C" w14:textId="77777777" w:rsidR="0057373F" w:rsidRPr="0070253A" w:rsidRDefault="0057373F" w:rsidP="0057373F">
            <w:pPr>
              <w:pStyle w:val="TAH"/>
              <w:rPr>
                <w:lang w:eastAsia="en-GB"/>
              </w:rPr>
            </w:pPr>
            <w:r w:rsidRPr="0070253A">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14:paraId="6C484B7F" w14:textId="77777777" w:rsidR="0057373F" w:rsidRPr="0070253A" w:rsidRDefault="0057373F" w:rsidP="0057373F">
            <w:pPr>
              <w:pStyle w:val="TAH"/>
              <w:rPr>
                <w:lang w:eastAsia="en-GB"/>
              </w:rPr>
            </w:pPr>
            <w:r w:rsidRPr="0070253A">
              <w:rPr>
                <w:lang w:eastAsia="en-GB"/>
              </w:rPr>
              <w:t>BC3</w:t>
            </w:r>
          </w:p>
        </w:tc>
      </w:tr>
      <w:tr w:rsidR="0070253A" w:rsidRPr="0070253A" w14:paraId="2AC3ACD6"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0AFB60D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14:paraId="68BDB479"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14:paraId="50C1668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14:paraId="26879B2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14:paraId="3B579A3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C: ATCR3b</w:t>
            </w:r>
          </w:p>
        </w:tc>
      </w:tr>
      <w:tr w:rsidR="0070253A" w:rsidRPr="0070253A" w14:paraId="59BB87F6" w14:textId="77777777"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14:paraId="2FCA4F75"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14:paraId="7F56FA71"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14:paraId="46D2B112"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1BDFC84C"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14:paraId="7313CD65"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z w:val="18"/>
                <w:szCs w:val="18"/>
                <w:lang w:eastAsia="en-GB"/>
              </w:rPr>
              <w:t>-</w:t>
            </w:r>
          </w:p>
        </w:tc>
      </w:tr>
      <w:tr w:rsidR="0070253A" w:rsidRPr="0070253A" w14:paraId="2AE55552"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0A5BD458"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7FEDDDA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35C4307" w14:textId="000346CB"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5843FC7" w14:textId="0604531E"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A623" w14:textId="55523300"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.3.4 </w:t>
            </w:r>
          </w:p>
        </w:tc>
      </w:tr>
      <w:tr w:rsidR="0070253A" w:rsidRPr="0070253A" w14:paraId="1AAEC897"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3B070501"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1757C584"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411DBD" w14:textId="13D40C09"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61EABC2" w14:textId="19032670"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1B011FC"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r>
      <w:tr w:rsidR="003B2DEF" w:rsidRPr="0070253A" w14:paraId="4AD23835" w14:textId="77777777"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14:paraId="3E520CBE" w14:textId="77777777" w:rsidR="003B2DEF" w:rsidRPr="0070253A"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14:paraId="6CBF9E3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E2602AC"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3412DA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681C0E7" w14:textId="28B49C88" w:rsidR="003B2DEF" w:rsidRPr="0070253A" w:rsidRDefault="0057373F" w:rsidP="00BA0BB4">
            <w:pPr>
              <w:spacing w:after="0"/>
              <w:rPr>
                <w:rFonts w:ascii="Arial" w:hAnsi="Arial" w:cs="Arial"/>
                <w:sz w:val="18"/>
                <w:szCs w:val="18"/>
                <w:lang w:eastAsia="en-GB"/>
              </w:rPr>
            </w:pPr>
            <w:r>
              <w:rPr>
                <w:rFonts w:ascii="Arial" w:hAnsi="Arial" w:cs="Arial"/>
                <w:sz w:val="18"/>
                <w:szCs w:val="18"/>
                <w:lang w:eastAsia="en-GB"/>
              </w:rPr>
              <w:t>clause </w:t>
            </w:r>
            <w:r w:rsidRPr="0070253A">
              <w:rPr>
                <w:rFonts w:ascii="Arial" w:hAnsi="Arial" w:cs="Arial"/>
                <w:sz w:val="18"/>
                <w:szCs w:val="18"/>
                <w:lang w:eastAsia="en-GB"/>
              </w:rPr>
              <w:t>5</w:t>
            </w:r>
            <w:r w:rsidR="003B2DEF" w:rsidRPr="0070253A">
              <w:rPr>
                <w:rFonts w:ascii="Arial" w:hAnsi="Arial" w:cs="Arial"/>
                <w:sz w:val="18"/>
                <w:szCs w:val="18"/>
                <w:lang w:eastAsia="en-GB"/>
              </w:rPr>
              <w:t xml:space="preserve">.3.3 </w:t>
            </w:r>
          </w:p>
        </w:tc>
      </w:tr>
    </w:tbl>
    <w:p w14:paraId="7DC31E5E" w14:textId="77777777" w:rsidR="003B2DEF" w:rsidRPr="0070253A" w:rsidRDefault="003B2DEF" w:rsidP="002E3D6B"/>
    <w:p w14:paraId="4171098A" w14:textId="77777777" w:rsidR="00B050B9" w:rsidRPr="0070253A" w:rsidRDefault="00B050B9" w:rsidP="00B050B9">
      <w:pPr>
        <w:pStyle w:val="Heading2"/>
      </w:pPr>
      <w:bookmarkStart w:id="246" w:name="_Toc21019959"/>
      <w:bookmarkStart w:id="247" w:name="_Toc29767214"/>
      <w:bookmarkStart w:id="248" w:name="_Toc61116902"/>
      <w:r w:rsidRPr="0070253A">
        <w:t>5.3</w:t>
      </w:r>
      <w:r w:rsidRPr="0070253A">
        <w:tab/>
        <w:t>Test configurations for multi-carrier capable</w:t>
      </w:r>
      <w:r w:rsidR="0034340D" w:rsidRPr="0070253A">
        <w:t xml:space="preserve"> </w:t>
      </w:r>
      <w:r w:rsidR="004976E0" w:rsidRPr="0070253A">
        <w:t>AAS BS</w:t>
      </w:r>
      <w:r w:rsidRPr="0070253A">
        <w:t xml:space="preserve"> in operating bands where one RAT capability sets are supported</w:t>
      </w:r>
      <w:bookmarkEnd w:id="246"/>
      <w:bookmarkEnd w:id="247"/>
      <w:bookmarkEnd w:id="248"/>
    </w:p>
    <w:p w14:paraId="2887C3AF" w14:textId="77777777" w:rsidR="003B2DEF" w:rsidRPr="0070253A" w:rsidRDefault="003B2DEF" w:rsidP="00673E8E">
      <w:pPr>
        <w:pStyle w:val="Heading3"/>
      </w:pPr>
      <w:bookmarkStart w:id="249" w:name="_Toc21019960"/>
      <w:bookmarkStart w:id="250" w:name="_Toc29767215"/>
      <w:bookmarkStart w:id="251" w:name="_Toc61116903"/>
      <w:r w:rsidRPr="0070253A">
        <w:t>5.3.1</w:t>
      </w:r>
      <w:r w:rsidRPr="0070253A">
        <w:tab/>
        <w:t>General</w:t>
      </w:r>
      <w:bookmarkEnd w:id="249"/>
      <w:bookmarkEnd w:id="250"/>
      <w:bookmarkEnd w:id="251"/>
    </w:p>
    <w:p w14:paraId="7B6ACE29" w14:textId="1286D45C" w:rsidR="003B2DEF" w:rsidRPr="0070253A" w:rsidRDefault="003B2DEF" w:rsidP="003B2DEF">
      <w:r w:rsidRPr="0070253A">
        <w:t>A AAS BS</w:t>
      </w:r>
      <w:r w:rsidR="0057373F">
        <w:t xml:space="preserve"> </w:t>
      </w:r>
      <w:r w:rsidRPr="0070253A">
        <w:t xml:space="preserve">may support only one RAT operation in an operating band by fulfilling different sets of requirements. Both UTRA and E-UTRA have two complete sets of requirements that may be fulfilled depending on whether the beam is </w:t>
      </w:r>
      <w:r w:rsidRPr="0070253A">
        <w:lastRenderedPageBreak/>
        <w:t xml:space="preserve">declared to be MSR or single RAT in the operating band. MSR and single RAT requirements are addressed separately by separate test requirements (and corresponding core requirements). They are also identified by different capability sets as described in </w:t>
      </w:r>
      <w:r w:rsidR="0057373F">
        <w:t>clause</w:t>
      </w:r>
      <w:r w:rsidRPr="0070253A">
        <w:t>s 4.11 and 5.2.</w:t>
      </w:r>
    </w:p>
    <w:p w14:paraId="4B7406EF" w14:textId="77777777" w:rsidR="003B2DEF" w:rsidRPr="0070253A" w:rsidRDefault="003B2DEF" w:rsidP="00673E8E">
      <w:pPr>
        <w:pStyle w:val="Heading3"/>
      </w:pPr>
      <w:bookmarkStart w:id="252" w:name="_Toc21019961"/>
      <w:bookmarkStart w:id="253" w:name="_Toc29767216"/>
      <w:bookmarkStart w:id="254" w:name="_Toc61116904"/>
      <w:r w:rsidRPr="0070253A">
        <w:t>5.3.2</w:t>
      </w:r>
      <w:r w:rsidRPr="0070253A">
        <w:tab/>
        <w:t>AAS BS supporting one RAT only MSR in the operating band</w:t>
      </w:r>
      <w:bookmarkEnd w:id="252"/>
      <w:bookmarkEnd w:id="253"/>
      <w:bookmarkEnd w:id="254"/>
    </w:p>
    <w:p w14:paraId="3D3AEB65" w14:textId="25D2FB01" w:rsidR="003B2DEF" w:rsidRPr="0070253A" w:rsidRDefault="003B2DEF" w:rsidP="003B2DEF">
      <w:r w:rsidRPr="0070253A">
        <w:t xml:space="preserve">This </w:t>
      </w:r>
      <w:r w:rsidR="0057373F">
        <w:t>clause</w:t>
      </w:r>
      <w:r w:rsidRPr="0070253A">
        <w:t xml:space="preserve"> contains test configuration applicability to requirements and capability sets for AAS BS supporting one RAT only MSR operation operati</w:t>
      </w:r>
      <w:r w:rsidR="00E603E9" w:rsidRPr="0070253A">
        <w:t>ng with multiple carriers (MC).</w:t>
      </w:r>
    </w:p>
    <w:p w14:paraId="1865631A" w14:textId="77777777" w:rsidR="003B2DEF" w:rsidRPr="0070253A" w:rsidRDefault="003B2DEF" w:rsidP="003B2DEF">
      <w:pPr>
        <w:pStyle w:val="TH"/>
      </w:pPr>
      <w:r w:rsidRPr="0070253A">
        <w:t>Table 5.3.2-1: Test configuration applicability to requireme</w:t>
      </w:r>
      <w:r w:rsidR="00E603E9" w:rsidRPr="0070253A">
        <w:t>nts</w:t>
      </w:r>
      <w:r w:rsidR="00E603E9" w:rsidRPr="0070253A">
        <w:br/>
      </w:r>
      <w:r w:rsidRPr="0070253A">
        <w:t xml:space="preserve">and capability sets for </w:t>
      </w:r>
      <w:r w:rsidR="00D0486D" w:rsidRPr="0070253A">
        <w:t>operating band</w:t>
      </w:r>
      <w:r w:rsidRPr="0070253A">
        <w:t>s suppor</w:t>
      </w:r>
      <w:r w:rsidR="00E603E9" w:rsidRPr="0070253A">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70253A" w:rsidRPr="0070253A" w14:paraId="655CB8FF"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979505"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14:paraId="463C999D" w14:textId="77777777"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14:paraId="1DDDE9BD" w14:textId="77777777" w:rsidR="003B2DEF" w:rsidRPr="0070253A" w:rsidRDefault="003B2DEF" w:rsidP="00BA0BB4">
            <w:pPr>
              <w:spacing w:after="0"/>
              <w:jc w:val="center"/>
              <w:rPr>
                <w:rFonts w:ascii="Arial" w:hAnsi="Arial" w:cs="Arial"/>
                <w:b/>
                <w:bCs/>
                <w:sz w:val="18"/>
                <w:szCs w:val="18"/>
                <w:lang w:val="fr-FR" w:eastAsia="en-GB"/>
              </w:rPr>
            </w:pPr>
            <w:r w:rsidRPr="0070253A">
              <w:rPr>
                <w:rFonts w:ascii="Arial" w:hAnsi="Arial" w:cs="Arial"/>
                <w:b/>
                <w:bCs/>
                <w:sz w:val="18"/>
                <w:szCs w:val="18"/>
                <w:lang w:val="fr-FR" w:eastAsia="en-GB"/>
              </w:rPr>
              <w:t>E-UTRA (MC) capable BS (RCSA2)</w:t>
            </w:r>
          </w:p>
        </w:tc>
      </w:tr>
      <w:tr w:rsidR="0070253A" w:rsidRPr="0070253A" w14:paraId="3504FE09" w14:textId="77777777"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F776" w14:textId="77777777" w:rsidR="003B2DEF" w:rsidRPr="0070253A" w:rsidRDefault="00E603E9"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w:t>
            </w:r>
            <w:r w:rsidR="003B2DEF" w:rsidRPr="0070253A">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14:paraId="64EF4820" w14:textId="77777777" w:rsidR="003B2DEF" w:rsidRPr="0070253A" w:rsidRDefault="003B2DEF" w:rsidP="00E603E9">
            <w:pPr>
              <w:pStyle w:val="TAH"/>
              <w:rPr>
                <w:lang w:eastAsia="en-GB"/>
              </w:rPr>
            </w:pPr>
            <w:r w:rsidRPr="0070253A">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14:paraId="4AAEE0CC" w14:textId="77777777" w:rsidR="003B2DEF" w:rsidRPr="0070253A" w:rsidRDefault="003B2DEF" w:rsidP="00E603E9">
            <w:pPr>
              <w:pStyle w:val="TAH"/>
              <w:rPr>
                <w:lang w:eastAsia="en-GB"/>
              </w:rPr>
            </w:pPr>
            <w:r w:rsidRPr="0070253A">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14:paraId="31F2BE8A" w14:textId="77777777" w:rsidR="003B2DEF" w:rsidRPr="0070253A" w:rsidRDefault="003B2DEF" w:rsidP="00E603E9">
            <w:pPr>
              <w:pStyle w:val="TAH"/>
              <w:rPr>
                <w:lang w:eastAsia="en-GB"/>
              </w:rPr>
            </w:pPr>
            <w:r w:rsidRPr="0070253A">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14:paraId="48847219" w14:textId="77777777" w:rsidR="003B2DEF" w:rsidRPr="0070253A" w:rsidRDefault="003B2DEF" w:rsidP="00E603E9">
            <w:pPr>
              <w:pStyle w:val="TAH"/>
              <w:rPr>
                <w:lang w:eastAsia="en-GB"/>
              </w:rPr>
            </w:pPr>
            <w:r w:rsidRPr="0070253A">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14:paraId="1C1A0B3E" w14:textId="77777777" w:rsidR="003B2DEF" w:rsidRPr="0070253A" w:rsidRDefault="003B2DEF" w:rsidP="00E603E9">
            <w:pPr>
              <w:pStyle w:val="TAH"/>
              <w:rPr>
                <w:lang w:eastAsia="en-GB"/>
              </w:rPr>
            </w:pPr>
            <w:r w:rsidRPr="0070253A">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14:paraId="2E2DFB0D" w14:textId="77777777" w:rsidR="003B2DEF" w:rsidRPr="0070253A" w:rsidRDefault="003B2DEF" w:rsidP="00E603E9">
            <w:pPr>
              <w:pStyle w:val="TAH"/>
              <w:rPr>
                <w:lang w:eastAsia="en-GB"/>
              </w:rPr>
            </w:pPr>
            <w:r w:rsidRPr="0070253A">
              <w:rPr>
                <w:lang w:eastAsia="en-GB"/>
              </w:rPr>
              <w:t>BC3</w:t>
            </w:r>
          </w:p>
        </w:tc>
      </w:tr>
      <w:tr w:rsidR="0070253A" w:rsidRPr="0070253A" w14:paraId="2302BFC6"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1B9270B8"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14:paraId="5BFB0754"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14:paraId="4854FC1B" w14:textId="77777777" w:rsidR="003B2DEF" w:rsidRPr="0070253A" w:rsidRDefault="003B2DEF" w:rsidP="00E603E9">
            <w:pPr>
              <w:pStyle w:val="TAC"/>
              <w:rPr>
                <w:lang w:eastAsia="en-GB"/>
              </w:rPr>
            </w:pPr>
            <w:r w:rsidRPr="0070253A">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14:paraId="7F58626F" w14:textId="77777777" w:rsidR="003B2DEF" w:rsidRPr="0070253A" w:rsidRDefault="003B2DEF" w:rsidP="00E603E9">
            <w:pPr>
              <w:pStyle w:val="TAC"/>
              <w:rPr>
                <w:lang w:eastAsia="en-GB"/>
              </w:rPr>
            </w:pPr>
            <w:r w:rsidRPr="0070253A">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14:paraId="7CC5393A" w14:textId="77777777" w:rsidR="003B2DEF" w:rsidRPr="0070253A" w:rsidRDefault="003B2DEF" w:rsidP="00E603E9">
            <w:pPr>
              <w:pStyle w:val="TAC"/>
            </w:pPr>
            <w:r w:rsidRPr="0070253A">
              <w:t>C: ATCR1b</w:t>
            </w:r>
          </w:p>
        </w:tc>
        <w:tc>
          <w:tcPr>
            <w:tcW w:w="992" w:type="dxa"/>
            <w:tcBorders>
              <w:top w:val="nil"/>
              <w:left w:val="nil"/>
              <w:bottom w:val="single" w:sz="4" w:space="0" w:color="auto"/>
              <w:right w:val="single" w:sz="4" w:space="0" w:color="auto"/>
            </w:tcBorders>
            <w:shd w:val="clear" w:color="auto" w:fill="auto"/>
            <w:hideMark/>
          </w:tcPr>
          <w:p w14:paraId="35315E7B" w14:textId="77777777" w:rsidR="003B2DEF" w:rsidRPr="0070253A" w:rsidRDefault="003B2DEF" w:rsidP="00E603E9">
            <w:pPr>
              <w:pStyle w:val="TAC"/>
              <w:rPr>
                <w:lang w:eastAsia="en-GB"/>
              </w:rPr>
            </w:pPr>
            <w:r w:rsidRPr="0070253A">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14:paraId="42026AA0" w14:textId="77777777" w:rsidR="003B2DEF" w:rsidRPr="0070253A" w:rsidRDefault="003B2DEF" w:rsidP="00E603E9">
            <w:pPr>
              <w:pStyle w:val="TAC"/>
              <w:rPr>
                <w:lang w:eastAsia="en-GB"/>
              </w:rPr>
            </w:pPr>
            <w:r w:rsidRPr="0070253A">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14:paraId="71C16313" w14:textId="77777777" w:rsidR="003B2DEF" w:rsidRPr="0070253A" w:rsidRDefault="003B2DEF" w:rsidP="00E603E9">
            <w:pPr>
              <w:pStyle w:val="TAC"/>
              <w:rPr>
                <w:lang w:eastAsia="en-GB"/>
              </w:rPr>
            </w:pPr>
            <w:r w:rsidRPr="0070253A">
              <w:rPr>
                <w:lang w:eastAsia="en-GB"/>
              </w:rPr>
              <w:t>C: ATCR2a CNC: ATCR2a C/NC: ATCR2a, ANTCR2</w:t>
            </w:r>
          </w:p>
        </w:tc>
      </w:tr>
      <w:tr w:rsidR="0070253A" w:rsidRPr="0070253A" w14:paraId="09AA9FE4"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B83C9C0"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14:paraId="49DF94C7"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14:paraId="215B81D1" w14:textId="77777777" w:rsidR="003B2DEF" w:rsidRPr="0070253A" w:rsidRDefault="003B2DEF" w:rsidP="00E603E9">
            <w:pPr>
              <w:pStyle w:val="TAC"/>
              <w:rPr>
                <w:lang w:eastAsia="en-GB"/>
              </w:rPr>
            </w:pPr>
            <w:r w:rsidRPr="0070253A">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14:paraId="4E8FFB80"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4B04FC5"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7AF0EC1D" w14:textId="77777777" w:rsidR="003B2DEF" w:rsidRPr="0070253A" w:rsidRDefault="003B2DEF" w:rsidP="00E603E9">
            <w:pPr>
              <w:pStyle w:val="TAC"/>
              <w:rPr>
                <w:lang w:eastAsia="en-GB"/>
              </w:rPr>
            </w:pPr>
            <w:r w:rsidRPr="0070253A">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14:paraId="079F138B" w14:textId="77777777" w:rsidR="003B2DEF" w:rsidRPr="0070253A" w:rsidRDefault="003B2DEF" w:rsidP="00E603E9">
            <w:pPr>
              <w:pStyle w:val="TAC"/>
              <w:rPr>
                <w:lang w:eastAsia="en-GB"/>
              </w:rPr>
            </w:pPr>
            <w:r w:rsidRPr="0070253A">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14:paraId="7CBD6A79" w14:textId="77777777" w:rsidR="003B2DEF" w:rsidRPr="0070253A" w:rsidRDefault="003B2DEF" w:rsidP="00E603E9">
            <w:pPr>
              <w:pStyle w:val="TAC"/>
              <w:rPr>
                <w:lang w:eastAsia="en-GB"/>
              </w:rPr>
            </w:pPr>
            <w:r w:rsidRPr="0070253A">
              <w:rPr>
                <w:lang w:eastAsia="en-GB"/>
              </w:rPr>
              <w:t xml:space="preserve">- </w:t>
            </w:r>
          </w:p>
        </w:tc>
      </w:tr>
      <w:tr w:rsidR="0070253A" w:rsidRPr="0070253A" w14:paraId="305E9981"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71C4B216"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21F0E20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14:paraId="311C70C7" w14:textId="77777777"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14:paraId="2B1F3F49"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8CBA7D0"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7F1BDA9" w14:textId="1300E666"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c>
          <w:tcPr>
            <w:tcW w:w="992" w:type="dxa"/>
            <w:tcBorders>
              <w:top w:val="nil"/>
              <w:left w:val="nil"/>
              <w:bottom w:val="single" w:sz="4" w:space="0" w:color="auto"/>
              <w:right w:val="single" w:sz="4" w:space="0" w:color="auto"/>
            </w:tcBorders>
            <w:shd w:val="clear" w:color="auto" w:fill="auto"/>
            <w:hideMark/>
          </w:tcPr>
          <w:p w14:paraId="4005FA33" w14:textId="4E49F1A4"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c>
          <w:tcPr>
            <w:tcW w:w="1134" w:type="dxa"/>
            <w:tcBorders>
              <w:top w:val="nil"/>
              <w:left w:val="nil"/>
              <w:bottom w:val="single" w:sz="4" w:space="0" w:color="auto"/>
              <w:right w:val="single" w:sz="4" w:space="0" w:color="auto"/>
            </w:tcBorders>
            <w:shd w:val="clear" w:color="auto" w:fill="auto"/>
            <w:hideMark/>
          </w:tcPr>
          <w:p w14:paraId="405C4F65" w14:textId="670F07D0"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.3.4</w:t>
            </w:r>
          </w:p>
        </w:tc>
      </w:tr>
      <w:tr w:rsidR="0070253A" w:rsidRPr="0070253A" w14:paraId="4EFDF650"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3833AC1A"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315E2ACD"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14:paraId="049CCDA6" w14:textId="4192B147"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3" w:type="dxa"/>
            <w:tcBorders>
              <w:top w:val="nil"/>
              <w:left w:val="nil"/>
              <w:bottom w:val="single" w:sz="4" w:space="0" w:color="auto"/>
              <w:right w:val="single" w:sz="4" w:space="0" w:color="auto"/>
            </w:tcBorders>
            <w:shd w:val="clear" w:color="auto" w:fill="auto"/>
            <w:hideMark/>
          </w:tcPr>
          <w:p w14:paraId="0E89FE3F" w14:textId="4491977E"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2" w:type="dxa"/>
            <w:tcBorders>
              <w:top w:val="nil"/>
              <w:left w:val="nil"/>
              <w:bottom w:val="single" w:sz="4" w:space="0" w:color="auto"/>
              <w:right w:val="single" w:sz="4" w:space="0" w:color="auto"/>
            </w:tcBorders>
            <w:shd w:val="clear" w:color="auto" w:fill="auto"/>
            <w:hideMark/>
          </w:tcPr>
          <w:p w14:paraId="5EEB7F6A"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0B83FF1F"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61DEF42B" w14:textId="77777777"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14:paraId="414A0065" w14:textId="77777777" w:rsidR="003B2DEF" w:rsidRPr="0070253A" w:rsidRDefault="003B2DEF" w:rsidP="00E603E9">
            <w:pPr>
              <w:pStyle w:val="TAC"/>
              <w:rPr>
                <w:lang w:eastAsia="en-GB"/>
              </w:rPr>
            </w:pPr>
            <w:r w:rsidRPr="0070253A">
              <w:rPr>
                <w:lang w:eastAsia="en-GB"/>
              </w:rPr>
              <w:t>N/A</w:t>
            </w:r>
          </w:p>
        </w:tc>
      </w:tr>
      <w:tr w:rsidR="003B2DEF" w:rsidRPr="0070253A" w14:paraId="6BD477E0" w14:textId="77777777" w:rsidTr="00B17621">
        <w:trPr>
          <w:jc w:val="center"/>
        </w:trPr>
        <w:tc>
          <w:tcPr>
            <w:tcW w:w="777" w:type="dxa"/>
            <w:tcBorders>
              <w:top w:val="nil"/>
              <w:left w:val="single" w:sz="4" w:space="0" w:color="auto"/>
              <w:bottom w:val="single" w:sz="4" w:space="0" w:color="auto"/>
              <w:right w:val="nil"/>
            </w:tcBorders>
            <w:shd w:val="clear" w:color="auto" w:fill="auto"/>
            <w:noWrap/>
            <w:hideMark/>
          </w:tcPr>
          <w:p w14:paraId="7FDF29CF"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14:paraId="2F53E6BB"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14:paraId="40C76994" w14:textId="77777777" w:rsidR="003B2DEF" w:rsidRPr="0070253A" w:rsidRDefault="003B2DEF" w:rsidP="00E603E9">
            <w:pPr>
              <w:pStyle w:val="TAC"/>
              <w:rPr>
                <w:lang w:eastAsia="en-GB"/>
              </w:rPr>
            </w:pPr>
            <w:r w:rsidRPr="0070253A">
              <w:rPr>
                <w:lang w:eastAsia="en-GB"/>
              </w:rPr>
              <w:t>N/A</w:t>
            </w:r>
          </w:p>
        </w:tc>
        <w:tc>
          <w:tcPr>
            <w:tcW w:w="993" w:type="dxa"/>
            <w:tcBorders>
              <w:top w:val="nil"/>
              <w:left w:val="nil"/>
              <w:bottom w:val="single" w:sz="4" w:space="0" w:color="auto"/>
              <w:right w:val="single" w:sz="4" w:space="0" w:color="auto"/>
            </w:tcBorders>
            <w:shd w:val="clear" w:color="auto" w:fill="auto"/>
            <w:hideMark/>
          </w:tcPr>
          <w:p w14:paraId="3D2A1DD8"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13C7C176" w14:textId="27829359" w:rsidR="003B2DEF" w:rsidRPr="0070253A" w:rsidRDefault="0057373F" w:rsidP="00E603E9">
            <w:pPr>
              <w:pStyle w:val="TAC"/>
              <w:rPr>
                <w:lang w:eastAsia="en-GB"/>
              </w:rPr>
            </w:pPr>
            <w:r>
              <w:rPr>
                <w:lang w:eastAsia="en-GB"/>
              </w:rPr>
              <w:t>clause </w:t>
            </w:r>
            <w:r w:rsidRPr="0070253A">
              <w:rPr>
                <w:lang w:eastAsia="en-GB"/>
              </w:rPr>
              <w:t>5</w:t>
            </w:r>
            <w:r w:rsidR="003B2DEF" w:rsidRPr="0070253A">
              <w:rPr>
                <w:lang w:eastAsia="en-GB"/>
              </w:rPr>
              <w:t>.3.3</w:t>
            </w:r>
          </w:p>
        </w:tc>
        <w:tc>
          <w:tcPr>
            <w:tcW w:w="992" w:type="dxa"/>
            <w:tcBorders>
              <w:top w:val="nil"/>
              <w:left w:val="nil"/>
              <w:bottom w:val="single" w:sz="4" w:space="0" w:color="auto"/>
              <w:right w:val="single" w:sz="4" w:space="0" w:color="auto"/>
            </w:tcBorders>
            <w:shd w:val="clear" w:color="auto" w:fill="auto"/>
            <w:hideMark/>
          </w:tcPr>
          <w:p w14:paraId="7155851C" w14:textId="77777777" w:rsidR="003B2DEF" w:rsidRPr="0070253A" w:rsidRDefault="003B2DEF" w:rsidP="00E603E9">
            <w:pPr>
              <w:pStyle w:val="TAC"/>
              <w:rPr>
                <w:lang w:eastAsia="en-GB"/>
              </w:rPr>
            </w:pPr>
            <w:r w:rsidRPr="0070253A">
              <w:rPr>
                <w:lang w:eastAsia="en-GB"/>
              </w:rPr>
              <w:t>N/A</w:t>
            </w:r>
          </w:p>
        </w:tc>
        <w:tc>
          <w:tcPr>
            <w:tcW w:w="992" w:type="dxa"/>
            <w:tcBorders>
              <w:top w:val="nil"/>
              <w:left w:val="nil"/>
              <w:bottom w:val="single" w:sz="4" w:space="0" w:color="auto"/>
              <w:right w:val="single" w:sz="4" w:space="0" w:color="auto"/>
            </w:tcBorders>
            <w:shd w:val="clear" w:color="auto" w:fill="auto"/>
            <w:hideMark/>
          </w:tcPr>
          <w:p w14:paraId="78E07AAE" w14:textId="77777777" w:rsidR="003B2DEF" w:rsidRPr="0070253A" w:rsidRDefault="003B2DEF" w:rsidP="00E603E9">
            <w:pPr>
              <w:pStyle w:val="TAC"/>
              <w:rPr>
                <w:lang w:eastAsia="en-GB"/>
              </w:rPr>
            </w:pPr>
            <w:r w:rsidRPr="0070253A">
              <w:rPr>
                <w:lang w:eastAsia="en-GB"/>
              </w:rPr>
              <w:t>N/A</w:t>
            </w:r>
          </w:p>
        </w:tc>
        <w:tc>
          <w:tcPr>
            <w:tcW w:w="1134" w:type="dxa"/>
            <w:tcBorders>
              <w:top w:val="nil"/>
              <w:left w:val="nil"/>
              <w:bottom w:val="single" w:sz="4" w:space="0" w:color="auto"/>
              <w:right w:val="single" w:sz="4" w:space="0" w:color="auto"/>
            </w:tcBorders>
            <w:shd w:val="clear" w:color="auto" w:fill="auto"/>
            <w:hideMark/>
          </w:tcPr>
          <w:p w14:paraId="56CF5A9F" w14:textId="77777777" w:rsidR="003B2DEF" w:rsidRPr="0070253A" w:rsidRDefault="003B2DEF" w:rsidP="00E603E9">
            <w:pPr>
              <w:pStyle w:val="TAC"/>
              <w:rPr>
                <w:lang w:eastAsia="en-GB"/>
              </w:rPr>
            </w:pPr>
            <w:r w:rsidRPr="0070253A">
              <w:rPr>
                <w:lang w:eastAsia="en-GB"/>
              </w:rPr>
              <w:t>N/A</w:t>
            </w:r>
          </w:p>
        </w:tc>
      </w:tr>
    </w:tbl>
    <w:p w14:paraId="5107BEB7" w14:textId="77777777" w:rsidR="003B2DEF" w:rsidRPr="0070253A" w:rsidRDefault="003B2DEF" w:rsidP="00E603E9"/>
    <w:p w14:paraId="312C5384" w14:textId="77777777" w:rsidR="003B2DEF" w:rsidRPr="0070253A" w:rsidRDefault="003B2DEF" w:rsidP="00673E8E">
      <w:pPr>
        <w:pStyle w:val="Heading3"/>
      </w:pPr>
      <w:bookmarkStart w:id="255" w:name="_Toc21019962"/>
      <w:bookmarkStart w:id="256" w:name="_Toc29767217"/>
      <w:bookmarkStart w:id="257" w:name="_Toc61116905"/>
      <w:r w:rsidRPr="0070253A">
        <w:t>5.3.3</w:t>
      </w:r>
      <w:r w:rsidRPr="0070253A">
        <w:tab/>
        <w:t>AAS BS supporting Single-RAT UTRA in the operating band</w:t>
      </w:r>
      <w:bookmarkEnd w:id="255"/>
      <w:bookmarkEnd w:id="256"/>
      <w:bookmarkEnd w:id="257"/>
    </w:p>
    <w:p w14:paraId="0C8CAB0D" w14:textId="6B22F9F0" w:rsidR="003B2DEF" w:rsidRPr="0070253A" w:rsidRDefault="003B2DEF" w:rsidP="003B2DEF">
      <w:r w:rsidRPr="0070253A">
        <w:t xml:space="preserve">This </w:t>
      </w:r>
      <w:r w:rsidR="0057373F">
        <w:t>clause</w:t>
      </w:r>
      <w:r w:rsidRPr="0070253A">
        <w:t xml:space="preserve"> contains the test configurations for AAS BS supporting single-RAT UTRA in the operating band. The test configurations apply to beams operating with multiple carriers (MC).</w:t>
      </w:r>
    </w:p>
    <w:p w14:paraId="0B8AB8C4" w14:textId="77777777" w:rsidR="003B2DEF" w:rsidRPr="0070253A" w:rsidRDefault="003B2DEF" w:rsidP="003B2DEF">
      <w:pPr>
        <w:rPr>
          <w:snapToGrid w:val="0"/>
          <w:lang w:eastAsia="zh-CN"/>
        </w:rPr>
      </w:pPr>
      <w:r w:rsidRPr="0070253A">
        <w:rPr>
          <w:snapToGrid w:val="0"/>
          <w:lang w:eastAsia="zh-CN"/>
        </w:rPr>
        <w:t xml:space="preserve">For a AAS BS declared to support multi-carrier operation in contiguous spectrum operation in single band only, the test </w:t>
      </w:r>
      <w:r w:rsidRPr="0070253A">
        <w:rPr>
          <w:snapToGrid w:val="0"/>
        </w:rPr>
        <w:t xml:space="preserve">configurations in the second column of </w:t>
      </w:r>
      <w:r w:rsidR="00E603E9" w:rsidRPr="0070253A">
        <w:rPr>
          <w:snapToGrid w:val="0"/>
        </w:rPr>
        <w:t>t</w:t>
      </w:r>
      <w:r w:rsidRPr="0070253A">
        <w:rPr>
          <w:snapToGrid w:val="0"/>
        </w:rPr>
        <w:t xml:space="preserve">able 5.3.3-1 </w:t>
      </w:r>
      <w:r w:rsidRPr="0070253A">
        <w:rPr>
          <w:snapToGrid w:val="0"/>
          <w:lang w:eastAsia="zh-CN"/>
        </w:rPr>
        <w:t>for FDD</w:t>
      </w:r>
      <w:r w:rsidRPr="0070253A">
        <w:rPr>
          <w:snapToGrid w:val="0"/>
        </w:rPr>
        <w:t xml:space="preserve">, and in the fifth column of </w:t>
      </w:r>
      <w:r w:rsidR="00E603E9" w:rsidRPr="0070253A">
        <w:rPr>
          <w:snapToGrid w:val="0"/>
        </w:rPr>
        <w:t>t</w:t>
      </w:r>
      <w:r w:rsidRPr="0070253A">
        <w:rPr>
          <w:snapToGrid w:val="0"/>
        </w:rPr>
        <w:t xml:space="preserve">able 5.3.3-1 </w:t>
      </w:r>
      <w:r w:rsidRPr="0070253A">
        <w:rPr>
          <w:snapToGrid w:val="0"/>
          <w:lang w:eastAsia="zh-CN"/>
        </w:rPr>
        <w:t>for TDD</w:t>
      </w:r>
      <w:r w:rsidRPr="0070253A">
        <w:rPr>
          <w:snapToGrid w:val="0"/>
        </w:rPr>
        <w:t>,</w:t>
      </w:r>
      <w:r w:rsidRPr="0070253A">
        <w:rPr>
          <w:snapToGrid w:val="0"/>
          <w:lang w:eastAsia="zh-CN"/>
        </w:rPr>
        <w:t xml:space="preserve"> shall be used for testing.</w:t>
      </w:r>
    </w:p>
    <w:p w14:paraId="63DEDCAA" w14:textId="73847BFE" w:rsidR="003B2DEF" w:rsidRPr="0070253A" w:rsidRDefault="00E603E9" w:rsidP="003B2DEF">
      <w:pPr>
        <w:pStyle w:val="NO"/>
        <w:rPr>
          <w:snapToGrid w:val="0"/>
          <w:lang w:eastAsia="zh-CN"/>
        </w:rPr>
      </w:pPr>
      <w:r w:rsidRPr="0070253A">
        <w:rPr>
          <w:snapToGrid w:val="0"/>
          <w:lang w:eastAsia="zh-CN"/>
        </w:rPr>
        <w:t>NOTE</w:t>
      </w:r>
      <w:r w:rsidR="003B2DEF" w:rsidRPr="0070253A">
        <w:rPr>
          <w:rFonts w:hint="eastAsia"/>
          <w:snapToGrid w:val="0"/>
          <w:lang w:eastAsia="zh-CN"/>
        </w:rPr>
        <w:t>:</w:t>
      </w:r>
      <w:r w:rsidR="003B2DEF" w:rsidRPr="0070253A">
        <w:rPr>
          <w:snapToGrid w:val="0"/>
          <w:lang w:eastAsia="zh-CN"/>
        </w:rPr>
        <w:tab/>
      </w:r>
      <w:r w:rsidR="003B2DEF" w:rsidRPr="0070253A">
        <w:rPr>
          <w:rFonts w:hint="eastAsia"/>
          <w:snapToGrid w:val="0"/>
          <w:lang w:eastAsia="zh-CN"/>
        </w:rPr>
        <w:t xml:space="preserve">The applicability of test configurations </w:t>
      </w:r>
      <w:r w:rsidR="003B2DEF" w:rsidRPr="0070253A">
        <w:rPr>
          <w:snapToGrid w:val="0"/>
          <w:lang w:eastAsia="zh-CN"/>
        </w:rPr>
        <w:t xml:space="preserve">for TDD </w:t>
      </w:r>
      <w:r w:rsidR="003B2DEF" w:rsidRPr="0070253A">
        <w:rPr>
          <w:rFonts w:hint="eastAsia"/>
          <w:snapToGrid w:val="0"/>
          <w:lang w:eastAsia="zh-CN"/>
        </w:rPr>
        <w:t xml:space="preserve">in this </w:t>
      </w:r>
      <w:r w:rsidR="0057373F">
        <w:rPr>
          <w:rFonts w:hint="eastAsia"/>
          <w:snapToGrid w:val="0"/>
          <w:lang w:eastAsia="zh-CN"/>
        </w:rPr>
        <w:t>clause</w:t>
      </w:r>
      <w:r w:rsidR="003B2DEF" w:rsidRPr="0070253A">
        <w:rPr>
          <w:rFonts w:hint="eastAsia"/>
          <w:snapToGrid w:val="0"/>
          <w:lang w:eastAsia="zh-CN"/>
        </w:rPr>
        <w:t xml:space="preserve"> is only applicable to UTRA TDD 1,28</w:t>
      </w:r>
      <w:r w:rsidRPr="0070253A">
        <w:rPr>
          <w:snapToGrid w:val="0"/>
          <w:lang w:eastAsia="zh-CN"/>
        </w:rPr>
        <w:t> </w:t>
      </w:r>
      <w:r w:rsidR="003B2DEF" w:rsidRPr="0070253A">
        <w:rPr>
          <w:rFonts w:hint="eastAsia"/>
          <w:snapToGrid w:val="0"/>
          <w:lang w:eastAsia="zh-CN"/>
        </w:rPr>
        <w:t>Mcps option.</w:t>
      </w:r>
    </w:p>
    <w:p w14:paraId="77C45F10" w14:textId="55C5F52D" w:rsidR="003B2DEF" w:rsidRPr="0070253A" w:rsidRDefault="003B2DEF" w:rsidP="003B2DEF">
      <w:pPr>
        <w:rPr>
          <w:snapToGrid w:val="0"/>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5.3.3-1 shall be used for testing.</w:t>
      </w:r>
    </w:p>
    <w:p w14:paraId="437FEBF0" w14:textId="2380B311" w:rsidR="003B2DEF" w:rsidRPr="0070253A" w:rsidRDefault="003B2DEF" w:rsidP="003B2DEF">
      <w:pPr>
        <w:rPr>
          <w:lang w:eastAsia="zh-CN"/>
        </w:rPr>
      </w:pPr>
      <w:r w:rsidRPr="0070253A">
        <w:rPr>
          <w:snapToGrid w:val="0"/>
        </w:rPr>
        <w:t xml:space="preserve">For FDD a AAS BS declared to support </w:t>
      </w:r>
      <w:r w:rsidRPr="0070253A">
        <w:rPr>
          <w:snapToGrid w:val="0"/>
          <w:lang w:eastAsia="zh-CN"/>
        </w:rPr>
        <w:t xml:space="preserve">multi-carrier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of </w:t>
      </w:r>
      <w:r w:rsidR="00E603E9" w:rsidRPr="0070253A">
        <w:rPr>
          <w:snapToGrid w:val="0"/>
        </w:rPr>
        <w:t>t</w:t>
      </w:r>
      <w:r w:rsidRPr="0070253A">
        <w:rPr>
          <w:snapToGrid w:val="0"/>
        </w:rPr>
        <w:t xml:space="preserve">able 5.3.3-1 </w:t>
      </w:r>
      <w:r w:rsidRPr="0070253A">
        <w:rPr>
          <w:snapToGrid w:val="0"/>
          <w:lang w:eastAsia="zh-CN"/>
        </w:rPr>
        <w:t>shall be used for testing.</w:t>
      </w:r>
    </w:p>
    <w:p w14:paraId="1D8B2B3C" w14:textId="77777777" w:rsidR="003B2DEF" w:rsidRPr="0070253A" w:rsidRDefault="003B2DEF" w:rsidP="008A7150">
      <w:pPr>
        <w:pStyle w:val="TH"/>
        <w:rPr>
          <w:snapToGrid w:val="0"/>
          <w:lang w:eastAsia="zh-CN"/>
        </w:rPr>
      </w:pPr>
      <w:r w:rsidRPr="0070253A">
        <w:rPr>
          <w:snapToGrid w:val="0"/>
          <w:lang w:eastAsia="zh-CN"/>
        </w:rPr>
        <w:t>Table 5.3.3-1: Test configurations for a AAS BS</w:t>
      </w:r>
      <w:r w:rsidRPr="0070253A">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70253A" w:rsidRPr="0070253A" w14:paraId="6B2FAF3F" w14:textId="77777777"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06567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130F45E"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E1B96D6"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3765DAB"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FDD MC capable AAS BS operating band (RCSA4) </w:t>
            </w:r>
            <w:r w:rsidRPr="0070253A">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EF43F5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 xml:space="preserve">Single-RAT UTRA TDD MC AAS BS operating band (RCSA4) </w:t>
            </w:r>
            <w:r w:rsidRPr="0070253A">
              <w:rPr>
                <w:rFonts w:ascii="Arial" w:hAnsi="Arial" w:cs="Arial"/>
                <w:b/>
                <w:bCs/>
                <w:sz w:val="18"/>
                <w:szCs w:val="18"/>
                <w:lang w:eastAsia="en-GB"/>
              </w:rPr>
              <w:br/>
              <w:t xml:space="preserve">C capable only </w:t>
            </w:r>
          </w:p>
        </w:tc>
      </w:tr>
      <w:tr w:rsidR="0070253A" w:rsidRPr="0070253A" w14:paraId="56A99DD2"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1F62E346" w14:textId="77777777" w:rsidR="003B2DEF" w:rsidRPr="0070253A" w:rsidRDefault="003B2DEF" w:rsidP="00E603E9">
            <w:pPr>
              <w:pStyle w:val="TAL"/>
              <w:rPr>
                <w:lang w:eastAsia="en-GB"/>
              </w:rPr>
            </w:pPr>
            <w:r w:rsidRPr="0070253A">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14:paraId="2FB5B0C0" w14:textId="77777777" w:rsidR="003B2DEF" w:rsidRPr="0070253A" w:rsidRDefault="003B2DEF" w:rsidP="00E603E9">
            <w:pPr>
              <w:pStyle w:val="TAL"/>
              <w:rPr>
                <w:lang w:eastAsia="en-GB"/>
              </w:rPr>
            </w:pPr>
            <w:r w:rsidRPr="0070253A">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14:paraId="684A71B1" w14:textId="77777777" w:rsidR="003B2DEF" w:rsidRPr="0070253A" w:rsidRDefault="003B2DEF" w:rsidP="00E603E9">
            <w:pPr>
              <w:pStyle w:val="TAC"/>
              <w:rPr>
                <w:lang w:eastAsia="en-GB"/>
              </w:rPr>
            </w:pPr>
            <w:r w:rsidRPr="0070253A">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14:paraId="0AF87922" w14:textId="77777777" w:rsidR="003B2DEF" w:rsidRPr="0070253A" w:rsidRDefault="003B2DEF" w:rsidP="00E603E9">
            <w:pPr>
              <w:pStyle w:val="TAC"/>
              <w:rPr>
                <w:lang w:eastAsia="en-GB"/>
              </w:rPr>
            </w:pPr>
            <w:r w:rsidRPr="0070253A">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14:paraId="794BBB0E" w14:textId="77777777" w:rsidR="003B2DEF" w:rsidRPr="0070253A" w:rsidRDefault="003B2DEF" w:rsidP="00E603E9">
            <w:pPr>
              <w:pStyle w:val="TAC"/>
              <w:rPr>
                <w:lang w:eastAsia="en-GB"/>
              </w:rPr>
            </w:pPr>
            <w:r w:rsidRPr="0070253A">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14:paraId="695400A5" w14:textId="77777777" w:rsidR="003B2DEF" w:rsidRPr="0070253A" w:rsidRDefault="003B2DEF" w:rsidP="00E603E9">
            <w:pPr>
              <w:pStyle w:val="TAC"/>
              <w:rPr>
                <w:lang w:eastAsia="en-GB"/>
              </w:rPr>
            </w:pPr>
            <w:r w:rsidRPr="0070253A">
              <w:rPr>
                <w:kern w:val="2"/>
                <w:lang w:eastAsia="zh-CN"/>
              </w:rPr>
              <w:t>ATCR1b</w:t>
            </w:r>
          </w:p>
        </w:tc>
      </w:tr>
      <w:tr w:rsidR="005F64BE" w:rsidRPr="0070253A" w14:paraId="074128EB" w14:textId="77777777"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14:paraId="44186000" w14:textId="77777777" w:rsidR="005F64BE" w:rsidRPr="0070253A" w:rsidRDefault="005F64BE" w:rsidP="00E603E9">
            <w:pPr>
              <w:pStyle w:val="TAL"/>
              <w:rPr>
                <w:lang w:eastAsia="en-GB"/>
              </w:rPr>
            </w:pPr>
            <w:r w:rsidRPr="0070253A">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14:paraId="7627AA40" w14:textId="77777777" w:rsidR="005F64BE" w:rsidRPr="0070253A" w:rsidRDefault="005F64BE" w:rsidP="00E603E9">
            <w:pPr>
              <w:pStyle w:val="TAL"/>
              <w:rPr>
                <w:lang w:eastAsia="en-GB"/>
              </w:rPr>
            </w:pPr>
            <w:r w:rsidRPr="0070253A">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14:paraId="6ABB59AD" w14:textId="77777777"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306C2893" w14:textId="77777777" w:rsidR="005F64BE" w:rsidRPr="0070253A" w:rsidRDefault="005F64BE" w:rsidP="00E603E9">
            <w:pPr>
              <w:pStyle w:val="TAC"/>
              <w:rPr>
                <w:lang w:eastAsia="en-GB"/>
              </w:rPr>
            </w:pPr>
            <w:r w:rsidRPr="0070253A">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14:paraId="405D6A5E" w14:textId="77777777" w:rsidR="005F64BE" w:rsidRPr="0070253A" w:rsidRDefault="005F64BE" w:rsidP="00E603E9">
            <w:pPr>
              <w:pStyle w:val="TAC"/>
              <w:rPr>
                <w:lang w:eastAsia="en-GB"/>
              </w:rPr>
            </w:pPr>
            <w:r w:rsidRPr="0070253A">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14:paraId="5AC65F41" w14:textId="77777777" w:rsidR="005F64BE" w:rsidRPr="0070253A" w:rsidRDefault="005F64BE" w:rsidP="00E603E9">
            <w:pPr>
              <w:pStyle w:val="TAC"/>
              <w:rPr>
                <w:lang w:eastAsia="en-GB"/>
              </w:rPr>
            </w:pPr>
            <w:r w:rsidRPr="0070253A">
              <w:rPr>
                <w:rFonts w:eastAsia="MS Mincho"/>
                <w:lang w:eastAsia="en-GB"/>
              </w:rPr>
              <w:t>ATCR4c</w:t>
            </w:r>
          </w:p>
        </w:tc>
      </w:tr>
    </w:tbl>
    <w:p w14:paraId="69CB6CDA" w14:textId="77777777" w:rsidR="003B2DEF" w:rsidRPr="0070253A" w:rsidRDefault="003B2DEF" w:rsidP="003B2DEF">
      <w:pPr>
        <w:rPr>
          <w:snapToGrid w:val="0"/>
          <w:lang w:eastAsia="zh-CN"/>
        </w:rPr>
      </w:pPr>
    </w:p>
    <w:p w14:paraId="3C1BCADA" w14:textId="77777777" w:rsidR="003B2DEF" w:rsidRPr="0070253A" w:rsidRDefault="003B2DEF" w:rsidP="00673E8E">
      <w:pPr>
        <w:pStyle w:val="Heading3"/>
      </w:pPr>
      <w:bookmarkStart w:id="258" w:name="_Toc21019963"/>
      <w:bookmarkStart w:id="259" w:name="_Toc29767218"/>
      <w:bookmarkStart w:id="260" w:name="_Toc61116906"/>
      <w:r w:rsidRPr="0070253A">
        <w:lastRenderedPageBreak/>
        <w:t>5.3.4</w:t>
      </w:r>
      <w:r w:rsidRPr="0070253A">
        <w:tab/>
        <w:t>AAS BS supporting Single-RAT E-UTRA in the operating band</w:t>
      </w:r>
      <w:bookmarkEnd w:id="258"/>
      <w:bookmarkEnd w:id="259"/>
      <w:bookmarkEnd w:id="260"/>
    </w:p>
    <w:p w14:paraId="1141D701" w14:textId="28D4F173" w:rsidR="003B2DEF" w:rsidRPr="0070253A" w:rsidRDefault="003B2DEF" w:rsidP="003B2DEF">
      <w:r w:rsidRPr="0070253A">
        <w:t xml:space="preserve">This </w:t>
      </w:r>
      <w:r w:rsidR="0057373F">
        <w:t>clause</w:t>
      </w:r>
      <w:r w:rsidRPr="0070253A">
        <w:t xml:space="preserve"> contains the test configurations for AAS BS supporting single-RAT E-UTRA in the operating band. The test configurations apply to AAS BS operating bands operating with multiple carriers (MC).</w:t>
      </w:r>
    </w:p>
    <w:p w14:paraId="25E1F19E" w14:textId="77777777" w:rsidR="003B2DEF" w:rsidRPr="0070253A" w:rsidRDefault="003B2DEF" w:rsidP="003B2DEF">
      <w:pPr>
        <w:rPr>
          <w:snapToGrid w:val="0"/>
          <w:lang w:eastAsia="zh-CN"/>
        </w:rPr>
      </w:pPr>
      <w:r w:rsidRPr="0070253A">
        <w:rPr>
          <w:snapToGrid w:val="0"/>
          <w:lang w:eastAsia="zh-CN"/>
        </w:rPr>
        <w:t xml:space="preserve">For an AAS BS declared to support multi-carrier and/or CA operation in contiguous spectrum operation in single band only, the test </w:t>
      </w:r>
      <w:r w:rsidRPr="0070253A">
        <w:rPr>
          <w:snapToGrid w:val="0"/>
        </w:rPr>
        <w:t xml:space="preserve">configurations in the second column </w:t>
      </w:r>
      <w:r w:rsidR="00E603E9" w:rsidRPr="0070253A">
        <w:rPr>
          <w:snapToGrid w:val="0"/>
        </w:rPr>
        <w:t>of table</w:t>
      </w:r>
      <w:r w:rsidRPr="0070253A">
        <w:rPr>
          <w:snapToGrid w:val="0"/>
        </w:rPr>
        <w:t> 5.3.4-1</w:t>
      </w:r>
      <w:r w:rsidRPr="0070253A">
        <w:rPr>
          <w:snapToGrid w:val="0"/>
          <w:lang w:eastAsia="zh-CN"/>
        </w:rPr>
        <w:t xml:space="preserve"> shall be used for testing.</w:t>
      </w:r>
    </w:p>
    <w:p w14:paraId="67FF1356" w14:textId="7ADC37CA" w:rsidR="003B2DEF" w:rsidRPr="0070253A" w:rsidRDefault="003B2DEF" w:rsidP="003B2DEF">
      <w:pPr>
        <w:rPr>
          <w:snapToGrid w:val="0"/>
        </w:rPr>
      </w:pPr>
      <w:r w:rsidRPr="0070253A">
        <w:rPr>
          <w:snapToGrid w:val="0"/>
        </w:rPr>
        <w:t xml:space="preserve">For an AAS BS declared to support </w:t>
      </w:r>
      <w:r w:rsidRPr="0070253A">
        <w:rPr>
          <w:snapToGrid w:val="0"/>
          <w:lang w:eastAsia="zh-CN"/>
        </w:rPr>
        <w:t xml:space="preserve">multi-carrier and/or CA operation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identical for contiguous (C) and non-contiguous (NC) </w:t>
      </w:r>
      <w:r w:rsidRPr="0070253A">
        <w:rPr>
          <w:snapToGrid w:val="0"/>
          <w:lang w:eastAsia="zh-CN"/>
        </w:rPr>
        <w:t xml:space="preserve">spectrum </w:t>
      </w:r>
      <w:r w:rsidRPr="0070253A">
        <w:rPr>
          <w:snapToGrid w:val="0"/>
        </w:rPr>
        <w:t xml:space="preserve">operation, the test configurations in the third column </w:t>
      </w:r>
      <w:r w:rsidR="00E603E9" w:rsidRPr="0070253A">
        <w:rPr>
          <w:snapToGrid w:val="0"/>
        </w:rPr>
        <w:t>of table</w:t>
      </w:r>
      <w:r w:rsidRPr="0070253A">
        <w:rPr>
          <w:snapToGrid w:val="0"/>
        </w:rPr>
        <w:t> 5.3.4-1 shall be used for testing.</w:t>
      </w:r>
    </w:p>
    <w:p w14:paraId="3F95BB62" w14:textId="7B1CE657" w:rsidR="003B2DEF" w:rsidRPr="0070253A" w:rsidRDefault="003B2DEF" w:rsidP="003B2DEF">
      <w:pPr>
        <w:rPr>
          <w:lang w:eastAsia="zh-CN"/>
        </w:rPr>
      </w:pPr>
      <w:r w:rsidRPr="0070253A">
        <w:rPr>
          <w:snapToGrid w:val="0"/>
        </w:rPr>
        <w:t xml:space="preserve">For an AAS BS declared to support </w:t>
      </w:r>
      <w:r w:rsidRPr="0070253A">
        <w:rPr>
          <w:snapToGrid w:val="0"/>
          <w:lang w:eastAsia="zh-CN"/>
        </w:rPr>
        <w:t xml:space="preserve">multi-carrier and/or CA in </w:t>
      </w:r>
      <w:r w:rsidRPr="0070253A">
        <w:rPr>
          <w:snapToGrid w:val="0"/>
        </w:rPr>
        <w:t xml:space="preserve">contiguous and non-contiguous </w:t>
      </w:r>
      <w:r w:rsidRPr="0070253A">
        <w:rPr>
          <w:snapToGrid w:val="0"/>
          <w:lang w:eastAsia="zh-CN"/>
        </w:rPr>
        <w:t xml:space="preserve">spectrum in single band </w:t>
      </w:r>
      <w:r w:rsidRPr="0070253A">
        <w:rPr>
          <w:snapToGrid w:val="0"/>
        </w:rPr>
        <w:t>and where the parameters in the manufacture</w:t>
      </w:r>
      <w:r w:rsidR="00484869" w:rsidRPr="0070253A">
        <w:rPr>
          <w:snapToGrid w:val="0"/>
        </w:rPr>
        <w:t>'</w:t>
      </w:r>
      <w:r w:rsidRPr="0070253A">
        <w:rPr>
          <w:snapToGrid w:val="0"/>
        </w:rPr>
        <w:t xml:space="preserve">s declaration according to </w:t>
      </w:r>
      <w:r w:rsidR="0057373F">
        <w:rPr>
          <w:snapToGrid w:val="0"/>
        </w:rPr>
        <w:t>clause </w:t>
      </w:r>
      <w:r w:rsidR="0057373F" w:rsidRPr="0070253A">
        <w:rPr>
          <w:snapToGrid w:val="0"/>
        </w:rPr>
        <w:t>4</w:t>
      </w:r>
      <w:r w:rsidRPr="0070253A">
        <w:rPr>
          <w:snapToGrid w:val="0"/>
        </w:rPr>
        <w:t xml:space="preserve">.10 are not identical for contiguous and non-contiguous </w:t>
      </w:r>
      <w:r w:rsidRPr="0070253A">
        <w:rPr>
          <w:snapToGrid w:val="0"/>
          <w:lang w:eastAsia="zh-CN"/>
        </w:rPr>
        <w:t xml:space="preserve">spectrum </w:t>
      </w:r>
      <w:r w:rsidRPr="0070253A">
        <w:rPr>
          <w:snapToGrid w:val="0"/>
        </w:rPr>
        <w:t>operation,</w:t>
      </w:r>
      <w:r w:rsidRPr="0070253A">
        <w:rPr>
          <w:snapToGrid w:val="0"/>
          <w:lang w:eastAsia="zh-CN"/>
        </w:rPr>
        <w:t xml:space="preserve"> </w:t>
      </w:r>
      <w:r w:rsidRPr="0070253A">
        <w:rPr>
          <w:snapToGrid w:val="0"/>
        </w:rPr>
        <w:t xml:space="preserve">the test configurations in the fourth column </w:t>
      </w:r>
      <w:r w:rsidR="00E603E9" w:rsidRPr="0070253A">
        <w:rPr>
          <w:snapToGrid w:val="0"/>
        </w:rPr>
        <w:t>of table</w:t>
      </w:r>
      <w:r w:rsidRPr="0070253A">
        <w:rPr>
          <w:snapToGrid w:val="0"/>
        </w:rPr>
        <w:t xml:space="preserve"> 5.3.4-1 </w:t>
      </w:r>
      <w:r w:rsidRPr="0070253A">
        <w:rPr>
          <w:snapToGrid w:val="0"/>
          <w:lang w:eastAsia="zh-CN"/>
        </w:rPr>
        <w:t>shall be used for testing.</w:t>
      </w:r>
    </w:p>
    <w:p w14:paraId="6E428314" w14:textId="77777777" w:rsidR="003B2DEF" w:rsidRPr="0070253A" w:rsidRDefault="003B2DEF" w:rsidP="003B2DEF">
      <w:pPr>
        <w:pStyle w:val="TH"/>
        <w:rPr>
          <w:snapToGrid w:val="0"/>
          <w:lang w:eastAsia="zh-CN"/>
        </w:rPr>
      </w:pPr>
      <w:r w:rsidRPr="0070253A">
        <w:rPr>
          <w:snapToGrid w:val="0"/>
          <w:lang w:eastAsia="zh-CN"/>
        </w:rPr>
        <w:t>Table 5.3.4-1: Test configurations for a AAS BS supporting single-</w:t>
      </w:r>
      <w:r w:rsidR="00E603E9" w:rsidRPr="0070253A">
        <w:rPr>
          <w:snapToGrid w:val="0"/>
          <w:lang w:eastAsia="zh-CN"/>
        </w:rPr>
        <w:t>RAT E-UTRA operation capable of</w:t>
      </w:r>
      <w:r w:rsidR="00E603E9" w:rsidRPr="0070253A">
        <w:rPr>
          <w:snapToGrid w:val="0"/>
          <w:lang w:eastAsia="zh-CN"/>
        </w:rPr>
        <w:br/>
      </w:r>
      <w:r w:rsidRPr="0070253A">
        <w:rPr>
          <w:snapToGrid w:val="0"/>
        </w:rPr>
        <w:t xml:space="preserve">both contiguous and non-contiguous </w:t>
      </w:r>
      <w:r w:rsidRPr="0070253A">
        <w:rPr>
          <w:snapToGrid w:val="0"/>
          <w:lang w:eastAsia="zh-CN"/>
        </w:rPr>
        <w:t>spectrum in multi-carrier and/</w:t>
      </w:r>
      <w:r w:rsidR="00E603E9" w:rsidRPr="0070253A">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70253A" w:rsidRPr="0070253A" w14:paraId="6D4B32A7" w14:textId="77777777"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AB865D" w14:textId="77777777" w:rsidR="003B2DEF" w:rsidRPr="0070253A" w:rsidRDefault="003B2DEF" w:rsidP="00BA0BB4">
            <w:pPr>
              <w:spacing w:after="0"/>
              <w:jc w:val="center"/>
              <w:rPr>
                <w:rFonts w:ascii="Arial" w:hAnsi="Arial" w:cs="Arial"/>
                <w:b/>
                <w:bCs/>
                <w:sz w:val="18"/>
                <w:szCs w:val="18"/>
                <w:lang w:eastAsia="en-GB"/>
              </w:rPr>
            </w:pPr>
            <w:r w:rsidRPr="0070253A">
              <w:rPr>
                <w:rFonts w:ascii="Arial" w:hAnsi="Arial" w:cs="Arial"/>
                <w:b/>
                <w:bCs/>
                <w:sz w:val="18"/>
                <w:szCs w:val="18"/>
                <w:lang w:eastAsia="en-GB"/>
              </w:rPr>
              <w:t>test case</w:t>
            </w:r>
            <w:r w:rsidRPr="0070253A">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14:paraId="374E4712" w14:textId="4C03B930"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51095A99" w14:textId="77777777" w:rsidR="003B2DEF" w:rsidRPr="0070253A" w:rsidRDefault="003B2DEF" w:rsidP="00E603E9">
            <w:pPr>
              <w:spacing w:after="0"/>
              <w:jc w:val="center"/>
              <w:rPr>
                <w:rFonts w:ascii="Arial" w:hAnsi="Arial" w:cs="Arial"/>
                <w:b/>
                <w:sz w:val="18"/>
                <w:szCs w:val="18"/>
                <w:lang w:eastAsia="en-GB"/>
              </w:rPr>
            </w:pPr>
            <w:r w:rsidRPr="0070253A">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14:paraId="6EE59059" w14:textId="5F52032C"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77DF8E54" w14:textId="77777777"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14:paraId="56643136" w14:textId="76C5BF7E"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Single-RAT E-UTRA MC capable AAS BS operating band</w:t>
            </w:r>
            <w:r w:rsidR="0057373F">
              <w:rPr>
                <w:rFonts w:ascii="Arial" w:hAnsi="Arial" w:cs="Arial"/>
                <w:b/>
                <w:sz w:val="18"/>
                <w:szCs w:val="18"/>
                <w:lang w:eastAsia="en-GB"/>
              </w:rPr>
              <w:t xml:space="preserve"> </w:t>
            </w:r>
            <w:r w:rsidRPr="0070253A">
              <w:rPr>
                <w:rFonts w:ascii="Arial" w:hAnsi="Arial" w:cs="Arial"/>
                <w:b/>
                <w:sz w:val="18"/>
                <w:szCs w:val="18"/>
                <w:lang w:eastAsia="en-GB"/>
              </w:rPr>
              <w:t>(RCSA5)</w:t>
            </w:r>
          </w:p>
          <w:p w14:paraId="5CC0D8D4" w14:textId="77777777" w:rsidR="003B2DEF" w:rsidRPr="0070253A" w:rsidRDefault="003B2DEF" w:rsidP="00BA0BB4">
            <w:pPr>
              <w:spacing w:after="0"/>
              <w:jc w:val="center"/>
              <w:rPr>
                <w:rFonts w:ascii="Arial" w:hAnsi="Arial" w:cs="Arial"/>
                <w:b/>
                <w:sz w:val="18"/>
                <w:szCs w:val="18"/>
                <w:lang w:eastAsia="en-GB"/>
              </w:rPr>
            </w:pPr>
            <w:r w:rsidRPr="0070253A">
              <w:rPr>
                <w:rFonts w:ascii="Arial" w:hAnsi="Arial" w:cs="Arial"/>
                <w:b/>
                <w:sz w:val="18"/>
                <w:szCs w:val="18"/>
                <w:lang w:eastAsia="en-GB"/>
              </w:rPr>
              <w:t>C and NC capable BS with different parameters </w:t>
            </w:r>
          </w:p>
        </w:tc>
      </w:tr>
      <w:tr w:rsidR="0070253A" w:rsidRPr="0070253A" w14:paraId="2780D496"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78E3113F"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14:paraId="3A19A356"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49BE10E"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B157C26"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248A223" w14:textId="77777777" w:rsidR="003B2DEF" w:rsidRPr="0070253A" w:rsidRDefault="003B2DEF" w:rsidP="00BA0BB4">
            <w:pPr>
              <w:spacing w:after="0"/>
              <w:jc w:val="center"/>
              <w:rPr>
                <w:rFonts w:ascii="Arial" w:hAnsi="Arial" w:cs="Arial"/>
                <w:sz w:val="18"/>
                <w:szCs w:val="18"/>
                <w:lang w:eastAsia="en-GB"/>
              </w:rPr>
            </w:pPr>
            <w:r w:rsidRPr="0070253A">
              <w:rPr>
                <w:rFonts w:ascii="Arial" w:hAnsi="Arial" w:cs="Arial"/>
                <w:snapToGrid w:val="0"/>
                <w:sz w:val="18"/>
                <w:szCs w:val="18"/>
                <w:lang w:eastAsia="zh-CN"/>
              </w:rPr>
              <w:t>ATCR2a, ANTCR2</w:t>
            </w:r>
          </w:p>
        </w:tc>
      </w:tr>
      <w:tr w:rsidR="003B2DEF" w:rsidRPr="0070253A" w14:paraId="27D7DA55" w14:textId="77777777"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14:paraId="146836FE"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14:paraId="7D126019" w14:textId="77777777" w:rsidR="003B2DEF" w:rsidRPr="0070253A" w:rsidRDefault="003B2DEF" w:rsidP="00BA0BB4">
            <w:pPr>
              <w:spacing w:after="0"/>
              <w:rPr>
                <w:rFonts w:ascii="Arial" w:hAnsi="Arial" w:cs="Arial"/>
                <w:sz w:val="18"/>
                <w:szCs w:val="18"/>
                <w:lang w:eastAsia="en-GB"/>
              </w:rPr>
            </w:pPr>
            <w:r w:rsidRPr="0070253A">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14:paraId="44FD9744"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14:paraId="4FA0F307"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14:paraId="6C983FE3" w14:textId="77777777" w:rsidR="003B2DEF" w:rsidRPr="0070253A" w:rsidRDefault="003D5832" w:rsidP="00BA0BB4">
            <w:pPr>
              <w:spacing w:after="0"/>
              <w:jc w:val="center"/>
              <w:rPr>
                <w:rFonts w:ascii="Arial" w:hAnsi="Arial" w:cs="Arial"/>
                <w:sz w:val="18"/>
                <w:szCs w:val="18"/>
                <w:lang w:eastAsia="en-GB"/>
              </w:rPr>
            </w:pPr>
            <w:r w:rsidRPr="0070253A">
              <w:rPr>
                <w:rFonts w:ascii="Arial" w:eastAsia="MS Mincho" w:hAnsi="Arial" w:cs="Arial"/>
                <w:sz w:val="18"/>
                <w:szCs w:val="18"/>
                <w:lang w:eastAsia="en-GB"/>
              </w:rPr>
              <w:t>ATCR4b</w:t>
            </w:r>
          </w:p>
        </w:tc>
      </w:tr>
    </w:tbl>
    <w:p w14:paraId="1EDFB3E4" w14:textId="77777777" w:rsidR="00B050B9" w:rsidRPr="0070253A" w:rsidRDefault="00B050B9" w:rsidP="00E603E9">
      <w:pPr>
        <w:rPr>
          <w:snapToGrid w:val="0"/>
          <w:lang w:eastAsia="zh-CN"/>
        </w:rPr>
      </w:pPr>
    </w:p>
    <w:p w14:paraId="0704F079" w14:textId="77777777" w:rsidR="00B050B9" w:rsidRPr="0070253A" w:rsidRDefault="00B050B9" w:rsidP="00B050B9">
      <w:pPr>
        <w:pStyle w:val="Heading2"/>
      </w:pPr>
      <w:bookmarkStart w:id="261" w:name="_Toc21019964"/>
      <w:bookmarkStart w:id="262" w:name="_Toc29767219"/>
      <w:bookmarkStart w:id="263" w:name="_Toc61116907"/>
      <w:r w:rsidRPr="0070253A">
        <w:t>5.</w:t>
      </w:r>
      <w:r w:rsidRPr="0070253A">
        <w:rPr>
          <w:lang w:eastAsia="zh-CN"/>
        </w:rPr>
        <w:t>4</w:t>
      </w:r>
      <w:r w:rsidRPr="0070253A">
        <w:tab/>
        <w:t xml:space="preserve">Test configurations for </w:t>
      </w:r>
      <w:r w:rsidR="00893F9F" w:rsidRPr="0070253A">
        <w:t xml:space="preserve">AAS BS operating bands </w:t>
      </w:r>
      <w:r w:rsidR="00FC4118" w:rsidRPr="0070253A">
        <w:t>with multi-band dependencies</w:t>
      </w:r>
      <w:bookmarkEnd w:id="261"/>
      <w:bookmarkEnd w:id="262"/>
      <w:bookmarkEnd w:id="263"/>
    </w:p>
    <w:p w14:paraId="6389FFBD" w14:textId="77777777" w:rsidR="003B2DEF" w:rsidRPr="0070253A" w:rsidRDefault="003B2DEF" w:rsidP="00673E8E">
      <w:pPr>
        <w:pStyle w:val="Heading3"/>
      </w:pPr>
      <w:bookmarkStart w:id="264" w:name="_Toc21019965"/>
      <w:bookmarkStart w:id="265" w:name="_Toc29767220"/>
      <w:bookmarkStart w:id="266" w:name="_Toc61116908"/>
      <w:r w:rsidRPr="0070253A">
        <w:t>5.4.1</w:t>
      </w:r>
      <w:r w:rsidRPr="0070253A">
        <w:tab/>
        <w:t>AAS BS operating bands with multi-band dependencies supporting MSR operation</w:t>
      </w:r>
      <w:bookmarkEnd w:id="264"/>
      <w:bookmarkEnd w:id="265"/>
      <w:bookmarkEnd w:id="266"/>
    </w:p>
    <w:p w14:paraId="4024CED3" w14:textId="77777777" w:rsidR="003B2DEF" w:rsidRPr="0070253A" w:rsidRDefault="003B2DEF" w:rsidP="003B2DEF">
      <w:pPr>
        <w:pStyle w:val="TH"/>
      </w:pPr>
      <w:r w:rsidRPr="0070253A">
        <w:t>Table 5.</w:t>
      </w:r>
      <w:r w:rsidRPr="0070253A">
        <w:rPr>
          <w:lang w:eastAsia="zh-CN"/>
        </w:rPr>
        <w:t>4.1</w:t>
      </w:r>
      <w:r w:rsidRPr="0070253A">
        <w:t>-1: Test configuration for AAS BS o</w:t>
      </w:r>
      <w:r w:rsidR="00E603E9" w:rsidRPr="0070253A">
        <w:t>perating bands containing beams</w:t>
      </w:r>
      <w:r w:rsidR="00E603E9" w:rsidRPr="0070253A">
        <w:br/>
      </w:r>
      <w:r w:rsidRPr="0070253A">
        <w:t>with multi-band dependencies</w:t>
      </w:r>
      <w:r w:rsidRPr="0070253A">
        <w:rPr>
          <w:i/>
        </w:rPr>
        <w:t xml:space="preserve"> </w:t>
      </w:r>
      <w:r w:rsidRPr="0070253A">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57373F" w:rsidRPr="0070253A" w14:paraId="4539B459" w14:textId="77777777" w:rsidTr="003F55FE">
        <w:trPr>
          <w:tblHeader/>
          <w:jc w:val="center"/>
        </w:trPr>
        <w:tc>
          <w:tcPr>
            <w:tcW w:w="2795" w:type="dxa"/>
            <w:gridSpan w:val="2"/>
            <w:tcBorders>
              <w:top w:val="single" w:sz="4" w:space="0" w:color="auto"/>
              <w:left w:val="single" w:sz="4" w:space="0" w:color="auto"/>
              <w:right w:val="single" w:sz="4" w:space="0" w:color="auto"/>
            </w:tcBorders>
            <w:shd w:val="clear" w:color="auto" w:fill="auto"/>
            <w:hideMark/>
          </w:tcPr>
          <w:p w14:paraId="5F1F5456" w14:textId="6C1B45AE" w:rsidR="0057373F" w:rsidRPr="0070253A" w:rsidRDefault="0057373F" w:rsidP="0057373F">
            <w:pPr>
              <w:pStyle w:val="TAH"/>
              <w:rPr>
                <w:lang w:eastAsia="en-GB"/>
              </w:rPr>
            </w:pPr>
            <w:r w:rsidRPr="0070253A">
              <w:rPr>
                <w:lang w:eastAsia="en-GB"/>
              </w:rPr>
              <w:t>test case</w:t>
            </w:r>
          </w:p>
        </w:tc>
        <w:tc>
          <w:tcPr>
            <w:tcW w:w="4508" w:type="dxa"/>
            <w:tcBorders>
              <w:top w:val="single" w:sz="4" w:space="0" w:color="auto"/>
              <w:left w:val="single" w:sz="4" w:space="0" w:color="auto"/>
              <w:right w:val="single" w:sz="4" w:space="0" w:color="auto"/>
            </w:tcBorders>
            <w:shd w:val="clear" w:color="auto" w:fill="auto"/>
            <w:hideMark/>
          </w:tcPr>
          <w:p w14:paraId="41D27747" w14:textId="4BF7358A" w:rsidR="0057373F" w:rsidRPr="0070253A" w:rsidRDefault="0057373F" w:rsidP="0057373F">
            <w:pPr>
              <w:pStyle w:val="TAH"/>
              <w:rPr>
                <w:lang w:eastAsia="en-GB"/>
              </w:rPr>
            </w:pPr>
            <w:r w:rsidRPr="0070253A">
              <w:rPr>
                <w:lang w:eastAsia="en-GB"/>
              </w:rPr>
              <w:t xml:space="preserve">Test for </w:t>
            </w:r>
            <w:r w:rsidRPr="0070253A">
              <w:t xml:space="preserve">AAS BS operating bands </w:t>
            </w:r>
            <w:r w:rsidRPr="0070253A">
              <w:rPr>
                <w:lang w:eastAsia="en-GB"/>
              </w:rPr>
              <w:t>with multi-band dependencies</w:t>
            </w:r>
          </w:p>
        </w:tc>
        <w:tc>
          <w:tcPr>
            <w:tcW w:w="2554" w:type="dxa"/>
            <w:gridSpan w:val="2"/>
            <w:tcBorders>
              <w:top w:val="single" w:sz="4" w:space="0" w:color="auto"/>
              <w:left w:val="nil"/>
              <w:bottom w:val="single" w:sz="4" w:space="0" w:color="auto"/>
              <w:right w:val="single" w:sz="4" w:space="0" w:color="auto"/>
            </w:tcBorders>
            <w:shd w:val="clear" w:color="auto" w:fill="auto"/>
            <w:hideMark/>
          </w:tcPr>
          <w:p w14:paraId="4236A3E1" w14:textId="77777777" w:rsidR="0057373F" w:rsidRPr="0070253A" w:rsidRDefault="0057373F" w:rsidP="0057373F">
            <w:pPr>
              <w:pStyle w:val="TAH"/>
              <w:rPr>
                <w:lang w:eastAsia="en-GB"/>
              </w:rPr>
            </w:pPr>
            <w:r w:rsidRPr="0070253A">
              <w:rPr>
                <w:lang w:eastAsia="en-GB"/>
              </w:rPr>
              <w:t>Test configuration for MBT</w:t>
            </w:r>
          </w:p>
        </w:tc>
      </w:tr>
      <w:tr w:rsidR="0057373F" w:rsidRPr="0070253A" w14:paraId="6FE4C547" w14:textId="77777777" w:rsidTr="0057373F">
        <w:trPr>
          <w:tblHeader/>
          <w:jc w:val="center"/>
        </w:trPr>
        <w:tc>
          <w:tcPr>
            <w:tcW w:w="2795" w:type="dxa"/>
            <w:gridSpan w:val="2"/>
            <w:tcBorders>
              <w:left w:val="single" w:sz="4" w:space="0" w:color="auto"/>
              <w:bottom w:val="single" w:sz="4" w:space="0" w:color="auto"/>
              <w:right w:val="single" w:sz="4" w:space="0" w:color="auto"/>
            </w:tcBorders>
            <w:shd w:val="clear" w:color="auto" w:fill="auto"/>
            <w:vAlign w:val="center"/>
            <w:hideMark/>
          </w:tcPr>
          <w:p w14:paraId="51C88A5B" w14:textId="77777777" w:rsidR="0057373F" w:rsidRPr="0070253A" w:rsidRDefault="0057373F" w:rsidP="0057373F">
            <w:pPr>
              <w:pStyle w:val="TAH"/>
              <w:rPr>
                <w:lang w:eastAsia="en-GB"/>
              </w:rPr>
            </w:pPr>
          </w:p>
        </w:tc>
        <w:tc>
          <w:tcPr>
            <w:tcW w:w="4508" w:type="dxa"/>
            <w:tcBorders>
              <w:left w:val="single" w:sz="4" w:space="0" w:color="auto"/>
              <w:bottom w:val="single" w:sz="4" w:space="0" w:color="auto"/>
              <w:right w:val="single" w:sz="4" w:space="0" w:color="auto"/>
            </w:tcBorders>
            <w:shd w:val="clear" w:color="auto" w:fill="auto"/>
            <w:vAlign w:val="center"/>
            <w:hideMark/>
          </w:tcPr>
          <w:p w14:paraId="15709E9A" w14:textId="25C8A5EB" w:rsidR="0057373F" w:rsidRPr="0070253A" w:rsidRDefault="0057373F" w:rsidP="0057373F">
            <w:pPr>
              <w:pStyle w:val="TAH"/>
              <w:rPr>
                <w:lang w:eastAsia="en-GB"/>
              </w:rPr>
            </w:pPr>
            <w:r w:rsidRPr="0070253A">
              <w:rPr>
                <w:lang w:eastAsia="en-GB"/>
              </w:rPr>
              <w:t>RCSA1,RCSA2, RCSA3</w:t>
            </w:r>
          </w:p>
        </w:tc>
        <w:tc>
          <w:tcPr>
            <w:tcW w:w="1647" w:type="dxa"/>
            <w:tcBorders>
              <w:top w:val="nil"/>
              <w:left w:val="nil"/>
              <w:bottom w:val="single" w:sz="4" w:space="0" w:color="auto"/>
              <w:right w:val="single" w:sz="4" w:space="0" w:color="auto"/>
            </w:tcBorders>
            <w:shd w:val="clear" w:color="auto" w:fill="auto"/>
            <w:hideMark/>
          </w:tcPr>
          <w:p w14:paraId="1C812FBF" w14:textId="77777777" w:rsidR="0057373F" w:rsidRPr="0070253A" w:rsidRDefault="0057373F" w:rsidP="0057373F">
            <w:pPr>
              <w:pStyle w:val="TAH"/>
              <w:rPr>
                <w:lang w:eastAsia="en-GB"/>
              </w:rPr>
            </w:pPr>
            <w:r w:rsidRPr="0070253A">
              <w:rPr>
                <w:lang w:eastAsia="zh-CN"/>
              </w:rPr>
              <w:t>BC1/BC2</w:t>
            </w:r>
          </w:p>
        </w:tc>
        <w:tc>
          <w:tcPr>
            <w:tcW w:w="907" w:type="dxa"/>
            <w:tcBorders>
              <w:top w:val="nil"/>
              <w:left w:val="nil"/>
              <w:bottom w:val="single" w:sz="4" w:space="0" w:color="auto"/>
              <w:right w:val="single" w:sz="4" w:space="0" w:color="auto"/>
            </w:tcBorders>
            <w:shd w:val="clear" w:color="auto" w:fill="auto"/>
            <w:hideMark/>
          </w:tcPr>
          <w:p w14:paraId="231175E6" w14:textId="77777777" w:rsidR="0057373F" w:rsidRPr="0070253A" w:rsidRDefault="0057373F" w:rsidP="0057373F">
            <w:pPr>
              <w:pStyle w:val="TAH"/>
              <w:rPr>
                <w:lang w:eastAsia="en-GB"/>
              </w:rPr>
            </w:pPr>
            <w:r w:rsidRPr="0070253A">
              <w:rPr>
                <w:lang w:eastAsia="zh-CN"/>
              </w:rPr>
              <w:t>BC3</w:t>
            </w:r>
          </w:p>
        </w:tc>
      </w:tr>
      <w:tr w:rsidR="0070253A" w:rsidRPr="0070253A" w14:paraId="32082073"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367134FF" w14:textId="77777777" w:rsidR="003B2DEF" w:rsidRPr="0070253A" w:rsidRDefault="003B2DEF" w:rsidP="0057373F">
            <w:pPr>
              <w:pStyle w:val="TAL"/>
              <w:rPr>
                <w:lang w:eastAsia="en-GB"/>
              </w:rPr>
            </w:pPr>
            <w:r w:rsidRPr="0070253A">
              <w:rPr>
                <w:lang w:eastAsia="en-GB"/>
              </w:rPr>
              <w:t>6.2</w:t>
            </w:r>
          </w:p>
        </w:tc>
        <w:tc>
          <w:tcPr>
            <w:tcW w:w="2328" w:type="dxa"/>
            <w:tcBorders>
              <w:top w:val="nil"/>
              <w:left w:val="nil"/>
              <w:bottom w:val="single" w:sz="4" w:space="0" w:color="auto"/>
              <w:right w:val="single" w:sz="4" w:space="0" w:color="auto"/>
            </w:tcBorders>
            <w:shd w:val="clear" w:color="auto" w:fill="auto"/>
            <w:noWrap/>
            <w:hideMark/>
          </w:tcPr>
          <w:p w14:paraId="300AEC63" w14:textId="77777777" w:rsidR="003B2DEF" w:rsidRPr="0070253A" w:rsidRDefault="003B2DEF" w:rsidP="0057373F">
            <w:pPr>
              <w:pStyle w:val="TAL"/>
              <w:rPr>
                <w:lang w:eastAsia="en-GB"/>
              </w:rPr>
            </w:pPr>
            <w:r w:rsidRPr="0070253A">
              <w:rPr>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14:paraId="2E1B4BF6" w14:textId="77777777" w:rsidR="003B2DEF" w:rsidRPr="0070253A" w:rsidRDefault="003B2DEF" w:rsidP="0057373F">
            <w:pPr>
              <w:pStyle w:val="TAC"/>
              <w:rPr>
                <w:lang w:eastAsia="en-GB"/>
              </w:rPr>
            </w:pPr>
            <w:r w:rsidRPr="0070253A">
              <w:rPr>
                <w:lang w:eastAsia="en-GB"/>
              </w:rPr>
              <w:t>SBT, MBT</w:t>
            </w:r>
          </w:p>
        </w:tc>
        <w:tc>
          <w:tcPr>
            <w:tcW w:w="1647" w:type="dxa"/>
            <w:tcBorders>
              <w:top w:val="nil"/>
              <w:left w:val="nil"/>
              <w:bottom w:val="single" w:sz="4" w:space="0" w:color="auto"/>
              <w:right w:val="single" w:sz="4" w:space="0" w:color="auto"/>
            </w:tcBorders>
            <w:shd w:val="clear" w:color="auto" w:fill="auto"/>
            <w:hideMark/>
          </w:tcPr>
          <w:p w14:paraId="683DE678" w14:textId="77777777" w:rsidR="003B2DEF" w:rsidRPr="0070253A" w:rsidRDefault="003B2DEF" w:rsidP="0057373F">
            <w:pPr>
              <w:pStyle w:val="TAC"/>
              <w:rPr>
                <w:lang w:eastAsia="en-GB"/>
              </w:rPr>
            </w:pPr>
            <w:r w:rsidRPr="0070253A">
              <w:rPr>
                <w:lang w:eastAsia="en-GB"/>
              </w:rPr>
              <w:t>ATCR5a</w:t>
            </w:r>
          </w:p>
        </w:tc>
        <w:tc>
          <w:tcPr>
            <w:tcW w:w="907" w:type="dxa"/>
            <w:tcBorders>
              <w:top w:val="nil"/>
              <w:left w:val="nil"/>
              <w:bottom w:val="single" w:sz="4" w:space="0" w:color="auto"/>
              <w:right w:val="single" w:sz="4" w:space="0" w:color="auto"/>
            </w:tcBorders>
            <w:shd w:val="clear" w:color="auto" w:fill="auto"/>
            <w:hideMark/>
          </w:tcPr>
          <w:p w14:paraId="29BF7C16" w14:textId="77777777" w:rsidR="003B2DEF" w:rsidRPr="0070253A" w:rsidRDefault="003B2DEF" w:rsidP="0057373F">
            <w:pPr>
              <w:pStyle w:val="TAC"/>
              <w:rPr>
                <w:lang w:eastAsia="en-GB"/>
              </w:rPr>
            </w:pPr>
            <w:r w:rsidRPr="0070253A">
              <w:rPr>
                <w:lang w:eastAsia="en-GB"/>
              </w:rPr>
              <w:t>ATCR5a</w:t>
            </w:r>
          </w:p>
        </w:tc>
      </w:tr>
      <w:tr w:rsidR="003B2DEF" w:rsidRPr="0070253A" w14:paraId="4F44226A" w14:textId="77777777" w:rsidTr="00B17621">
        <w:trPr>
          <w:jc w:val="center"/>
        </w:trPr>
        <w:tc>
          <w:tcPr>
            <w:tcW w:w="467" w:type="dxa"/>
            <w:tcBorders>
              <w:top w:val="nil"/>
              <w:left w:val="single" w:sz="4" w:space="0" w:color="auto"/>
              <w:bottom w:val="single" w:sz="4" w:space="0" w:color="auto"/>
              <w:right w:val="nil"/>
            </w:tcBorders>
            <w:shd w:val="clear" w:color="auto" w:fill="auto"/>
            <w:noWrap/>
            <w:hideMark/>
          </w:tcPr>
          <w:p w14:paraId="7CD1A80D" w14:textId="77777777" w:rsidR="003B2DEF" w:rsidRPr="0070253A" w:rsidRDefault="003B2DEF" w:rsidP="0057373F">
            <w:pPr>
              <w:pStyle w:val="TAL"/>
              <w:rPr>
                <w:lang w:eastAsia="en-GB"/>
              </w:rPr>
            </w:pPr>
            <w:r w:rsidRPr="0070253A">
              <w:rPr>
                <w:lang w:eastAsia="en-GB"/>
              </w:rPr>
              <w:t>7.2</w:t>
            </w:r>
          </w:p>
        </w:tc>
        <w:tc>
          <w:tcPr>
            <w:tcW w:w="2328" w:type="dxa"/>
            <w:tcBorders>
              <w:top w:val="nil"/>
              <w:left w:val="nil"/>
              <w:bottom w:val="single" w:sz="4" w:space="0" w:color="auto"/>
              <w:right w:val="single" w:sz="4" w:space="0" w:color="auto"/>
            </w:tcBorders>
            <w:shd w:val="clear" w:color="auto" w:fill="auto"/>
            <w:noWrap/>
            <w:hideMark/>
          </w:tcPr>
          <w:p w14:paraId="1228F77B" w14:textId="77777777" w:rsidR="003B2DEF" w:rsidRPr="0070253A" w:rsidRDefault="003B2DEF" w:rsidP="0057373F">
            <w:pPr>
              <w:pStyle w:val="TAL"/>
              <w:rPr>
                <w:lang w:eastAsia="en-GB"/>
              </w:rPr>
            </w:pPr>
            <w:r w:rsidRPr="0070253A">
              <w:rPr>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14:paraId="48AAEDCB" w14:textId="77777777" w:rsidR="003B2DEF" w:rsidRPr="0070253A" w:rsidRDefault="003B2DEF" w:rsidP="0057373F">
            <w:pPr>
              <w:pStyle w:val="TAC"/>
              <w:rPr>
                <w:lang w:eastAsia="en-GB"/>
              </w:rPr>
            </w:pPr>
            <w:r w:rsidRPr="0070253A">
              <w:rPr>
                <w:lang w:eastAsia="en-GB"/>
              </w:rPr>
              <w:t>SBT</w:t>
            </w:r>
          </w:p>
        </w:tc>
        <w:tc>
          <w:tcPr>
            <w:tcW w:w="1647" w:type="dxa"/>
            <w:tcBorders>
              <w:top w:val="nil"/>
              <w:left w:val="nil"/>
              <w:bottom w:val="single" w:sz="4" w:space="0" w:color="auto"/>
              <w:right w:val="single" w:sz="4" w:space="0" w:color="auto"/>
            </w:tcBorders>
            <w:shd w:val="clear" w:color="auto" w:fill="auto"/>
            <w:hideMark/>
          </w:tcPr>
          <w:p w14:paraId="607162DB" w14:textId="77777777" w:rsidR="003B2DEF" w:rsidRPr="0070253A" w:rsidRDefault="003D5832" w:rsidP="0057373F">
            <w:pPr>
              <w:pStyle w:val="TAC"/>
              <w:rPr>
                <w:lang w:eastAsia="en-GB"/>
              </w:rPr>
            </w:pPr>
            <w:r w:rsidRPr="0070253A">
              <w:rPr>
                <w:rFonts w:eastAsia="MS Mincho"/>
                <w:lang w:eastAsia="en-GB"/>
              </w:rPr>
              <w:t>ATCR4a,ATCR4b</w:t>
            </w:r>
          </w:p>
        </w:tc>
        <w:tc>
          <w:tcPr>
            <w:tcW w:w="907" w:type="dxa"/>
            <w:tcBorders>
              <w:top w:val="nil"/>
              <w:left w:val="nil"/>
              <w:bottom w:val="single" w:sz="4" w:space="0" w:color="auto"/>
              <w:right w:val="single" w:sz="4" w:space="0" w:color="auto"/>
            </w:tcBorders>
            <w:shd w:val="clear" w:color="auto" w:fill="auto"/>
            <w:hideMark/>
          </w:tcPr>
          <w:p w14:paraId="78EA4ACA" w14:textId="77777777" w:rsidR="003B2DEF" w:rsidRPr="0070253A" w:rsidRDefault="003D5832" w:rsidP="0057373F">
            <w:pPr>
              <w:pStyle w:val="TAC"/>
              <w:rPr>
                <w:lang w:eastAsia="en-GB"/>
              </w:rPr>
            </w:pPr>
            <w:r w:rsidRPr="0070253A">
              <w:rPr>
                <w:lang w:eastAsia="en-GB"/>
              </w:rPr>
              <w:t>None</w:t>
            </w:r>
          </w:p>
        </w:tc>
      </w:tr>
    </w:tbl>
    <w:p w14:paraId="03E9203E" w14:textId="77777777" w:rsidR="003B2DEF" w:rsidRPr="0070253A" w:rsidRDefault="003B2DEF" w:rsidP="00E603E9"/>
    <w:p w14:paraId="218694EF" w14:textId="77777777" w:rsidR="003B2DEF" w:rsidRPr="0070253A" w:rsidRDefault="003B2DEF" w:rsidP="00673E8E">
      <w:pPr>
        <w:pStyle w:val="Heading3"/>
        <w:rPr>
          <w:lang w:eastAsia="zh-CN"/>
        </w:rPr>
      </w:pPr>
      <w:bookmarkStart w:id="267" w:name="_Toc21019966"/>
      <w:bookmarkStart w:id="268" w:name="_Toc29767221"/>
      <w:bookmarkStart w:id="269" w:name="_Toc61116909"/>
      <w:r w:rsidRPr="0070253A">
        <w:rPr>
          <w:lang w:eastAsia="zh-CN"/>
        </w:rPr>
        <w:t>5.4.2</w:t>
      </w:r>
      <w:r w:rsidR="00C91619" w:rsidRPr="0070253A">
        <w:rPr>
          <w:lang w:eastAsia="zh-CN"/>
        </w:rPr>
        <w:tab/>
      </w:r>
      <w:r w:rsidRPr="0070253A">
        <w:t xml:space="preserve">AAS BS operating bands with multi-band dependencies supporting </w:t>
      </w:r>
      <w:r w:rsidRPr="0070253A">
        <w:rPr>
          <w:lang w:eastAsia="zh-CN"/>
        </w:rPr>
        <w:t>Single-RAT only</w:t>
      </w:r>
      <w:bookmarkEnd w:id="267"/>
      <w:bookmarkEnd w:id="268"/>
      <w:bookmarkEnd w:id="269"/>
    </w:p>
    <w:p w14:paraId="430C6752" w14:textId="77777777" w:rsidR="003B2DEF" w:rsidRPr="0070253A" w:rsidRDefault="003B2DEF" w:rsidP="003B2DEF">
      <w:pPr>
        <w:rPr>
          <w:snapToGrid w:val="0"/>
          <w:lang w:eastAsia="zh-CN"/>
        </w:rPr>
      </w:pPr>
      <w:r w:rsidRPr="0070253A">
        <w:rPr>
          <w:snapToGrid w:val="0"/>
          <w:lang w:eastAsia="zh-CN"/>
        </w:rPr>
        <w:t xml:space="preserve">For an </w:t>
      </w:r>
      <w:r w:rsidRPr="0070253A">
        <w:t xml:space="preserve">AAS BS operating bands </w:t>
      </w:r>
      <w:r w:rsidRPr="0070253A">
        <w:rPr>
          <w:snapToGrid w:val="0"/>
          <w:lang w:eastAsia="zh-CN"/>
        </w:rPr>
        <w:t>with multi-band dependencies supporting single-RAT only in the operational ba</w:t>
      </w:r>
      <w:r w:rsidR="00E603E9" w:rsidRPr="0070253A">
        <w:rPr>
          <w:snapToGrid w:val="0"/>
          <w:lang w:eastAsia="zh-CN"/>
        </w:rPr>
        <w:t>nd, the test configurations in t</w:t>
      </w:r>
      <w:r w:rsidRPr="0070253A">
        <w:rPr>
          <w:snapToGrid w:val="0"/>
          <w:lang w:eastAsia="zh-CN"/>
        </w:rPr>
        <w:t>able 5.4.2-1, shall be used for testing.</w:t>
      </w:r>
    </w:p>
    <w:p w14:paraId="4DE48E1A" w14:textId="77777777" w:rsidR="003B2DEF" w:rsidRPr="0070253A" w:rsidRDefault="003B2DEF" w:rsidP="003B2DEF">
      <w:pPr>
        <w:pStyle w:val="TH"/>
        <w:rPr>
          <w:snapToGrid w:val="0"/>
          <w:lang w:eastAsia="zh-CN"/>
        </w:rPr>
      </w:pPr>
      <w:r w:rsidRPr="0070253A">
        <w:rPr>
          <w:snapToGrid w:val="0"/>
          <w:lang w:eastAsia="zh-CN"/>
        </w:rPr>
        <w:lastRenderedPageBreak/>
        <w:t xml:space="preserve">Table 5.4.2-1: </w:t>
      </w:r>
      <w:r w:rsidRPr="0070253A">
        <w:t xml:space="preserve">Test configuration for AAS BS operating bands with multi-band dependencies supporting </w:t>
      </w:r>
      <w:r w:rsidRPr="0070253A">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70253A" w:rsidRPr="0070253A" w14:paraId="2A5467B6" w14:textId="77777777"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42C6911" w14:textId="77777777" w:rsidR="003B2DEF" w:rsidRPr="0070253A" w:rsidRDefault="003B2DEF" w:rsidP="0057373F">
            <w:pPr>
              <w:pStyle w:val="TAH"/>
              <w:rPr>
                <w:lang w:eastAsia="en-GB"/>
              </w:rPr>
            </w:pPr>
            <w:r w:rsidRPr="0070253A">
              <w:rPr>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14:paraId="46C7810D" w14:textId="77777777" w:rsidR="003B2DEF" w:rsidRPr="0070253A" w:rsidRDefault="003B2DEF" w:rsidP="0057373F">
            <w:pPr>
              <w:pStyle w:val="TAH"/>
              <w:rPr>
                <w:lang w:eastAsia="en-GB"/>
              </w:rPr>
            </w:pPr>
            <w:r w:rsidRPr="0070253A">
              <w:rPr>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14:paraId="6EAE9B53" w14:textId="77777777" w:rsidR="003B2DEF" w:rsidRPr="0070253A" w:rsidRDefault="003B2DEF" w:rsidP="0057373F">
            <w:pPr>
              <w:pStyle w:val="TAH"/>
              <w:rPr>
                <w:lang w:eastAsia="en-GB"/>
              </w:rPr>
            </w:pPr>
            <w:r w:rsidRPr="0070253A">
              <w:rPr>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89A38F" w14:textId="77777777" w:rsidR="003B2DEF" w:rsidRPr="0070253A" w:rsidRDefault="003B2DEF" w:rsidP="0057373F">
            <w:pPr>
              <w:pStyle w:val="TAH"/>
              <w:rPr>
                <w:lang w:eastAsia="en-GB"/>
              </w:rPr>
            </w:pPr>
            <w:r w:rsidRPr="0070253A">
              <w:rPr>
                <w:lang w:eastAsia="en-GB"/>
              </w:rPr>
              <w:t>E-UTRA Test RCSA5</w:t>
            </w:r>
          </w:p>
        </w:tc>
      </w:tr>
      <w:tr w:rsidR="0070253A" w:rsidRPr="0070253A" w14:paraId="758356D4"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031B84E4" w14:textId="77777777" w:rsidR="003B2DEF" w:rsidRPr="0070253A" w:rsidRDefault="003B2DEF" w:rsidP="0057373F">
            <w:pPr>
              <w:pStyle w:val="TAL"/>
              <w:rPr>
                <w:lang w:eastAsia="en-GB"/>
              </w:rPr>
            </w:pPr>
            <w:r w:rsidRPr="0070253A">
              <w:rPr>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14:paraId="51C5D526" w14:textId="77777777" w:rsidR="003B2DEF" w:rsidRPr="0070253A" w:rsidRDefault="003B2DEF" w:rsidP="0057373F">
            <w:pPr>
              <w:pStyle w:val="TAL"/>
              <w:rPr>
                <w:lang w:eastAsia="en-GB"/>
              </w:rPr>
            </w:pPr>
            <w:r w:rsidRPr="0070253A">
              <w:rPr>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14:paraId="2D8F0719" w14:textId="77777777" w:rsidR="003B2DEF" w:rsidRPr="0070253A" w:rsidRDefault="003B2DEF" w:rsidP="0057373F">
            <w:pPr>
              <w:pStyle w:val="TAC"/>
              <w:rPr>
                <w:lang w:eastAsia="en-GB"/>
              </w:rPr>
            </w:pPr>
            <w:r w:rsidRPr="0070253A">
              <w:rPr>
                <w:lang w:eastAsia="en-GB"/>
              </w:rPr>
              <w:t>ATCR1a/ANTCR1 (</w:t>
            </w:r>
            <w:r w:rsidR="00E603E9" w:rsidRPr="0070253A">
              <w:rPr>
                <w:lang w:eastAsia="en-GB"/>
              </w:rPr>
              <w:t>Note 1</w:t>
            </w:r>
            <w:r w:rsidRPr="0070253A">
              <w:rPr>
                <w:lang w:eastAsia="en-GB"/>
              </w:rPr>
              <w:t>) ATCR5a</w:t>
            </w:r>
          </w:p>
        </w:tc>
        <w:tc>
          <w:tcPr>
            <w:tcW w:w="732" w:type="pct"/>
            <w:tcBorders>
              <w:top w:val="nil"/>
              <w:left w:val="nil"/>
              <w:bottom w:val="single" w:sz="4" w:space="0" w:color="auto"/>
              <w:right w:val="nil"/>
            </w:tcBorders>
            <w:shd w:val="clear" w:color="auto" w:fill="auto"/>
            <w:vAlign w:val="center"/>
            <w:hideMark/>
          </w:tcPr>
          <w:p w14:paraId="631010F6" w14:textId="77777777" w:rsidR="003B2DEF" w:rsidRPr="0070253A" w:rsidRDefault="003B2DEF" w:rsidP="0057373F">
            <w:pPr>
              <w:pStyle w:val="TAC"/>
              <w:rPr>
                <w:lang w:eastAsia="en-GB"/>
              </w:rPr>
            </w:pPr>
            <w:r w:rsidRPr="0070253A">
              <w:rPr>
                <w:lang w:eastAsia="en-GB"/>
              </w:rPr>
              <w:t>ATCR1b (</w:t>
            </w:r>
            <w:r w:rsidR="00E603E9" w:rsidRPr="0070253A">
              <w:rPr>
                <w:lang w:eastAsia="en-GB"/>
              </w:rPr>
              <w:t>Note 2</w:t>
            </w:r>
            <w:r w:rsidRPr="0070253A">
              <w:rPr>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7A67A71F" w14:textId="77777777" w:rsidR="003B2DEF" w:rsidRPr="0070253A" w:rsidRDefault="003B2DEF" w:rsidP="0057373F">
            <w:pPr>
              <w:pStyle w:val="TAC"/>
              <w:rPr>
                <w:lang w:eastAsia="en-GB"/>
              </w:rPr>
            </w:pPr>
            <w:r w:rsidRPr="0070253A">
              <w:rPr>
                <w:lang w:eastAsia="en-GB"/>
              </w:rPr>
              <w:t>ATCR2a/ANTCR2 (</w:t>
            </w:r>
            <w:r w:rsidR="00E603E9" w:rsidRPr="0070253A">
              <w:rPr>
                <w:lang w:eastAsia="en-GB"/>
              </w:rPr>
              <w:t>Note 3</w:t>
            </w:r>
            <w:r w:rsidRPr="0070253A">
              <w:rPr>
                <w:lang w:eastAsia="en-GB"/>
              </w:rPr>
              <w:t>), ATCR5a</w:t>
            </w:r>
          </w:p>
        </w:tc>
      </w:tr>
      <w:tr w:rsidR="0070253A" w:rsidRPr="0070253A" w14:paraId="5D5E385D" w14:textId="77777777"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14:paraId="4AA70BE9" w14:textId="77777777" w:rsidR="003B2DEF" w:rsidRPr="0070253A" w:rsidRDefault="003B2DEF" w:rsidP="0057373F">
            <w:pPr>
              <w:pStyle w:val="TAL"/>
              <w:rPr>
                <w:lang w:eastAsia="en-GB"/>
              </w:rPr>
            </w:pPr>
            <w:r w:rsidRPr="0070253A">
              <w:rPr>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14:paraId="0580BE18" w14:textId="77777777" w:rsidR="003B2DEF" w:rsidRPr="0070253A" w:rsidRDefault="003B2DEF" w:rsidP="0057373F">
            <w:pPr>
              <w:pStyle w:val="TAL"/>
              <w:rPr>
                <w:lang w:eastAsia="en-GB"/>
              </w:rPr>
            </w:pPr>
            <w:r w:rsidRPr="0070253A">
              <w:rPr>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14:paraId="37094708" w14:textId="77777777" w:rsidR="003B2DEF" w:rsidRPr="0070253A" w:rsidRDefault="003D5832" w:rsidP="0057373F">
            <w:pPr>
              <w:pStyle w:val="TAC"/>
              <w:rPr>
                <w:lang w:eastAsia="en-GB"/>
              </w:rPr>
            </w:pPr>
            <w:r w:rsidRPr="0070253A">
              <w:rPr>
                <w:rFonts w:eastAsia="MS Mincho"/>
                <w:lang w:eastAsia="en-GB"/>
              </w:rPr>
              <w:t>ATCR4a</w:t>
            </w:r>
          </w:p>
        </w:tc>
        <w:tc>
          <w:tcPr>
            <w:tcW w:w="732" w:type="pct"/>
            <w:tcBorders>
              <w:top w:val="nil"/>
              <w:left w:val="nil"/>
              <w:bottom w:val="single" w:sz="4" w:space="0" w:color="auto"/>
              <w:right w:val="nil"/>
            </w:tcBorders>
            <w:shd w:val="clear" w:color="auto" w:fill="auto"/>
            <w:vAlign w:val="center"/>
            <w:hideMark/>
          </w:tcPr>
          <w:p w14:paraId="79F6CD1A" w14:textId="77777777" w:rsidR="003B2DEF" w:rsidRPr="0070253A" w:rsidRDefault="003D5832" w:rsidP="0057373F">
            <w:pPr>
              <w:pStyle w:val="TAC"/>
              <w:rPr>
                <w:lang w:eastAsia="en-GB"/>
              </w:rPr>
            </w:pPr>
            <w:r w:rsidRPr="0070253A">
              <w:rPr>
                <w:rFonts w:eastAsia="MS Mincho"/>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14:paraId="0C275E6D" w14:textId="77777777" w:rsidR="003B2DEF" w:rsidRPr="0070253A" w:rsidRDefault="003D5832" w:rsidP="0057373F">
            <w:pPr>
              <w:pStyle w:val="TAC"/>
              <w:rPr>
                <w:lang w:eastAsia="en-GB"/>
              </w:rPr>
            </w:pPr>
            <w:r w:rsidRPr="0070253A">
              <w:rPr>
                <w:rFonts w:eastAsia="MS Mincho"/>
                <w:lang w:eastAsia="en-GB"/>
              </w:rPr>
              <w:t>ATCR4b</w:t>
            </w:r>
          </w:p>
        </w:tc>
      </w:tr>
      <w:tr w:rsidR="003B2DEF" w:rsidRPr="0070253A" w14:paraId="28F1CAF8" w14:textId="77777777"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A52D8B" w14:textId="77777777"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1:</w:t>
            </w:r>
            <w:r w:rsidRPr="0070253A">
              <w:rPr>
                <w:rFonts w:cs="Arial"/>
                <w:szCs w:val="18"/>
                <w:lang w:eastAsia="zh-CN"/>
              </w:rPr>
              <w:tab/>
            </w:r>
            <w:r w:rsidRPr="0070253A">
              <w:rPr>
                <w:rFonts w:cs="Arial"/>
                <w:szCs w:val="18"/>
                <w:lang w:eastAsia="en-GB"/>
              </w:rPr>
              <w:t>ATCR1a</w:t>
            </w:r>
            <w:r w:rsidRPr="0070253A">
              <w:rPr>
                <w:rFonts w:cs="Arial"/>
                <w:szCs w:val="18"/>
                <w:lang w:eastAsia="zh-CN"/>
              </w:rPr>
              <w:t xml:space="preserve"> and/or </w:t>
            </w:r>
            <w:r w:rsidRPr="0070253A">
              <w:rPr>
                <w:rFonts w:cs="Arial"/>
                <w:szCs w:val="18"/>
                <w:lang w:eastAsia="en-GB"/>
              </w:rPr>
              <w:t>ANTCR1</w:t>
            </w:r>
            <w:r w:rsidRPr="0070253A">
              <w:rPr>
                <w:rFonts w:cs="Arial"/>
                <w:szCs w:val="18"/>
                <w:lang w:eastAsia="zh-CN"/>
              </w:rPr>
              <w:t xml:space="preserve">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r w:rsidR="00E603E9" w:rsidRPr="0070253A">
              <w:rPr>
                <w:rFonts w:cs="Arial"/>
                <w:szCs w:val="18"/>
                <w:lang w:eastAsia="zh-CN"/>
              </w:rPr>
              <w:t>.</w:t>
            </w:r>
          </w:p>
          <w:p w14:paraId="15D0D43D" w14:textId="77777777" w:rsidR="003B2DEF" w:rsidRPr="0070253A" w:rsidRDefault="003B2DEF" w:rsidP="00BA0BB4">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2:</w:t>
            </w:r>
            <w:r w:rsidRPr="0070253A">
              <w:rPr>
                <w:rFonts w:cs="Arial"/>
                <w:szCs w:val="18"/>
                <w:lang w:eastAsia="zh-CN"/>
              </w:rPr>
              <w:tab/>
            </w:r>
            <w:r w:rsidRPr="0070253A">
              <w:rPr>
                <w:rFonts w:cs="Arial"/>
                <w:szCs w:val="18"/>
                <w:lang w:eastAsia="en-GB"/>
              </w:rPr>
              <w:t>ATCR1b</w:t>
            </w:r>
            <w:r w:rsidRPr="0070253A">
              <w:rPr>
                <w:rFonts w:cs="Arial"/>
                <w:kern w:val="2"/>
                <w:szCs w:val="18"/>
                <w:lang w:eastAsia="zh-CN"/>
              </w:rPr>
              <w:t xml:space="preserve"> </w:t>
            </w:r>
            <w:r w:rsidRPr="0070253A">
              <w:rPr>
                <w:rFonts w:cs="Arial"/>
                <w:szCs w:val="18"/>
                <w:lang w:eastAsia="zh-CN"/>
              </w:rPr>
              <w:t xml:space="preserve">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5.3.3-1.</w:t>
            </w:r>
          </w:p>
          <w:p w14:paraId="076AD81F" w14:textId="77777777" w:rsidR="003B2DEF" w:rsidRPr="0070253A" w:rsidRDefault="003B2DEF" w:rsidP="00E603E9">
            <w:pPr>
              <w:pStyle w:val="TAN"/>
              <w:rPr>
                <w:rFonts w:cs="Arial"/>
                <w:szCs w:val="18"/>
                <w:lang w:eastAsia="zh-CN"/>
              </w:rPr>
            </w:pPr>
            <w:r w:rsidRPr="0070253A">
              <w:rPr>
                <w:rFonts w:cs="Arial"/>
                <w:szCs w:val="18"/>
                <w:lang w:eastAsia="zh-CN"/>
              </w:rPr>
              <w:t>NOTE</w:t>
            </w:r>
            <w:r w:rsidR="00E603E9" w:rsidRPr="0070253A">
              <w:rPr>
                <w:rFonts w:cs="Arial"/>
                <w:szCs w:val="18"/>
                <w:lang w:eastAsia="zh-CN"/>
              </w:rPr>
              <w:t xml:space="preserve"> </w:t>
            </w:r>
            <w:r w:rsidRPr="0070253A">
              <w:rPr>
                <w:rFonts w:cs="Arial"/>
                <w:szCs w:val="18"/>
                <w:lang w:eastAsia="zh-CN"/>
              </w:rPr>
              <w:t>3:</w:t>
            </w:r>
            <w:r w:rsidR="00C91619" w:rsidRPr="0070253A">
              <w:rPr>
                <w:rFonts w:cs="Arial"/>
                <w:szCs w:val="18"/>
                <w:lang w:eastAsia="zh-CN"/>
              </w:rPr>
              <w:tab/>
            </w:r>
            <w:r w:rsidRPr="0070253A">
              <w:rPr>
                <w:rFonts w:cs="Arial"/>
                <w:szCs w:val="18"/>
                <w:lang w:eastAsia="zh-CN"/>
              </w:rPr>
              <w:t xml:space="preserve">ATCR2 and/or ANTCR2 shall be applied </w:t>
            </w:r>
            <w:r w:rsidRPr="0070253A">
              <w:rPr>
                <w:rFonts w:cs="Arial"/>
                <w:szCs w:val="18"/>
              </w:rPr>
              <w:t>in each supported operating band</w:t>
            </w:r>
            <w:r w:rsidRPr="0070253A">
              <w:rPr>
                <w:rFonts w:cs="Arial"/>
                <w:szCs w:val="18"/>
                <w:lang w:eastAsia="zh-CN"/>
              </w:rPr>
              <w:t xml:space="preserve"> according </w:t>
            </w:r>
            <w:r w:rsidR="00E603E9" w:rsidRPr="0070253A">
              <w:rPr>
                <w:rFonts w:cs="Arial"/>
                <w:szCs w:val="18"/>
                <w:lang w:eastAsia="zh-CN"/>
              </w:rPr>
              <w:t>to table</w:t>
            </w:r>
            <w:r w:rsidRPr="0070253A">
              <w:rPr>
                <w:rFonts w:cs="Arial"/>
                <w:szCs w:val="18"/>
                <w:lang w:eastAsia="zh-CN"/>
              </w:rPr>
              <w:t xml:space="preserve"> 5.3.4-1.</w:t>
            </w:r>
          </w:p>
        </w:tc>
      </w:tr>
    </w:tbl>
    <w:p w14:paraId="5F045E4A" w14:textId="77777777" w:rsidR="00E603E9" w:rsidRPr="0070253A" w:rsidRDefault="00E603E9" w:rsidP="00E603E9">
      <w:pPr>
        <w:rPr>
          <w:lang w:eastAsia="zh-CN"/>
        </w:rPr>
      </w:pPr>
    </w:p>
    <w:p w14:paraId="45A220B0" w14:textId="77777777" w:rsidR="00540C54" w:rsidRPr="0070253A" w:rsidRDefault="00540C54" w:rsidP="00673E8E">
      <w:pPr>
        <w:pStyle w:val="Heading1"/>
        <w:rPr>
          <w:lang w:eastAsia="zh-CN"/>
        </w:rPr>
      </w:pPr>
      <w:bookmarkStart w:id="270" w:name="_Toc21019967"/>
      <w:bookmarkStart w:id="271" w:name="_Toc29767222"/>
      <w:bookmarkStart w:id="272" w:name="_Toc61116910"/>
      <w:r w:rsidRPr="0070253A">
        <w:rPr>
          <w:lang w:eastAsia="zh-CN"/>
        </w:rPr>
        <w:t>6</w:t>
      </w:r>
      <w:r w:rsidRPr="0070253A">
        <w:rPr>
          <w:rFonts w:hint="eastAsia"/>
          <w:lang w:eastAsia="zh-CN"/>
        </w:rPr>
        <w:tab/>
        <w:t>Radiated transmitter characteristics</w:t>
      </w:r>
      <w:bookmarkEnd w:id="270"/>
      <w:bookmarkEnd w:id="271"/>
      <w:bookmarkEnd w:id="272"/>
    </w:p>
    <w:p w14:paraId="77CCD7AD" w14:textId="77777777" w:rsidR="00540C54" w:rsidRPr="0070253A" w:rsidRDefault="00540C54" w:rsidP="00673E8E">
      <w:pPr>
        <w:pStyle w:val="Heading2"/>
        <w:rPr>
          <w:lang w:eastAsia="zh-CN"/>
        </w:rPr>
      </w:pPr>
      <w:bookmarkStart w:id="273" w:name="_Toc21019968"/>
      <w:bookmarkStart w:id="274" w:name="_Toc29767223"/>
      <w:bookmarkStart w:id="275" w:name="_Toc61116911"/>
      <w:r w:rsidRPr="0070253A">
        <w:rPr>
          <w:lang w:eastAsia="zh-CN"/>
        </w:rPr>
        <w:t>6.1</w:t>
      </w:r>
      <w:r w:rsidRPr="0070253A">
        <w:rPr>
          <w:lang w:eastAsia="zh-CN"/>
        </w:rPr>
        <w:tab/>
        <w:t>General</w:t>
      </w:r>
      <w:bookmarkEnd w:id="273"/>
      <w:bookmarkEnd w:id="274"/>
      <w:bookmarkEnd w:id="275"/>
    </w:p>
    <w:p w14:paraId="087AFC97" w14:textId="6B5BA799" w:rsidR="00CC0291" w:rsidRPr="0070253A" w:rsidRDefault="00CC0291" w:rsidP="00CC0291">
      <w:pPr>
        <w:rPr>
          <w:lang w:eastAsia="zh-CN"/>
        </w:rPr>
      </w:pPr>
      <w:r w:rsidRPr="0070253A">
        <w:rPr>
          <w:lang w:eastAsia="zh-CN"/>
        </w:rPr>
        <w:t xml:space="preserve">General test conditions for transmitter tests are given in </w:t>
      </w:r>
      <w:r w:rsidR="0057373F" w:rsidRPr="0070253A">
        <w:rPr>
          <w:lang w:eastAsia="zh-CN"/>
        </w:rPr>
        <w:t>clause</w:t>
      </w:r>
      <w:r w:rsidR="0057373F">
        <w:rPr>
          <w:lang w:eastAsia="zh-CN"/>
        </w:rPr>
        <w:t> </w:t>
      </w:r>
      <w:r w:rsidR="0057373F" w:rsidRPr="0070253A">
        <w:rPr>
          <w:lang w:eastAsia="zh-CN"/>
        </w:rPr>
        <w:t>4</w:t>
      </w:r>
      <w:r w:rsidRPr="0070253A">
        <w:rPr>
          <w:lang w:eastAsia="zh-CN"/>
        </w:rPr>
        <w:t xml:space="preserve">, including interpretation of measurement results and configuration for testing. </w:t>
      </w:r>
      <w:r w:rsidR="009C34E1" w:rsidRPr="0070253A">
        <w:rPr>
          <w:lang w:eastAsia="zh-CN"/>
        </w:rPr>
        <w:t xml:space="preserve">AAS </w:t>
      </w:r>
      <w:r w:rsidRPr="0070253A">
        <w:rPr>
          <w:lang w:eastAsia="zh-CN"/>
        </w:rPr>
        <w:t xml:space="preserve">BS configurations for the tests are defined in </w:t>
      </w:r>
      <w:r w:rsidR="0057373F">
        <w:rPr>
          <w:lang w:eastAsia="zh-CN"/>
        </w:rPr>
        <w:t>clause </w:t>
      </w:r>
      <w:r w:rsidR="0057373F" w:rsidRPr="0070253A">
        <w:rPr>
          <w:lang w:eastAsia="zh-CN"/>
        </w:rPr>
        <w:t>4</w:t>
      </w:r>
      <w:r w:rsidRPr="0070253A">
        <w:rPr>
          <w:lang w:eastAsia="zh-CN"/>
        </w:rPr>
        <w:t>.8.</w:t>
      </w:r>
    </w:p>
    <w:p w14:paraId="7138E054" w14:textId="77777777" w:rsidR="00CC0291" w:rsidRPr="0070253A" w:rsidRDefault="00CC0291" w:rsidP="00CC0291">
      <w:r w:rsidRPr="0070253A">
        <w:t xml:space="preserve">If beams have been declared equivalent and parallel (see table 4.10-1, </w:t>
      </w:r>
      <w:r w:rsidR="00AC7B67" w:rsidRPr="0070253A">
        <w:t>D9.12</w:t>
      </w:r>
      <w:r w:rsidRPr="0070253A">
        <w:t xml:space="preserve">, </w:t>
      </w:r>
      <w:r w:rsidR="00AC7B67" w:rsidRPr="0070253A">
        <w:t>D9.13</w:t>
      </w:r>
      <w:r w:rsidRPr="0070253A">
        <w:t xml:space="preserve">), only a representative beam is necessary to </w:t>
      </w:r>
      <w:r w:rsidR="00266BB7">
        <w:t xml:space="preserve">be tested to </w:t>
      </w:r>
      <w:r w:rsidRPr="0070253A">
        <w:t>demonstrate conformance.</w:t>
      </w:r>
    </w:p>
    <w:p w14:paraId="2E02EE8D" w14:textId="3285AD93" w:rsidR="002871C1" w:rsidRPr="0070253A" w:rsidRDefault="002871C1" w:rsidP="00CC0291">
      <w:r w:rsidRPr="0070253A">
        <w:rPr>
          <w:rFonts w:eastAsia="MS Mincho"/>
          <w:lang w:eastAsia="ja-JP"/>
        </w:rPr>
        <w:t xml:space="preserve">Any radiated transmitter test requirement specified in </w:t>
      </w:r>
      <w:r w:rsidR="0057373F" w:rsidRPr="0070253A">
        <w:rPr>
          <w:rFonts w:eastAsia="MS Mincho"/>
          <w:lang w:eastAsia="ja-JP"/>
        </w:rPr>
        <w:t>TS</w:t>
      </w:r>
      <w:r w:rsidR="0057373F">
        <w:rPr>
          <w:rFonts w:eastAsia="MS Mincho"/>
          <w:lang w:eastAsia="ja-JP"/>
        </w:rPr>
        <w:t> </w:t>
      </w:r>
      <w:r w:rsidR="0057373F" w:rsidRPr="0070253A">
        <w:rPr>
          <w:rFonts w:eastAsia="MS Mincho"/>
          <w:lang w:eastAsia="ja-JP"/>
        </w:rPr>
        <w:t>3</w:t>
      </w:r>
      <w:r w:rsidRPr="0070253A">
        <w:rPr>
          <w:rFonts w:eastAsia="MS Mincho"/>
          <w:lang w:eastAsia="ja-JP"/>
        </w:rPr>
        <w:t>7.105</w:t>
      </w:r>
      <w:r w:rsidR="0057373F">
        <w:rPr>
          <w:rFonts w:eastAsia="MS Mincho"/>
          <w:lang w:eastAsia="ja-JP"/>
        </w:rPr>
        <w:t> </w:t>
      </w:r>
      <w:r w:rsidR="0057373F" w:rsidRPr="0070253A">
        <w:rPr>
          <w:rFonts w:eastAsia="MS Mincho"/>
          <w:lang w:eastAsia="ja-JP"/>
        </w:rPr>
        <w:t>[</w:t>
      </w:r>
      <w:r w:rsidRPr="0070253A">
        <w:rPr>
          <w:rFonts w:eastAsia="MS Mincho"/>
          <w:lang w:eastAsia="ja-JP"/>
        </w:rPr>
        <w:t>6] is not applicable for AAS BS operation in Band 46.</w:t>
      </w:r>
    </w:p>
    <w:p w14:paraId="418670C3" w14:textId="77777777" w:rsidR="00540C54" w:rsidRPr="0070253A" w:rsidRDefault="00540C54" w:rsidP="00673E8E">
      <w:pPr>
        <w:pStyle w:val="Heading2"/>
        <w:rPr>
          <w:lang w:eastAsia="zh-CN"/>
        </w:rPr>
      </w:pPr>
      <w:bookmarkStart w:id="276" w:name="_Toc21019969"/>
      <w:bookmarkStart w:id="277" w:name="_Toc29767224"/>
      <w:bookmarkStart w:id="278" w:name="_Toc61116912"/>
      <w:r w:rsidRPr="0070253A">
        <w:rPr>
          <w:lang w:eastAsia="zh-CN"/>
        </w:rPr>
        <w:t>6.2</w:t>
      </w:r>
      <w:r w:rsidRPr="0070253A">
        <w:rPr>
          <w:lang w:eastAsia="zh-CN"/>
        </w:rPr>
        <w:tab/>
        <w:t xml:space="preserve">Radiated </w:t>
      </w:r>
      <w:r w:rsidR="00CC0291" w:rsidRPr="0070253A">
        <w:rPr>
          <w:lang w:eastAsia="zh-CN"/>
        </w:rPr>
        <w:t>Transmit</w:t>
      </w:r>
      <w:r w:rsidRPr="0070253A">
        <w:rPr>
          <w:lang w:eastAsia="zh-CN"/>
        </w:rPr>
        <w:t xml:space="preserve"> Power</w:t>
      </w:r>
      <w:bookmarkEnd w:id="276"/>
      <w:bookmarkEnd w:id="277"/>
      <w:bookmarkEnd w:id="278"/>
    </w:p>
    <w:p w14:paraId="5DA0C500" w14:textId="77777777" w:rsidR="00CC0291" w:rsidRPr="0070253A" w:rsidRDefault="00CC0291" w:rsidP="00673E8E">
      <w:pPr>
        <w:pStyle w:val="Heading3"/>
        <w:rPr>
          <w:lang w:eastAsia="sv-SE"/>
        </w:rPr>
      </w:pPr>
      <w:bookmarkStart w:id="279" w:name="_Toc21019970"/>
      <w:bookmarkStart w:id="280" w:name="_Toc29767225"/>
      <w:bookmarkStart w:id="281" w:name="_Toc61116913"/>
      <w:r w:rsidRPr="0070253A">
        <w:rPr>
          <w:lang w:eastAsia="sv-SE"/>
        </w:rPr>
        <w:t>6.2.1</w:t>
      </w:r>
      <w:r w:rsidRPr="0070253A">
        <w:rPr>
          <w:lang w:eastAsia="sv-SE"/>
        </w:rPr>
        <w:tab/>
        <w:t>Definition and applicability</w:t>
      </w:r>
      <w:bookmarkEnd w:id="279"/>
      <w:bookmarkEnd w:id="280"/>
      <w:bookmarkEnd w:id="281"/>
    </w:p>
    <w:p w14:paraId="7BB27ADF" w14:textId="77777777" w:rsidR="00CC0291" w:rsidRPr="0070253A" w:rsidRDefault="00CC0291" w:rsidP="00CC0291">
      <w:pPr>
        <w:rPr>
          <w:lang w:eastAsia="ja-JP"/>
        </w:rPr>
      </w:pPr>
      <w:r w:rsidRPr="0070253A">
        <w:rPr>
          <w:rFonts w:cs="v5.0.0"/>
          <w:snapToGrid w:val="0"/>
          <w:lang w:eastAsia="zh-CN"/>
        </w:rPr>
        <w:t xml:space="preserve">An AAS BS is declared to support one or more beams. </w:t>
      </w:r>
      <w:r w:rsidRPr="0070253A">
        <w:rPr>
          <w:lang w:eastAsia="zh-CN"/>
        </w:rPr>
        <w:t xml:space="preserve">Radiated transmit power is defined as the EIRP level for a declared beam at a specific </w:t>
      </w:r>
      <w:r w:rsidRPr="0070253A">
        <w:rPr>
          <w:i/>
          <w:lang w:eastAsia="zh-CN"/>
        </w:rPr>
        <w:t>beam peak direction</w:t>
      </w:r>
      <w:r w:rsidRPr="0070253A">
        <w:rPr>
          <w:lang w:eastAsia="zh-CN"/>
        </w:rPr>
        <w:t>.</w:t>
      </w:r>
    </w:p>
    <w:p w14:paraId="0920B01B" w14:textId="77777777" w:rsidR="009C34E1" w:rsidRPr="0070253A" w:rsidRDefault="009C34E1" w:rsidP="009C34E1">
      <w:pPr>
        <w:rPr>
          <w:lang w:eastAsia="ja-JP"/>
        </w:rPr>
      </w:pPr>
      <w:r w:rsidRPr="0070253A">
        <w:t>F</w:t>
      </w:r>
      <w:r w:rsidRPr="0070253A">
        <w:rPr>
          <w:lang w:eastAsia="ja-JP"/>
        </w:rPr>
        <w:t>or each beam, the requirement is based on declarations (</w:t>
      </w:r>
      <w:r w:rsidRPr="0070253A">
        <w:t>see table 4.10-1)</w:t>
      </w:r>
      <w:r w:rsidRPr="0070253A">
        <w:rPr>
          <w:lang w:eastAsia="ja-JP"/>
        </w:rPr>
        <w:t xml:space="preserve"> of a beam identifier (D9.3),</w:t>
      </w:r>
      <w:r w:rsidRPr="0070253A">
        <w:rPr>
          <w:i/>
          <w:lang w:eastAsia="ja-JP"/>
        </w:rPr>
        <w:t xml:space="preserve"> reference beam direction pair</w:t>
      </w:r>
      <w:r w:rsidRPr="0070253A">
        <w:rPr>
          <w:lang w:eastAsia="ja-JP"/>
        </w:rPr>
        <w:t xml:space="preserve"> (D9.7), </w:t>
      </w:r>
      <w:r w:rsidRPr="0070253A">
        <w:rPr>
          <w:i/>
          <w:lang w:eastAsia="ja-JP"/>
        </w:rPr>
        <w:t xml:space="preserve">rated beam EIRP </w:t>
      </w:r>
      <w:r w:rsidR="00F364E4" w:rsidRPr="0070253A">
        <w:rPr>
          <w:lang w:eastAsia="ja-JP"/>
        </w:rPr>
        <w:t xml:space="preserve">(D9.10) </w:t>
      </w:r>
      <w:r w:rsidRPr="0070253A">
        <w:rPr>
          <w:lang w:eastAsia="ja-JP"/>
        </w:rPr>
        <w:t xml:space="preserve">at the </w:t>
      </w:r>
      <w:r w:rsidR="00F364E4" w:rsidRPr="0070253A">
        <w:rPr>
          <w:i/>
          <w:lang w:eastAsia="ja-JP"/>
        </w:rPr>
        <w:t>reference beam direction pair</w:t>
      </w:r>
      <w:r w:rsidRPr="0070253A">
        <w:rPr>
          <w:lang w:eastAsia="ja-JP"/>
        </w:rPr>
        <w:t xml:space="preserve">, </w:t>
      </w:r>
      <w:r w:rsidRPr="0070253A">
        <w:rPr>
          <w:i/>
          <w:lang w:eastAsia="ja-JP"/>
        </w:rPr>
        <w:t xml:space="preserve">EIRP accuracy directions set </w:t>
      </w:r>
      <w:r w:rsidRPr="0070253A">
        <w:rPr>
          <w:lang w:eastAsia="ja-JP"/>
        </w:rPr>
        <w:t>(D9.</w:t>
      </w:r>
      <w:r w:rsidR="00F364E4" w:rsidRPr="0070253A">
        <w:rPr>
          <w:lang w:eastAsia="ja-JP"/>
        </w:rPr>
        <w:t>8</w:t>
      </w:r>
      <w:r w:rsidRPr="0070253A">
        <w:rPr>
          <w:lang w:eastAsia="ja-JP"/>
        </w:rPr>
        <w:t>), the</w:t>
      </w:r>
      <w:r w:rsidRPr="0070253A">
        <w:rPr>
          <w:i/>
          <w:lang w:eastAsia="ja-JP"/>
        </w:rPr>
        <w:t xml:space="preserve"> beam direction pairs</w:t>
      </w:r>
      <w:r w:rsidRPr="0070253A">
        <w:rPr>
          <w:lang w:eastAsia="ja-JP"/>
        </w:rPr>
        <w:t xml:space="preserve"> at the maximum steering directions (D9.</w:t>
      </w:r>
      <w:r w:rsidR="00F364E4" w:rsidRPr="0070253A">
        <w:rPr>
          <w:lang w:eastAsia="ja-JP"/>
        </w:rPr>
        <w:t>9</w:t>
      </w:r>
      <w:r w:rsidRPr="0070253A">
        <w:rPr>
          <w:lang w:eastAsia="ja-JP"/>
        </w:rPr>
        <w:t>) and their associated</w:t>
      </w:r>
      <w:r w:rsidRPr="0070253A">
        <w:rPr>
          <w:i/>
          <w:lang w:eastAsia="ja-JP"/>
        </w:rPr>
        <w:t xml:space="preserve"> rated beam EIRP</w:t>
      </w:r>
      <w:r w:rsidRPr="0070253A">
        <w:rPr>
          <w:lang w:eastAsia="ja-JP"/>
        </w:rPr>
        <w:t xml:space="preserve"> and </w:t>
      </w:r>
      <w:r w:rsidRPr="0070253A">
        <w:rPr>
          <w:i/>
          <w:lang w:eastAsia="ja-JP"/>
        </w:rPr>
        <w:t xml:space="preserve">beamwidth(s) </w:t>
      </w:r>
      <w:r w:rsidR="00F364E4" w:rsidRPr="0070253A">
        <w:rPr>
          <w:lang w:eastAsia="ja-JP"/>
        </w:rPr>
        <w:t>(D9.11)</w:t>
      </w:r>
      <w:r w:rsidR="00F364E4" w:rsidRPr="0070253A">
        <w:rPr>
          <w:i/>
          <w:lang w:eastAsia="ja-JP"/>
        </w:rPr>
        <w:t xml:space="preserve"> </w:t>
      </w:r>
      <w:r w:rsidRPr="0070253A">
        <w:rPr>
          <w:lang w:eastAsia="ja-JP"/>
        </w:rPr>
        <w:t xml:space="preserve">for </w:t>
      </w:r>
      <w:r w:rsidRPr="0070253A">
        <w:rPr>
          <w:i/>
          <w:lang w:eastAsia="ja-JP"/>
        </w:rPr>
        <w:t>reference beam direction pair</w:t>
      </w:r>
      <w:r w:rsidRPr="0070253A">
        <w:rPr>
          <w:lang w:eastAsia="ja-JP"/>
        </w:rPr>
        <w:t xml:space="preserve"> and maximum steering directions.</w:t>
      </w:r>
    </w:p>
    <w:p w14:paraId="4610AF49" w14:textId="77777777" w:rsidR="00CC0291" w:rsidRPr="0070253A" w:rsidRDefault="00CC0291" w:rsidP="00CC0291">
      <w:pPr>
        <w:rPr>
          <w:lang w:eastAsia="en-GB"/>
        </w:rPr>
      </w:pPr>
      <w:r w:rsidRPr="0070253A">
        <w:rPr>
          <w:lang w:eastAsia="ja-JP"/>
        </w:rPr>
        <w:t xml:space="preserve">For a declared beam </w:t>
      </w:r>
      <w:r w:rsidR="009C34E1" w:rsidRPr="0070253A">
        <w:rPr>
          <w:lang w:eastAsia="ja-JP"/>
        </w:rPr>
        <w:t xml:space="preserve">identifier </w:t>
      </w:r>
      <w:r w:rsidRPr="0070253A">
        <w:rPr>
          <w:lang w:eastAsia="ja-JP"/>
        </w:rPr>
        <w:t xml:space="preserve">and </w:t>
      </w:r>
      <w:r w:rsidRPr="0070253A">
        <w:rPr>
          <w:i/>
          <w:lang w:eastAsia="ja-JP"/>
        </w:rPr>
        <w:t>beam direction pair</w:t>
      </w:r>
      <w:r w:rsidRPr="0070253A">
        <w:rPr>
          <w:lang w:eastAsia="ja-JP"/>
        </w:rPr>
        <w:t>, the</w:t>
      </w:r>
      <w:r w:rsidRPr="0070253A">
        <w:rPr>
          <w:i/>
          <w:lang w:eastAsia="ja-JP"/>
        </w:rPr>
        <w:t xml:space="preserve"> rated beam EIRP</w:t>
      </w:r>
      <w:r w:rsidRPr="0070253A">
        <w:rPr>
          <w:lang w:eastAsia="ja-JP"/>
        </w:rPr>
        <w:t xml:space="preserve"> level is the maximum power that the base station is declared to radiate at the associated </w:t>
      </w:r>
      <w:r w:rsidRPr="0070253A">
        <w:rPr>
          <w:i/>
          <w:lang w:eastAsia="ja-JP"/>
        </w:rPr>
        <w:t>beam peak direction</w:t>
      </w:r>
      <w:r w:rsidRPr="0070253A">
        <w:rPr>
          <w:lang w:eastAsia="ja-JP"/>
        </w:rPr>
        <w:t xml:space="preserve"> during the </w:t>
      </w:r>
      <w:r w:rsidRPr="0070253A">
        <w:rPr>
          <w:i/>
          <w:lang w:eastAsia="ja-JP"/>
        </w:rPr>
        <w:t>transmitter ON period</w:t>
      </w:r>
      <w:r w:rsidRPr="0070253A">
        <w:rPr>
          <w:lang w:eastAsia="ja-JP"/>
        </w:rPr>
        <w:t>.</w:t>
      </w:r>
    </w:p>
    <w:p w14:paraId="09215532" w14:textId="583764E7" w:rsidR="00CC0291" w:rsidRPr="0070253A" w:rsidRDefault="00CC0291" w:rsidP="00CC0291">
      <w:pPr>
        <w:rPr>
          <w:lang w:eastAsia="en-GB"/>
        </w:rPr>
      </w:pPr>
      <w:r w:rsidRPr="0070253A">
        <w:rPr>
          <w:lang w:eastAsia="en-GB"/>
        </w:rPr>
        <w:t xml:space="preserve">For each </w:t>
      </w:r>
      <w:r w:rsidRPr="0070253A">
        <w:rPr>
          <w:i/>
          <w:lang w:eastAsia="en-GB"/>
        </w:rPr>
        <w:t xml:space="preserve">beam peak direction </w:t>
      </w:r>
      <w:r w:rsidRPr="0070253A">
        <w:rPr>
          <w:lang w:eastAsia="en-GB"/>
        </w:rPr>
        <w:t xml:space="preserve">associated with a </w:t>
      </w:r>
      <w:r w:rsidRPr="0070253A">
        <w:rPr>
          <w:i/>
          <w:lang w:eastAsia="en-GB"/>
        </w:rPr>
        <w:t>beam direction pair</w:t>
      </w:r>
      <w:r w:rsidRPr="0070253A">
        <w:rPr>
          <w:lang w:eastAsia="en-GB"/>
        </w:rPr>
        <w:t xml:space="preserve"> within the </w:t>
      </w:r>
      <w:r w:rsidRPr="0070253A">
        <w:rPr>
          <w:i/>
          <w:lang w:eastAsia="en-GB"/>
        </w:rPr>
        <w:t>EIRP accuracy directions set</w:t>
      </w:r>
      <w:r w:rsidRPr="0070253A">
        <w:rPr>
          <w:lang w:eastAsia="en-GB"/>
        </w:rPr>
        <w:t>, a specific</w:t>
      </w:r>
      <w:r w:rsidRPr="0070253A">
        <w:rPr>
          <w:i/>
          <w:lang w:eastAsia="en-GB"/>
        </w:rPr>
        <w:t xml:space="preserve"> rated beam EIRP</w:t>
      </w:r>
      <w:r w:rsidRPr="0070253A">
        <w:rPr>
          <w:lang w:eastAsia="en-GB"/>
        </w:rPr>
        <w:t xml:space="preserve"> level may be claimed. Any claimed value shall be met within the accuracy requirement as described below. </w:t>
      </w:r>
      <w:r w:rsidRPr="0070253A">
        <w:rPr>
          <w:i/>
          <w:lang w:eastAsia="en-GB"/>
        </w:rPr>
        <w:t>Rated beam EIRP</w:t>
      </w:r>
      <w:r w:rsidRPr="0070253A">
        <w:rPr>
          <w:lang w:eastAsia="en-GB"/>
        </w:rPr>
        <w:t xml:space="preserve"> is only required to be declared for the </w:t>
      </w:r>
      <w:r w:rsidRPr="0070253A">
        <w:rPr>
          <w:i/>
          <w:lang w:eastAsia="en-GB"/>
        </w:rPr>
        <w:t>beam direction pairs</w:t>
      </w:r>
      <w:r w:rsidRPr="0070253A">
        <w:rPr>
          <w:lang w:eastAsia="en-GB"/>
        </w:rPr>
        <w:t xml:space="preserve"> subject to conformance testing as detailed in </w:t>
      </w:r>
      <w:r w:rsidR="0057373F">
        <w:rPr>
          <w:lang w:eastAsia="en-GB"/>
        </w:rPr>
        <w:t>clause </w:t>
      </w:r>
      <w:r w:rsidR="0057373F" w:rsidRPr="0070253A">
        <w:rPr>
          <w:lang w:eastAsia="en-GB"/>
        </w:rPr>
        <w:t>6</w:t>
      </w:r>
      <w:r w:rsidRPr="0070253A">
        <w:rPr>
          <w:lang w:eastAsia="en-GB"/>
        </w:rPr>
        <w:t>.2.</w:t>
      </w:r>
      <w:r w:rsidR="009C34E1" w:rsidRPr="0070253A">
        <w:rPr>
          <w:lang w:eastAsia="en-GB"/>
        </w:rPr>
        <w:t>4</w:t>
      </w:r>
      <w:r w:rsidRPr="0070253A">
        <w:rPr>
          <w:lang w:eastAsia="en-GB"/>
        </w:rPr>
        <w:t>.1.</w:t>
      </w:r>
    </w:p>
    <w:p w14:paraId="5ECE1230" w14:textId="77777777"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1</w:t>
      </w:r>
      <w:r w:rsidR="00E603E9" w:rsidRPr="0070253A">
        <w:rPr>
          <w:lang w:eastAsia="zh-CN"/>
        </w:rPr>
        <w:t>:</w:t>
      </w:r>
      <w:r w:rsidRPr="0070253A">
        <w:rPr>
          <w:lang w:eastAsia="zh-CN"/>
        </w:rPr>
        <w:tab/>
      </w:r>
      <w:r w:rsidRPr="0070253A">
        <w:rPr>
          <w:lang w:eastAsia="ja-JP"/>
        </w:rPr>
        <w:t xml:space="preserve">The </w:t>
      </w:r>
      <w:r w:rsidRPr="0070253A">
        <w:rPr>
          <w:i/>
          <w:lang w:eastAsia="ja-JP"/>
        </w:rPr>
        <w:t xml:space="preserve">EIRP accuracy directions set </w:t>
      </w:r>
      <w:r w:rsidRPr="0070253A">
        <w:rPr>
          <w:lang w:eastAsia="ja-JP"/>
        </w:rPr>
        <w:t xml:space="preserve">for a beam is the complete continuous or discrete set of all </w:t>
      </w:r>
      <w:r w:rsidRPr="0070253A">
        <w:rPr>
          <w:i/>
          <w:lang w:eastAsia="ja-JP"/>
        </w:rPr>
        <w:t>beam direction</w:t>
      </w:r>
      <w:r w:rsidRPr="0070253A">
        <w:rPr>
          <w:lang w:eastAsia="ja-JP"/>
        </w:rPr>
        <w:t xml:space="preserve"> for which the EIRP accuracy is intend</w:t>
      </w:r>
      <w:r w:rsidR="00E603E9" w:rsidRPr="0070253A">
        <w:rPr>
          <w:lang w:eastAsia="ja-JP"/>
        </w:rPr>
        <w:t>ed to be achieved for the beam.</w:t>
      </w:r>
    </w:p>
    <w:p w14:paraId="229CB007" w14:textId="77777777" w:rsidR="00CC0291" w:rsidRPr="0070253A" w:rsidRDefault="00CC0291" w:rsidP="00E603E9">
      <w:pPr>
        <w:pStyle w:val="NO"/>
        <w:rPr>
          <w:lang w:eastAsia="zh-CN"/>
        </w:rPr>
      </w:pPr>
      <w:r w:rsidRPr="0070253A">
        <w:rPr>
          <w:rFonts w:hint="eastAsia"/>
          <w:lang w:eastAsia="zh-CN"/>
        </w:rPr>
        <w:t>N</w:t>
      </w:r>
      <w:r w:rsidRPr="0070253A">
        <w:rPr>
          <w:lang w:eastAsia="zh-CN"/>
        </w:rPr>
        <w:t>OTE</w:t>
      </w:r>
      <w:r w:rsidR="00E603E9" w:rsidRPr="0070253A">
        <w:rPr>
          <w:lang w:eastAsia="zh-CN"/>
        </w:rPr>
        <w:t xml:space="preserve"> </w:t>
      </w:r>
      <w:r w:rsidRPr="0070253A">
        <w:rPr>
          <w:rFonts w:hint="eastAsia"/>
          <w:lang w:eastAsia="zh-CN"/>
        </w:rPr>
        <w:t>2</w:t>
      </w:r>
      <w:r w:rsidR="00E603E9" w:rsidRPr="0070253A">
        <w:rPr>
          <w:lang w:eastAsia="zh-CN"/>
        </w:rPr>
        <w:t>:</w:t>
      </w:r>
      <w:r w:rsidRPr="0070253A">
        <w:rPr>
          <w:lang w:eastAsia="zh-CN"/>
        </w:rPr>
        <w:tab/>
      </w:r>
      <w:r w:rsidRPr="0070253A">
        <w:rPr>
          <w:lang w:eastAsia="ja-JP"/>
        </w:rPr>
        <w:t xml:space="preserve">A </w:t>
      </w:r>
      <w:r w:rsidRPr="0070253A">
        <w:rPr>
          <w:i/>
          <w:lang w:eastAsia="ja-JP"/>
        </w:rPr>
        <w:t>beam direction pair</w:t>
      </w:r>
      <w:r w:rsidRPr="0070253A">
        <w:rPr>
          <w:lang w:eastAsia="ja-JP"/>
        </w:rPr>
        <w:t xml:space="preserve"> consists of a </w:t>
      </w:r>
      <w:r w:rsidRPr="0070253A">
        <w:rPr>
          <w:i/>
          <w:lang w:eastAsia="ja-JP"/>
        </w:rPr>
        <w:t>beam centre direction</w:t>
      </w:r>
      <w:r w:rsidRPr="0070253A">
        <w:rPr>
          <w:lang w:eastAsia="ja-JP"/>
        </w:rPr>
        <w:t xml:space="preserve"> and an associated </w:t>
      </w:r>
      <w:r w:rsidRPr="0070253A">
        <w:rPr>
          <w:i/>
          <w:lang w:eastAsia="ja-JP"/>
        </w:rPr>
        <w:t>beam peak direction</w:t>
      </w:r>
      <w:r w:rsidRPr="0070253A">
        <w:rPr>
          <w:lang w:eastAsia="ja-JP"/>
        </w:rPr>
        <w:t>.</w:t>
      </w:r>
    </w:p>
    <w:p w14:paraId="7019C84B" w14:textId="77777777" w:rsidR="00CC0291" w:rsidRPr="0070253A" w:rsidRDefault="00CC0291" w:rsidP="00E603E9">
      <w:pPr>
        <w:pStyle w:val="NO"/>
      </w:pPr>
      <w:r w:rsidRPr="0070253A">
        <w:t>NOTE</w:t>
      </w:r>
      <w:r w:rsidR="00E603E9" w:rsidRPr="0070253A">
        <w:t xml:space="preserve"> </w:t>
      </w:r>
      <w:r w:rsidRPr="0070253A">
        <w:t>3</w:t>
      </w:r>
      <w:r w:rsidR="00E603E9" w:rsidRPr="0070253A">
        <w:t>:</w:t>
      </w:r>
      <w:r w:rsidRPr="0070253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2825D797" w14:textId="77777777" w:rsidR="00CC0291" w:rsidRPr="0070253A" w:rsidRDefault="00CC0291" w:rsidP="00673E8E">
      <w:pPr>
        <w:pStyle w:val="Heading3"/>
        <w:rPr>
          <w:lang w:eastAsia="sv-SE"/>
        </w:rPr>
      </w:pPr>
      <w:bookmarkStart w:id="282" w:name="_Toc21019971"/>
      <w:bookmarkStart w:id="283" w:name="_Toc29767226"/>
      <w:bookmarkStart w:id="284" w:name="_Toc61116914"/>
      <w:r w:rsidRPr="0070253A">
        <w:rPr>
          <w:lang w:eastAsia="sv-SE"/>
        </w:rPr>
        <w:t>6.2.2</w:t>
      </w:r>
      <w:r w:rsidRPr="0070253A">
        <w:rPr>
          <w:lang w:eastAsia="sv-SE"/>
        </w:rPr>
        <w:tab/>
        <w:t>Minimum Requirement</w:t>
      </w:r>
      <w:bookmarkEnd w:id="282"/>
      <w:bookmarkEnd w:id="283"/>
      <w:bookmarkEnd w:id="284"/>
    </w:p>
    <w:p w14:paraId="4ECC7686" w14:textId="4F32174E" w:rsidR="00CC0291" w:rsidRPr="0070253A" w:rsidRDefault="00CC0291" w:rsidP="00CC0291">
      <w:pPr>
        <w:tabs>
          <w:tab w:val="left" w:pos="360"/>
        </w:tabs>
        <w:rPr>
          <w:rFonts w:cs="v4.2.0"/>
        </w:rPr>
      </w:pPr>
      <w:r w:rsidRPr="0070253A">
        <w:t xml:space="preserve">For AAS BS </w:t>
      </w:r>
      <w:r w:rsidR="00005698" w:rsidRPr="0070253A">
        <w:t xml:space="preserve">in </w:t>
      </w:r>
      <w:r w:rsidR="00005698" w:rsidRPr="0070253A">
        <w:rPr>
          <w:i/>
        </w:rPr>
        <w:t>MSR operation</w:t>
      </w:r>
      <w:r w:rsidR="00005698" w:rsidRPr="0070253A">
        <w:t xml:space="preserve"> </w:t>
      </w:r>
      <w:r w:rsidRPr="0070253A">
        <w:t xml:space="preserve">the </w:t>
      </w:r>
      <w:r w:rsidRPr="0070253A">
        <w:rPr>
          <w:rFonts w:cs="v4.2.0"/>
        </w:rPr>
        <w:t xml:space="preserve">minimum requirement is </w:t>
      </w:r>
      <w:r w:rsidR="00B17621"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008D32A3" w:rsidRPr="0070253A">
        <w:rPr>
          <w:rFonts w:cs="v4.2.0"/>
        </w:rPr>
        <w:t xml:space="preserve">], </w:t>
      </w:r>
      <w:r w:rsidR="0057373F">
        <w:rPr>
          <w:rFonts w:cs="v4.2.0"/>
        </w:rPr>
        <w:t>clause </w:t>
      </w:r>
      <w:r w:rsidR="0057373F" w:rsidRPr="0070253A">
        <w:rPr>
          <w:rFonts w:cs="v4.2.0"/>
        </w:rPr>
        <w:t>9</w:t>
      </w:r>
      <w:r w:rsidRPr="0070253A">
        <w:rPr>
          <w:rFonts w:cs="v4.2.0"/>
        </w:rPr>
        <w:t>.2.2.</w:t>
      </w:r>
    </w:p>
    <w:p w14:paraId="14EBD523" w14:textId="6D12FB20" w:rsidR="00CC0291" w:rsidRPr="0070253A" w:rsidRDefault="00CC0291" w:rsidP="00CC0291">
      <w:pPr>
        <w:tabs>
          <w:tab w:val="left" w:pos="360"/>
        </w:tabs>
        <w:rPr>
          <w:rFonts w:cs="v4.2.0"/>
        </w:rPr>
      </w:pPr>
      <w:r w:rsidRPr="0070253A">
        <w:rPr>
          <w:rFonts w:cs="v4.2.0"/>
        </w:rPr>
        <w:t xml:space="preserve">For AAS BS </w:t>
      </w:r>
      <w:r w:rsidR="00005698" w:rsidRPr="0070253A">
        <w:rPr>
          <w:rFonts w:cs="v4.2.0"/>
        </w:rPr>
        <w:t xml:space="preserve">in </w:t>
      </w:r>
      <w:r w:rsidR="00005698" w:rsidRPr="0070253A">
        <w:rPr>
          <w:rFonts w:cs="v4.2.0"/>
          <w:i/>
        </w:rPr>
        <w:t>single RAT UTRA operation</w:t>
      </w:r>
      <w:r w:rsidR="00005698" w:rsidRPr="0070253A">
        <w:rPr>
          <w:rFonts w:cs="v4.2.0"/>
        </w:rPr>
        <w:t xml:space="preserve"> </w:t>
      </w:r>
      <w:r w:rsidRPr="0070253A">
        <w:rPr>
          <w:rFonts w:cs="v4.2.0"/>
        </w:rPr>
        <w:t>the minimum requirement is</w:t>
      </w:r>
      <w:r w:rsidRPr="0070253A">
        <w:rPr>
          <w:rFonts w:eastAsia="MS Mincho" w:cs="v4.2.0"/>
        </w:rPr>
        <w:t xml:space="preserve"> </w:t>
      </w:r>
      <w:r w:rsidR="00B17621" w:rsidRPr="0070253A">
        <w:rPr>
          <w:rFonts w:eastAsia="MS Mincho" w:cs="v4.2.0"/>
        </w:rPr>
        <w:t xml:space="preserve">in </w:t>
      </w:r>
      <w:r w:rsidR="0057373F" w:rsidRPr="0070253A">
        <w:rPr>
          <w:rFonts w:eastAsia="MS Mincho" w:cs="v4.2.0"/>
        </w:rPr>
        <w:t>TS</w:t>
      </w:r>
      <w:r w:rsidR="0057373F">
        <w:rPr>
          <w:rFonts w:eastAsia="MS Mincho" w:cs="v4.2.0"/>
        </w:rPr>
        <w:t> </w:t>
      </w:r>
      <w:r w:rsidR="0057373F" w:rsidRPr="0070253A">
        <w:rPr>
          <w:rFonts w:eastAsia="MS Mincho" w:cs="v4.2.0"/>
        </w:rPr>
        <w:t>3</w:t>
      </w:r>
      <w:r w:rsidR="00B17621" w:rsidRPr="0070253A">
        <w:rPr>
          <w:rFonts w:eastAsia="MS Mincho"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Pr="0070253A">
        <w:rPr>
          <w:rFonts w:cs="v4.2.0"/>
        </w:rPr>
        <w:t>]</w:t>
      </w:r>
      <w:r w:rsidR="00E603E9" w:rsidRPr="0070253A">
        <w:rPr>
          <w:rFonts w:cs="v4.2.0"/>
        </w:rPr>
        <w:t>,</w:t>
      </w:r>
      <w:r w:rsidRPr="0070253A">
        <w:rPr>
          <w:rFonts w:cs="v4.2.0"/>
        </w:rPr>
        <w:t xml:space="preserve"> </w:t>
      </w:r>
      <w:r w:rsidR="0057373F">
        <w:rPr>
          <w:rFonts w:cs="v4.2.0"/>
        </w:rPr>
        <w:t>clause </w:t>
      </w:r>
      <w:r w:rsidR="0057373F" w:rsidRPr="0070253A">
        <w:rPr>
          <w:rFonts w:cs="v4.2.0"/>
        </w:rPr>
        <w:t>9</w:t>
      </w:r>
      <w:r w:rsidRPr="0070253A">
        <w:rPr>
          <w:rFonts w:cs="v4.2.0"/>
        </w:rPr>
        <w:t>.2.3.</w:t>
      </w:r>
    </w:p>
    <w:p w14:paraId="365C6D1E" w14:textId="7E2FA909" w:rsidR="00CC0291" w:rsidRPr="0070253A" w:rsidRDefault="00CC0291" w:rsidP="00CC0291">
      <w:pPr>
        <w:tabs>
          <w:tab w:val="left" w:pos="360"/>
        </w:tabs>
        <w:rPr>
          <w:rFonts w:cs="v4.2.0"/>
        </w:rPr>
      </w:pPr>
      <w:r w:rsidRPr="0070253A">
        <w:rPr>
          <w:rFonts w:cs="v4.2.0"/>
        </w:rPr>
        <w:t>For AAS BS</w:t>
      </w:r>
      <w:r w:rsidR="00005698" w:rsidRPr="0070253A">
        <w:rPr>
          <w:rFonts w:cs="v4.2.0"/>
        </w:rPr>
        <w:t xml:space="preserve"> in </w:t>
      </w:r>
      <w:r w:rsidR="00005698" w:rsidRPr="0070253A">
        <w:rPr>
          <w:rFonts w:cs="v4.2.0"/>
          <w:i/>
        </w:rPr>
        <w:t>single RAT E-UTRA operation</w:t>
      </w:r>
      <w:r w:rsidRPr="0070253A">
        <w:rPr>
          <w:rFonts w:cs="v4.2.0"/>
        </w:rPr>
        <w:t xml:space="preserve"> the minimum requirement is </w:t>
      </w:r>
      <w:r w:rsidR="00B17621"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9C34E1" w:rsidRPr="0070253A">
        <w:rPr>
          <w:rFonts w:cs="v4.2.0"/>
        </w:rPr>
        <w:t>6</w:t>
      </w:r>
      <w:r w:rsidR="008D32A3" w:rsidRPr="0070253A">
        <w:rPr>
          <w:rFonts w:cs="v4.2.0"/>
        </w:rPr>
        <w:t xml:space="preserve">], </w:t>
      </w:r>
      <w:r w:rsidR="0057373F">
        <w:rPr>
          <w:rFonts w:cs="v4.2.0"/>
        </w:rPr>
        <w:t>clause </w:t>
      </w:r>
      <w:r w:rsidR="0057373F" w:rsidRPr="0070253A">
        <w:rPr>
          <w:rFonts w:cs="v4.2.0"/>
        </w:rPr>
        <w:t>9</w:t>
      </w:r>
      <w:r w:rsidRPr="0070253A">
        <w:rPr>
          <w:rFonts w:cs="v4.2.0"/>
        </w:rPr>
        <w:t>.2.4.</w:t>
      </w:r>
    </w:p>
    <w:p w14:paraId="12D2E3BB" w14:textId="77777777" w:rsidR="00CC0291" w:rsidRPr="0070253A" w:rsidRDefault="00CC0291" w:rsidP="00673E8E">
      <w:pPr>
        <w:pStyle w:val="Heading3"/>
        <w:rPr>
          <w:lang w:eastAsia="sv-SE"/>
        </w:rPr>
      </w:pPr>
      <w:bookmarkStart w:id="285" w:name="_Toc21019972"/>
      <w:bookmarkStart w:id="286" w:name="_Toc29767227"/>
      <w:bookmarkStart w:id="287" w:name="_Toc61116915"/>
      <w:r w:rsidRPr="0070253A">
        <w:rPr>
          <w:lang w:eastAsia="sv-SE"/>
        </w:rPr>
        <w:lastRenderedPageBreak/>
        <w:t>6.2.3</w:t>
      </w:r>
      <w:r w:rsidRPr="0070253A">
        <w:rPr>
          <w:lang w:eastAsia="sv-SE"/>
        </w:rPr>
        <w:tab/>
        <w:t>Test purpose</w:t>
      </w:r>
      <w:bookmarkEnd w:id="285"/>
      <w:bookmarkEnd w:id="286"/>
      <w:bookmarkEnd w:id="287"/>
    </w:p>
    <w:p w14:paraId="3F772984" w14:textId="77777777" w:rsidR="00CC0291" w:rsidRPr="0070253A" w:rsidRDefault="00CC0291" w:rsidP="00CC0291">
      <w:pPr>
        <w:rPr>
          <w:lang w:eastAsia="zh-CN"/>
        </w:rPr>
      </w:pPr>
      <w:r w:rsidRPr="0070253A">
        <w:rPr>
          <w:lang w:eastAsia="zh-CN"/>
        </w:rPr>
        <w:t>The test purpose is to verify the ability to accurately generate and direct radiated power per beam</w:t>
      </w:r>
      <w:r w:rsidR="009C34E1" w:rsidRPr="0070253A">
        <w:rPr>
          <w:lang w:eastAsia="zh-CN"/>
        </w:rPr>
        <w:t xml:space="preserve">, </w:t>
      </w:r>
      <w:r w:rsidR="009C34E1" w:rsidRPr="0070253A">
        <w:rPr>
          <w:rFonts w:cs="v4.2.0"/>
        </w:rPr>
        <w:t>across the frequency range and under normal conditions, for all declared beams</w:t>
      </w:r>
      <w:r w:rsidR="009C34E1" w:rsidRPr="0070253A">
        <w:rPr>
          <w:rFonts w:cs="v4.2.0"/>
          <w:i/>
        </w:rPr>
        <w:t xml:space="preserve"> </w:t>
      </w:r>
      <w:r w:rsidR="009C34E1" w:rsidRPr="0070253A">
        <w:rPr>
          <w:rFonts w:cs="v4.2.0"/>
        </w:rPr>
        <w:t>of the AAS BS</w:t>
      </w:r>
      <w:r w:rsidRPr="0070253A">
        <w:rPr>
          <w:lang w:eastAsia="zh-CN"/>
        </w:rPr>
        <w:t>.</w:t>
      </w:r>
    </w:p>
    <w:p w14:paraId="598089B7" w14:textId="77777777" w:rsidR="00CC0291" w:rsidRPr="0070253A" w:rsidRDefault="00CC0291" w:rsidP="00673E8E">
      <w:pPr>
        <w:pStyle w:val="Heading3"/>
        <w:rPr>
          <w:lang w:eastAsia="sv-SE"/>
        </w:rPr>
      </w:pPr>
      <w:bookmarkStart w:id="288" w:name="_Toc21019973"/>
      <w:bookmarkStart w:id="289" w:name="_Toc29767228"/>
      <w:bookmarkStart w:id="290" w:name="_Toc61116916"/>
      <w:r w:rsidRPr="0070253A">
        <w:rPr>
          <w:lang w:eastAsia="sv-SE"/>
        </w:rPr>
        <w:t>6.</w:t>
      </w:r>
      <w:r w:rsidRPr="0070253A">
        <w:rPr>
          <w:lang w:eastAsia="zh-CN"/>
        </w:rPr>
        <w:t>2</w:t>
      </w:r>
      <w:r w:rsidRPr="0070253A">
        <w:rPr>
          <w:lang w:eastAsia="sv-SE"/>
        </w:rPr>
        <w:t>.4</w:t>
      </w:r>
      <w:r w:rsidRPr="0070253A">
        <w:rPr>
          <w:lang w:eastAsia="sv-SE"/>
        </w:rPr>
        <w:tab/>
        <w:t>Method of test</w:t>
      </w:r>
      <w:bookmarkEnd w:id="288"/>
      <w:bookmarkEnd w:id="289"/>
      <w:bookmarkEnd w:id="290"/>
    </w:p>
    <w:p w14:paraId="33300660" w14:textId="77777777" w:rsidR="00CC0291" w:rsidRPr="0070253A" w:rsidRDefault="00CC0291" w:rsidP="00673E8E">
      <w:pPr>
        <w:pStyle w:val="Heading4"/>
        <w:rPr>
          <w:lang w:eastAsia="sv-SE"/>
        </w:rPr>
      </w:pPr>
      <w:bookmarkStart w:id="291" w:name="_Toc21019974"/>
      <w:bookmarkStart w:id="292" w:name="_Toc29767229"/>
      <w:bookmarkStart w:id="293" w:name="_Toc61116917"/>
      <w:r w:rsidRPr="0070253A">
        <w:rPr>
          <w:lang w:eastAsia="sv-SE"/>
        </w:rPr>
        <w:t>6.2.4.1</w:t>
      </w:r>
      <w:r w:rsidRPr="0070253A">
        <w:rPr>
          <w:lang w:eastAsia="sv-SE"/>
        </w:rPr>
        <w:tab/>
        <w:t>Initial conditions</w:t>
      </w:r>
      <w:bookmarkEnd w:id="291"/>
      <w:bookmarkEnd w:id="292"/>
      <w:bookmarkEnd w:id="293"/>
    </w:p>
    <w:p w14:paraId="547162FF" w14:textId="5F1427D2" w:rsidR="00CC0291" w:rsidRPr="0070253A" w:rsidRDefault="00CC0291" w:rsidP="00E603E9">
      <w:pPr>
        <w:keepNext/>
        <w:keepLines/>
      </w:pPr>
      <w:r w:rsidRPr="0070253A">
        <w:t xml:space="preserve">Test environment: </w:t>
      </w:r>
      <w:r w:rsidR="009C34E1" w:rsidRPr="0070253A">
        <w:t>N</w:t>
      </w:r>
      <w:r w:rsidRPr="0070253A">
        <w:t xml:space="preserve">ormal; see </w:t>
      </w:r>
      <w:r w:rsidR="0057373F" w:rsidRPr="0070253A">
        <w:t>TS</w:t>
      </w:r>
      <w:r w:rsidR="0057373F">
        <w:t> </w:t>
      </w:r>
      <w:r w:rsidR="0057373F" w:rsidRPr="0070253A">
        <w:t>3</w:t>
      </w:r>
      <w:r w:rsidR="009C34E1" w:rsidRPr="0070253A">
        <w:t>7.145-1</w:t>
      </w:r>
      <w:r w:rsidR="0057373F">
        <w:t> </w:t>
      </w:r>
      <w:r w:rsidR="0057373F" w:rsidRPr="0070253A">
        <w:t>[</w:t>
      </w:r>
      <w:r w:rsidR="008D32A3" w:rsidRPr="0070253A">
        <w:t>9</w:t>
      </w:r>
      <w:r w:rsidR="009C34E1" w:rsidRPr="0070253A">
        <w:t xml:space="preserve">], </w:t>
      </w:r>
      <w:r w:rsidR="00E603E9" w:rsidRPr="0070253A">
        <w:t>clause B.2</w:t>
      </w:r>
      <w:r w:rsidRPr="0070253A">
        <w:t>.</w:t>
      </w:r>
    </w:p>
    <w:p w14:paraId="1CEFAD7A" w14:textId="6B4E932E" w:rsidR="00CC0291" w:rsidRPr="0070253A" w:rsidRDefault="00CC0291" w:rsidP="00E603E9">
      <w:pPr>
        <w:keepNext/>
        <w:keepLines/>
        <w:rPr>
          <w:lang w:eastAsia="zh-CN"/>
        </w:rPr>
      </w:pPr>
      <w:r w:rsidRPr="0070253A">
        <w:t>RF bandwidth positions to be tested: B</w:t>
      </w:r>
      <w:r w:rsidRPr="0070253A">
        <w:rPr>
          <w:rFonts w:cs="v4.2.0"/>
          <w:vertAlign w:val="subscript"/>
        </w:rPr>
        <w:t>RFBW</w:t>
      </w:r>
      <w:r w:rsidRPr="0070253A">
        <w:t>, M</w:t>
      </w:r>
      <w:r w:rsidRPr="0070253A">
        <w:rPr>
          <w:rFonts w:cs="v4.2.0"/>
          <w:vertAlign w:val="subscript"/>
        </w:rPr>
        <w:t>RFBW</w:t>
      </w:r>
      <w:r w:rsidRPr="0070253A">
        <w:t xml:space="preserve"> and T</w:t>
      </w:r>
      <w:r w:rsidRPr="0070253A">
        <w:rPr>
          <w:rFonts w:cs="v4.2.0"/>
          <w:vertAlign w:val="subscript"/>
        </w:rPr>
        <w:t>RFBW</w:t>
      </w:r>
      <w:r w:rsidRPr="0070253A">
        <w:rPr>
          <w:rFonts w:hint="eastAsia"/>
          <w:lang w:eastAsia="zh-CN"/>
        </w:rPr>
        <w:t xml:space="preserve"> in single-band operation</w:t>
      </w:r>
      <w:r w:rsidRPr="0070253A">
        <w:t xml:space="preserve">, see </w:t>
      </w:r>
      <w:r w:rsidR="0057373F">
        <w:t>clause </w:t>
      </w:r>
      <w:r w:rsidR="0057373F" w:rsidRPr="0070253A">
        <w:t>4</w:t>
      </w:r>
      <w:r w:rsidRPr="0070253A">
        <w:t>.</w:t>
      </w:r>
      <w:r w:rsidR="009C34E1" w:rsidRPr="0070253A">
        <w:t>12</w:t>
      </w:r>
      <w:r w:rsidR="00E603E9" w:rsidRPr="0070253A">
        <w:t>.1.</w:t>
      </w:r>
    </w:p>
    <w:p w14:paraId="31DED6D2" w14:textId="54BF4A3C" w:rsidR="00CC0291" w:rsidRPr="0070253A" w:rsidRDefault="00CC0291" w:rsidP="00CC0291">
      <w:r w:rsidRPr="0070253A">
        <w:t>B</w:t>
      </w:r>
      <w:r w:rsidRPr="0070253A">
        <w:rPr>
          <w:vertAlign w:val="subscript"/>
        </w:rPr>
        <w:t>RFBW</w:t>
      </w:r>
      <w:r w:rsidRPr="0070253A">
        <w:t>_T</w:t>
      </w:r>
      <w:r w:rsidR="00484869" w:rsidRPr="0070253A">
        <w:rPr>
          <w:lang w:eastAsia="zh-CN"/>
        </w:rPr>
        <w:t>'</w:t>
      </w:r>
      <w:r w:rsidRPr="0070253A">
        <w:rPr>
          <w:vertAlign w:val="subscript"/>
        </w:rPr>
        <w:t>RFBW</w:t>
      </w:r>
      <w:r w:rsidRPr="0070253A">
        <w:rPr>
          <w:rFonts w:hint="eastAsia"/>
          <w:lang w:eastAsia="zh-CN"/>
        </w:rPr>
        <w:t xml:space="preserve"> and</w:t>
      </w:r>
      <w:r w:rsidRPr="0070253A">
        <w:t xml:space="preserve"> B</w:t>
      </w:r>
      <w:r w:rsidR="00484869" w:rsidRPr="0070253A">
        <w:rPr>
          <w:lang w:eastAsia="zh-CN"/>
        </w:rPr>
        <w:t>'</w:t>
      </w:r>
      <w:r w:rsidRPr="0070253A">
        <w:rPr>
          <w:vertAlign w:val="subscript"/>
        </w:rPr>
        <w:t>RFBW</w:t>
      </w:r>
      <w:r w:rsidRPr="0070253A">
        <w:t>_T</w:t>
      </w:r>
      <w:r w:rsidRPr="0070253A">
        <w:rPr>
          <w:vertAlign w:val="subscript"/>
        </w:rPr>
        <w:t>RFBW</w:t>
      </w:r>
      <w:r w:rsidRPr="0070253A">
        <w:t xml:space="preserve"> </w:t>
      </w:r>
      <w:r w:rsidRPr="0070253A">
        <w:rPr>
          <w:rFonts w:hint="eastAsia"/>
          <w:lang w:eastAsia="zh-CN"/>
        </w:rPr>
        <w:t>in multi-band operation,</w:t>
      </w:r>
      <w:r w:rsidRPr="0070253A">
        <w:t xml:space="preserve"> see </w:t>
      </w:r>
      <w:r w:rsidR="0057373F">
        <w:t>clause </w:t>
      </w:r>
      <w:r w:rsidR="0057373F" w:rsidRPr="0070253A">
        <w:t>4</w:t>
      </w:r>
      <w:r w:rsidRPr="0070253A">
        <w:t>.</w:t>
      </w:r>
      <w:r w:rsidR="009C34E1" w:rsidRPr="0070253A">
        <w:t>12</w:t>
      </w:r>
      <w:r w:rsidRPr="0070253A">
        <w:t>.</w:t>
      </w:r>
      <w:r w:rsidRPr="0070253A">
        <w:rPr>
          <w:rFonts w:hint="eastAsia"/>
          <w:lang w:eastAsia="zh-CN"/>
        </w:rPr>
        <w:t>1</w:t>
      </w:r>
      <w:r w:rsidRPr="0070253A">
        <w:t>.</w:t>
      </w:r>
    </w:p>
    <w:p w14:paraId="4CE4044A" w14:textId="77777777" w:rsidR="00CC0291" w:rsidRPr="0070253A" w:rsidRDefault="00CC0291" w:rsidP="00CC0291">
      <w:r w:rsidRPr="0070253A">
        <w:t>Directions to be tested: The reference beam direction pair (</w:t>
      </w:r>
      <w:r w:rsidR="00E603E9" w:rsidRPr="0070253A">
        <w:t>see table</w:t>
      </w:r>
      <w:r w:rsidRPr="0070253A">
        <w:t xml:space="preserve"> 4.10-1, D9.7) and the ma</w:t>
      </w:r>
      <w:r w:rsidR="00E603E9" w:rsidRPr="0070253A">
        <w:t>ximum steering directions (see t</w:t>
      </w:r>
      <w:r w:rsidRPr="0070253A">
        <w:t xml:space="preserve">able 4.10-1, </w:t>
      </w:r>
      <w:r w:rsidR="00AC7B67" w:rsidRPr="0070253A">
        <w:t>D9.9</w:t>
      </w:r>
      <w:r w:rsidRPr="0070253A">
        <w:t>).</w:t>
      </w:r>
    </w:p>
    <w:p w14:paraId="62856818" w14:textId="77777777" w:rsidR="00CC0291" w:rsidRPr="0070253A" w:rsidRDefault="00CC0291" w:rsidP="00673E8E">
      <w:pPr>
        <w:pStyle w:val="Heading4"/>
        <w:rPr>
          <w:lang w:eastAsia="sv-SE"/>
        </w:rPr>
      </w:pPr>
      <w:bookmarkStart w:id="294" w:name="_Toc21019975"/>
      <w:bookmarkStart w:id="295" w:name="_Toc29767230"/>
      <w:bookmarkStart w:id="296" w:name="_Toc61116918"/>
      <w:r w:rsidRPr="0070253A">
        <w:rPr>
          <w:lang w:eastAsia="sv-SE"/>
        </w:rPr>
        <w:t>6.2.4.2</w:t>
      </w:r>
      <w:r w:rsidRPr="0070253A">
        <w:rPr>
          <w:lang w:eastAsia="sv-SE"/>
        </w:rPr>
        <w:tab/>
        <w:t>Procedure</w:t>
      </w:r>
      <w:bookmarkEnd w:id="294"/>
      <w:bookmarkEnd w:id="295"/>
      <w:bookmarkEnd w:id="296"/>
    </w:p>
    <w:p w14:paraId="32F7390F" w14:textId="2BBCFDC6" w:rsidR="00CC0291" w:rsidRPr="0070253A" w:rsidRDefault="00CC0291" w:rsidP="00E603E9">
      <w:pPr>
        <w:rPr>
          <w:lang w:eastAsia="sv-SE"/>
        </w:rPr>
      </w:pPr>
      <w:r w:rsidRPr="0070253A">
        <w:rPr>
          <w:lang w:eastAsia="sv-SE"/>
        </w:rPr>
        <w:t xml:space="preserve">OTA test requires correct use of an appropriate test facility which has been calibrated and is capable of performing measurements within the measurement uncertainties in </w:t>
      </w:r>
      <w:r w:rsidR="0057373F">
        <w:rPr>
          <w:lang w:eastAsia="sv-SE"/>
        </w:rPr>
        <w:t>clause </w:t>
      </w:r>
      <w:r w:rsidR="0057373F" w:rsidRPr="0070253A">
        <w:rPr>
          <w:lang w:eastAsia="sv-SE"/>
        </w:rPr>
        <w:t>4</w:t>
      </w:r>
      <w:r w:rsidRPr="0070253A">
        <w:rPr>
          <w:lang w:eastAsia="sv-SE"/>
        </w:rPr>
        <w:t>.1.2.</w:t>
      </w:r>
    </w:p>
    <w:p w14:paraId="5154D435" w14:textId="77777777" w:rsidR="00CC0291" w:rsidRPr="0070253A" w:rsidRDefault="00CC0291" w:rsidP="00E603E9">
      <w:pPr>
        <w:pStyle w:val="B1"/>
      </w:pPr>
      <w:r w:rsidRPr="0070253A">
        <w:t>1)</w:t>
      </w:r>
      <w:r w:rsidRPr="0070253A">
        <w:tab/>
        <w:t>Place the AAS BS at the positioner.</w:t>
      </w:r>
    </w:p>
    <w:p w14:paraId="3E5DD457" w14:textId="77777777" w:rsidR="00CC0291" w:rsidRPr="0070253A" w:rsidRDefault="00CC0291" w:rsidP="00E603E9">
      <w:pPr>
        <w:pStyle w:val="B1"/>
      </w:pPr>
      <w:r w:rsidRPr="0070253A">
        <w:t>2)</w:t>
      </w:r>
      <w:r w:rsidRPr="0070253A">
        <w:tab/>
        <w:t xml:space="preserve">Align the manufacturer declared coordinate system orientation </w:t>
      </w:r>
      <w:r w:rsidR="009C34E1" w:rsidRPr="0070253A">
        <w:t xml:space="preserve">(see table 4.10-1, D9.2) </w:t>
      </w:r>
      <w:r w:rsidRPr="0070253A">
        <w:t>of the AAS BS with the test system.</w:t>
      </w:r>
    </w:p>
    <w:p w14:paraId="30A7D457" w14:textId="77777777" w:rsidR="00CC0291" w:rsidRPr="0070253A" w:rsidRDefault="00CC0291" w:rsidP="00E603E9">
      <w:pPr>
        <w:pStyle w:val="B1"/>
      </w:pPr>
      <w:r w:rsidRPr="0070253A">
        <w:t>3)</w:t>
      </w:r>
      <w:r w:rsidRPr="0070253A">
        <w:tab/>
      </w:r>
      <w:r w:rsidR="00883A97" w:rsidRPr="0070253A">
        <w:rPr>
          <w:lang w:val="en-US"/>
        </w:rPr>
        <w:t>Move the AAS BS on the positioner in order that the direction to be tested aligns with the test antenna</w:t>
      </w:r>
      <w:r w:rsidRPr="0070253A">
        <w:t>.</w:t>
      </w:r>
    </w:p>
    <w:p w14:paraId="3189D311" w14:textId="77777777" w:rsidR="00CC0291" w:rsidRPr="0070253A" w:rsidRDefault="00CC0291" w:rsidP="00E603E9">
      <w:pPr>
        <w:pStyle w:val="B1"/>
      </w:pPr>
      <w:r w:rsidRPr="0070253A">
        <w:t>4)</w:t>
      </w:r>
      <w:r w:rsidRPr="0070253A">
        <w:tab/>
        <w:t>Configure the beam peak direction of the AAS BS according to</w:t>
      </w:r>
      <w:r w:rsidR="009C34E1" w:rsidRPr="0070253A">
        <w:t xml:space="preserve"> the</w:t>
      </w:r>
      <w:r w:rsidRPr="0070253A">
        <w:t xml:space="preserve"> declared beam direction pair.</w:t>
      </w:r>
    </w:p>
    <w:p w14:paraId="0F72F544" w14:textId="6855C674" w:rsidR="00CC0291" w:rsidRPr="0070253A" w:rsidRDefault="00CC0291" w:rsidP="00E603E9">
      <w:pPr>
        <w:pStyle w:val="B1"/>
      </w:pPr>
      <w:r w:rsidRPr="0070253A">
        <w:t>5)</w:t>
      </w:r>
      <w:r w:rsidRPr="0070253A">
        <w:tab/>
        <w:t xml:space="preserve">Set the base station to transmit according to the applicable test configuration in </w:t>
      </w:r>
      <w:r w:rsidR="0057373F" w:rsidRPr="0070253A">
        <w:t>clause</w:t>
      </w:r>
      <w:r w:rsidR="0057373F">
        <w:t> </w:t>
      </w:r>
      <w:r w:rsidR="0057373F" w:rsidRPr="0070253A">
        <w:t>5</w:t>
      </w:r>
      <w:r w:rsidRPr="0070253A">
        <w:t xml:space="preserve"> using the corresponding test mode</w:t>
      </w:r>
      <w:r w:rsidR="00673E8E" w:rsidRPr="0070253A">
        <w:t>l(s)</w:t>
      </w:r>
      <w:r w:rsidRPr="0070253A">
        <w:t xml:space="preserve"> in </w:t>
      </w:r>
      <w:r w:rsidR="0057373F">
        <w:t>clause </w:t>
      </w:r>
      <w:r w:rsidR="0057373F" w:rsidRPr="0070253A">
        <w:t>4</w:t>
      </w:r>
      <w:r w:rsidRPr="0070253A">
        <w:t>.12</w:t>
      </w:r>
      <w:r w:rsidR="009C34E1" w:rsidRPr="0070253A">
        <w:t>.2</w:t>
      </w:r>
      <w:r w:rsidRPr="0070253A">
        <w:t>.</w:t>
      </w:r>
    </w:p>
    <w:p w14:paraId="4837ED1F" w14:textId="6FD735E8" w:rsidR="00CC0291" w:rsidRPr="0070253A" w:rsidRDefault="00E603E9" w:rsidP="00E603E9">
      <w:pPr>
        <w:pStyle w:val="B1"/>
      </w:pPr>
      <w:r w:rsidRPr="0070253A">
        <w:tab/>
      </w:r>
      <w:r w:rsidR="00673E8E" w:rsidRPr="0070253A">
        <w:t>In addition, f</w:t>
      </w:r>
      <w:r w:rsidR="00CC0291" w:rsidRPr="0070253A">
        <w:t>or a</w:t>
      </w:r>
      <w:r w:rsidR="00673E8E" w:rsidRPr="0070253A">
        <w:t>n</w:t>
      </w:r>
      <w:r w:rsidR="00CC0291" w:rsidRPr="0070253A">
        <w:t xml:space="preserve"> </w:t>
      </w:r>
      <w:r w:rsidR="009C34E1" w:rsidRPr="0070253A">
        <w:t xml:space="preserve">AAS </w:t>
      </w:r>
      <w:r w:rsidR="00CC0291" w:rsidRPr="0070253A">
        <w:t>BS declared to be capable of multi-carrier and/or CA operation us</w:t>
      </w:r>
      <w:r w:rsidR="00673E8E" w:rsidRPr="0070253A">
        <w:t>e</w:t>
      </w:r>
      <w:r w:rsidR="00CC0291" w:rsidRPr="0070253A">
        <w:t xml:space="preserve"> the applicable test </w:t>
      </w:r>
      <w:r w:rsidR="00673E8E" w:rsidRPr="0070253A">
        <w:t xml:space="preserve">signal </w:t>
      </w:r>
      <w:r w:rsidR="00CC0291" w:rsidRPr="0070253A">
        <w:t xml:space="preserve">configuration and corresponding power setting specified in </w:t>
      </w:r>
      <w:r w:rsidR="0057373F">
        <w:t>clause </w:t>
      </w:r>
      <w:r w:rsidR="0057373F" w:rsidRPr="0070253A">
        <w:t>4</w:t>
      </w:r>
      <w:r w:rsidR="00CC0291" w:rsidRPr="0070253A">
        <w:t>.1</w:t>
      </w:r>
      <w:r w:rsidR="009C34E1" w:rsidRPr="0070253A">
        <w:t>1</w:t>
      </w:r>
      <w:r w:rsidR="00CC0291" w:rsidRPr="0070253A">
        <w:t>.</w:t>
      </w:r>
    </w:p>
    <w:p w14:paraId="249099AD" w14:textId="77777777" w:rsidR="00CC0291" w:rsidRPr="0070253A" w:rsidRDefault="00CC0291" w:rsidP="00E603E9">
      <w:pPr>
        <w:pStyle w:val="B1"/>
      </w:pPr>
      <w:r w:rsidRPr="0070253A">
        <w:t>6)</w:t>
      </w:r>
      <w:r w:rsidRPr="0070253A">
        <w:tab/>
        <w:t>Measure EIRP by either a) or b) below:</w:t>
      </w:r>
    </w:p>
    <w:p w14:paraId="5A644C66" w14:textId="77777777" w:rsidR="00CC0291" w:rsidRPr="0070253A" w:rsidRDefault="00CC0291" w:rsidP="00E603E9">
      <w:pPr>
        <w:pStyle w:val="B2"/>
      </w:pPr>
      <w:r w:rsidRPr="0070253A">
        <w:t>a)</w:t>
      </w:r>
      <w:r w:rsidRPr="0070253A">
        <w:tab/>
        <w:t>If the test facility only supports single polarization, then measure EIRP with the test facility</w:t>
      </w:r>
      <w:r w:rsidR="00484869" w:rsidRPr="0070253A">
        <w:t>'</w:t>
      </w:r>
      <w:r w:rsidRPr="0070253A">
        <w:t>s test antenna</w:t>
      </w:r>
      <w:r w:rsidR="009C34E1" w:rsidRPr="0070253A">
        <w:t>/probe</w:t>
      </w:r>
      <w:r w:rsidRPr="0070253A">
        <w:t xml:space="preserve"> polarization matched to the AAS BS.</w:t>
      </w:r>
    </w:p>
    <w:p w14:paraId="54D3DAFE" w14:textId="77777777" w:rsidR="00CC0291" w:rsidRPr="0070253A" w:rsidRDefault="00CC0291" w:rsidP="00E603E9">
      <w:pPr>
        <w:pStyle w:val="B2"/>
      </w:pPr>
      <w:r w:rsidRPr="0070253A">
        <w:t>b)</w:t>
      </w:r>
      <w:r w:rsidRPr="0070253A">
        <w:tab/>
        <w:t xml:space="preserve">If the test facility supports dual polarization then measure total EIRP for two orthogonal polarizations (denoted p1 and p2) and calculate total </w:t>
      </w:r>
      <w:r w:rsidR="009C34E1" w:rsidRPr="0070253A">
        <w:t xml:space="preserve">radiated transmit </w:t>
      </w:r>
      <w:r w:rsidRPr="0070253A">
        <w:t xml:space="preserve">power </w:t>
      </w:r>
      <w:r w:rsidR="009C34E1" w:rsidRPr="0070253A">
        <w:t xml:space="preserve">for particular </w:t>
      </w:r>
      <w:r w:rsidR="009C34E1" w:rsidRPr="0070253A">
        <w:rPr>
          <w:i/>
        </w:rPr>
        <w:t>beam direction pair</w:t>
      </w:r>
      <w:r w:rsidR="009C34E1" w:rsidRPr="0070253A">
        <w:t xml:space="preserve"> </w:t>
      </w:r>
      <w:r w:rsidRPr="0070253A">
        <w:t>as EIRP = EIRP</w:t>
      </w:r>
      <w:r w:rsidRPr="0070253A">
        <w:rPr>
          <w:vertAlign w:val="subscript"/>
        </w:rPr>
        <w:t>p1</w:t>
      </w:r>
      <w:r w:rsidRPr="0070253A">
        <w:t xml:space="preserve"> + EIRP</w:t>
      </w:r>
      <w:r w:rsidRPr="0070253A">
        <w:rPr>
          <w:vertAlign w:val="subscript"/>
        </w:rPr>
        <w:t>p2</w:t>
      </w:r>
      <w:r w:rsidR="00E603E9" w:rsidRPr="0070253A">
        <w:t>.</w:t>
      </w:r>
    </w:p>
    <w:p w14:paraId="5E85185D" w14:textId="77777777" w:rsidR="00CC0291" w:rsidRPr="0070253A" w:rsidRDefault="00CC0291" w:rsidP="00E603E9">
      <w:pPr>
        <w:pStyle w:val="B1"/>
      </w:pPr>
      <w:r w:rsidRPr="0070253A">
        <w:t>7)</w:t>
      </w:r>
      <w:r w:rsidRPr="0070253A">
        <w:tab/>
        <w:t xml:space="preserve">Test steps 3 to 6 </w:t>
      </w:r>
      <w:r w:rsidR="009C34E1" w:rsidRPr="0070253A">
        <w:t xml:space="preserve">are </w:t>
      </w:r>
      <w:r w:rsidRPr="0070253A">
        <w:t>repeated for all declared beams</w:t>
      </w:r>
      <w:r w:rsidR="009C34E1" w:rsidRPr="0070253A">
        <w:t xml:space="preserve"> (see table 4.10-1, D9.3) and their reference </w:t>
      </w:r>
      <w:r w:rsidR="009C34E1" w:rsidRPr="0070253A">
        <w:rPr>
          <w:i/>
        </w:rPr>
        <w:t>beam direction pairs</w:t>
      </w:r>
      <w:r w:rsidR="009C34E1" w:rsidRPr="0070253A">
        <w:t xml:space="preserve"> and </w:t>
      </w:r>
      <w:r w:rsidR="009C34E1" w:rsidRPr="0070253A">
        <w:rPr>
          <w:i/>
        </w:rPr>
        <w:t xml:space="preserve">maximum steering directions </w:t>
      </w:r>
      <w:r w:rsidR="009C34E1" w:rsidRPr="0070253A">
        <w:t>(see table 4.10-1, D9.7 and D9.11)</w:t>
      </w:r>
      <w:r w:rsidRPr="0070253A">
        <w:t>.</w:t>
      </w:r>
    </w:p>
    <w:p w14:paraId="33049CAD" w14:textId="77777777"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14:paraId="52FB5A1C" w14:textId="77777777" w:rsidR="00CC0291" w:rsidRPr="0070253A" w:rsidRDefault="00CC0291" w:rsidP="00673E8E">
      <w:pPr>
        <w:pStyle w:val="Heading3"/>
        <w:rPr>
          <w:lang w:eastAsia="sv-SE"/>
        </w:rPr>
      </w:pPr>
      <w:bookmarkStart w:id="297" w:name="_Toc21019976"/>
      <w:bookmarkStart w:id="298" w:name="_Toc29767231"/>
      <w:bookmarkStart w:id="299" w:name="_Toc61116919"/>
      <w:r w:rsidRPr="0070253A">
        <w:rPr>
          <w:lang w:eastAsia="sv-SE"/>
        </w:rPr>
        <w:t>6.</w:t>
      </w:r>
      <w:r w:rsidRPr="0070253A">
        <w:rPr>
          <w:lang w:eastAsia="zh-CN"/>
        </w:rPr>
        <w:t>2</w:t>
      </w:r>
      <w:r w:rsidRPr="0070253A">
        <w:rPr>
          <w:lang w:eastAsia="sv-SE"/>
        </w:rPr>
        <w:t>.5</w:t>
      </w:r>
      <w:r w:rsidRPr="0070253A">
        <w:rPr>
          <w:lang w:eastAsia="sv-SE"/>
        </w:rPr>
        <w:tab/>
        <w:t>Test Requirement</w:t>
      </w:r>
      <w:bookmarkEnd w:id="297"/>
      <w:bookmarkEnd w:id="298"/>
      <w:bookmarkEnd w:id="299"/>
    </w:p>
    <w:p w14:paraId="0FBCC608" w14:textId="4CFC36A1" w:rsidR="00294BA1" w:rsidRPr="0070253A" w:rsidRDefault="00CC0291" w:rsidP="00294BA1">
      <w:r w:rsidRPr="0070253A">
        <w:rPr>
          <w:lang w:eastAsia="zh-CN"/>
        </w:rPr>
        <w:t xml:space="preserve">For each declared conformance beam direction pair, in normal conditions, </w:t>
      </w:r>
      <w:r w:rsidR="00294BA1" w:rsidRPr="0070253A">
        <w:t xml:space="preserve">the EIRP measurement result in step 6 of </w:t>
      </w:r>
      <w:r w:rsidR="0057373F">
        <w:t>clause </w:t>
      </w:r>
      <w:r w:rsidR="0057373F" w:rsidRPr="0070253A">
        <w:t>6</w:t>
      </w:r>
      <w:r w:rsidR="00294BA1" w:rsidRPr="0070253A">
        <w:t>.2.4.2 shall for UTRA and E-UTRA remain:</w:t>
      </w:r>
    </w:p>
    <w:p w14:paraId="5805DCEC" w14:textId="6DC9E6BA" w:rsidR="00294BA1" w:rsidRPr="0070253A" w:rsidRDefault="00E603E9" w:rsidP="00E603E9">
      <w:pPr>
        <w:pStyle w:val="B1"/>
        <w:rPr>
          <w:rFonts w:cs="v4.2.0"/>
        </w:rPr>
      </w:pPr>
      <w:r w:rsidRPr="0070253A">
        <w:t>-</w:t>
      </w:r>
      <w:r w:rsidRPr="0070253A">
        <w:tab/>
      </w:r>
      <w:r w:rsidR="00294BA1" w:rsidRPr="0070253A">
        <w:t xml:space="preserve">within +3.2 dB and –3.2 dB of the manufacturer's </w:t>
      </w:r>
      <w:r w:rsidR="00294BA1" w:rsidRPr="0070253A">
        <w:rPr>
          <w:lang w:eastAsia="zh-CN"/>
        </w:rPr>
        <w:t xml:space="preserve">declared rated beam EIRP value </w:t>
      </w:r>
      <w:r w:rsidR="00294BA1" w:rsidRPr="0070253A">
        <w:rPr>
          <w:rFonts w:cs="v4.2.0"/>
        </w:rPr>
        <w:t>for carrier frequency f</w:t>
      </w:r>
      <w:r w:rsidR="0057373F">
        <w:rPr>
          <w:rFonts w:cs="v4.2.0"/>
        </w:rPr>
        <w:t xml:space="preserve"> </w:t>
      </w:r>
      <w:r w:rsidR="00294BA1" w:rsidRPr="0070253A">
        <w:rPr>
          <w:rFonts w:cs="Arial"/>
        </w:rPr>
        <w:t>≤</w:t>
      </w:r>
      <w:r w:rsidRPr="0070253A">
        <w:rPr>
          <w:rFonts w:cs="v4.2.0"/>
        </w:rPr>
        <w:t> 3.0 GHz;</w:t>
      </w:r>
    </w:p>
    <w:p w14:paraId="73F93687" w14:textId="77777777" w:rsidR="00294BA1" w:rsidRPr="0070253A" w:rsidRDefault="00E603E9" w:rsidP="00E603E9">
      <w:pPr>
        <w:pStyle w:val="B1"/>
        <w:rPr>
          <w:rFonts w:cs="v4.2.0"/>
        </w:rPr>
      </w:pPr>
      <w:r w:rsidRPr="0070253A">
        <w:rPr>
          <w:rFonts w:cs="v4.2.0"/>
        </w:rPr>
        <w:t>-</w:t>
      </w:r>
      <w:r w:rsidRPr="0070253A">
        <w:rPr>
          <w:rFonts w:cs="v4.2.0"/>
        </w:rPr>
        <w:tab/>
      </w:r>
      <w:r w:rsidR="00294BA1" w:rsidRPr="0070253A">
        <w:rPr>
          <w:rFonts w:cs="v4.2.0"/>
        </w:rPr>
        <w:t xml:space="preserve">within +3.4 dB and –3.4 dB of the manufacturer's </w:t>
      </w:r>
      <w:r w:rsidR="00294BA1" w:rsidRPr="0070253A">
        <w:rPr>
          <w:lang w:eastAsia="zh-CN"/>
        </w:rPr>
        <w:t xml:space="preserve">declared rated beam EIRP value </w:t>
      </w:r>
      <w:r w:rsidRPr="0070253A">
        <w:rPr>
          <w:rFonts w:cs="v4.2.0"/>
        </w:rPr>
        <w:t>for carrier frequency 3.0 </w:t>
      </w:r>
      <w:r w:rsidR="00294BA1" w:rsidRPr="0070253A">
        <w:rPr>
          <w:rFonts w:cs="v4.2.0"/>
        </w:rPr>
        <w:t xml:space="preserve">GHz &lt; f </w:t>
      </w:r>
      <w:r w:rsidR="00294BA1" w:rsidRPr="0070253A">
        <w:rPr>
          <w:rFonts w:cs="Arial"/>
        </w:rPr>
        <w:t>≤</w:t>
      </w:r>
      <w:r w:rsidRPr="0070253A">
        <w:rPr>
          <w:rFonts w:cs="v4.2.0"/>
        </w:rPr>
        <w:t xml:space="preserve"> 4.2 GHz.</w:t>
      </w:r>
    </w:p>
    <w:p w14:paraId="3AADCF5B" w14:textId="77777777" w:rsidR="00540C54" w:rsidRPr="0070253A" w:rsidRDefault="00540C54" w:rsidP="00673E8E">
      <w:pPr>
        <w:pStyle w:val="Heading1"/>
        <w:rPr>
          <w:lang w:eastAsia="zh-CN"/>
        </w:rPr>
      </w:pPr>
      <w:bookmarkStart w:id="300" w:name="_Toc21019977"/>
      <w:bookmarkStart w:id="301" w:name="_Toc29767232"/>
      <w:bookmarkStart w:id="302" w:name="_Toc61116920"/>
      <w:r w:rsidRPr="0070253A">
        <w:rPr>
          <w:lang w:eastAsia="zh-CN"/>
        </w:rPr>
        <w:lastRenderedPageBreak/>
        <w:t>7</w:t>
      </w:r>
      <w:r w:rsidRPr="0070253A">
        <w:rPr>
          <w:rFonts w:hint="eastAsia"/>
          <w:lang w:eastAsia="zh-CN"/>
        </w:rPr>
        <w:tab/>
        <w:t>Radiated receiver characteristics</w:t>
      </w:r>
      <w:bookmarkEnd w:id="300"/>
      <w:bookmarkEnd w:id="301"/>
      <w:bookmarkEnd w:id="302"/>
    </w:p>
    <w:p w14:paraId="38F8A8B5" w14:textId="77777777" w:rsidR="00540C54" w:rsidRPr="0070253A" w:rsidRDefault="00540C54" w:rsidP="00673E8E">
      <w:pPr>
        <w:pStyle w:val="Heading2"/>
        <w:rPr>
          <w:lang w:eastAsia="zh-CN"/>
        </w:rPr>
      </w:pPr>
      <w:bookmarkStart w:id="303" w:name="_Toc21019978"/>
      <w:bookmarkStart w:id="304" w:name="_Toc29767233"/>
      <w:bookmarkStart w:id="305" w:name="_Toc61116921"/>
      <w:r w:rsidRPr="0070253A">
        <w:rPr>
          <w:lang w:eastAsia="zh-CN"/>
        </w:rPr>
        <w:t>7.1</w:t>
      </w:r>
      <w:r w:rsidRPr="0070253A">
        <w:rPr>
          <w:lang w:eastAsia="zh-CN"/>
        </w:rPr>
        <w:tab/>
        <w:t>General</w:t>
      </w:r>
      <w:bookmarkEnd w:id="303"/>
      <w:bookmarkEnd w:id="304"/>
      <w:bookmarkEnd w:id="305"/>
    </w:p>
    <w:p w14:paraId="366CE8A5" w14:textId="77777777" w:rsidR="00CC0291" w:rsidRPr="0070253A" w:rsidRDefault="00CC0291" w:rsidP="00CC0291">
      <w:pPr>
        <w:rPr>
          <w:lang w:eastAsia="zh-CN"/>
        </w:rPr>
      </w:pPr>
      <w:r w:rsidRPr="0070253A">
        <w:rPr>
          <w:lang w:eastAsia="zh-CN"/>
        </w:rPr>
        <w:t xml:space="preserve">OTA receiver characteristics requirements apply to the </w:t>
      </w:r>
      <w:r w:rsidRPr="0070253A">
        <w:rPr>
          <w:i/>
          <w:lang w:eastAsia="zh-CN"/>
        </w:rPr>
        <w:t>AAS BS</w:t>
      </w:r>
      <w:r w:rsidRPr="0070253A">
        <w:rPr>
          <w:lang w:eastAsia="zh-CN"/>
        </w:rPr>
        <w:t xml:space="preserve"> including all its functional components active unless otherw</w:t>
      </w:r>
      <w:r w:rsidR="00E603E9" w:rsidRPr="0070253A">
        <w:rPr>
          <w:lang w:eastAsia="zh-CN"/>
        </w:rPr>
        <w:t>ise stated in each requirement.</w:t>
      </w:r>
    </w:p>
    <w:p w14:paraId="0B25C0F6" w14:textId="01F56CA1" w:rsidR="00CC0291" w:rsidRPr="0070253A" w:rsidRDefault="00CC0291" w:rsidP="00CC0291">
      <w:pPr>
        <w:rPr>
          <w:rFonts w:cs="v5.0.0"/>
        </w:rPr>
      </w:pPr>
      <w:r w:rsidRPr="0070253A">
        <w:rPr>
          <w:rFonts w:cs="v5.0.0"/>
        </w:rPr>
        <w:t xml:space="preserve">Unless otherwise stated the requirements in </w:t>
      </w:r>
      <w:r w:rsidR="0057373F" w:rsidRPr="0070253A">
        <w:rPr>
          <w:rFonts w:cs="v5.0.0"/>
        </w:rPr>
        <w:t>clause</w:t>
      </w:r>
      <w:r w:rsidR="0057373F">
        <w:rPr>
          <w:rFonts w:cs="v5.0.0"/>
        </w:rPr>
        <w:t> </w:t>
      </w:r>
      <w:r w:rsidR="0057373F" w:rsidRPr="0070253A">
        <w:rPr>
          <w:rFonts w:cs="v5.0.0"/>
        </w:rPr>
        <w:t>7</w:t>
      </w:r>
      <w:r w:rsidRPr="0070253A">
        <w:rPr>
          <w:rFonts w:cs="v5.0.0"/>
        </w:rPr>
        <w:t xml:space="preserve"> apply during the AAS BS </w:t>
      </w:r>
      <w:r w:rsidRPr="0070253A">
        <w:rPr>
          <w:rFonts w:cs="v5.0.0"/>
          <w:i/>
        </w:rPr>
        <w:t>receive period.</w:t>
      </w:r>
    </w:p>
    <w:p w14:paraId="426847A0" w14:textId="1E4DF020" w:rsidR="00CC0291" w:rsidRPr="0070253A" w:rsidRDefault="00CC0291" w:rsidP="00CC0291">
      <w:r w:rsidRPr="0070253A">
        <w:t xml:space="preserve">The requirements in </w:t>
      </w:r>
      <w:r w:rsidR="0057373F" w:rsidRPr="0070253A">
        <w:t>clause</w:t>
      </w:r>
      <w:r w:rsidR="0057373F">
        <w:t> </w:t>
      </w:r>
      <w:r w:rsidR="0057373F" w:rsidRPr="0070253A">
        <w:t>7</w:t>
      </w:r>
      <w:r w:rsidRPr="0070253A">
        <w:t xml:space="preserve"> shall be met for any transmitter setting.</w:t>
      </w:r>
    </w:p>
    <w:p w14:paraId="3590B00C" w14:textId="77777777" w:rsidR="00CC0291" w:rsidRPr="0070253A" w:rsidRDefault="00CC0291" w:rsidP="00CC0291">
      <w:r w:rsidRPr="0070253A">
        <w:t>The (E-UTRA) throughput requirements defined for the receiver characteristics in this clause do not assume HARQ retransmissions.</w:t>
      </w:r>
    </w:p>
    <w:p w14:paraId="0ABE9DEB" w14:textId="77777777" w:rsidR="00CC0291" w:rsidRPr="0070253A" w:rsidRDefault="00CC0291" w:rsidP="00CC0291">
      <w:r w:rsidRPr="0070253A">
        <w:t>When the AAS BS is configured to receive multiple carriers, all the throughput requirements are applicable for each received carrier.</w:t>
      </w:r>
    </w:p>
    <w:p w14:paraId="4DBD06E1" w14:textId="6DED8A7B" w:rsidR="002871C1" w:rsidRPr="0070253A" w:rsidRDefault="002871C1" w:rsidP="00CC0291">
      <w:r w:rsidRPr="0070253A">
        <w:rPr>
          <w:rFonts w:eastAsia="MS Mincho"/>
          <w:lang w:eastAsia="ja-JP"/>
        </w:rPr>
        <w:t xml:space="preserve">Any radiated receiver test requirement specified in </w:t>
      </w:r>
      <w:r w:rsidR="0057373F" w:rsidRPr="0070253A">
        <w:rPr>
          <w:rFonts w:eastAsia="MS Mincho"/>
          <w:lang w:eastAsia="ja-JP"/>
        </w:rPr>
        <w:t>TS</w:t>
      </w:r>
      <w:r w:rsidR="0057373F">
        <w:rPr>
          <w:rFonts w:eastAsia="MS Mincho"/>
          <w:lang w:eastAsia="ja-JP"/>
        </w:rPr>
        <w:t> </w:t>
      </w:r>
      <w:r w:rsidR="0057373F" w:rsidRPr="0070253A">
        <w:rPr>
          <w:rFonts w:eastAsia="MS Mincho"/>
          <w:lang w:eastAsia="ja-JP"/>
        </w:rPr>
        <w:t>3</w:t>
      </w:r>
      <w:r w:rsidRPr="0070253A">
        <w:rPr>
          <w:rFonts w:eastAsia="MS Mincho"/>
          <w:lang w:eastAsia="ja-JP"/>
        </w:rPr>
        <w:t>7.105</w:t>
      </w:r>
      <w:r w:rsidR="0057373F">
        <w:rPr>
          <w:rFonts w:eastAsia="MS Mincho"/>
          <w:lang w:eastAsia="ja-JP"/>
        </w:rPr>
        <w:t> </w:t>
      </w:r>
      <w:r w:rsidR="0057373F" w:rsidRPr="0070253A">
        <w:rPr>
          <w:rFonts w:eastAsia="MS Mincho"/>
          <w:lang w:eastAsia="ja-JP"/>
        </w:rPr>
        <w:t>[</w:t>
      </w:r>
      <w:r w:rsidRPr="0070253A">
        <w:rPr>
          <w:rFonts w:eastAsia="MS Mincho"/>
          <w:lang w:eastAsia="ja-JP"/>
        </w:rPr>
        <w:t>6] is not applicable for AAS BS operation in Band 46.</w:t>
      </w:r>
    </w:p>
    <w:p w14:paraId="67BDBCA7" w14:textId="77777777" w:rsidR="00540C54" w:rsidRPr="0070253A" w:rsidRDefault="00540C54" w:rsidP="00673E8E">
      <w:pPr>
        <w:pStyle w:val="Heading2"/>
        <w:rPr>
          <w:lang w:eastAsia="zh-CN"/>
        </w:rPr>
      </w:pPr>
      <w:bookmarkStart w:id="306" w:name="_Toc21019979"/>
      <w:bookmarkStart w:id="307" w:name="_Toc29767234"/>
      <w:bookmarkStart w:id="308" w:name="_Toc61116922"/>
      <w:r w:rsidRPr="0070253A">
        <w:rPr>
          <w:lang w:eastAsia="zh-CN"/>
        </w:rPr>
        <w:t>7.2</w:t>
      </w:r>
      <w:r w:rsidRPr="0070253A">
        <w:rPr>
          <w:lang w:eastAsia="zh-CN"/>
        </w:rPr>
        <w:tab/>
        <w:t>OTA sensitivity</w:t>
      </w:r>
      <w:bookmarkEnd w:id="306"/>
      <w:bookmarkEnd w:id="307"/>
      <w:bookmarkEnd w:id="308"/>
    </w:p>
    <w:p w14:paraId="74FB477A" w14:textId="77777777" w:rsidR="00CC0291" w:rsidRPr="0070253A" w:rsidRDefault="00CC0291" w:rsidP="00673E8E">
      <w:pPr>
        <w:pStyle w:val="Heading3"/>
      </w:pPr>
      <w:bookmarkStart w:id="309" w:name="_Toc21019980"/>
      <w:bookmarkStart w:id="310" w:name="_Toc29767235"/>
      <w:bookmarkStart w:id="311" w:name="_Toc61116923"/>
      <w:r w:rsidRPr="0070253A">
        <w:t>7.2.1</w:t>
      </w:r>
      <w:r w:rsidRPr="0070253A">
        <w:tab/>
        <w:t>Definition and applicability</w:t>
      </w:r>
      <w:bookmarkEnd w:id="309"/>
      <w:bookmarkEnd w:id="310"/>
      <w:bookmarkEnd w:id="311"/>
    </w:p>
    <w:p w14:paraId="66F21A57" w14:textId="77777777" w:rsidR="00CC0291" w:rsidRPr="0070253A" w:rsidRDefault="00CC0291" w:rsidP="00CC0291">
      <w:r w:rsidRPr="0070253A">
        <w:t xml:space="preserve">The OTA sensitivity requirement is based upon the declaration of one or more </w:t>
      </w:r>
      <w:r w:rsidRPr="0070253A">
        <w:rPr>
          <w:i/>
        </w:rPr>
        <w:t>OTA sensitivity direction declarations</w:t>
      </w:r>
      <w:r w:rsidRPr="0070253A">
        <w:t xml:space="preserve"> (OSDD), related to an </w:t>
      </w:r>
      <w:r w:rsidRPr="0070253A">
        <w:rPr>
          <w:i/>
        </w:rPr>
        <w:t>AAS BS receiver</w:t>
      </w:r>
      <w:r w:rsidR="00E603E9" w:rsidRPr="0070253A">
        <w:t>.</w:t>
      </w:r>
    </w:p>
    <w:p w14:paraId="70E961BB" w14:textId="77777777" w:rsidR="00CC0291" w:rsidRPr="0070253A" w:rsidRDefault="00CC0291" w:rsidP="00CC0291">
      <w:r w:rsidRPr="0070253A">
        <w:t xml:space="preserve">The </w:t>
      </w:r>
      <w:r w:rsidRPr="0070253A">
        <w:rPr>
          <w:i/>
        </w:rPr>
        <w:t>AAS BS receiver</w:t>
      </w:r>
      <w:r w:rsidRPr="0070253A">
        <w:t xml:space="preserve"> may optionally be capable of redirecting/changing the </w:t>
      </w:r>
      <w:r w:rsidRPr="0070253A">
        <w:rPr>
          <w:i/>
        </w:rPr>
        <w:t>receiver target</w:t>
      </w:r>
      <w:r w:rsidRPr="0070253A">
        <w:t xml:space="preserve"> by means of adjusting BS settings resulting in multiple </w:t>
      </w:r>
      <w:r w:rsidRPr="0070253A">
        <w:rPr>
          <w:i/>
        </w:rPr>
        <w:t>sensitivity RoAoA</w:t>
      </w:r>
      <w:r w:rsidRPr="0070253A">
        <w:t xml:space="preserve">. The </w:t>
      </w:r>
      <w:r w:rsidRPr="0070253A">
        <w:rPr>
          <w:i/>
        </w:rPr>
        <w:t>sensitivity RoAoA</w:t>
      </w:r>
      <w:r w:rsidRPr="0070253A">
        <w:t xml:space="preserve"> resulting from the current AAS BS settings is the active </w:t>
      </w:r>
      <w:r w:rsidRPr="0070253A">
        <w:rPr>
          <w:i/>
        </w:rPr>
        <w:t>sensitivity RoAoA</w:t>
      </w:r>
      <w:r w:rsidRPr="0070253A">
        <w:t>.</w:t>
      </w:r>
    </w:p>
    <w:p w14:paraId="445732E0" w14:textId="77777777" w:rsidR="00CC0291" w:rsidRPr="0070253A" w:rsidRDefault="00CC0291" w:rsidP="00CC0291">
      <w:r w:rsidRPr="0070253A">
        <w:t xml:space="preserve">If the AAS BS is capable of redirecting the </w:t>
      </w:r>
      <w:r w:rsidRPr="0070253A">
        <w:rPr>
          <w:i/>
        </w:rPr>
        <w:t>receiver target</w:t>
      </w:r>
      <w:r w:rsidRPr="0070253A">
        <w:t xml:space="preserve"> related to the OS</w:t>
      </w:r>
      <w:r w:rsidR="00E603E9" w:rsidRPr="0070253A">
        <w:t>DD then the OSDD shall include:</w:t>
      </w:r>
    </w:p>
    <w:p w14:paraId="6047A399" w14:textId="77777777" w:rsidR="00CC0291" w:rsidRPr="0070253A" w:rsidRDefault="00CC0291" w:rsidP="00E603E9">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w:t>
      </w:r>
      <w:r w:rsidR="003D589C" w:rsidRPr="0070253A">
        <w:t>any active</w:t>
      </w:r>
      <w:r w:rsidRPr="0070253A">
        <w:t xml:space="preserve"> </w:t>
      </w:r>
      <w:r w:rsidRPr="0070253A">
        <w:rPr>
          <w:i/>
        </w:rPr>
        <w:t>sensitivity RoAoA</w:t>
      </w:r>
      <w:r w:rsidRPr="0070253A">
        <w:t xml:space="preserve"> </w:t>
      </w:r>
      <w:r w:rsidR="003D589C" w:rsidRPr="0070253A">
        <w:t xml:space="preserve">inside the </w:t>
      </w:r>
      <w:r w:rsidR="003D589C" w:rsidRPr="0070253A">
        <w:rPr>
          <w:i/>
        </w:rPr>
        <w:t>receiver target redirection range</w:t>
      </w:r>
      <w:r w:rsidR="003D589C" w:rsidRPr="0070253A">
        <w:t xml:space="preserve"> </w:t>
      </w:r>
      <w:r w:rsidRPr="0070253A">
        <w:t>in the OSDD.</w:t>
      </w:r>
    </w:p>
    <w:p w14:paraId="375C17D3" w14:textId="77777777" w:rsidR="00CC0291" w:rsidRPr="0070253A" w:rsidRDefault="00CC0291" w:rsidP="00E603E9">
      <w:pPr>
        <w:pStyle w:val="B1"/>
      </w:pPr>
      <w:r w:rsidRPr="0070253A">
        <w:t>-</w:t>
      </w:r>
      <w:r w:rsidRPr="0070253A">
        <w:tab/>
        <w:t xml:space="preserve">A declared </w:t>
      </w:r>
      <w:r w:rsidRPr="0070253A">
        <w:rPr>
          <w:i/>
        </w:rPr>
        <w:t>receiver target redirection range</w:t>
      </w:r>
      <w:r w:rsidRPr="0070253A">
        <w:t xml:space="preserve">, describing all the angles of arrival that can be addressed for the OSDD through alternative settings in the </w:t>
      </w:r>
      <w:r w:rsidRPr="0070253A">
        <w:rPr>
          <w:i/>
        </w:rPr>
        <w:t>AAS BS</w:t>
      </w:r>
      <w:r w:rsidRPr="0070253A">
        <w:t>.</w:t>
      </w:r>
    </w:p>
    <w:p w14:paraId="630ABB10" w14:textId="7B42040D" w:rsidR="00CC0291" w:rsidRPr="0070253A" w:rsidRDefault="00CC0291" w:rsidP="00E603E9">
      <w:pPr>
        <w:pStyle w:val="B1"/>
      </w:pPr>
      <w:r w:rsidRPr="0070253A">
        <w:t>-</w:t>
      </w:r>
      <w:r w:rsidRPr="0070253A">
        <w:tab/>
        <w:t xml:space="preserve">Five declared </w:t>
      </w:r>
      <w:r w:rsidRPr="0070253A">
        <w:rPr>
          <w:i/>
        </w:rPr>
        <w:t>sensitivity RoAoA</w:t>
      </w:r>
      <w:r w:rsidRPr="0070253A">
        <w:t xml:space="preserve"> comprising the conformance testing directions as detailed in</w:t>
      </w:r>
      <w:r w:rsidR="0057373F">
        <w:t> </w:t>
      </w:r>
      <w:r w:rsidR="0057373F" w:rsidRPr="0070253A">
        <w:t>[</w:t>
      </w:r>
      <w:r w:rsidR="00672E74" w:rsidRPr="0070253A">
        <w:t>7</w:t>
      </w:r>
      <w:r w:rsidRPr="0070253A">
        <w:t>].</w:t>
      </w:r>
    </w:p>
    <w:p w14:paraId="2DB7449B" w14:textId="77777777" w:rsidR="00CC0291" w:rsidRPr="0070253A" w:rsidRDefault="00CC0291" w:rsidP="00E603E9">
      <w:pPr>
        <w:pStyle w:val="B1"/>
        <w:rPr>
          <w:rFonts w:eastAsia="MS Mincho"/>
          <w:sz w:val="21"/>
          <w:lang w:eastAsia="ja-JP"/>
        </w:rPr>
      </w:pPr>
      <w:r w:rsidRPr="0070253A">
        <w:t>-</w:t>
      </w:r>
      <w:r w:rsidRPr="0070253A">
        <w:tab/>
        <w:t xml:space="preserve">The </w:t>
      </w:r>
      <w:r w:rsidRPr="0070253A">
        <w:rPr>
          <w:i/>
        </w:rPr>
        <w:t>receiver target reference direction</w:t>
      </w:r>
      <w:r w:rsidRPr="0070253A">
        <w:t>.</w:t>
      </w:r>
    </w:p>
    <w:p w14:paraId="6ACFC872" w14:textId="77777777" w:rsidR="00CC0291" w:rsidRPr="0070253A" w:rsidRDefault="00CC0291" w:rsidP="00CC0291">
      <w:pPr>
        <w:pStyle w:val="NO"/>
      </w:pPr>
      <w:r w:rsidRPr="0070253A">
        <w:t>NOTE 1:</w:t>
      </w:r>
      <w:r w:rsidRPr="0070253A">
        <w:tab/>
        <w:t xml:space="preserve">Some of the declared </w:t>
      </w:r>
      <w:r w:rsidRPr="0070253A">
        <w:rPr>
          <w:i/>
        </w:rPr>
        <w:t>sensitivity RoAoA</w:t>
      </w:r>
      <w:r w:rsidRPr="0070253A">
        <w:t xml:space="preserve"> may coincide depending</w:t>
      </w:r>
      <w:r w:rsidR="00E603E9" w:rsidRPr="0070253A">
        <w:t xml:space="preserve"> on the redirection capability.</w:t>
      </w:r>
    </w:p>
    <w:p w14:paraId="4049AAF6" w14:textId="77777777" w:rsidR="00CC0291" w:rsidRPr="0070253A" w:rsidRDefault="00CC0291" w:rsidP="00CC0291">
      <w:pPr>
        <w:pStyle w:val="NO"/>
      </w:pPr>
      <w:r w:rsidRPr="0070253A">
        <w:t>NOTE 2:</w:t>
      </w:r>
      <w:r w:rsidRPr="0070253A">
        <w:tab/>
        <w:t xml:space="preserve">In addition to the declared </w:t>
      </w:r>
      <w:r w:rsidRPr="0070253A">
        <w:rPr>
          <w:i/>
        </w:rPr>
        <w:t>sensitivity RoAoA</w:t>
      </w:r>
      <w:r w:rsidRPr="0070253A">
        <w:t xml:space="preserve">, several </w:t>
      </w:r>
      <w:r w:rsidRPr="0070253A">
        <w:rPr>
          <w:i/>
        </w:rPr>
        <w:t>sensitivity RoAoA</w:t>
      </w:r>
      <w:r w:rsidRPr="0070253A">
        <w:t xml:space="preserve"> may be implicitly defined by the </w:t>
      </w:r>
      <w:r w:rsidRPr="0070253A">
        <w:rPr>
          <w:i/>
        </w:rPr>
        <w:t>receiver target redirection range</w:t>
      </w:r>
      <w:r w:rsidRPr="0070253A">
        <w:t xml:space="preserve"> without being explicitly declared in the OSDD.</w:t>
      </w:r>
    </w:p>
    <w:p w14:paraId="6530686C" w14:textId="77777777" w:rsidR="00CC0291" w:rsidRPr="0070253A" w:rsidRDefault="00CC0291" w:rsidP="00CC0291">
      <w:pPr>
        <w:pStyle w:val="NO"/>
      </w:pPr>
      <w:r w:rsidRPr="0070253A">
        <w:t>NOTE 3:</w:t>
      </w:r>
      <w:r w:rsidRPr="0070253A">
        <w:tab/>
      </w:r>
      <w:r w:rsidR="003D589C" w:rsidRPr="0070253A">
        <w:t>(Void)</w:t>
      </w:r>
    </w:p>
    <w:p w14:paraId="0D22D4E6" w14:textId="77777777" w:rsidR="00CC0291" w:rsidRPr="0070253A" w:rsidRDefault="00CC0291" w:rsidP="00CC0291">
      <w:r w:rsidRPr="0070253A">
        <w:t xml:space="preserve">If the </w:t>
      </w:r>
      <w:r w:rsidRPr="0070253A">
        <w:rPr>
          <w:i/>
        </w:rPr>
        <w:t>AAS BS</w:t>
      </w:r>
      <w:r w:rsidRPr="0070253A">
        <w:t xml:space="preserve"> is not capable of redirecting the </w:t>
      </w:r>
      <w:r w:rsidRPr="0070253A">
        <w:rPr>
          <w:i/>
        </w:rPr>
        <w:t>receiver target</w:t>
      </w:r>
      <w:r w:rsidRPr="0070253A">
        <w:t xml:space="preserve"> related to the OSD</w:t>
      </w:r>
      <w:r w:rsidR="00E603E9" w:rsidRPr="0070253A">
        <w:t>D, then the OSDD includes only:</w:t>
      </w:r>
    </w:p>
    <w:p w14:paraId="0C4E30FB" w14:textId="77777777" w:rsidR="00CC0291" w:rsidRPr="0070253A" w:rsidRDefault="00CC0291" w:rsidP="00CC0291">
      <w:pPr>
        <w:pStyle w:val="B1"/>
      </w:pPr>
      <w:r w:rsidRPr="0070253A">
        <w:t>-</w:t>
      </w:r>
      <w:r w:rsidRPr="0070253A">
        <w:tab/>
        <w:t xml:space="preserve">The set(s) of RAT, </w:t>
      </w:r>
      <w:r w:rsidRPr="0070253A">
        <w:rPr>
          <w:i/>
        </w:rPr>
        <w:t>Channel bandwidth</w:t>
      </w:r>
      <w:r w:rsidRPr="0070253A">
        <w:t xml:space="preserve"> and declared minimum EIS</w:t>
      </w:r>
      <w:r w:rsidRPr="0070253A">
        <w:rPr>
          <w:i/>
        </w:rPr>
        <w:t xml:space="preserve"> </w:t>
      </w:r>
      <w:r w:rsidRPr="0070253A">
        <w:t xml:space="preserve">level applicable to the </w:t>
      </w:r>
      <w:r w:rsidRPr="0070253A">
        <w:rPr>
          <w:i/>
        </w:rPr>
        <w:t>sensitivity RoAoA</w:t>
      </w:r>
      <w:r w:rsidRPr="0070253A">
        <w:t xml:space="preserve"> in the OSDD.</w:t>
      </w:r>
    </w:p>
    <w:p w14:paraId="2EB9D438" w14:textId="77777777" w:rsidR="00CC0291" w:rsidRPr="0070253A" w:rsidRDefault="00CC0291" w:rsidP="00CC0291">
      <w:pPr>
        <w:pStyle w:val="B1"/>
      </w:pPr>
      <w:r w:rsidRPr="0070253A">
        <w:t>-</w:t>
      </w:r>
      <w:r w:rsidRPr="0070253A">
        <w:tab/>
        <w:t xml:space="preserve">One declared active </w:t>
      </w:r>
      <w:r w:rsidRPr="0070253A">
        <w:rPr>
          <w:i/>
        </w:rPr>
        <w:t>sensitivity RoAoA</w:t>
      </w:r>
      <w:r w:rsidRPr="0070253A">
        <w:t>.</w:t>
      </w:r>
    </w:p>
    <w:p w14:paraId="2A0F2350" w14:textId="77777777" w:rsidR="00CC0291" w:rsidRPr="0070253A" w:rsidRDefault="00CC0291" w:rsidP="00CC0291">
      <w:pPr>
        <w:pStyle w:val="B1"/>
      </w:pPr>
      <w:r w:rsidRPr="0070253A">
        <w:t>-</w:t>
      </w:r>
      <w:r w:rsidRPr="0070253A">
        <w:tab/>
        <w:t xml:space="preserve">The </w:t>
      </w:r>
      <w:r w:rsidRPr="0070253A">
        <w:rPr>
          <w:i/>
        </w:rPr>
        <w:t>receiver target reference direction</w:t>
      </w:r>
      <w:r w:rsidRPr="0070253A">
        <w:t>.</w:t>
      </w:r>
    </w:p>
    <w:p w14:paraId="21CA8C08" w14:textId="77777777" w:rsidR="00CC0291" w:rsidRPr="0070253A" w:rsidRDefault="00CC0291" w:rsidP="00CC0291">
      <w:pPr>
        <w:pStyle w:val="NO"/>
      </w:pPr>
      <w:r w:rsidRPr="0070253A">
        <w:t>NOTE 4:</w:t>
      </w:r>
      <w:r w:rsidRPr="0070253A">
        <w:tab/>
        <w:t xml:space="preserve">For </w:t>
      </w:r>
      <w:r w:rsidRPr="0070253A">
        <w:rPr>
          <w:i/>
        </w:rPr>
        <w:t>AAS BS</w:t>
      </w:r>
      <w:r w:rsidRPr="0070253A">
        <w:t xml:space="preserve"> without target redirection capability, the declared (fixed) </w:t>
      </w:r>
      <w:r w:rsidRPr="0070253A">
        <w:rPr>
          <w:i/>
        </w:rPr>
        <w:t>sensitivity RoAoA</w:t>
      </w:r>
      <w:r w:rsidRPr="0070253A">
        <w:t xml:space="preserve"> is always the active </w:t>
      </w:r>
      <w:r w:rsidRPr="0070253A">
        <w:rPr>
          <w:i/>
        </w:rPr>
        <w:t>sensitivity RoAoA</w:t>
      </w:r>
      <w:r w:rsidRPr="0070253A">
        <w:t>.</w:t>
      </w:r>
    </w:p>
    <w:p w14:paraId="726ACBD2" w14:textId="77777777" w:rsidR="00CC0291" w:rsidRPr="0070253A" w:rsidRDefault="00CC0291" w:rsidP="00CC0291">
      <w:r w:rsidRPr="0070253A">
        <w:t xml:space="preserve">The OTA sensitivity EIS level declaration shall apply to </w:t>
      </w:r>
      <w:r w:rsidR="003D589C" w:rsidRPr="0070253A">
        <w:t>each</w:t>
      </w:r>
      <w:r w:rsidRPr="0070253A">
        <w:t xml:space="preserve"> supported polarization, under the assumption of </w:t>
      </w:r>
      <w:r w:rsidRPr="0070253A">
        <w:rPr>
          <w:i/>
        </w:rPr>
        <w:t>polarization match</w:t>
      </w:r>
      <w:r w:rsidRPr="0070253A">
        <w:t>.</w:t>
      </w:r>
    </w:p>
    <w:p w14:paraId="061A2AFB" w14:textId="77777777" w:rsidR="00CC0291" w:rsidRPr="0070253A" w:rsidRDefault="00CC0291" w:rsidP="00673E8E">
      <w:pPr>
        <w:pStyle w:val="Heading3"/>
      </w:pPr>
      <w:bookmarkStart w:id="312" w:name="_Toc21019981"/>
      <w:bookmarkStart w:id="313" w:name="_Toc29767236"/>
      <w:bookmarkStart w:id="314" w:name="_Toc61116924"/>
      <w:r w:rsidRPr="0070253A">
        <w:lastRenderedPageBreak/>
        <w:t>7.2.2</w:t>
      </w:r>
      <w:r w:rsidRPr="0070253A">
        <w:tab/>
        <w:t>Minimum Requirement</w:t>
      </w:r>
      <w:bookmarkEnd w:id="312"/>
      <w:bookmarkEnd w:id="313"/>
      <w:bookmarkEnd w:id="314"/>
    </w:p>
    <w:p w14:paraId="34EFA40B" w14:textId="6297568F" w:rsidR="00CC0291" w:rsidRPr="0070253A" w:rsidRDefault="00005698" w:rsidP="00CC0291">
      <w:r w:rsidRPr="0070253A">
        <w:t xml:space="preserve">For AAS BS in </w:t>
      </w:r>
      <w:r w:rsidRPr="0070253A">
        <w:rPr>
          <w:i/>
        </w:rPr>
        <w:t xml:space="preserve">single RAT </w:t>
      </w:r>
      <w:r w:rsidR="00CC0291" w:rsidRPr="0070253A">
        <w:rPr>
          <w:i/>
        </w:rPr>
        <w:t>UTRA operation</w:t>
      </w:r>
      <w:r w:rsidR="00CC0291" w:rsidRPr="0070253A">
        <w:t xml:space="preserve"> </w:t>
      </w:r>
      <w:r w:rsidRPr="0070253A">
        <w:t xml:space="preserve">the minimum requirement </w:t>
      </w:r>
      <w:r w:rsidR="00CC0291" w:rsidRPr="0070253A">
        <w:t xml:space="preserve">is </w:t>
      </w:r>
      <w:r w:rsidR="00B17621" w:rsidRPr="0070253A">
        <w:t xml:space="preserve">in </w:t>
      </w:r>
      <w:r w:rsidR="0057373F" w:rsidRPr="0070253A">
        <w:t>TS</w:t>
      </w:r>
      <w:r w:rsidR="0057373F">
        <w:t> </w:t>
      </w:r>
      <w:r w:rsidR="0057373F" w:rsidRPr="0070253A">
        <w:t>3</w:t>
      </w:r>
      <w:r w:rsidR="00B17621" w:rsidRPr="0070253A">
        <w:t>7</w:t>
      </w:r>
      <w:r w:rsidR="00CC0291" w:rsidRPr="0070253A">
        <w:t>.105</w:t>
      </w:r>
      <w:r w:rsidR="0057373F">
        <w:t> </w:t>
      </w:r>
      <w:r w:rsidR="0057373F" w:rsidRPr="0070253A">
        <w:t>[</w:t>
      </w:r>
      <w:r w:rsidR="009C34E1" w:rsidRPr="0070253A">
        <w:t>6</w:t>
      </w:r>
      <w:r w:rsidR="008D32A3" w:rsidRPr="0070253A">
        <w:t xml:space="preserve">], </w:t>
      </w:r>
      <w:r w:rsidR="0057373F">
        <w:t>clause </w:t>
      </w:r>
      <w:r w:rsidR="0057373F" w:rsidRPr="0070253A">
        <w:t>1</w:t>
      </w:r>
      <w:r w:rsidR="00CC0291" w:rsidRPr="0070253A">
        <w:t>0.2.3.</w:t>
      </w:r>
    </w:p>
    <w:p w14:paraId="68751110" w14:textId="5DC3B92A" w:rsidR="00CC0291" w:rsidRPr="0070253A" w:rsidRDefault="00005698" w:rsidP="00CC0291">
      <w:r w:rsidRPr="0070253A">
        <w:t xml:space="preserve">For AAS BS in </w:t>
      </w:r>
      <w:r w:rsidRPr="0070253A">
        <w:rPr>
          <w:i/>
        </w:rPr>
        <w:t xml:space="preserve">single RAT </w:t>
      </w:r>
      <w:r w:rsidR="00CC0291" w:rsidRPr="0070253A">
        <w:rPr>
          <w:i/>
        </w:rPr>
        <w:t>E-UTRA operation</w:t>
      </w:r>
      <w:r w:rsidR="00CC0291" w:rsidRPr="0070253A">
        <w:t xml:space="preserve"> </w:t>
      </w:r>
      <w:r w:rsidRPr="0070253A">
        <w:t xml:space="preserve">the minimum requirement </w:t>
      </w:r>
      <w:r w:rsidR="00CC0291" w:rsidRPr="0070253A">
        <w:t xml:space="preserve">is </w:t>
      </w:r>
      <w:r w:rsidR="00B17621" w:rsidRPr="0070253A">
        <w:t xml:space="preserve">in </w:t>
      </w:r>
      <w:r w:rsidR="0057373F" w:rsidRPr="0070253A">
        <w:t>TS</w:t>
      </w:r>
      <w:r w:rsidR="0057373F">
        <w:t> </w:t>
      </w:r>
      <w:r w:rsidR="0057373F" w:rsidRPr="0070253A">
        <w:t>3</w:t>
      </w:r>
      <w:r w:rsidR="00B17621" w:rsidRPr="0070253A">
        <w:t>7</w:t>
      </w:r>
      <w:r w:rsidR="00CC0291" w:rsidRPr="0070253A">
        <w:t>.105</w:t>
      </w:r>
      <w:r w:rsidR="0057373F">
        <w:t> </w:t>
      </w:r>
      <w:r w:rsidR="0057373F" w:rsidRPr="0070253A">
        <w:t>[</w:t>
      </w:r>
      <w:r w:rsidR="009C34E1" w:rsidRPr="0070253A">
        <w:t>6</w:t>
      </w:r>
      <w:r w:rsidR="008D32A3" w:rsidRPr="0070253A">
        <w:t xml:space="preserve">], </w:t>
      </w:r>
      <w:r w:rsidR="0057373F">
        <w:t>clause </w:t>
      </w:r>
      <w:r w:rsidR="0057373F" w:rsidRPr="0070253A">
        <w:t>1</w:t>
      </w:r>
      <w:r w:rsidR="00CC0291" w:rsidRPr="0070253A">
        <w:t>0.2.4.</w:t>
      </w:r>
    </w:p>
    <w:p w14:paraId="6E1C6F32" w14:textId="77777777" w:rsidR="00CC0291" w:rsidRPr="0070253A" w:rsidRDefault="00CC0291" w:rsidP="00673E8E">
      <w:pPr>
        <w:pStyle w:val="Heading3"/>
      </w:pPr>
      <w:bookmarkStart w:id="315" w:name="_Toc21019982"/>
      <w:bookmarkStart w:id="316" w:name="_Toc29767237"/>
      <w:bookmarkStart w:id="317" w:name="_Toc61116925"/>
      <w:r w:rsidRPr="0070253A">
        <w:t>7.2.3</w:t>
      </w:r>
      <w:r w:rsidRPr="0070253A">
        <w:tab/>
        <w:t>Test Purpose</w:t>
      </w:r>
      <w:bookmarkEnd w:id="315"/>
      <w:bookmarkEnd w:id="316"/>
      <w:bookmarkEnd w:id="317"/>
    </w:p>
    <w:p w14:paraId="53E2CFF1" w14:textId="77777777" w:rsidR="00CC0291" w:rsidRPr="0070253A" w:rsidRDefault="00CC0291" w:rsidP="00CC0291">
      <w:pPr>
        <w:rPr>
          <w:lang w:eastAsia="zh-CN"/>
        </w:rPr>
      </w:pPr>
      <w:r w:rsidRPr="0070253A">
        <w:rPr>
          <w:lang w:eastAsia="zh-CN"/>
        </w:rPr>
        <w:t>The test purpose is to verify that the AAS BS can meet the BER or throughput requirement for a specified measurement channel at the EIS level and the range of angles of arrival declared in the OSDD.</w:t>
      </w:r>
    </w:p>
    <w:p w14:paraId="3F503747" w14:textId="77777777" w:rsidR="00CC0291" w:rsidRPr="0070253A" w:rsidRDefault="00CC0291" w:rsidP="00673E8E">
      <w:pPr>
        <w:pStyle w:val="Heading3"/>
      </w:pPr>
      <w:bookmarkStart w:id="318" w:name="_Toc21019983"/>
      <w:bookmarkStart w:id="319" w:name="_Toc29767238"/>
      <w:bookmarkStart w:id="320" w:name="_Toc61116926"/>
      <w:r w:rsidRPr="0070253A">
        <w:t>7.2.4</w:t>
      </w:r>
      <w:r w:rsidRPr="0070253A">
        <w:tab/>
        <w:t>Method of test</w:t>
      </w:r>
      <w:bookmarkEnd w:id="318"/>
      <w:bookmarkEnd w:id="319"/>
      <w:bookmarkEnd w:id="320"/>
    </w:p>
    <w:p w14:paraId="036579C3" w14:textId="77777777" w:rsidR="00CC0291" w:rsidRPr="0070253A" w:rsidRDefault="00CC0291" w:rsidP="00673E8E">
      <w:pPr>
        <w:pStyle w:val="Heading4"/>
      </w:pPr>
      <w:bookmarkStart w:id="321" w:name="_Toc21019984"/>
      <w:bookmarkStart w:id="322" w:name="_Toc29767239"/>
      <w:bookmarkStart w:id="323" w:name="_Toc61116927"/>
      <w:r w:rsidRPr="0070253A">
        <w:t>7.2.4.1</w:t>
      </w:r>
      <w:r w:rsidRPr="0070253A">
        <w:tab/>
        <w:t>Initial conditions</w:t>
      </w:r>
      <w:bookmarkEnd w:id="321"/>
      <w:bookmarkEnd w:id="322"/>
      <w:bookmarkEnd w:id="323"/>
    </w:p>
    <w:p w14:paraId="66FCCE95" w14:textId="77777777" w:rsidR="00E603E9" w:rsidRPr="0070253A" w:rsidRDefault="00CC0291" w:rsidP="00CC0291">
      <w:pPr>
        <w:rPr>
          <w:lang w:eastAsia="zh-CN"/>
        </w:rPr>
      </w:pPr>
      <w:r w:rsidRPr="0070253A">
        <w:rPr>
          <w:lang w:eastAsia="zh-CN"/>
        </w:rPr>
        <w:t>Test environment:</w:t>
      </w:r>
    </w:p>
    <w:p w14:paraId="0B8E126F" w14:textId="4C531E7A" w:rsidR="00CC0291" w:rsidRPr="0070253A" w:rsidRDefault="00E603E9" w:rsidP="00E603E9">
      <w:pPr>
        <w:pStyle w:val="B1"/>
        <w:rPr>
          <w:lang w:eastAsia="zh-CN"/>
        </w:rPr>
      </w:pPr>
      <w:r w:rsidRPr="0070253A">
        <w:rPr>
          <w:lang w:eastAsia="zh-CN"/>
        </w:rPr>
        <w:t>-</w:t>
      </w:r>
      <w:r w:rsidRPr="0070253A">
        <w:rPr>
          <w:lang w:eastAsia="zh-CN"/>
        </w:rPr>
        <w:tab/>
      </w:r>
      <w:r w:rsidR="00CC0291" w:rsidRPr="0070253A">
        <w:rPr>
          <w:lang w:eastAsia="zh-CN"/>
        </w:rPr>
        <w:t>Normal:</w:t>
      </w:r>
      <w:r w:rsidRPr="0070253A">
        <w:rPr>
          <w:lang w:eastAsia="zh-CN"/>
        </w:rPr>
        <w:t xml:space="preserve"> </w:t>
      </w:r>
      <w:r w:rsidR="009C34E1" w:rsidRPr="0070253A">
        <w:rPr>
          <w:lang w:eastAsia="zh-CN"/>
        </w:rPr>
        <w:t xml:space="preserve">see </w:t>
      </w:r>
      <w:r w:rsidR="0057373F" w:rsidRPr="0070253A">
        <w:t>TS</w:t>
      </w:r>
      <w:r w:rsidR="0057373F">
        <w:t> </w:t>
      </w:r>
      <w:r w:rsidR="0057373F" w:rsidRPr="0070253A">
        <w:t>3</w:t>
      </w:r>
      <w:r w:rsidR="009C34E1" w:rsidRPr="0070253A">
        <w:t>7.145-1</w:t>
      </w:r>
      <w:r w:rsidR="0057373F">
        <w:t> </w:t>
      </w:r>
      <w:r w:rsidR="0057373F" w:rsidRPr="0070253A">
        <w:t>[</w:t>
      </w:r>
      <w:r w:rsidR="008D32A3" w:rsidRPr="0070253A">
        <w:t>9</w:t>
      </w:r>
      <w:r w:rsidR="009C34E1" w:rsidRPr="0070253A">
        <w:t xml:space="preserve">], </w:t>
      </w:r>
      <w:r w:rsidR="00C540D6" w:rsidRPr="0070253A">
        <w:rPr>
          <w:lang w:val="en-US"/>
        </w:rPr>
        <w:t>annex</w:t>
      </w:r>
      <w:r w:rsidRPr="0070253A">
        <w:t xml:space="preserve"> B.2</w:t>
      </w:r>
      <w:r w:rsidR="00CC0291" w:rsidRPr="0070253A">
        <w:rPr>
          <w:lang w:eastAsia="zh-CN"/>
        </w:rPr>
        <w:t>.</w:t>
      </w:r>
    </w:p>
    <w:p w14:paraId="6465D9CE" w14:textId="77777777" w:rsidR="00E603E9" w:rsidRPr="0070253A" w:rsidRDefault="00CC0291" w:rsidP="00CC0291">
      <w:pPr>
        <w:rPr>
          <w:lang w:eastAsia="zh-CN"/>
        </w:rPr>
      </w:pPr>
      <w:r w:rsidRPr="0070253A">
        <w:rPr>
          <w:lang w:eastAsia="zh-CN"/>
        </w:rPr>
        <w:t>RF channels to be tested:</w:t>
      </w:r>
    </w:p>
    <w:p w14:paraId="3261977E" w14:textId="6F5C7063" w:rsidR="00CC0291" w:rsidRPr="0070253A" w:rsidRDefault="00E603E9" w:rsidP="00E603E9">
      <w:pPr>
        <w:pStyle w:val="B1"/>
        <w:rPr>
          <w:lang w:eastAsia="zh-CN"/>
        </w:rPr>
      </w:pPr>
      <w:r w:rsidRPr="0070253A">
        <w:rPr>
          <w:lang w:eastAsia="zh-CN"/>
        </w:rPr>
        <w:t>-</w:t>
      </w:r>
      <w:r w:rsidR="00CC0291" w:rsidRPr="0070253A">
        <w:rPr>
          <w:lang w:eastAsia="zh-CN"/>
        </w:rPr>
        <w:tab/>
        <w:t xml:space="preserve">B, M and T; see </w:t>
      </w:r>
      <w:r w:rsidR="0057373F">
        <w:rPr>
          <w:lang w:eastAsia="zh-CN"/>
        </w:rPr>
        <w:t>clause </w:t>
      </w:r>
      <w:r w:rsidR="0057373F" w:rsidRPr="0070253A">
        <w:rPr>
          <w:lang w:eastAsia="zh-CN"/>
        </w:rPr>
        <w:t>4</w:t>
      </w:r>
      <w:r w:rsidR="00CC0291" w:rsidRPr="0070253A">
        <w:rPr>
          <w:lang w:eastAsia="zh-CN"/>
        </w:rPr>
        <w:t>.12.1</w:t>
      </w:r>
      <w:r w:rsidR="009C34E1" w:rsidRPr="0070253A">
        <w:rPr>
          <w:lang w:eastAsia="zh-CN"/>
        </w:rPr>
        <w:t>.</w:t>
      </w:r>
    </w:p>
    <w:p w14:paraId="64FD8693" w14:textId="77777777" w:rsidR="00B56FF9" w:rsidRPr="0070253A" w:rsidRDefault="00CC0291" w:rsidP="00CC0291">
      <w:pPr>
        <w:rPr>
          <w:lang w:eastAsia="zh-CN"/>
        </w:rPr>
      </w:pPr>
      <w:r w:rsidRPr="0070253A">
        <w:rPr>
          <w:lang w:eastAsia="zh-CN"/>
        </w:rPr>
        <w:t>Directions to be tested:</w:t>
      </w:r>
    </w:p>
    <w:p w14:paraId="6D20B261" w14:textId="77777777" w:rsidR="00C540D6" w:rsidRPr="0070253A" w:rsidRDefault="00B56FF9" w:rsidP="00B56FF9">
      <w:pPr>
        <w:pStyle w:val="B1"/>
        <w:rPr>
          <w:lang w:eastAsia="zh-CN"/>
        </w:rPr>
      </w:pPr>
      <w:r w:rsidRPr="0070253A">
        <w:rPr>
          <w:lang w:eastAsia="zh-CN"/>
        </w:rPr>
        <w:t>-</w:t>
      </w:r>
      <w:r w:rsidR="00CC0291" w:rsidRPr="0070253A">
        <w:rPr>
          <w:lang w:eastAsia="zh-CN"/>
        </w:rPr>
        <w:tab/>
      </w:r>
      <w:r w:rsidR="00CC0291" w:rsidRPr="0070253A">
        <w:rPr>
          <w:i/>
          <w:lang w:eastAsia="zh-CN"/>
        </w:rPr>
        <w:t>receiver target reference direction</w:t>
      </w:r>
      <w:r w:rsidR="00CC0291" w:rsidRPr="0070253A">
        <w:rPr>
          <w:lang w:eastAsia="zh-CN"/>
        </w:rPr>
        <w:t xml:space="preserve"> (see table 4.10-1, D10.9),</w:t>
      </w:r>
    </w:p>
    <w:p w14:paraId="1A68328B" w14:textId="77777777" w:rsidR="00CC0291" w:rsidRPr="0070253A" w:rsidRDefault="00C540D6" w:rsidP="00B56FF9">
      <w:pPr>
        <w:pStyle w:val="B1"/>
        <w:rPr>
          <w:lang w:eastAsia="zh-CN"/>
        </w:rPr>
      </w:pPr>
      <w:r w:rsidRPr="0070253A">
        <w:rPr>
          <w:lang w:eastAsia="zh-CN"/>
        </w:rPr>
        <w:t>-</w:t>
      </w:r>
      <w:r w:rsidRPr="0070253A">
        <w:rPr>
          <w:lang w:eastAsia="zh-CN"/>
        </w:rPr>
        <w:tab/>
      </w:r>
      <w:r w:rsidR="00CC0291" w:rsidRPr="0070253A">
        <w:rPr>
          <w:lang w:eastAsia="zh-CN"/>
        </w:rPr>
        <w:t>conformance test directions (see table 4.10-1, D10.10).</w:t>
      </w:r>
    </w:p>
    <w:p w14:paraId="2A67C95A" w14:textId="77777777" w:rsidR="00CC0291" w:rsidRPr="0070253A" w:rsidRDefault="00CC0291" w:rsidP="00673E8E">
      <w:pPr>
        <w:pStyle w:val="Heading4"/>
        <w:ind w:left="864" w:hanging="580"/>
      </w:pPr>
      <w:bookmarkStart w:id="324" w:name="_Toc21019985"/>
      <w:bookmarkStart w:id="325" w:name="_Toc29767240"/>
      <w:bookmarkStart w:id="326" w:name="_Toc61116928"/>
      <w:r w:rsidRPr="0070253A">
        <w:t>7.2.4.2</w:t>
      </w:r>
      <w:r w:rsidRPr="0070253A">
        <w:tab/>
        <w:t>Procedure</w:t>
      </w:r>
      <w:bookmarkEnd w:id="324"/>
      <w:bookmarkEnd w:id="325"/>
      <w:bookmarkEnd w:id="326"/>
    </w:p>
    <w:p w14:paraId="6AA446C7" w14:textId="52B102F5" w:rsidR="00CC0291" w:rsidRPr="0070253A" w:rsidRDefault="00CC0291" w:rsidP="00CC0291">
      <w:pPr>
        <w:rPr>
          <w:lang w:eastAsia="zh-CN"/>
        </w:rPr>
      </w:pPr>
      <w:r w:rsidRPr="0070253A">
        <w:rPr>
          <w:lang w:eastAsia="zh-CN"/>
        </w:rPr>
        <w:t>OTA test require</w:t>
      </w:r>
      <w:r w:rsidRPr="0070253A">
        <w:rPr>
          <w:rFonts w:eastAsia="MS Mincho" w:hint="eastAsia"/>
          <w:lang w:eastAsia="ja-JP"/>
        </w:rPr>
        <w:t>s</w:t>
      </w:r>
      <w:r w:rsidRPr="0070253A">
        <w:rPr>
          <w:lang w:eastAsia="zh-CN"/>
        </w:rPr>
        <w:t xml:space="preserve"> correct use of an appropriate test facility which has been calibrated and is capable of performing measurements within the measurement un</w:t>
      </w:r>
      <w:r w:rsidR="00B56FF9" w:rsidRPr="0070253A">
        <w:rPr>
          <w:lang w:eastAsia="zh-CN"/>
        </w:rPr>
        <w:t xml:space="preserve">certainties in </w:t>
      </w:r>
      <w:r w:rsidR="0057373F">
        <w:rPr>
          <w:lang w:eastAsia="zh-CN"/>
        </w:rPr>
        <w:t>clause </w:t>
      </w:r>
      <w:r w:rsidR="0057373F" w:rsidRPr="0070253A">
        <w:rPr>
          <w:lang w:eastAsia="zh-CN"/>
        </w:rPr>
        <w:t>4</w:t>
      </w:r>
      <w:r w:rsidR="00B56FF9" w:rsidRPr="0070253A">
        <w:rPr>
          <w:lang w:eastAsia="zh-CN"/>
        </w:rPr>
        <w:t>.1.2.</w:t>
      </w:r>
    </w:p>
    <w:p w14:paraId="3B3C2C44" w14:textId="77777777" w:rsidR="00CC0291" w:rsidRPr="0070253A" w:rsidRDefault="00B56FF9" w:rsidP="00B56FF9">
      <w:pPr>
        <w:pStyle w:val="B1"/>
        <w:rPr>
          <w:lang w:eastAsia="zh-CN"/>
        </w:rPr>
      </w:pPr>
      <w:r w:rsidRPr="0070253A">
        <w:t>1)</w:t>
      </w:r>
      <w:r w:rsidRPr="0070253A">
        <w:tab/>
      </w:r>
      <w:r w:rsidR="00CC0291" w:rsidRPr="0070253A">
        <w:t xml:space="preserve">Place the AAS BS with </w:t>
      </w:r>
      <w:r w:rsidR="00CC0291" w:rsidRPr="0070253A">
        <w:rPr>
          <w:rFonts w:hint="eastAsia"/>
          <w:lang w:eastAsia="zh-CN"/>
        </w:rPr>
        <w:t xml:space="preserve">its </w:t>
      </w:r>
      <w:r w:rsidR="00CC0291" w:rsidRPr="0070253A">
        <w:rPr>
          <w:lang w:eastAsia="zh-CN"/>
        </w:rPr>
        <w:t xml:space="preserve">manufacturer declared coordinate system reference point </w:t>
      </w:r>
      <w:r w:rsidR="00CC0291" w:rsidRPr="0070253A">
        <w:t xml:space="preserve">in the same place as </w:t>
      </w:r>
      <w:r w:rsidR="00CC0291" w:rsidRPr="0070253A">
        <w:rPr>
          <w:lang w:eastAsia="zh-CN"/>
        </w:rPr>
        <w:t>calibrated point in the test system</w:t>
      </w:r>
      <w:r w:rsidR="00CC0291" w:rsidRPr="0070253A">
        <w:rPr>
          <w:rFonts w:eastAsia="MS Mincho" w:hint="eastAsia"/>
          <w:lang w:eastAsia="ja-JP"/>
        </w:rPr>
        <w:t xml:space="preserve">, as shown in </w:t>
      </w:r>
      <w:r w:rsidR="00C540D6" w:rsidRPr="0070253A">
        <w:rPr>
          <w:rFonts w:eastAsia="MS Mincho"/>
          <w:lang w:eastAsia="ja-JP"/>
        </w:rPr>
        <w:t>a</w:t>
      </w:r>
      <w:r w:rsidR="00CC0291" w:rsidRPr="0070253A">
        <w:rPr>
          <w:rFonts w:eastAsia="MS Mincho"/>
          <w:lang w:eastAsia="ja-JP"/>
        </w:rPr>
        <w:t>nnex D1.1</w:t>
      </w:r>
      <w:r w:rsidR="00CC0291" w:rsidRPr="0070253A">
        <w:t>.</w:t>
      </w:r>
    </w:p>
    <w:p w14:paraId="0E7AFCBB" w14:textId="77777777" w:rsidR="00CC0291" w:rsidRPr="0070253A" w:rsidRDefault="00B56FF9" w:rsidP="00B56FF9">
      <w:pPr>
        <w:pStyle w:val="B1"/>
        <w:rPr>
          <w:lang w:eastAsia="zh-CN"/>
        </w:rPr>
      </w:pPr>
      <w:r w:rsidRPr="0070253A">
        <w:t>2)</w:t>
      </w:r>
      <w:r w:rsidRPr="0070253A">
        <w:tab/>
      </w:r>
      <w:r w:rsidR="00CC0291" w:rsidRPr="0070253A">
        <w:t>Align the</w:t>
      </w:r>
      <w:r w:rsidR="00CC0291" w:rsidRPr="0070253A">
        <w:rPr>
          <w:lang w:eastAsia="zh-CN"/>
        </w:rPr>
        <w:t xml:space="preserve"> manufacturer declared coordinate system orientation </w:t>
      </w:r>
      <w:r w:rsidR="00CC0291" w:rsidRPr="0070253A">
        <w:rPr>
          <w:rFonts w:hint="eastAsia"/>
          <w:lang w:eastAsia="zh-CN"/>
        </w:rPr>
        <w:t>of the AAS</w:t>
      </w:r>
      <w:r w:rsidR="00CC0291" w:rsidRPr="0070253A">
        <w:rPr>
          <w:lang w:eastAsia="zh-CN"/>
        </w:rPr>
        <w:t xml:space="preserve"> BS</w:t>
      </w:r>
      <w:r w:rsidR="00CC0291" w:rsidRPr="0070253A">
        <w:rPr>
          <w:rFonts w:hint="eastAsia"/>
          <w:lang w:eastAsia="zh-CN"/>
        </w:rPr>
        <w:t xml:space="preserve"> </w:t>
      </w:r>
      <w:r w:rsidR="00CC0291" w:rsidRPr="0070253A">
        <w:rPr>
          <w:lang w:eastAsia="zh-CN"/>
        </w:rPr>
        <w:t>with the test system.</w:t>
      </w:r>
    </w:p>
    <w:p w14:paraId="1F3E451D" w14:textId="77777777" w:rsidR="00CC0291" w:rsidRPr="0070253A" w:rsidRDefault="00B56FF9" w:rsidP="00B56FF9">
      <w:pPr>
        <w:pStyle w:val="B1"/>
        <w:rPr>
          <w:lang w:eastAsia="zh-CN"/>
        </w:rPr>
      </w:pPr>
      <w:r w:rsidRPr="0070253A">
        <w:rPr>
          <w:rFonts w:eastAsia="MS Mincho"/>
          <w:lang w:eastAsia="ja-JP"/>
        </w:rPr>
        <w:t>3)</w:t>
      </w:r>
      <w:r w:rsidRPr="0070253A">
        <w:rPr>
          <w:rFonts w:eastAsia="MS Mincho"/>
          <w:lang w:eastAsia="ja-JP"/>
        </w:rPr>
        <w:tab/>
      </w:r>
      <w:r w:rsidR="00CC0291" w:rsidRPr="0070253A">
        <w:rPr>
          <w:rFonts w:eastAsia="MS Mincho" w:hint="eastAsia"/>
          <w:lang w:eastAsia="ja-JP"/>
        </w:rPr>
        <w:t xml:space="preserve">Set </w:t>
      </w:r>
      <w:r w:rsidR="00CC0291" w:rsidRPr="0070253A">
        <w:rPr>
          <w:lang w:eastAsia="zh-CN"/>
        </w:rPr>
        <w:t xml:space="preserve">the AAS BS in the </w:t>
      </w:r>
      <w:r w:rsidR="009C34E1" w:rsidRPr="0070253A">
        <w:rPr>
          <w:lang w:eastAsia="zh-CN"/>
        </w:rPr>
        <w:t xml:space="preserve">declared </w:t>
      </w:r>
      <w:r w:rsidR="00CC0291" w:rsidRPr="0070253A">
        <w:rPr>
          <w:lang w:eastAsia="zh-CN"/>
        </w:rPr>
        <w:t>direction to be tested.</w:t>
      </w:r>
    </w:p>
    <w:p w14:paraId="32EE1F56" w14:textId="77777777" w:rsidR="00CC0291" w:rsidRPr="0070253A" w:rsidRDefault="00B56FF9" w:rsidP="00B56FF9">
      <w:pPr>
        <w:pStyle w:val="B1"/>
        <w:rPr>
          <w:lang w:eastAsia="zh-CN"/>
        </w:rPr>
      </w:pPr>
      <w:r w:rsidRPr="0070253A">
        <w:rPr>
          <w:lang w:eastAsia="zh-CN"/>
        </w:rPr>
        <w:t>4)</w:t>
      </w:r>
      <w:r w:rsidRPr="0070253A">
        <w:rPr>
          <w:lang w:eastAsia="zh-CN"/>
        </w:rPr>
        <w:tab/>
      </w:r>
      <w:r w:rsidR="00CC0291" w:rsidRPr="0070253A">
        <w:rPr>
          <w:lang w:eastAsia="zh-CN"/>
        </w:rPr>
        <w:t>Ensure the polarisation</w:t>
      </w:r>
      <w:r w:rsidR="00CC0291" w:rsidRPr="0070253A">
        <w:rPr>
          <w:rFonts w:eastAsia="MS Mincho" w:hint="eastAsia"/>
          <w:lang w:eastAsia="ja-JP"/>
        </w:rPr>
        <w:t xml:space="preserve"> </w:t>
      </w:r>
      <w:r w:rsidR="00CC0291" w:rsidRPr="0070253A">
        <w:rPr>
          <w:lang w:eastAsia="zh-CN"/>
        </w:rPr>
        <w:t>is</w:t>
      </w:r>
      <w:r w:rsidR="00CC0291" w:rsidRPr="0070253A">
        <w:rPr>
          <w:rFonts w:eastAsia="MS Mincho" w:hint="eastAsia"/>
          <w:lang w:eastAsia="ja-JP"/>
        </w:rPr>
        <w:t xml:space="preserve"> </w:t>
      </w:r>
      <w:r w:rsidR="00CC0291" w:rsidRPr="0070253A">
        <w:rPr>
          <w:lang w:eastAsia="zh-CN"/>
        </w:rPr>
        <w:t>accounted for such that all the power from the test antenna</w:t>
      </w:r>
      <w:r w:rsidR="00CC0291" w:rsidRPr="0070253A">
        <w:rPr>
          <w:rFonts w:eastAsia="MS Mincho" w:hint="eastAsia"/>
          <w:lang w:eastAsia="ja-JP"/>
        </w:rPr>
        <w:t xml:space="preserve"> </w:t>
      </w:r>
      <w:r w:rsidR="00CC0291" w:rsidRPr="0070253A">
        <w:rPr>
          <w:lang w:eastAsia="zh-CN"/>
        </w:rPr>
        <w:t>is captured by the AAS BS under test.</w:t>
      </w:r>
    </w:p>
    <w:p w14:paraId="7434E9C0" w14:textId="77777777" w:rsidR="00995D54" w:rsidRPr="0070253A" w:rsidRDefault="00B56FF9" w:rsidP="00B56FF9">
      <w:pPr>
        <w:pStyle w:val="B1"/>
      </w:pPr>
      <w:r w:rsidRPr="0070253A">
        <w:t>5)</w:t>
      </w:r>
      <w:r w:rsidRPr="0070253A">
        <w:tab/>
      </w:r>
      <w:r w:rsidR="00995D54" w:rsidRPr="0070253A">
        <w:t>Configure the beam peak direction of the AAS BS according to declared reference beam direction pair for the appropriate beam identifier.</w:t>
      </w:r>
    </w:p>
    <w:p w14:paraId="2CF85DD7" w14:textId="3544FEDA" w:rsidR="00CC0291" w:rsidRPr="0070253A" w:rsidRDefault="00B56FF9" w:rsidP="00B56FF9">
      <w:pPr>
        <w:pStyle w:val="B1"/>
        <w:rPr>
          <w:lang w:eastAsia="zh-CN"/>
        </w:rPr>
      </w:pPr>
      <w:r w:rsidRPr="0070253A">
        <w:rPr>
          <w:lang w:eastAsia="zh-CN"/>
        </w:rPr>
        <w:t>6)</w:t>
      </w:r>
      <w:r w:rsidRPr="0070253A">
        <w:rPr>
          <w:lang w:eastAsia="zh-CN"/>
        </w:rPr>
        <w:tab/>
      </w:r>
      <w:r w:rsidR="00CC0291" w:rsidRPr="0070253A">
        <w:rPr>
          <w:lang w:eastAsia="zh-CN"/>
        </w:rPr>
        <w:t xml:space="preserve">Set the AAS BS to transmit the beam(s) of the same operational band and RAT as the OSDD being tested according to the appropriate test configuration in </w:t>
      </w:r>
      <w:r w:rsidR="0057373F" w:rsidRPr="0070253A">
        <w:rPr>
          <w:lang w:eastAsia="zh-CN"/>
        </w:rPr>
        <w:t>clause</w:t>
      </w:r>
      <w:r w:rsidR="0057373F">
        <w:rPr>
          <w:lang w:eastAsia="zh-CN"/>
        </w:rPr>
        <w:t> </w:t>
      </w:r>
      <w:r w:rsidR="0057373F" w:rsidRPr="0070253A">
        <w:rPr>
          <w:lang w:eastAsia="zh-CN"/>
        </w:rPr>
        <w:t>5</w:t>
      </w:r>
      <w:r w:rsidR="00CC0291" w:rsidRPr="0070253A">
        <w:rPr>
          <w:lang w:eastAsia="zh-CN"/>
        </w:rPr>
        <w:t>.</w:t>
      </w:r>
    </w:p>
    <w:p w14:paraId="4F34DAF2" w14:textId="77777777" w:rsidR="00CC0291" w:rsidRPr="0070253A" w:rsidRDefault="00B56FF9" w:rsidP="00B56FF9">
      <w:pPr>
        <w:pStyle w:val="B1"/>
        <w:rPr>
          <w:lang w:eastAsia="zh-CN"/>
        </w:rPr>
      </w:pPr>
      <w:r w:rsidRPr="0070253A">
        <w:t>7)</w:t>
      </w:r>
      <w:r w:rsidRPr="0070253A">
        <w:tab/>
      </w:r>
      <w:r w:rsidR="00CC0291" w:rsidRPr="0070253A">
        <w:t>Start the signal generator for the wanted signal to transmit:</w:t>
      </w:r>
    </w:p>
    <w:p w14:paraId="39C04796" w14:textId="44EFC69B" w:rsidR="00CC0291" w:rsidRPr="0070253A" w:rsidRDefault="00B56FF9" w:rsidP="00B56FF9">
      <w:pPr>
        <w:pStyle w:val="B2"/>
      </w:pPr>
      <w:r w:rsidRPr="0070253A">
        <w:rPr>
          <w:rFonts w:eastAsia="MS Mincho"/>
        </w:rPr>
        <w:t>-</w:t>
      </w:r>
      <w:r w:rsidRPr="0070253A">
        <w:rPr>
          <w:rFonts w:eastAsia="MS Mincho"/>
        </w:rPr>
        <w:tab/>
      </w:r>
      <w:r w:rsidR="00CC0291" w:rsidRPr="0070253A">
        <w:rPr>
          <w:rFonts w:eastAsia="MS Mincho"/>
        </w:rPr>
        <w:t>12</w:t>
      </w:r>
      <w:r w:rsidR="00C540D6" w:rsidRPr="0070253A">
        <w:rPr>
          <w:rFonts w:eastAsia="MS Mincho"/>
        </w:rPr>
        <w:t>.</w:t>
      </w:r>
      <w:r w:rsidR="00CC0291" w:rsidRPr="0070253A">
        <w:rPr>
          <w:rFonts w:eastAsia="MS Mincho"/>
        </w:rPr>
        <w:t>2</w:t>
      </w:r>
      <w:r w:rsidRPr="0070253A">
        <w:rPr>
          <w:rFonts w:eastAsia="MS Mincho"/>
        </w:rPr>
        <w:t xml:space="preserve"> </w:t>
      </w:r>
      <w:r w:rsidR="00CC0291" w:rsidRPr="0070253A">
        <w:rPr>
          <w:rFonts w:eastAsia="MS Mincho"/>
        </w:rPr>
        <w:t xml:space="preserve">kbps </w:t>
      </w:r>
      <w:r w:rsidR="00CC0291" w:rsidRPr="0070253A">
        <w:t>DPCH with reference measurement channel defined in annex</w:t>
      </w:r>
      <w:r w:rsidR="00CC0291" w:rsidRPr="0070253A">
        <w:rPr>
          <w:rFonts w:eastAsia="MS Mincho"/>
        </w:rPr>
        <w:t xml:space="preserve"> A in </w:t>
      </w:r>
      <w:r w:rsidR="0057373F" w:rsidRPr="0070253A">
        <w:rPr>
          <w:rFonts w:eastAsia="MS Mincho"/>
        </w:rPr>
        <w:t>TS</w:t>
      </w:r>
      <w:r w:rsidR="0057373F">
        <w:rPr>
          <w:rFonts w:eastAsia="MS Mincho"/>
        </w:rPr>
        <w:t> </w:t>
      </w:r>
      <w:r w:rsidR="0057373F" w:rsidRPr="0070253A">
        <w:rPr>
          <w:rFonts w:eastAsia="MS Mincho"/>
        </w:rPr>
        <w:t>2</w:t>
      </w:r>
      <w:r w:rsidR="00CC0291" w:rsidRPr="0070253A">
        <w:rPr>
          <w:rFonts w:eastAsia="MS Mincho"/>
        </w:rPr>
        <w:t>5.141</w:t>
      </w:r>
      <w:r w:rsidR="0057373F">
        <w:rPr>
          <w:rFonts w:eastAsia="MS Mincho"/>
        </w:rPr>
        <w:t> </w:t>
      </w:r>
      <w:r w:rsidR="0057373F" w:rsidRPr="0070253A">
        <w:rPr>
          <w:rFonts w:eastAsia="MS Mincho"/>
        </w:rPr>
        <w:t>[</w:t>
      </w:r>
      <w:r w:rsidRPr="0070253A">
        <w:rPr>
          <w:rFonts w:eastAsia="MS Mincho"/>
        </w:rPr>
        <w:t>10</w:t>
      </w:r>
      <w:r w:rsidR="00CC0291" w:rsidRPr="0070253A">
        <w:rPr>
          <w:rFonts w:eastAsia="MS Mincho"/>
        </w:rPr>
        <w:t>]</w:t>
      </w:r>
      <w:r w:rsidR="00CC0291" w:rsidRPr="0070253A">
        <w:t xml:space="preserve"> (PN-9 data sequence</w:t>
      </w:r>
      <w:r w:rsidR="00CC0291" w:rsidRPr="0070253A">
        <w:rPr>
          <w:rFonts w:eastAsia="MS Mincho"/>
        </w:rPr>
        <w:t xml:space="preserve"> or longer</w:t>
      </w:r>
      <w:r w:rsidR="00CC0291" w:rsidRPr="0070253A">
        <w:t>)</w:t>
      </w:r>
      <w:r w:rsidRPr="0070253A">
        <w:rPr>
          <w:rFonts w:eastAsia="MS P??"/>
        </w:rPr>
        <w:t xml:space="preserve"> for UTRA FDD.</w:t>
      </w:r>
    </w:p>
    <w:p w14:paraId="20871EE2" w14:textId="472C1A14"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UL reference measurement channel (12.2 kbps) defined in </w:t>
      </w:r>
      <w:r w:rsidR="00C540D6" w:rsidRPr="0070253A">
        <w:rPr>
          <w:rFonts w:eastAsia="MS P??"/>
          <w:lang w:val="en-US"/>
        </w:rPr>
        <w:t>annex</w:t>
      </w:r>
      <w:r w:rsidR="00CC0291" w:rsidRPr="0070253A">
        <w:rPr>
          <w:rFonts w:eastAsia="MS P??"/>
        </w:rPr>
        <w:t xml:space="preserve"> A.2.1 in </w:t>
      </w:r>
      <w:r w:rsidR="0057373F" w:rsidRPr="0070253A">
        <w:rPr>
          <w:rFonts w:eastAsia="MS P??"/>
        </w:rPr>
        <w:t>TS</w:t>
      </w:r>
      <w:r w:rsidR="0057373F">
        <w:rPr>
          <w:rFonts w:eastAsia="MS P??"/>
        </w:rPr>
        <w:t> </w:t>
      </w:r>
      <w:r w:rsidR="0057373F" w:rsidRPr="0070253A">
        <w:rPr>
          <w:rFonts w:eastAsia="MS P??"/>
        </w:rPr>
        <w:t>2</w:t>
      </w:r>
      <w:r w:rsidR="00CC0291" w:rsidRPr="0070253A">
        <w:rPr>
          <w:rFonts w:eastAsia="MS P??"/>
        </w:rPr>
        <w:t>5.142</w:t>
      </w:r>
      <w:r w:rsidR="0057373F">
        <w:rPr>
          <w:rFonts w:eastAsia="MS P??"/>
        </w:rPr>
        <w:t> </w:t>
      </w:r>
      <w:r w:rsidR="0057373F" w:rsidRPr="0070253A">
        <w:rPr>
          <w:rFonts w:eastAsia="MS P??"/>
        </w:rPr>
        <w:t>[</w:t>
      </w:r>
      <w:r w:rsidR="00CC0291" w:rsidRPr="0070253A">
        <w:rPr>
          <w:rFonts w:eastAsia="MS P??"/>
        </w:rPr>
        <w:t>1</w:t>
      </w:r>
      <w:r w:rsidRPr="0070253A">
        <w:rPr>
          <w:rFonts w:eastAsia="MS P??"/>
        </w:rPr>
        <w:t>1</w:t>
      </w:r>
      <w:r w:rsidR="00CC0291" w:rsidRPr="0070253A">
        <w:rPr>
          <w:rFonts w:eastAsia="MS P??"/>
        </w:rPr>
        <w:t>] for UTRA TDD 1</w:t>
      </w:r>
      <w:r w:rsidR="00C540D6" w:rsidRPr="0070253A">
        <w:rPr>
          <w:rFonts w:eastAsia="MS P??"/>
        </w:rPr>
        <w:t>.</w:t>
      </w:r>
      <w:r w:rsidR="00CC0291" w:rsidRPr="0070253A">
        <w:rPr>
          <w:rFonts w:eastAsia="MS P??"/>
        </w:rPr>
        <w:t>28Mcps operation</w:t>
      </w:r>
      <w:r w:rsidRPr="0070253A">
        <w:rPr>
          <w:rFonts w:eastAsia="MS P??"/>
        </w:rPr>
        <w:t>.</w:t>
      </w:r>
    </w:p>
    <w:p w14:paraId="7AB89253" w14:textId="6FBE40C0" w:rsidR="00CC0291" w:rsidRPr="0070253A" w:rsidRDefault="00B56FF9" w:rsidP="00B56FF9">
      <w:pPr>
        <w:pStyle w:val="B2"/>
      </w:pPr>
      <w:r w:rsidRPr="0070253A">
        <w:rPr>
          <w:rFonts w:eastAsia="MS P??"/>
        </w:rPr>
        <w:t>-</w:t>
      </w:r>
      <w:r w:rsidRPr="0070253A">
        <w:rPr>
          <w:rFonts w:eastAsia="MS P??"/>
        </w:rPr>
        <w:tab/>
      </w:r>
      <w:r w:rsidR="00CC0291" w:rsidRPr="0070253A">
        <w:rPr>
          <w:rFonts w:eastAsia="MS P??"/>
        </w:rPr>
        <w:t xml:space="preserve">The </w:t>
      </w:r>
      <w:r w:rsidR="00CC0291" w:rsidRPr="0070253A">
        <w:t xml:space="preserve">test signal as specified in </w:t>
      </w:r>
      <w:r w:rsidR="0057373F">
        <w:t>clause </w:t>
      </w:r>
      <w:r w:rsidR="0057373F" w:rsidRPr="0070253A">
        <w:t>7</w:t>
      </w:r>
      <w:r w:rsidR="00CC0291" w:rsidRPr="0070253A">
        <w:t>.2.5.4 for E-UTRA</w:t>
      </w:r>
      <w:r w:rsidRPr="0070253A">
        <w:t>.</w:t>
      </w:r>
    </w:p>
    <w:p w14:paraId="15D26C45" w14:textId="1EF9EADB" w:rsidR="00CC0291" w:rsidRPr="0070253A" w:rsidRDefault="00B56FF9" w:rsidP="00B56FF9">
      <w:pPr>
        <w:pStyle w:val="B1"/>
      </w:pPr>
      <w:r w:rsidRPr="0070253A">
        <w:rPr>
          <w:lang w:eastAsia="zh-CN"/>
        </w:rPr>
        <w:t>8)</w:t>
      </w:r>
      <w:r w:rsidRPr="0070253A">
        <w:rPr>
          <w:lang w:eastAsia="zh-CN"/>
        </w:rPr>
        <w:tab/>
      </w:r>
      <w:r w:rsidR="00CC0291" w:rsidRPr="0070253A">
        <w:rPr>
          <w:lang w:eastAsia="zh-CN"/>
        </w:rPr>
        <w:t xml:space="preserve">Set the test signal mean power so the calibrated radiated power at the AAS BS Antenna Array coordinate system reference point is as specified in </w:t>
      </w:r>
      <w:r w:rsidR="0057373F">
        <w:rPr>
          <w:lang w:eastAsia="zh-CN"/>
        </w:rPr>
        <w:t>clause </w:t>
      </w:r>
      <w:r w:rsidR="0057373F" w:rsidRPr="0070253A">
        <w:rPr>
          <w:lang w:eastAsia="zh-CN"/>
        </w:rPr>
        <w:t>7</w:t>
      </w:r>
      <w:r w:rsidR="00CC0291" w:rsidRPr="0070253A">
        <w:rPr>
          <w:lang w:eastAsia="zh-CN"/>
        </w:rPr>
        <w:t>.2.5</w:t>
      </w:r>
      <w:r w:rsidRPr="0070253A">
        <w:rPr>
          <w:lang w:eastAsia="zh-CN"/>
        </w:rPr>
        <w:t>.</w:t>
      </w:r>
    </w:p>
    <w:p w14:paraId="44905F1E" w14:textId="77777777" w:rsidR="00CC0291" w:rsidRPr="0070253A" w:rsidRDefault="00B56FF9" w:rsidP="00B56FF9">
      <w:pPr>
        <w:pStyle w:val="B1"/>
        <w:keepNext/>
        <w:keepLines/>
      </w:pPr>
      <w:r w:rsidRPr="0070253A">
        <w:rPr>
          <w:lang w:eastAsia="zh-CN"/>
        </w:rPr>
        <w:t>9)</w:t>
      </w:r>
      <w:r w:rsidRPr="0070253A">
        <w:rPr>
          <w:lang w:eastAsia="zh-CN"/>
        </w:rPr>
        <w:tab/>
        <w:t>Measure:</w:t>
      </w:r>
    </w:p>
    <w:p w14:paraId="719DE9BF" w14:textId="5A4DA61E" w:rsidR="00CC0291" w:rsidRPr="0070253A" w:rsidRDefault="00B56FF9" w:rsidP="00B56FF9">
      <w:pPr>
        <w:pStyle w:val="B2"/>
      </w:pPr>
      <w:r w:rsidRPr="0070253A">
        <w:t>-</w:t>
      </w:r>
      <w:r w:rsidRPr="0070253A">
        <w:tab/>
      </w:r>
      <w:r w:rsidR="00CC0291" w:rsidRPr="0070253A">
        <w:t xml:space="preserve">BER according to annex C in </w:t>
      </w:r>
      <w:r w:rsidR="0057373F" w:rsidRPr="0070253A">
        <w:t>TS</w:t>
      </w:r>
      <w:r w:rsidR="0057373F">
        <w:t> </w:t>
      </w:r>
      <w:r w:rsidR="0057373F" w:rsidRPr="0070253A">
        <w:t>2</w:t>
      </w:r>
      <w:r w:rsidR="00CC0291" w:rsidRPr="0070253A">
        <w:t>5.141</w:t>
      </w:r>
      <w:r w:rsidR="0057373F">
        <w:t> </w:t>
      </w:r>
      <w:r w:rsidR="0057373F" w:rsidRPr="0070253A">
        <w:t>[</w:t>
      </w:r>
      <w:r w:rsidRPr="0070253A">
        <w:t>10</w:t>
      </w:r>
      <w:r w:rsidR="00CC0291" w:rsidRPr="0070253A">
        <w:t>] for FDD UTRA.</w:t>
      </w:r>
    </w:p>
    <w:p w14:paraId="521D3B26" w14:textId="22B32EDD" w:rsidR="00CC0291" w:rsidRPr="0070253A" w:rsidRDefault="00B56FF9" w:rsidP="00B56FF9">
      <w:pPr>
        <w:pStyle w:val="B2"/>
      </w:pPr>
      <w:r w:rsidRPr="0070253A">
        <w:lastRenderedPageBreak/>
        <w:t>-</w:t>
      </w:r>
      <w:r w:rsidRPr="0070253A">
        <w:tab/>
      </w:r>
      <w:r w:rsidR="00CC0291" w:rsidRPr="0070253A">
        <w:t>BER</w:t>
      </w:r>
      <w:r w:rsidR="0057373F">
        <w:t xml:space="preserve"> </w:t>
      </w:r>
      <w:r w:rsidR="00CC0291" w:rsidRPr="0070253A">
        <w:t xml:space="preserve">according to annex F in </w:t>
      </w:r>
      <w:r w:rsidR="0057373F" w:rsidRPr="0070253A">
        <w:t>TS</w:t>
      </w:r>
      <w:r w:rsidR="0057373F">
        <w:t> </w:t>
      </w:r>
      <w:r w:rsidR="0057373F" w:rsidRPr="0070253A">
        <w:t>2</w:t>
      </w:r>
      <w:r w:rsidR="00CC0291" w:rsidRPr="0070253A">
        <w:t>5.142</w:t>
      </w:r>
      <w:r w:rsidR="0057373F">
        <w:t> </w:t>
      </w:r>
      <w:r w:rsidR="0057373F" w:rsidRPr="0070253A">
        <w:t>[</w:t>
      </w:r>
      <w:r w:rsidR="00CC0291" w:rsidRPr="0070253A">
        <w:t>1</w:t>
      </w:r>
      <w:r w:rsidRPr="0070253A">
        <w:t>1</w:t>
      </w:r>
      <w:r w:rsidR="00CC0291" w:rsidRPr="0070253A">
        <w:t>] for TDD UTRA.</w:t>
      </w:r>
    </w:p>
    <w:p w14:paraId="4672F6E6" w14:textId="17CF90AB" w:rsidR="00CC0291" w:rsidRPr="0070253A" w:rsidRDefault="00B56FF9" w:rsidP="00B56FF9">
      <w:pPr>
        <w:pStyle w:val="B2"/>
      </w:pPr>
      <w:r w:rsidRPr="0070253A">
        <w:t>-</w:t>
      </w:r>
      <w:r w:rsidRPr="0070253A">
        <w:tab/>
        <w:t>Throughput according to a</w:t>
      </w:r>
      <w:r w:rsidR="00CC0291" w:rsidRPr="0070253A">
        <w:t xml:space="preserve">nnex E in </w:t>
      </w:r>
      <w:r w:rsidR="0057373F" w:rsidRPr="0070253A">
        <w:t>TS</w:t>
      </w:r>
      <w:r w:rsidR="0057373F">
        <w:t> </w:t>
      </w:r>
      <w:r w:rsidR="0057373F" w:rsidRPr="0070253A">
        <w:t>3</w:t>
      </w:r>
      <w:r w:rsidR="00CC0291" w:rsidRPr="0070253A">
        <w:t>6.141</w:t>
      </w:r>
      <w:r w:rsidR="0057373F">
        <w:t> </w:t>
      </w:r>
      <w:r w:rsidR="0057373F" w:rsidRPr="0070253A">
        <w:t>[</w:t>
      </w:r>
      <w:r w:rsidR="00CC0291" w:rsidRPr="0070253A">
        <w:t>1</w:t>
      </w:r>
      <w:r w:rsidRPr="0070253A">
        <w:t>2</w:t>
      </w:r>
      <w:r w:rsidR="00CC0291" w:rsidRPr="0070253A">
        <w:t>] for E-UTRA</w:t>
      </w:r>
      <w:r w:rsidRPr="0070253A">
        <w:t>.</w:t>
      </w:r>
    </w:p>
    <w:p w14:paraId="4376A414" w14:textId="77777777" w:rsidR="00CC0291" w:rsidRPr="0070253A" w:rsidRDefault="00B56FF9" w:rsidP="00B56FF9">
      <w:pPr>
        <w:pStyle w:val="B1"/>
      </w:pPr>
      <w:r w:rsidRPr="0070253A">
        <w:rPr>
          <w:rFonts w:eastAsia="MS Mincho"/>
          <w:lang w:eastAsia="ja-JP"/>
        </w:rPr>
        <w:t>10)</w:t>
      </w:r>
      <w:r w:rsidRPr="0070253A">
        <w:rPr>
          <w:rFonts w:eastAsia="MS Mincho"/>
          <w:lang w:eastAsia="ja-JP"/>
        </w:rPr>
        <w:tab/>
      </w:r>
      <w:r w:rsidR="00CC0291" w:rsidRPr="0070253A">
        <w:rPr>
          <w:rFonts w:eastAsia="MS Mincho"/>
          <w:lang w:eastAsia="ja-JP"/>
        </w:rPr>
        <w:t>Repeat</w:t>
      </w:r>
      <w:r w:rsidR="00CC0291" w:rsidRPr="0070253A">
        <w:rPr>
          <w:rFonts w:eastAsia="MS Mincho" w:hint="eastAsia"/>
          <w:lang w:eastAsia="ja-JP"/>
        </w:rPr>
        <w:t xml:space="preserve"> step</w:t>
      </w:r>
      <w:r w:rsidR="00CC0291" w:rsidRPr="0070253A">
        <w:rPr>
          <w:rFonts w:eastAsia="MS Mincho"/>
          <w:lang w:eastAsia="ja-JP"/>
        </w:rPr>
        <w:t>s</w:t>
      </w:r>
      <w:r w:rsidRPr="0070253A">
        <w:rPr>
          <w:rFonts w:eastAsia="MS Mincho" w:hint="eastAsia"/>
          <w:lang w:eastAsia="ja-JP"/>
        </w:rPr>
        <w:t xml:space="preserve"> 3 to 9</w:t>
      </w:r>
      <w:r w:rsidR="00CC0291" w:rsidRPr="0070253A">
        <w:rPr>
          <w:rFonts w:eastAsia="MS Mincho" w:hint="eastAsia"/>
          <w:lang w:eastAsia="ja-JP"/>
        </w:rPr>
        <w:t xml:space="preserve"> </w:t>
      </w:r>
      <w:r w:rsidR="00CC0291" w:rsidRPr="0070253A">
        <w:rPr>
          <w:lang w:eastAsia="zh-CN"/>
        </w:rPr>
        <w:t>for all OSDD</w:t>
      </w:r>
      <w:r w:rsidR="009C34E1" w:rsidRPr="0070253A">
        <w:rPr>
          <w:lang w:eastAsia="zh-CN"/>
        </w:rPr>
        <w:t>(s)</w:t>
      </w:r>
      <w:r w:rsidR="00CC0291" w:rsidRPr="0070253A">
        <w:rPr>
          <w:lang w:eastAsia="zh-CN"/>
        </w:rPr>
        <w:t xml:space="preserve"> declared for the AAS BS</w:t>
      </w:r>
      <w:r w:rsidR="009C34E1" w:rsidRPr="0070253A">
        <w:rPr>
          <w:lang w:eastAsia="zh-CN"/>
        </w:rPr>
        <w:t xml:space="preserve"> (see table 4.1</w:t>
      </w:r>
      <w:r w:rsidRPr="0070253A">
        <w:rPr>
          <w:lang w:eastAsia="zh-CN"/>
        </w:rPr>
        <w:t>0-1,</w:t>
      </w:r>
      <w:r w:rsidR="009C34E1" w:rsidRPr="0070253A">
        <w:rPr>
          <w:lang w:eastAsia="zh-CN"/>
        </w:rPr>
        <w:t xml:space="preserve"> D10.1).</w:t>
      </w:r>
    </w:p>
    <w:p w14:paraId="39817AE4" w14:textId="77777777" w:rsidR="00CC0291" w:rsidRPr="0070253A" w:rsidRDefault="00CC0291" w:rsidP="00CC0291">
      <w:pPr>
        <w:rPr>
          <w:lang w:eastAsia="zh-CN"/>
        </w:rPr>
      </w:pPr>
      <w:r w:rsidRPr="0070253A">
        <w:rPr>
          <w:lang w:eastAsia="zh-CN"/>
        </w:rPr>
        <w:t>For multi-band capable AAS BS and single band tests, repeat the steps above per involved band where single band test configurations and test models shall apply with no carriers activated in the other band.</w:t>
      </w:r>
    </w:p>
    <w:p w14:paraId="37545EAF" w14:textId="77777777" w:rsidR="00CC0291" w:rsidRPr="0070253A" w:rsidRDefault="00CC0291" w:rsidP="00673E8E">
      <w:pPr>
        <w:pStyle w:val="Heading3"/>
      </w:pPr>
      <w:bookmarkStart w:id="327" w:name="_Toc21019986"/>
      <w:bookmarkStart w:id="328" w:name="_Toc29767241"/>
      <w:bookmarkStart w:id="329" w:name="_Toc61116929"/>
      <w:r w:rsidRPr="0070253A">
        <w:t>7.2.5</w:t>
      </w:r>
      <w:r w:rsidRPr="0070253A">
        <w:tab/>
        <w:t>Test Requirements</w:t>
      </w:r>
      <w:bookmarkEnd w:id="327"/>
      <w:bookmarkEnd w:id="328"/>
      <w:bookmarkEnd w:id="329"/>
    </w:p>
    <w:p w14:paraId="3AC141F5" w14:textId="77777777" w:rsidR="00CC0291" w:rsidRPr="0070253A" w:rsidRDefault="00CC0291" w:rsidP="00673E8E">
      <w:pPr>
        <w:pStyle w:val="Heading4"/>
      </w:pPr>
      <w:bookmarkStart w:id="330" w:name="_Toc21019987"/>
      <w:bookmarkStart w:id="331" w:name="_Toc29767242"/>
      <w:bookmarkStart w:id="332" w:name="_Toc61116930"/>
      <w:r w:rsidRPr="0070253A">
        <w:t>7.2.5.1</w:t>
      </w:r>
      <w:r w:rsidRPr="0070253A">
        <w:tab/>
        <w:t>General</w:t>
      </w:r>
      <w:bookmarkEnd w:id="330"/>
      <w:bookmarkEnd w:id="331"/>
      <w:bookmarkEnd w:id="332"/>
    </w:p>
    <w:p w14:paraId="230C1A70" w14:textId="26C8F083" w:rsidR="00CC0291" w:rsidRPr="0070253A" w:rsidRDefault="00CC0291" w:rsidP="00CC0291">
      <w:pPr>
        <w:rPr>
          <w:lang w:eastAsia="zh-CN"/>
        </w:rPr>
      </w:pPr>
      <w:r w:rsidRPr="0070253A">
        <w:rPr>
          <w:lang w:eastAsia="zh-CN"/>
        </w:rPr>
        <w:t xml:space="preserve">The </w:t>
      </w:r>
      <w:r w:rsidR="00294BA1" w:rsidRPr="0070253A">
        <w:rPr>
          <w:lang w:eastAsia="zh-CN"/>
        </w:rPr>
        <w:t xml:space="preserve">minimum </w:t>
      </w:r>
      <w:r w:rsidRPr="0070253A">
        <w:rPr>
          <w:lang w:eastAsia="zh-CN"/>
        </w:rPr>
        <w:t>EIS level is a declared figure for each OSDD</w:t>
      </w:r>
      <w:r w:rsidR="00294BA1" w:rsidRPr="0070253A">
        <w:rPr>
          <w:lang w:eastAsia="zh-CN"/>
        </w:rPr>
        <w:t xml:space="preserve"> (</w:t>
      </w:r>
      <w:r w:rsidR="00294BA1" w:rsidRPr="0070253A">
        <w:t>see table 4.10-1,</w:t>
      </w:r>
      <w:r w:rsidR="00294BA1" w:rsidRPr="0070253A">
        <w:rPr>
          <w:lang w:eastAsia="zh-CN"/>
        </w:rPr>
        <w:t xml:space="preserve"> D10.6)</w:t>
      </w:r>
      <w:r w:rsidRPr="0070253A">
        <w:rPr>
          <w:lang w:eastAsia="zh-CN"/>
        </w:rPr>
        <w:t xml:space="preserve">. The test requirement is calculated from the declared value offset by the </w:t>
      </w:r>
      <w:r w:rsidR="00294BA1" w:rsidRPr="0070253A">
        <w:rPr>
          <w:lang w:eastAsia="zh-CN"/>
        </w:rPr>
        <w:t>EIS T</w:t>
      </w:r>
      <w:r w:rsidRPr="0070253A">
        <w:rPr>
          <w:lang w:eastAsia="zh-CN"/>
        </w:rPr>
        <w:t xml:space="preserve">est </w:t>
      </w:r>
      <w:r w:rsidR="00294BA1" w:rsidRPr="0070253A">
        <w:rPr>
          <w:lang w:eastAsia="zh-CN"/>
        </w:rPr>
        <w:t>T</w:t>
      </w:r>
      <w:r w:rsidRPr="0070253A">
        <w:rPr>
          <w:lang w:eastAsia="zh-CN"/>
        </w:rPr>
        <w:t xml:space="preserve">olerance specified in </w:t>
      </w:r>
      <w:r w:rsidR="0057373F">
        <w:rPr>
          <w:lang w:eastAsia="zh-CN"/>
        </w:rPr>
        <w:t>clause </w:t>
      </w:r>
      <w:r w:rsidR="0057373F" w:rsidRPr="0070253A">
        <w:rPr>
          <w:lang w:eastAsia="zh-CN"/>
        </w:rPr>
        <w:t>4</w:t>
      </w:r>
      <w:r w:rsidRPr="0070253A">
        <w:rPr>
          <w:lang w:eastAsia="zh-CN"/>
        </w:rPr>
        <w:t>.1.</w:t>
      </w:r>
      <w:r w:rsidR="00294BA1" w:rsidRPr="0070253A">
        <w:rPr>
          <w:lang w:eastAsia="zh-CN"/>
        </w:rPr>
        <w:t>2.</w:t>
      </w:r>
      <w:r w:rsidR="00672E74" w:rsidRPr="0070253A">
        <w:rPr>
          <w:lang w:eastAsia="zh-CN"/>
        </w:rPr>
        <w:t>3</w:t>
      </w:r>
      <w:r w:rsidR="00294BA1" w:rsidRPr="0070253A">
        <w:rPr>
          <w:lang w:eastAsia="zh-CN"/>
        </w:rPr>
        <w:t>.</w:t>
      </w:r>
    </w:p>
    <w:p w14:paraId="225F0AA3" w14:textId="77777777" w:rsidR="00CC0291" w:rsidRPr="0070253A" w:rsidRDefault="00CC0291" w:rsidP="00673E8E">
      <w:pPr>
        <w:pStyle w:val="Heading4"/>
      </w:pPr>
      <w:bookmarkStart w:id="333" w:name="_Toc21019988"/>
      <w:bookmarkStart w:id="334" w:name="_Toc29767243"/>
      <w:bookmarkStart w:id="335" w:name="_Toc61116931"/>
      <w:r w:rsidRPr="0070253A">
        <w:t>7.2.5.2</w:t>
      </w:r>
      <w:r w:rsidRPr="0070253A">
        <w:tab/>
        <w:t>UTRA FDD Test Requirements</w:t>
      </w:r>
      <w:bookmarkEnd w:id="333"/>
      <w:bookmarkEnd w:id="334"/>
      <w:bookmarkEnd w:id="335"/>
    </w:p>
    <w:p w14:paraId="3327E1C9" w14:textId="221E0F4B"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57373F">
        <w:rPr>
          <w:rFonts w:cs="v4.2.0"/>
        </w:rPr>
        <w:t>clause </w:t>
      </w:r>
      <w:r w:rsidR="0057373F" w:rsidRPr="0070253A">
        <w:rPr>
          <w:rFonts w:cs="v4.2.0"/>
        </w:rPr>
        <w:t>7</w:t>
      </w:r>
      <w:r w:rsidRPr="0070253A">
        <w:rPr>
          <w:rFonts w:cs="v4.2.0"/>
        </w:rPr>
        <w:t>.2.4.2 shall not be greater than the limit specified in table 7.2.5.2-1.</w:t>
      </w:r>
    </w:p>
    <w:p w14:paraId="1C0DBC4E" w14:textId="77777777" w:rsidR="00CC0291" w:rsidRPr="0070253A" w:rsidRDefault="00CC0291" w:rsidP="008A7150">
      <w:pPr>
        <w:pStyle w:val="TH"/>
      </w:pPr>
      <w:r w:rsidRPr="0070253A">
        <w:t xml:space="preserve">Table </w:t>
      </w:r>
      <w:r w:rsidRPr="0070253A">
        <w:rPr>
          <w:rFonts w:eastAsia="MS Mincho"/>
        </w:rPr>
        <w:t>7.2.5.2-1: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57373F" w:rsidRPr="0070253A" w14:paraId="317D72A2" w14:textId="77777777" w:rsidTr="0057373F">
        <w:trPr>
          <w:jc w:val="center"/>
        </w:trPr>
        <w:tc>
          <w:tcPr>
            <w:tcW w:w="2319" w:type="dxa"/>
            <w:tcBorders>
              <w:top w:val="single" w:sz="4" w:space="0" w:color="auto"/>
              <w:left w:val="single" w:sz="4" w:space="0" w:color="auto"/>
              <w:bottom w:val="nil"/>
              <w:right w:val="single" w:sz="4" w:space="0" w:color="auto"/>
            </w:tcBorders>
            <w:shd w:val="clear" w:color="auto" w:fill="auto"/>
          </w:tcPr>
          <w:p w14:paraId="55FDBF78" w14:textId="77777777" w:rsidR="0057373F" w:rsidRPr="0070253A" w:rsidRDefault="0057373F" w:rsidP="0057373F">
            <w:pPr>
              <w:pStyle w:val="TAH"/>
            </w:pPr>
            <w:r w:rsidRPr="0070253A">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02A75536" w14:textId="27B11AF3" w:rsidR="0057373F" w:rsidRPr="0070253A" w:rsidRDefault="0057373F" w:rsidP="0057373F">
            <w:pPr>
              <w:pStyle w:val="TAH"/>
            </w:pPr>
            <w:r w:rsidRPr="0070253A">
              <w:t>Reference measurement</w:t>
            </w:r>
          </w:p>
        </w:tc>
        <w:tc>
          <w:tcPr>
            <w:tcW w:w="4115" w:type="dxa"/>
            <w:gridSpan w:val="2"/>
            <w:tcBorders>
              <w:left w:val="single" w:sz="4" w:space="0" w:color="auto"/>
              <w:right w:val="single" w:sz="4" w:space="0" w:color="auto"/>
            </w:tcBorders>
          </w:tcPr>
          <w:p w14:paraId="687C9A55" w14:textId="77777777" w:rsidR="0057373F" w:rsidRPr="0070253A" w:rsidRDefault="0057373F" w:rsidP="0057373F">
            <w:pPr>
              <w:pStyle w:val="TAH"/>
            </w:pPr>
            <w:r w:rsidRPr="0070253A">
              <w:rPr>
                <w:rFonts w:cs="v4.2.0"/>
              </w:rPr>
              <w:t>OTA sensitivity ( dBm)</w:t>
            </w:r>
          </w:p>
        </w:tc>
        <w:tc>
          <w:tcPr>
            <w:tcW w:w="1899" w:type="dxa"/>
            <w:tcBorders>
              <w:top w:val="single" w:sz="4" w:space="0" w:color="auto"/>
              <w:left w:val="single" w:sz="4" w:space="0" w:color="auto"/>
              <w:bottom w:val="nil"/>
              <w:right w:val="single" w:sz="4" w:space="0" w:color="auto"/>
            </w:tcBorders>
            <w:shd w:val="clear" w:color="auto" w:fill="auto"/>
          </w:tcPr>
          <w:p w14:paraId="0F39A50C" w14:textId="77777777" w:rsidR="0057373F" w:rsidRPr="0070253A" w:rsidRDefault="0057373F" w:rsidP="0057373F">
            <w:pPr>
              <w:pStyle w:val="TAH"/>
            </w:pPr>
            <w:r w:rsidRPr="0070253A">
              <w:rPr>
                <w:rFonts w:cs="v4.2.0"/>
              </w:rPr>
              <w:t>BER</w:t>
            </w:r>
          </w:p>
        </w:tc>
      </w:tr>
      <w:tr w:rsidR="0057373F" w:rsidRPr="0070253A" w14:paraId="21536926" w14:textId="77777777" w:rsidTr="0057373F">
        <w:trPr>
          <w:jc w:val="center"/>
        </w:trPr>
        <w:tc>
          <w:tcPr>
            <w:tcW w:w="2319" w:type="dxa"/>
            <w:tcBorders>
              <w:top w:val="nil"/>
              <w:left w:val="single" w:sz="4" w:space="0" w:color="auto"/>
              <w:bottom w:val="single" w:sz="4" w:space="0" w:color="auto"/>
              <w:right w:val="single" w:sz="4" w:space="0" w:color="auto"/>
            </w:tcBorders>
            <w:shd w:val="clear" w:color="auto" w:fill="auto"/>
          </w:tcPr>
          <w:p w14:paraId="34A39050" w14:textId="77777777" w:rsidR="0057373F" w:rsidRPr="0070253A" w:rsidRDefault="0057373F" w:rsidP="0057373F">
            <w:pPr>
              <w:pStyle w:val="TAH"/>
            </w:pPr>
          </w:p>
        </w:tc>
        <w:tc>
          <w:tcPr>
            <w:tcW w:w="1701" w:type="dxa"/>
            <w:tcBorders>
              <w:top w:val="nil"/>
              <w:left w:val="single" w:sz="4" w:space="0" w:color="auto"/>
              <w:bottom w:val="single" w:sz="4" w:space="0" w:color="auto"/>
              <w:right w:val="single" w:sz="4" w:space="0" w:color="auto"/>
            </w:tcBorders>
            <w:shd w:val="clear" w:color="auto" w:fill="auto"/>
          </w:tcPr>
          <w:p w14:paraId="01E41047" w14:textId="5063ADE0" w:rsidR="0057373F" w:rsidRPr="0070253A" w:rsidRDefault="0057373F" w:rsidP="0057373F">
            <w:pPr>
              <w:pStyle w:val="TAH"/>
            </w:pPr>
            <w:r w:rsidRPr="0070253A">
              <w:t>channel</w:t>
            </w:r>
            <w:r w:rsidRPr="0070253A">
              <w:rPr>
                <w:rFonts w:cs="v4.2.0"/>
              </w:rPr>
              <w:t xml:space="preserve"> data rate</w:t>
            </w:r>
          </w:p>
        </w:tc>
        <w:tc>
          <w:tcPr>
            <w:tcW w:w="1989" w:type="dxa"/>
            <w:tcBorders>
              <w:left w:val="single" w:sz="4" w:space="0" w:color="auto"/>
            </w:tcBorders>
          </w:tcPr>
          <w:p w14:paraId="255124A6" w14:textId="77777777" w:rsidR="0057373F" w:rsidRPr="0070253A" w:rsidRDefault="0057373F" w:rsidP="0057373F">
            <w:pPr>
              <w:pStyle w:val="TAH"/>
            </w:pPr>
            <w:r w:rsidRPr="0070253A">
              <w:rPr>
                <w:rFonts w:cs="v4.2.0"/>
              </w:rPr>
              <w:t xml:space="preserve">f </w:t>
            </w:r>
            <w:r w:rsidRPr="0070253A">
              <w:t>≤</w:t>
            </w:r>
            <w:r w:rsidRPr="0070253A">
              <w:rPr>
                <w:rFonts w:cs="v4.2.0"/>
              </w:rPr>
              <w:t xml:space="preserve"> 3.0 GHz</w:t>
            </w:r>
          </w:p>
        </w:tc>
        <w:tc>
          <w:tcPr>
            <w:tcW w:w="2126" w:type="dxa"/>
            <w:tcBorders>
              <w:right w:val="single" w:sz="4" w:space="0" w:color="auto"/>
            </w:tcBorders>
          </w:tcPr>
          <w:p w14:paraId="34F7B845" w14:textId="77777777" w:rsidR="0057373F" w:rsidRPr="0070253A" w:rsidRDefault="0057373F" w:rsidP="0057373F">
            <w:pPr>
              <w:pStyle w:val="TAH"/>
            </w:pPr>
            <w:r w:rsidRPr="0070253A">
              <w:rPr>
                <w:rFonts w:cs="v4.2.0"/>
              </w:rPr>
              <w:t xml:space="preserve">3.0 GHz &lt; f </w:t>
            </w:r>
            <w:r w:rsidRPr="0070253A">
              <w:t>≤</w:t>
            </w:r>
            <w:r w:rsidRPr="0070253A">
              <w:rPr>
                <w:rFonts w:cs="v4.2.0"/>
              </w:rPr>
              <w:t xml:space="preserve"> 4.2 GHz</w:t>
            </w:r>
          </w:p>
        </w:tc>
        <w:tc>
          <w:tcPr>
            <w:tcW w:w="1899" w:type="dxa"/>
            <w:tcBorders>
              <w:top w:val="nil"/>
              <w:left w:val="single" w:sz="4" w:space="0" w:color="auto"/>
              <w:bottom w:val="single" w:sz="4" w:space="0" w:color="auto"/>
              <w:right w:val="single" w:sz="4" w:space="0" w:color="auto"/>
            </w:tcBorders>
            <w:shd w:val="clear" w:color="auto" w:fill="auto"/>
          </w:tcPr>
          <w:p w14:paraId="1E64EFE2" w14:textId="77777777" w:rsidR="0057373F" w:rsidRPr="0070253A" w:rsidRDefault="0057373F" w:rsidP="0057373F">
            <w:pPr>
              <w:pStyle w:val="TAH"/>
            </w:pPr>
          </w:p>
        </w:tc>
      </w:tr>
      <w:tr w:rsidR="00C540D6" w:rsidRPr="0070253A" w14:paraId="3385E41F" w14:textId="77777777" w:rsidTr="0057373F">
        <w:trPr>
          <w:jc w:val="center"/>
        </w:trPr>
        <w:tc>
          <w:tcPr>
            <w:tcW w:w="2319" w:type="dxa"/>
            <w:tcBorders>
              <w:top w:val="single" w:sz="4" w:space="0" w:color="auto"/>
            </w:tcBorders>
          </w:tcPr>
          <w:p w14:paraId="17F5AB8D" w14:textId="2875A75C" w:rsidR="00C540D6" w:rsidRPr="0070253A" w:rsidRDefault="00C540D6" w:rsidP="00C540D6">
            <w:pPr>
              <w:pStyle w:val="TAC"/>
              <w:rPr>
                <w:rFonts w:cs="Arial"/>
              </w:rPr>
            </w:pPr>
            <w:r w:rsidRPr="0070253A">
              <w:rPr>
                <w:rFonts w:cs="Arial"/>
              </w:rPr>
              <w:t xml:space="preserve">12.2kbps DPCH with reference measurement channel defined in annex A in </w:t>
            </w:r>
            <w:r w:rsidR="0057373F" w:rsidRPr="0070253A">
              <w:rPr>
                <w:rFonts w:cs="Arial"/>
              </w:rPr>
              <w:t>TS</w:t>
            </w:r>
            <w:r w:rsidR="0057373F">
              <w:rPr>
                <w:rFonts w:cs="Arial"/>
              </w:rPr>
              <w:t> </w:t>
            </w:r>
            <w:r w:rsidR="0057373F" w:rsidRPr="0070253A">
              <w:rPr>
                <w:rFonts w:cs="Arial"/>
              </w:rPr>
              <w:t>2</w:t>
            </w:r>
            <w:r w:rsidRPr="0070253A">
              <w:rPr>
                <w:rFonts w:cs="Arial"/>
              </w:rPr>
              <w:t>5.141</w:t>
            </w:r>
            <w:r w:rsidR="0057373F">
              <w:rPr>
                <w:rFonts w:cs="Arial"/>
              </w:rPr>
              <w:t> </w:t>
            </w:r>
            <w:r w:rsidR="0057373F" w:rsidRPr="0070253A">
              <w:rPr>
                <w:rFonts w:cs="Arial"/>
              </w:rPr>
              <w:t>[</w:t>
            </w:r>
            <w:r w:rsidRPr="0070253A">
              <w:rPr>
                <w:rFonts w:cs="Arial"/>
              </w:rPr>
              <w:t>10] (PN-9 data sequence or longer)</w:t>
            </w:r>
          </w:p>
        </w:tc>
        <w:tc>
          <w:tcPr>
            <w:tcW w:w="1701" w:type="dxa"/>
            <w:tcBorders>
              <w:top w:val="single" w:sz="4" w:space="0" w:color="auto"/>
            </w:tcBorders>
          </w:tcPr>
          <w:p w14:paraId="46C30468" w14:textId="77777777" w:rsidR="00C540D6" w:rsidRPr="0070253A" w:rsidRDefault="00C540D6" w:rsidP="000967AF">
            <w:pPr>
              <w:pStyle w:val="TAC"/>
              <w:rPr>
                <w:rFonts w:cs="Arial"/>
              </w:rPr>
            </w:pPr>
            <w:r w:rsidRPr="0070253A">
              <w:rPr>
                <w:rFonts w:cs="v4.2.0"/>
              </w:rPr>
              <w:t>12.2 kbps</w:t>
            </w:r>
          </w:p>
        </w:tc>
        <w:tc>
          <w:tcPr>
            <w:tcW w:w="1989" w:type="dxa"/>
          </w:tcPr>
          <w:p w14:paraId="428CEEDC" w14:textId="77777777" w:rsidR="00C540D6" w:rsidRPr="0070253A" w:rsidRDefault="00C540D6" w:rsidP="000967AF">
            <w:pPr>
              <w:pStyle w:val="TAC"/>
              <w:rPr>
                <w:rFonts w:cs="Arial"/>
              </w:rPr>
            </w:pPr>
            <w:r w:rsidRPr="0070253A">
              <w:rPr>
                <w:rFonts w:cs="Arial"/>
                <w:lang w:eastAsia="ja-JP"/>
              </w:rPr>
              <w:t>Declared minimum EIS (D10.6) + 1.3 dB</w:t>
            </w:r>
          </w:p>
        </w:tc>
        <w:tc>
          <w:tcPr>
            <w:tcW w:w="2126" w:type="dxa"/>
          </w:tcPr>
          <w:p w14:paraId="33B44909" w14:textId="77777777" w:rsidR="00C540D6" w:rsidRPr="0070253A" w:rsidRDefault="00C540D6" w:rsidP="000967AF">
            <w:pPr>
              <w:pStyle w:val="TAC"/>
              <w:rPr>
                <w:rFonts w:cs="Arial"/>
              </w:rPr>
            </w:pPr>
            <w:r w:rsidRPr="0070253A">
              <w:rPr>
                <w:rFonts w:cs="Arial"/>
                <w:lang w:eastAsia="ja-JP"/>
              </w:rPr>
              <w:t>Declared minimum EIS (D10.6) + 1.4 dB</w:t>
            </w:r>
          </w:p>
        </w:tc>
        <w:tc>
          <w:tcPr>
            <w:tcW w:w="1899" w:type="dxa"/>
            <w:tcBorders>
              <w:top w:val="single" w:sz="4" w:space="0" w:color="auto"/>
            </w:tcBorders>
          </w:tcPr>
          <w:p w14:paraId="2662B351" w14:textId="77777777" w:rsidR="00C540D6" w:rsidRPr="0070253A" w:rsidRDefault="00C540D6" w:rsidP="000967AF">
            <w:pPr>
              <w:pStyle w:val="TAC"/>
              <w:rPr>
                <w:rFonts w:cs="Arial"/>
              </w:rPr>
            </w:pPr>
            <w:r w:rsidRPr="0070253A">
              <w:rPr>
                <w:rFonts w:cs="v4.2.0"/>
              </w:rPr>
              <w:t>BER shall not exceed 0.001</w:t>
            </w:r>
          </w:p>
        </w:tc>
      </w:tr>
    </w:tbl>
    <w:p w14:paraId="328D4DDB" w14:textId="77777777" w:rsidR="00CC0291" w:rsidRPr="0070253A" w:rsidRDefault="00CC0291" w:rsidP="00B56FF9"/>
    <w:p w14:paraId="71F0A72B" w14:textId="77777777" w:rsidR="00CC0291" w:rsidRPr="0070253A" w:rsidRDefault="00CC0291" w:rsidP="00673E8E">
      <w:pPr>
        <w:pStyle w:val="Heading4"/>
      </w:pPr>
      <w:bookmarkStart w:id="336" w:name="_Toc21019989"/>
      <w:bookmarkStart w:id="337" w:name="_Toc29767244"/>
      <w:bookmarkStart w:id="338" w:name="_Toc61116932"/>
      <w:r w:rsidRPr="0070253A">
        <w:t>7.2.5.3</w:t>
      </w:r>
      <w:r w:rsidRPr="0070253A">
        <w:tab/>
        <w:t>UTRA TDD 1,28Mcp option Test Requirements</w:t>
      </w:r>
      <w:bookmarkEnd w:id="336"/>
      <w:bookmarkEnd w:id="337"/>
      <w:bookmarkEnd w:id="338"/>
    </w:p>
    <w:p w14:paraId="384A09F1" w14:textId="309F8E69" w:rsidR="00CC0291" w:rsidRPr="0070253A" w:rsidRDefault="00CC0291" w:rsidP="00CC0291">
      <w:pPr>
        <w:rPr>
          <w:rFonts w:cs="v4.2.0"/>
        </w:rPr>
      </w:pPr>
      <w:r w:rsidRPr="0070253A">
        <w:rPr>
          <w:rFonts w:cs="v4.2.0"/>
        </w:rPr>
        <w:t xml:space="preserve">The BER measurement result in step </w:t>
      </w:r>
      <w:r w:rsidR="00C540D6" w:rsidRPr="0070253A">
        <w:rPr>
          <w:rFonts w:cs="v4.2.0"/>
        </w:rPr>
        <w:t>9</w:t>
      </w:r>
      <w:r w:rsidRPr="0070253A">
        <w:rPr>
          <w:rFonts w:cs="v4.2.0"/>
        </w:rPr>
        <w:t xml:space="preserve"> of </w:t>
      </w:r>
      <w:r w:rsidR="0057373F">
        <w:rPr>
          <w:rFonts w:cs="v4.2.0"/>
        </w:rPr>
        <w:t>clause </w:t>
      </w:r>
      <w:r w:rsidR="0057373F" w:rsidRPr="0070253A">
        <w:rPr>
          <w:rFonts w:cs="v4.2.0"/>
        </w:rPr>
        <w:t>7</w:t>
      </w:r>
      <w:r w:rsidRPr="0070253A">
        <w:rPr>
          <w:rFonts w:cs="v4.2.0"/>
        </w:rPr>
        <w:t>.2.4.2 shall not be greater than the limit specified in table 7.2.5.3-1.</w:t>
      </w:r>
    </w:p>
    <w:p w14:paraId="0B6C3CFE" w14:textId="77777777" w:rsidR="00CC0291" w:rsidRPr="0070253A" w:rsidRDefault="00CC0291" w:rsidP="008A7150">
      <w:pPr>
        <w:pStyle w:val="TH"/>
      </w:pPr>
      <w:r w:rsidRPr="0070253A">
        <w:t xml:space="preserve">Table </w:t>
      </w:r>
      <w:r w:rsidRPr="0070253A">
        <w:rPr>
          <w:rFonts w:eastAsia="MS Mincho"/>
        </w:rPr>
        <w:t>7.2.5.3-1:</w:t>
      </w:r>
      <w:r w:rsidRPr="0070253A">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989"/>
        <w:gridCol w:w="2126"/>
        <w:gridCol w:w="1899"/>
      </w:tblGrid>
      <w:tr w:rsidR="0057373F" w:rsidRPr="0070253A" w14:paraId="201364D6" w14:textId="77777777" w:rsidTr="0057373F">
        <w:trPr>
          <w:jc w:val="center"/>
        </w:trPr>
        <w:tc>
          <w:tcPr>
            <w:tcW w:w="2319" w:type="dxa"/>
            <w:tcBorders>
              <w:top w:val="single" w:sz="4" w:space="0" w:color="auto"/>
              <w:left w:val="single" w:sz="4" w:space="0" w:color="auto"/>
              <w:bottom w:val="nil"/>
              <w:right w:val="single" w:sz="4" w:space="0" w:color="auto"/>
            </w:tcBorders>
            <w:shd w:val="clear" w:color="auto" w:fill="auto"/>
          </w:tcPr>
          <w:p w14:paraId="526C98F7" w14:textId="77777777" w:rsidR="0057373F" w:rsidRPr="0070253A" w:rsidRDefault="0057373F" w:rsidP="000967AF">
            <w:pPr>
              <w:pStyle w:val="TAH"/>
              <w:rPr>
                <w:rFonts w:cs="Arial"/>
              </w:rPr>
            </w:pPr>
            <w:r w:rsidRPr="0070253A">
              <w:rPr>
                <w:rFonts w:cs="Arial"/>
              </w:rPr>
              <w:t>Reference measurement channel</w:t>
            </w:r>
          </w:p>
        </w:tc>
        <w:tc>
          <w:tcPr>
            <w:tcW w:w="1701" w:type="dxa"/>
            <w:tcBorders>
              <w:top w:val="single" w:sz="4" w:space="0" w:color="auto"/>
              <w:left w:val="single" w:sz="4" w:space="0" w:color="auto"/>
              <w:bottom w:val="nil"/>
              <w:right w:val="single" w:sz="4" w:space="0" w:color="auto"/>
            </w:tcBorders>
            <w:shd w:val="clear" w:color="auto" w:fill="auto"/>
          </w:tcPr>
          <w:p w14:paraId="2B351A84" w14:textId="6B294C5E" w:rsidR="0057373F" w:rsidRPr="0070253A" w:rsidRDefault="0057373F" w:rsidP="000967AF">
            <w:pPr>
              <w:pStyle w:val="TAH"/>
              <w:rPr>
                <w:rFonts w:cs="Arial"/>
              </w:rPr>
            </w:pPr>
            <w:r w:rsidRPr="0070253A">
              <w:rPr>
                <w:rFonts w:cs="Arial"/>
              </w:rPr>
              <w:t>Reference measurement</w:t>
            </w:r>
          </w:p>
        </w:tc>
        <w:tc>
          <w:tcPr>
            <w:tcW w:w="4115" w:type="dxa"/>
            <w:gridSpan w:val="2"/>
            <w:tcBorders>
              <w:left w:val="single" w:sz="4" w:space="0" w:color="auto"/>
              <w:right w:val="single" w:sz="4" w:space="0" w:color="auto"/>
            </w:tcBorders>
          </w:tcPr>
          <w:p w14:paraId="2F470B2D" w14:textId="77777777" w:rsidR="0057373F" w:rsidRPr="0070253A" w:rsidRDefault="0057373F" w:rsidP="00C540D6">
            <w:pPr>
              <w:pStyle w:val="TAH"/>
              <w:rPr>
                <w:rFonts w:cs="Arial"/>
              </w:rPr>
            </w:pPr>
            <w:r w:rsidRPr="0070253A">
              <w:rPr>
                <w:rFonts w:cs="v4.2.0"/>
              </w:rPr>
              <w:t>OTA sensitivity ( dBm)</w:t>
            </w:r>
          </w:p>
        </w:tc>
        <w:tc>
          <w:tcPr>
            <w:tcW w:w="1899" w:type="dxa"/>
            <w:tcBorders>
              <w:top w:val="single" w:sz="4" w:space="0" w:color="auto"/>
              <w:left w:val="single" w:sz="4" w:space="0" w:color="auto"/>
              <w:bottom w:val="nil"/>
              <w:right w:val="single" w:sz="4" w:space="0" w:color="auto"/>
            </w:tcBorders>
            <w:shd w:val="clear" w:color="auto" w:fill="auto"/>
          </w:tcPr>
          <w:p w14:paraId="5384934A" w14:textId="77777777" w:rsidR="0057373F" w:rsidRPr="0070253A" w:rsidRDefault="0057373F" w:rsidP="000967AF">
            <w:pPr>
              <w:pStyle w:val="TAH"/>
              <w:rPr>
                <w:rFonts w:cs="Arial"/>
              </w:rPr>
            </w:pPr>
            <w:r w:rsidRPr="0070253A">
              <w:rPr>
                <w:rFonts w:cs="v4.2.0"/>
              </w:rPr>
              <w:t>BER</w:t>
            </w:r>
          </w:p>
        </w:tc>
      </w:tr>
      <w:tr w:rsidR="0057373F" w:rsidRPr="0070253A" w14:paraId="27494458" w14:textId="77777777" w:rsidTr="0057373F">
        <w:trPr>
          <w:jc w:val="center"/>
        </w:trPr>
        <w:tc>
          <w:tcPr>
            <w:tcW w:w="2319" w:type="dxa"/>
            <w:tcBorders>
              <w:top w:val="nil"/>
              <w:left w:val="single" w:sz="4" w:space="0" w:color="auto"/>
              <w:bottom w:val="single" w:sz="4" w:space="0" w:color="auto"/>
              <w:right w:val="single" w:sz="4" w:space="0" w:color="auto"/>
            </w:tcBorders>
            <w:shd w:val="clear" w:color="auto" w:fill="auto"/>
          </w:tcPr>
          <w:p w14:paraId="23102F40" w14:textId="77777777" w:rsidR="0057373F" w:rsidRPr="0070253A" w:rsidRDefault="0057373F" w:rsidP="000967A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tcPr>
          <w:p w14:paraId="3EF164FF" w14:textId="2A63A1DE" w:rsidR="0057373F" w:rsidRPr="0070253A" w:rsidRDefault="0057373F" w:rsidP="000967AF">
            <w:pPr>
              <w:pStyle w:val="TAH"/>
              <w:rPr>
                <w:rFonts w:cs="Arial"/>
              </w:rPr>
            </w:pPr>
            <w:r w:rsidRPr="0070253A">
              <w:rPr>
                <w:rFonts w:cs="Arial"/>
              </w:rPr>
              <w:t>channel</w:t>
            </w:r>
            <w:r w:rsidRPr="0070253A">
              <w:rPr>
                <w:rFonts w:cs="v4.2.0"/>
              </w:rPr>
              <w:t xml:space="preserve"> data rate</w:t>
            </w:r>
          </w:p>
        </w:tc>
        <w:tc>
          <w:tcPr>
            <w:tcW w:w="1989" w:type="dxa"/>
            <w:tcBorders>
              <w:left w:val="single" w:sz="4" w:space="0" w:color="auto"/>
            </w:tcBorders>
          </w:tcPr>
          <w:p w14:paraId="4DBC4DB2" w14:textId="77777777" w:rsidR="0057373F" w:rsidRPr="0070253A" w:rsidRDefault="0057373F" w:rsidP="000967AF">
            <w:pPr>
              <w:pStyle w:val="TAH"/>
              <w:rPr>
                <w:rFonts w:cs="Arial"/>
              </w:rPr>
            </w:pPr>
            <w:r w:rsidRPr="0070253A">
              <w:rPr>
                <w:rFonts w:cs="v4.2.0"/>
              </w:rPr>
              <w:t xml:space="preserve">f </w:t>
            </w:r>
            <w:r w:rsidRPr="0070253A">
              <w:rPr>
                <w:rFonts w:cs="Arial"/>
              </w:rPr>
              <w:t>≤</w:t>
            </w:r>
            <w:r w:rsidRPr="0070253A">
              <w:rPr>
                <w:rFonts w:cs="v4.2.0"/>
              </w:rPr>
              <w:t xml:space="preserve"> 3.0 GHz</w:t>
            </w:r>
          </w:p>
        </w:tc>
        <w:tc>
          <w:tcPr>
            <w:tcW w:w="2126" w:type="dxa"/>
            <w:tcBorders>
              <w:right w:val="single" w:sz="4" w:space="0" w:color="auto"/>
            </w:tcBorders>
          </w:tcPr>
          <w:p w14:paraId="4BFD954F" w14:textId="77777777" w:rsidR="0057373F" w:rsidRPr="0070253A" w:rsidRDefault="0057373F" w:rsidP="000967AF">
            <w:pPr>
              <w:pStyle w:val="TAH"/>
              <w:rPr>
                <w:rFonts w:cs="Arial"/>
              </w:rPr>
            </w:pPr>
            <w:r w:rsidRPr="0070253A">
              <w:rPr>
                <w:rFonts w:cs="v4.2.0"/>
              </w:rPr>
              <w:t xml:space="preserve">3.0 GHz &lt; f </w:t>
            </w:r>
            <w:r w:rsidRPr="0070253A">
              <w:rPr>
                <w:rFonts w:cs="Arial"/>
              </w:rPr>
              <w:t>≤</w:t>
            </w:r>
            <w:r w:rsidRPr="0070253A">
              <w:rPr>
                <w:rFonts w:cs="v4.2.0"/>
              </w:rPr>
              <w:t xml:space="preserve"> 4.2 GHz</w:t>
            </w:r>
          </w:p>
        </w:tc>
        <w:tc>
          <w:tcPr>
            <w:tcW w:w="1899" w:type="dxa"/>
            <w:tcBorders>
              <w:top w:val="nil"/>
              <w:left w:val="single" w:sz="4" w:space="0" w:color="auto"/>
              <w:bottom w:val="single" w:sz="4" w:space="0" w:color="auto"/>
              <w:right w:val="single" w:sz="4" w:space="0" w:color="auto"/>
            </w:tcBorders>
            <w:shd w:val="clear" w:color="auto" w:fill="auto"/>
          </w:tcPr>
          <w:p w14:paraId="5A55C3E6" w14:textId="77777777" w:rsidR="0057373F" w:rsidRPr="0070253A" w:rsidRDefault="0057373F" w:rsidP="000967AF">
            <w:pPr>
              <w:pStyle w:val="TAH"/>
              <w:rPr>
                <w:rFonts w:cs="Arial"/>
              </w:rPr>
            </w:pPr>
          </w:p>
        </w:tc>
      </w:tr>
      <w:tr w:rsidR="00C540D6" w:rsidRPr="0070253A" w14:paraId="2EC56D9E" w14:textId="77777777" w:rsidTr="0057373F">
        <w:trPr>
          <w:jc w:val="center"/>
        </w:trPr>
        <w:tc>
          <w:tcPr>
            <w:tcW w:w="2319" w:type="dxa"/>
            <w:tcBorders>
              <w:top w:val="single" w:sz="4" w:space="0" w:color="auto"/>
            </w:tcBorders>
          </w:tcPr>
          <w:p w14:paraId="40CFAC20" w14:textId="4B607E3F" w:rsidR="00C540D6" w:rsidRPr="0070253A" w:rsidRDefault="00C540D6" w:rsidP="00B56FF9">
            <w:pPr>
              <w:pStyle w:val="TAC"/>
              <w:rPr>
                <w:rFonts w:cs="Arial"/>
              </w:rPr>
            </w:pPr>
            <w:r w:rsidRPr="0070253A">
              <w:rPr>
                <w:rFonts w:eastAsia="MS P??"/>
              </w:rPr>
              <w:t xml:space="preserve">UL reference measurement channel (12.2 kbps) defined in </w:t>
            </w:r>
            <w:r w:rsidRPr="0070253A">
              <w:rPr>
                <w:rFonts w:cs="Arial"/>
              </w:rPr>
              <w:t>annex</w:t>
            </w:r>
            <w:r w:rsidRPr="0070253A">
              <w:rPr>
                <w:rFonts w:eastAsia="MS P??"/>
              </w:rPr>
              <w:t xml:space="preserve"> A.2.1 in </w:t>
            </w:r>
            <w:r w:rsidR="0057373F" w:rsidRPr="0070253A">
              <w:rPr>
                <w:rFonts w:eastAsia="MS P??"/>
              </w:rPr>
              <w:t>TS</w:t>
            </w:r>
            <w:r w:rsidR="0057373F">
              <w:rPr>
                <w:rFonts w:eastAsia="MS P??"/>
              </w:rPr>
              <w:t> </w:t>
            </w:r>
            <w:r w:rsidR="0057373F" w:rsidRPr="0070253A">
              <w:rPr>
                <w:rFonts w:eastAsia="MS P??"/>
              </w:rPr>
              <w:t>2</w:t>
            </w:r>
            <w:r w:rsidRPr="0070253A">
              <w:rPr>
                <w:rFonts w:eastAsia="MS P??"/>
              </w:rPr>
              <w:t>5.142</w:t>
            </w:r>
            <w:r w:rsidR="0057373F">
              <w:rPr>
                <w:rFonts w:eastAsia="MS P??"/>
              </w:rPr>
              <w:t> </w:t>
            </w:r>
            <w:r w:rsidR="0057373F" w:rsidRPr="0070253A">
              <w:rPr>
                <w:rFonts w:eastAsia="MS P??"/>
              </w:rPr>
              <w:t>[</w:t>
            </w:r>
            <w:r w:rsidRPr="0070253A">
              <w:rPr>
                <w:rFonts w:eastAsia="MS P??"/>
              </w:rPr>
              <w:t>11]</w:t>
            </w:r>
          </w:p>
        </w:tc>
        <w:tc>
          <w:tcPr>
            <w:tcW w:w="1701" w:type="dxa"/>
            <w:tcBorders>
              <w:top w:val="single" w:sz="4" w:space="0" w:color="auto"/>
            </w:tcBorders>
          </w:tcPr>
          <w:p w14:paraId="7A0B1E64" w14:textId="77777777" w:rsidR="00C540D6" w:rsidRPr="0070253A" w:rsidRDefault="00C540D6" w:rsidP="000967AF">
            <w:pPr>
              <w:pStyle w:val="TAC"/>
              <w:rPr>
                <w:rFonts w:cs="Arial"/>
              </w:rPr>
            </w:pPr>
            <w:r w:rsidRPr="0070253A">
              <w:rPr>
                <w:rFonts w:cs="v4.2.0"/>
              </w:rPr>
              <w:t>12.2 kbps</w:t>
            </w:r>
          </w:p>
        </w:tc>
        <w:tc>
          <w:tcPr>
            <w:tcW w:w="1989" w:type="dxa"/>
          </w:tcPr>
          <w:p w14:paraId="1799C935" w14:textId="77777777" w:rsidR="00C540D6" w:rsidRPr="0070253A" w:rsidRDefault="00C540D6" w:rsidP="000967AF">
            <w:pPr>
              <w:pStyle w:val="TAC"/>
              <w:rPr>
                <w:rFonts w:cs="Arial"/>
              </w:rPr>
            </w:pPr>
            <w:r w:rsidRPr="0070253A">
              <w:rPr>
                <w:rFonts w:cs="Arial"/>
                <w:lang w:eastAsia="ja-JP"/>
              </w:rPr>
              <w:t>Declared minimum EIS (D10.6) + 1.3 dB</w:t>
            </w:r>
          </w:p>
        </w:tc>
        <w:tc>
          <w:tcPr>
            <w:tcW w:w="2126" w:type="dxa"/>
          </w:tcPr>
          <w:p w14:paraId="01C8B8DF" w14:textId="77777777" w:rsidR="00C540D6" w:rsidRPr="0070253A" w:rsidRDefault="00C540D6" w:rsidP="000967AF">
            <w:pPr>
              <w:pStyle w:val="TAC"/>
              <w:rPr>
                <w:rFonts w:cs="Arial"/>
              </w:rPr>
            </w:pPr>
            <w:r w:rsidRPr="0070253A">
              <w:rPr>
                <w:rFonts w:cs="Arial"/>
                <w:lang w:eastAsia="ja-JP"/>
              </w:rPr>
              <w:t>Declared minimum EIS (D10.6) + 1.4 dB</w:t>
            </w:r>
          </w:p>
        </w:tc>
        <w:tc>
          <w:tcPr>
            <w:tcW w:w="1899" w:type="dxa"/>
            <w:tcBorders>
              <w:top w:val="single" w:sz="4" w:space="0" w:color="auto"/>
            </w:tcBorders>
          </w:tcPr>
          <w:p w14:paraId="0C68E27C" w14:textId="77777777" w:rsidR="00C540D6" w:rsidRPr="0070253A" w:rsidRDefault="00C540D6" w:rsidP="000967AF">
            <w:pPr>
              <w:pStyle w:val="TAC"/>
              <w:rPr>
                <w:rFonts w:cs="Arial"/>
              </w:rPr>
            </w:pPr>
            <w:r w:rsidRPr="0070253A">
              <w:rPr>
                <w:rFonts w:cs="v4.2.0"/>
              </w:rPr>
              <w:t>BER shall not exceed 0.001</w:t>
            </w:r>
          </w:p>
        </w:tc>
      </w:tr>
    </w:tbl>
    <w:p w14:paraId="670B0434" w14:textId="77777777" w:rsidR="00B56FF9" w:rsidRPr="0070253A" w:rsidRDefault="00B56FF9" w:rsidP="00B56FF9"/>
    <w:p w14:paraId="2CAD2A3A" w14:textId="77777777" w:rsidR="00CC0291" w:rsidRPr="0070253A" w:rsidRDefault="00CC0291" w:rsidP="00673E8E">
      <w:pPr>
        <w:pStyle w:val="Heading4"/>
      </w:pPr>
      <w:bookmarkStart w:id="339" w:name="_Toc21019990"/>
      <w:bookmarkStart w:id="340" w:name="_Toc29767245"/>
      <w:bookmarkStart w:id="341" w:name="_Toc61116933"/>
      <w:r w:rsidRPr="0070253A">
        <w:t>7.2.5.4</w:t>
      </w:r>
      <w:r w:rsidRPr="0070253A">
        <w:tab/>
        <w:t>E-UTRA Test Requirements</w:t>
      </w:r>
      <w:bookmarkEnd w:id="339"/>
      <w:bookmarkEnd w:id="340"/>
      <w:bookmarkEnd w:id="341"/>
    </w:p>
    <w:p w14:paraId="0A39C173" w14:textId="196866EB" w:rsidR="00CC0291" w:rsidRPr="0070253A" w:rsidRDefault="00CC0291" w:rsidP="00CC0291">
      <w:r w:rsidRPr="0070253A">
        <w:t xml:space="preserve">For </w:t>
      </w:r>
      <w:r w:rsidRPr="0070253A">
        <w:rPr>
          <w:rFonts w:hint="eastAsia"/>
          <w:lang w:eastAsia="zh-CN"/>
        </w:rPr>
        <w:t>each</w:t>
      </w:r>
      <w:r w:rsidRPr="0070253A">
        <w:t xml:space="preserve"> measured E-UTRA carrier, the throughput measured in step </w:t>
      </w:r>
      <w:r w:rsidR="00C540D6" w:rsidRPr="0070253A">
        <w:t>9</w:t>
      </w:r>
      <w:r w:rsidRPr="0070253A">
        <w:t xml:space="preserve"> o</w:t>
      </w:r>
      <w:r w:rsidR="00C540D6" w:rsidRPr="0070253A">
        <w:t>f</w:t>
      </w:r>
      <w:r w:rsidRPr="0070253A">
        <w:t xml:space="preserve"> </w:t>
      </w:r>
      <w:r w:rsidR="0057373F">
        <w:t>clause </w:t>
      </w:r>
      <w:r w:rsidR="0057373F" w:rsidRPr="0070253A">
        <w:t>7</w:t>
      </w:r>
      <w:r w:rsidRPr="0070253A">
        <w:t>.2.4.2 shall be ≥ 95</w:t>
      </w:r>
      <w:r w:rsidR="00B56FF9" w:rsidRPr="0070253A">
        <w:t xml:space="preserve"> </w:t>
      </w:r>
      <w:r w:rsidRPr="0070253A">
        <w:t xml:space="preserve">% of the maximum throughput of the reference measurement channel as specified in </w:t>
      </w:r>
      <w:r w:rsidR="0057373F" w:rsidRPr="0070253A">
        <w:t>TS</w:t>
      </w:r>
      <w:r w:rsidR="0057373F">
        <w:t> </w:t>
      </w:r>
      <w:r w:rsidR="0057373F" w:rsidRPr="0070253A">
        <w:t>3</w:t>
      </w:r>
      <w:r w:rsidR="00C540D6" w:rsidRPr="0070253A">
        <w:t>6.141</w:t>
      </w:r>
      <w:r w:rsidR="0057373F">
        <w:t> </w:t>
      </w:r>
      <w:r w:rsidR="0057373F" w:rsidRPr="0070253A">
        <w:t>[</w:t>
      </w:r>
      <w:r w:rsidR="00C540D6" w:rsidRPr="0070253A">
        <w:t>12] annex</w:t>
      </w:r>
      <w:r w:rsidRPr="0070253A">
        <w:t xml:space="preserve"> A.1</w:t>
      </w:r>
      <w:r w:rsidRPr="0070253A" w:rsidDel="00B462E4">
        <w:t xml:space="preserve"> </w:t>
      </w:r>
      <w:r w:rsidRPr="0070253A">
        <w:t xml:space="preserve">with parameters specified in </w:t>
      </w:r>
      <w:r w:rsidR="00B56FF9" w:rsidRPr="0070253A">
        <w:t>table </w:t>
      </w:r>
      <w:r w:rsidRPr="0070253A">
        <w:t>7.2.5.4-1</w:t>
      </w:r>
      <w:r w:rsidR="00B56FF9" w:rsidRPr="0070253A">
        <w:rPr>
          <w:lang w:eastAsia="zh-CN"/>
        </w:rPr>
        <w:t>.</w:t>
      </w:r>
    </w:p>
    <w:p w14:paraId="64BF0C1A" w14:textId="77777777" w:rsidR="00CC0291" w:rsidRPr="0070253A" w:rsidRDefault="00CC0291" w:rsidP="008A7150">
      <w:pPr>
        <w:pStyle w:val="TH"/>
      </w:pPr>
      <w:r w:rsidRPr="0070253A">
        <w:lastRenderedPageBreak/>
        <w:t>Table 7.2.5.4-1:</w:t>
      </w:r>
      <w:r w:rsidRPr="0070253A">
        <w:rPr>
          <w:lang w:eastAsia="zh-CN"/>
        </w:rPr>
        <w:t xml:space="preserve"> EIS</w:t>
      </w:r>
      <w:r w:rsidRPr="0070253A">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57373F" w:rsidRPr="0070253A" w14:paraId="7199C806" w14:textId="77777777" w:rsidTr="0057373F">
        <w:trPr>
          <w:jc w:val="center"/>
        </w:trPr>
        <w:tc>
          <w:tcPr>
            <w:tcW w:w="2322" w:type="dxa"/>
            <w:tcBorders>
              <w:bottom w:val="nil"/>
            </w:tcBorders>
            <w:shd w:val="clear" w:color="auto" w:fill="auto"/>
            <w:vAlign w:val="center"/>
          </w:tcPr>
          <w:p w14:paraId="10402B8C" w14:textId="7EEC9E3F" w:rsidR="0057373F" w:rsidRPr="005E379D" w:rsidRDefault="0057373F" w:rsidP="0057373F">
            <w:pPr>
              <w:pStyle w:val="TAH"/>
              <w:rPr>
                <w:lang w:val="sv-FI"/>
              </w:rPr>
            </w:pPr>
            <w:r w:rsidRPr="005E379D">
              <w:rPr>
                <w:lang w:val="sv-FI"/>
              </w:rPr>
              <w:t>E-UTRA channel</w:t>
            </w:r>
          </w:p>
        </w:tc>
        <w:tc>
          <w:tcPr>
            <w:tcW w:w="3032" w:type="dxa"/>
            <w:tcBorders>
              <w:bottom w:val="nil"/>
            </w:tcBorders>
            <w:shd w:val="clear" w:color="auto" w:fill="auto"/>
            <w:vAlign w:val="center"/>
          </w:tcPr>
          <w:p w14:paraId="08D35522" w14:textId="77777777" w:rsidR="0057373F" w:rsidRPr="0070253A" w:rsidRDefault="0057373F" w:rsidP="0057373F">
            <w:pPr>
              <w:pStyle w:val="TAH"/>
            </w:pPr>
            <w:r w:rsidRPr="0070253A">
              <w:t>Reference measurement channel</w:t>
            </w:r>
          </w:p>
        </w:tc>
        <w:tc>
          <w:tcPr>
            <w:tcW w:w="4503" w:type="dxa"/>
            <w:gridSpan w:val="2"/>
            <w:shd w:val="clear" w:color="auto" w:fill="auto"/>
            <w:vAlign w:val="center"/>
          </w:tcPr>
          <w:p w14:paraId="2E75A077" w14:textId="77777777" w:rsidR="0057373F" w:rsidRPr="0070253A" w:rsidRDefault="0057373F" w:rsidP="0057373F">
            <w:pPr>
              <w:pStyle w:val="TAH"/>
            </w:pPr>
            <w:r w:rsidRPr="0070253A">
              <w:t>OTA sensitivity (dBm)</w:t>
            </w:r>
          </w:p>
        </w:tc>
      </w:tr>
      <w:tr w:rsidR="0057373F" w:rsidRPr="0070253A" w14:paraId="37870F35" w14:textId="77777777" w:rsidTr="0057373F">
        <w:trPr>
          <w:jc w:val="center"/>
        </w:trPr>
        <w:tc>
          <w:tcPr>
            <w:tcW w:w="2322" w:type="dxa"/>
            <w:tcBorders>
              <w:top w:val="nil"/>
            </w:tcBorders>
            <w:shd w:val="clear" w:color="auto" w:fill="auto"/>
            <w:vAlign w:val="center"/>
          </w:tcPr>
          <w:p w14:paraId="339B835E" w14:textId="567FD07F" w:rsidR="0057373F" w:rsidRPr="0070253A" w:rsidRDefault="0057373F" w:rsidP="0057373F">
            <w:pPr>
              <w:pStyle w:val="TAH"/>
            </w:pPr>
            <w:r w:rsidRPr="005E379D">
              <w:rPr>
                <w:lang w:val="sv-FI"/>
              </w:rPr>
              <w:t>bandwidth (MHz)</w:t>
            </w:r>
          </w:p>
        </w:tc>
        <w:tc>
          <w:tcPr>
            <w:tcW w:w="3032" w:type="dxa"/>
            <w:tcBorders>
              <w:top w:val="nil"/>
            </w:tcBorders>
            <w:shd w:val="clear" w:color="auto" w:fill="auto"/>
            <w:vAlign w:val="center"/>
          </w:tcPr>
          <w:p w14:paraId="700B8A48" w14:textId="77777777" w:rsidR="0057373F" w:rsidRPr="0070253A" w:rsidRDefault="0057373F" w:rsidP="0057373F">
            <w:pPr>
              <w:pStyle w:val="TAH"/>
            </w:pPr>
          </w:p>
        </w:tc>
        <w:tc>
          <w:tcPr>
            <w:tcW w:w="2400" w:type="dxa"/>
            <w:tcBorders>
              <w:bottom w:val="single" w:sz="4" w:space="0" w:color="auto"/>
            </w:tcBorders>
            <w:shd w:val="clear" w:color="auto" w:fill="auto"/>
            <w:vAlign w:val="center"/>
          </w:tcPr>
          <w:p w14:paraId="05C4E3E5" w14:textId="77777777" w:rsidR="0057373F" w:rsidRPr="0070253A" w:rsidRDefault="0057373F" w:rsidP="0057373F">
            <w:pPr>
              <w:pStyle w:val="TAH"/>
              <w:rPr>
                <w:lang w:eastAsia="ja-JP"/>
              </w:rPr>
            </w:pPr>
            <w:r w:rsidRPr="0070253A">
              <w:rPr>
                <w:rFonts w:cs="v4.2.0"/>
                <w:lang w:eastAsia="ja-JP"/>
              </w:rPr>
              <w:t xml:space="preserve">f </w:t>
            </w:r>
            <w:r w:rsidRPr="0070253A">
              <w:rPr>
                <w:lang w:eastAsia="ja-JP"/>
              </w:rPr>
              <w:t>≤</w:t>
            </w:r>
            <w:r w:rsidRPr="0070253A">
              <w:rPr>
                <w:rFonts w:cs="v4.2.0"/>
                <w:lang w:eastAsia="ja-JP"/>
              </w:rPr>
              <w:t xml:space="preserve"> 3.0 GHz</w:t>
            </w:r>
          </w:p>
        </w:tc>
        <w:tc>
          <w:tcPr>
            <w:tcW w:w="2103" w:type="dxa"/>
            <w:tcBorders>
              <w:bottom w:val="single" w:sz="4" w:space="0" w:color="auto"/>
            </w:tcBorders>
            <w:shd w:val="clear" w:color="auto" w:fill="auto"/>
            <w:vAlign w:val="center"/>
          </w:tcPr>
          <w:p w14:paraId="6D6785DB" w14:textId="77777777" w:rsidR="0057373F" w:rsidRPr="0070253A" w:rsidRDefault="0057373F" w:rsidP="0057373F">
            <w:pPr>
              <w:pStyle w:val="TAH"/>
              <w:rPr>
                <w:rFonts w:cs="v4.2.0"/>
                <w:lang w:eastAsia="ja-JP"/>
              </w:rPr>
            </w:pPr>
            <w:r w:rsidRPr="0070253A">
              <w:rPr>
                <w:rFonts w:cs="v4.2.0"/>
                <w:lang w:eastAsia="ja-JP"/>
              </w:rPr>
              <w:t xml:space="preserve">3.0 GHz &lt; f </w:t>
            </w:r>
            <w:r w:rsidRPr="0070253A">
              <w:rPr>
                <w:lang w:eastAsia="ja-JP"/>
              </w:rPr>
              <w:t>≤</w:t>
            </w:r>
            <w:r w:rsidRPr="0070253A">
              <w:rPr>
                <w:rFonts w:cs="v4.2.0"/>
                <w:lang w:eastAsia="ja-JP"/>
              </w:rPr>
              <w:t xml:space="preserve"> 4.2 GHz</w:t>
            </w:r>
          </w:p>
        </w:tc>
      </w:tr>
      <w:tr w:rsidR="0057373F" w:rsidRPr="0070253A" w14:paraId="6387CFB0" w14:textId="77777777" w:rsidTr="0057373F">
        <w:trPr>
          <w:jc w:val="center"/>
        </w:trPr>
        <w:tc>
          <w:tcPr>
            <w:tcW w:w="2322" w:type="dxa"/>
            <w:shd w:val="clear" w:color="auto" w:fill="auto"/>
            <w:vAlign w:val="center"/>
          </w:tcPr>
          <w:p w14:paraId="535F266A" w14:textId="77777777" w:rsidR="0057373F" w:rsidRPr="0070253A" w:rsidRDefault="0057373F" w:rsidP="0057373F">
            <w:pPr>
              <w:pStyle w:val="TAC"/>
            </w:pPr>
            <w:r w:rsidRPr="0070253A">
              <w:t>1.4</w:t>
            </w:r>
          </w:p>
        </w:tc>
        <w:tc>
          <w:tcPr>
            <w:tcW w:w="3032" w:type="dxa"/>
            <w:shd w:val="clear" w:color="auto" w:fill="auto"/>
            <w:vAlign w:val="center"/>
          </w:tcPr>
          <w:p w14:paraId="04519943" w14:textId="19641A48" w:rsidR="0057373F" w:rsidRPr="0070253A" w:rsidRDefault="0057373F" w:rsidP="0057373F">
            <w:pPr>
              <w:pStyle w:val="TAC"/>
            </w:pPr>
            <w:r w:rsidRPr="0070253A">
              <w:t>FRC A1-1 in annex A.1</w:t>
            </w:r>
            <w:r>
              <w:t> </w:t>
            </w:r>
            <w:r w:rsidRPr="0070253A">
              <w:t>[12]</w:t>
            </w:r>
          </w:p>
        </w:tc>
        <w:tc>
          <w:tcPr>
            <w:tcW w:w="2400" w:type="dxa"/>
            <w:tcBorders>
              <w:bottom w:val="nil"/>
            </w:tcBorders>
            <w:shd w:val="clear" w:color="auto" w:fill="auto"/>
            <w:vAlign w:val="center"/>
          </w:tcPr>
          <w:p w14:paraId="49715045" w14:textId="5D151DAD" w:rsidR="0057373F" w:rsidRPr="0070253A" w:rsidRDefault="0057373F" w:rsidP="0057373F">
            <w:pPr>
              <w:pStyle w:val="TAC"/>
              <w:rPr>
                <w:lang w:eastAsia="ja-JP"/>
              </w:rPr>
            </w:pPr>
          </w:p>
        </w:tc>
        <w:tc>
          <w:tcPr>
            <w:tcW w:w="2103" w:type="dxa"/>
            <w:tcBorders>
              <w:bottom w:val="nil"/>
            </w:tcBorders>
            <w:shd w:val="clear" w:color="auto" w:fill="auto"/>
            <w:vAlign w:val="center"/>
          </w:tcPr>
          <w:p w14:paraId="1B2131FF" w14:textId="6B84B4B3" w:rsidR="0057373F" w:rsidRPr="0070253A" w:rsidRDefault="0057373F" w:rsidP="0057373F">
            <w:pPr>
              <w:pStyle w:val="TAC"/>
              <w:rPr>
                <w:lang w:eastAsia="ja-JP"/>
              </w:rPr>
            </w:pPr>
          </w:p>
        </w:tc>
      </w:tr>
      <w:tr w:rsidR="0057373F" w:rsidRPr="0070253A" w14:paraId="307BEA0F" w14:textId="77777777" w:rsidTr="0057373F">
        <w:trPr>
          <w:jc w:val="center"/>
        </w:trPr>
        <w:tc>
          <w:tcPr>
            <w:tcW w:w="2322" w:type="dxa"/>
            <w:shd w:val="clear" w:color="auto" w:fill="auto"/>
            <w:vAlign w:val="center"/>
          </w:tcPr>
          <w:p w14:paraId="6C377AC9" w14:textId="77777777" w:rsidR="0057373F" w:rsidRPr="0070253A" w:rsidRDefault="0057373F" w:rsidP="0057373F">
            <w:pPr>
              <w:pStyle w:val="TAC"/>
            </w:pPr>
            <w:r w:rsidRPr="0070253A">
              <w:t>3</w:t>
            </w:r>
          </w:p>
        </w:tc>
        <w:tc>
          <w:tcPr>
            <w:tcW w:w="3032" w:type="dxa"/>
            <w:shd w:val="clear" w:color="auto" w:fill="auto"/>
            <w:vAlign w:val="center"/>
          </w:tcPr>
          <w:p w14:paraId="276E67C8" w14:textId="6C270A35" w:rsidR="0057373F" w:rsidRPr="0070253A" w:rsidRDefault="0057373F" w:rsidP="0057373F">
            <w:pPr>
              <w:pStyle w:val="TAC"/>
            </w:pPr>
            <w:r w:rsidRPr="0070253A">
              <w:t>FRC A1-2 in annex A.1</w:t>
            </w:r>
            <w:r>
              <w:t> </w:t>
            </w:r>
            <w:r w:rsidRPr="0070253A">
              <w:t>[12]</w:t>
            </w:r>
          </w:p>
        </w:tc>
        <w:tc>
          <w:tcPr>
            <w:tcW w:w="2400" w:type="dxa"/>
            <w:tcBorders>
              <w:top w:val="nil"/>
              <w:bottom w:val="nil"/>
            </w:tcBorders>
            <w:shd w:val="clear" w:color="auto" w:fill="auto"/>
            <w:vAlign w:val="center"/>
          </w:tcPr>
          <w:p w14:paraId="519039C0" w14:textId="77777777" w:rsidR="0057373F" w:rsidRPr="0070253A" w:rsidRDefault="0057373F" w:rsidP="0057373F">
            <w:pPr>
              <w:pStyle w:val="TAC"/>
              <w:rPr>
                <w:lang w:eastAsia="ja-JP"/>
              </w:rPr>
            </w:pPr>
          </w:p>
        </w:tc>
        <w:tc>
          <w:tcPr>
            <w:tcW w:w="2103" w:type="dxa"/>
            <w:tcBorders>
              <w:top w:val="nil"/>
              <w:bottom w:val="nil"/>
            </w:tcBorders>
            <w:shd w:val="clear" w:color="auto" w:fill="auto"/>
            <w:vAlign w:val="center"/>
          </w:tcPr>
          <w:p w14:paraId="25044947" w14:textId="77777777" w:rsidR="0057373F" w:rsidRPr="0070253A" w:rsidRDefault="0057373F" w:rsidP="0057373F">
            <w:pPr>
              <w:pStyle w:val="TAC"/>
              <w:rPr>
                <w:lang w:eastAsia="ja-JP"/>
              </w:rPr>
            </w:pPr>
          </w:p>
        </w:tc>
      </w:tr>
      <w:tr w:rsidR="0057373F" w:rsidRPr="0070253A" w14:paraId="7B2FA3AA" w14:textId="77777777" w:rsidTr="0057373F">
        <w:trPr>
          <w:jc w:val="center"/>
        </w:trPr>
        <w:tc>
          <w:tcPr>
            <w:tcW w:w="2322" w:type="dxa"/>
            <w:shd w:val="clear" w:color="auto" w:fill="auto"/>
            <w:vAlign w:val="center"/>
          </w:tcPr>
          <w:p w14:paraId="1CCEFCF2" w14:textId="77777777" w:rsidR="0057373F" w:rsidRPr="0070253A" w:rsidRDefault="0057373F" w:rsidP="0057373F">
            <w:pPr>
              <w:pStyle w:val="TAC"/>
            </w:pPr>
            <w:r w:rsidRPr="0070253A">
              <w:t>5</w:t>
            </w:r>
          </w:p>
        </w:tc>
        <w:tc>
          <w:tcPr>
            <w:tcW w:w="3032" w:type="dxa"/>
            <w:tcBorders>
              <w:bottom w:val="single" w:sz="4" w:space="0" w:color="auto"/>
            </w:tcBorders>
            <w:shd w:val="clear" w:color="auto" w:fill="auto"/>
            <w:vAlign w:val="center"/>
          </w:tcPr>
          <w:p w14:paraId="4BCA8BEE" w14:textId="6E9CAB9B" w:rsidR="0057373F" w:rsidRPr="0070253A" w:rsidRDefault="0057373F" w:rsidP="0057373F">
            <w:pPr>
              <w:pStyle w:val="TAC"/>
            </w:pPr>
            <w:r w:rsidRPr="0070253A">
              <w:t>FRC A1-3 in annex A.1</w:t>
            </w:r>
            <w:r>
              <w:t> </w:t>
            </w:r>
            <w:r w:rsidRPr="0070253A">
              <w:t>[12]</w:t>
            </w:r>
          </w:p>
        </w:tc>
        <w:tc>
          <w:tcPr>
            <w:tcW w:w="2400" w:type="dxa"/>
            <w:tcBorders>
              <w:top w:val="nil"/>
              <w:bottom w:val="nil"/>
            </w:tcBorders>
            <w:shd w:val="clear" w:color="auto" w:fill="auto"/>
            <w:vAlign w:val="center"/>
          </w:tcPr>
          <w:p w14:paraId="34671642" w14:textId="77777777" w:rsidR="0057373F" w:rsidRPr="0070253A" w:rsidRDefault="0057373F" w:rsidP="0057373F">
            <w:pPr>
              <w:pStyle w:val="TAC"/>
              <w:rPr>
                <w:lang w:eastAsia="ja-JP"/>
              </w:rPr>
            </w:pPr>
          </w:p>
        </w:tc>
        <w:tc>
          <w:tcPr>
            <w:tcW w:w="2103" w:type="dxa"/>
            <w:tcBorders>
              <w:top w:val="nil"/>
              <w:bottom w:val="nil"/>
            </w:tcBorders>
            <w:shd w:val="clear" w:color="auto" w:fill="auto"/>
            <w:vAlign w:val="center"/>
          </w:tcPr>
          <w:p w14:paraId="71CDB1EC" w14:textId="77777777" w:rsidR="0057373F" w:rsidRPr="0070253A" w:rsidRDefault="0057373F" w:rsidP="0057373F">
            <w:pPr>
              <w:pStyle w:val="TAC"/>
              <w:rPr>
                <w:lang w:eastAsia="ja-JP"/>
              </w:rPr>
            </w:pPr>
          </w:p>
        </w:tc>
      </w:tr>
      <w:tr w:rsidR="0057373F" w:rsidRPr="0070253A" w14:paraId="74EA9815" w14:textId="77777777" w:rsidTr="0057373F">
        <w:trPr>
          <w:jc w:val="center"/>
        </w:trPr>
        <w:tc>
          <w:tcPr>
            <w:tcW w:w="2322" w:type="dxa"/>
            <w:shd w:val="clear" w:color="auto" w:fill="auto"/>
            <w:vAlign w:val="center"/>
          </w:tcPr>
          <w:p w14:paraId="6DA6B78D" w14:textId="77777777" w:rsidR="0057373F" w:rsidRPr="0070253A" w:rsidRDefault="0057373F" w:rsidP="0057373F">
            <w:pPr>
              <w:pStyle w:val="TAC"/>
            </w:pPr>
            <w:r w:rsidRPr="0070253A">
              <w:t>10</w:t>
            </w:r>
          </w:p>
        </w:tc>
        <w:tc>
          <w:tcPr>
            <w:tcW w:w="3032" w:type="dxa"/>
            <w:tcBorders>
              <w:bottom w:val="nil"/>
            </w:tcBorders>
            <w:shd w:val="clear" w:color="auto" w:fill="auto"/>
            <w:vAlign w:val="center"/>
          </w:tcPr>
          <w:p w14:paraId="44CC8DB7" w14:textId="77777777" w:rsidR="0057373F" w:rsidRDefault="0057373F" w:rsidP="0057373F">
            <w:pPr>
              <w:pStyle w:val="TAC"/>
            </w:pPr>
            <w:r w:rsidRPr="0070253A">
              <w:t>FRC A1-3 in annex A.1</w:t>
            </w:r>
            <w:r>
              <w:t> </w:t>
            </w:r>
            <w:r w:rsidRPr="0070253A">
              <w:t>[12]</w:t>
            </w:r>
          </w:p>
          <w:p w14:paraId="3C1C6259" w14:textId="4D9AC035" w:rsidR="0057373F" w:rsidRPr="0070253A" w:rsidRDefault="0057373F" w:rsidP="0057373F">
            <w:pPr>
              <w:pStyle w:val="TAC"/>
            </w:pPr>
            <w:r w:rsidRPr="0070253A">
              <w:t>(Note)</w:t>
            </w:r>
          </w:p>
        </w:tc>
        <w:tc>
          <w:tcPr>
            <w:tcW w:w="2400" w:type="dxa"/>
            <w:tcBorders>
              <w:top w:val="nil"/>
              <w:bottom w:val="nil"/>
            </w:tcBorders>
            <w:shd w:val="clear" w:color="auto" w:fill="auto"/>
            <w:vAlign w:val="center"/>
          </w:tcPr>
          <w:p w14:paraId="27F5BC03" w14:textId="40B3FA45" w:rsidR="0057373F" w:rsidRPr="0070253A" w:rsidRDefault="0057373F" w:rsidP="0057373F">
            <w:pPr>
              <w:pStyle w:val="TAC"/>
              <w:rPr>
                <w:lang w:eastAsia="ja-JP"/>
              </w:rPr>
            </w:pPr>
            <w:r w:rsidRPr="0070253A">
              <w:rPr>
                <w:lang w:eastAsia="ja-JP"/>
              </w:rPr>
              <w:t>Declared minimum EIS (D10.6) + 1.3 dB</w:t>
            </w:r>
          </w:p>
        </w:tc>
        <w:tc>
          <w:tcPr>
            <w:tcW w:w="2103" w:type="dxa"/>
            <w:tcBorders>
              <w:top w:val="nil"/>
              <w:bottom w:val="nil"/>
            </w:tcBorders>
            <w:shd w:val="clear" w:color="auto" w:fill="auto"/>
            <w:vAlign w:val="center"/>
          </w:tcPr>
          <w:p w14:paraId="193A841A" w14:textId="5394EE26" w:rsidR="0057373F" w:rsidRPr="0070253A" w:rsidRDefault="0057373F" w:rsidP="0057373F">
            <w:pPr>
              <w:pStyle w:val="TAC"/>
              <w:rPr>
                <w:lang w:eastAsia="ja-JP"/>
              </w:rPr>
            </w:pPr>
            <w:r w:rsidRPr="0070253A">
              <w:rPr>
                <w:lang w:eastAsia="ja-JP"/>
              </w:rPr>
              <w:t>Declared minimum EIS (D10.6) + 1.4 dB</w:t>
            </w:r>
          </w:p>
        </w:tc>
      </w:tr>
      <w:tr w:rsidR="0057373F" w:rsidRPr="0070253A" w14:paraId="3536FCD4" w14:textId="77777777" w:rsidTr="0057373F">
        <w:trPr>
          <w:jc w:val="center"/>
        </w:trPr>
        <w:tc>
          <w:tcPr>
            <w:tcW w:w="2322" w:type="dxa"/>
            <w:shd w:val="clear" w:color="auto" w:fill="auto"/>
            <w:vAlign w:val="center"/>
          </w:tcPr>
          <w:p w14:paraId="66D95822" w14:textId="77777777" w:rsidR="0057373F" w:rsidRPr="0070253A" w:rsidRDefault="0057373F" w:rsidP="0057373F">
            <w:pPr>
              <w:pStyle w:val="TAC"/>
            </w:pPr>
            <w:r w:rsidRPr="0070253A">
              <w:t>15</w:t>
            </w:r>
          </w:p>
        </w:tc>
        <w:tc>
          <w:tcPr>
            <w:tcW w:w="3032" w:type="dxa"/>
            <w:tcBorders>
              <w:top w:val="nil"/>
              <w:bottom w:val="nil"/>
            </w:tcBorders>
            <w:shd w:val="clear" w:color="auto" w:fill="auto"/>
            <w:vAlign w:val="center"/>
          </w:tcPr>
          <w:p w14:paraId="3B170FF4" w14:textId="08693BCD" w:rsidR="0057373F" w:rsidRPr="0070253A" w:rsidRDefault="0057373F" w:rsidP="0057373F">
            <w:pPr>
              <w:pStyle w:val="TAC"/>
            </w:pPr>
          </w:p>
        </w:tc>
        <w:tc>
          <w:tcPr>
            <w:tcW w:w="2400" w:type="dxa"/>
            <w:tcBorders>
              <w:top w:val="nil"/>
              <w:bottom w:val="nil"/>
            </w:tcBorders>
            <w:shd w:val="clear" w:color="auto" w:fill="auto"/>
            <w:vAlign w:val="center"/>
          </w:tcPr>
          <w:p w14:paraId="7ECBEA4A" w14:textId="77777777" w:rsidR="0057373F" w:rsidRPr="0070253A" w:rsidRDefault="0057373F" w:rsidP="0057373F">
            <w:pPr>
              <w:pStyle w:val="TAC"/>
            </w:pPr>
          </w:p>
        </w:tc>
        <w:tc>
          <w:tcPr>
            <w:tcW w:w="2103" w:type="dxa"/>
            <w:tcBorders>
              <w:top w:val="nil"/>
              <w:bottom w:val="nil"/>
            </w:tcBorders>
            <w:shd w:val="clear" w:color="auto" w:fill="auto"/>
            <w:vAlign w:val="center"/>
          </w:tcPr>
          <w:p w14:paraId="6FE8133D" w14:textId="77777777" w:rsidR="0057373F" w:rsidRPr="0070253A" w:rsidRDefault="0057373F" w:rsidP="0057373F">
            <w:pPr>
              <w:pStyle w:val="TAC"/>
              <w:rPr>
                <w:lang w:eastAsia="ja-JP"/>
              </w:rPr>
            </w:pPr>
          </w:p>
        </w:tc>
      </w:tr>
      <w:tr w:rsidR="0057373F" w:rsidRPr="0070253A" w14:paraId="0D04C97F" w14:textId="77777777" w:rsidTr="0057373F">
        <w:trPr>
          <w:jc w:val="center"/>
        </w:trPr>
        <w:tc>
          <w:tcPr>
            <w:tcW w:w="2322" w:type="dxa"/>
            <w:shd w:val="clear" w:color="auto" w:fill="auto"/>
            <w:vAlign w:val="center"/>
          </w:tcPr>
          <w:p w14:paraId="198E19A0" w14:textId="77777777" w:rsidR="0057373F" w:rsidRPr="0070253A" w:rsidRDefault="0057373F" w:rsidP="0057373F">
            <w:pPr>
              <w:pStyle w:val="TAC"/>
            </w:pPr>
            <w:r w:rsidRPr="0070253A">
              <w:t>20</w:t>
            </w:r>
          </w:p>
        </w:tc>
        <w:tc>
          <w:tcPr>
            <w:tcW w:w="3032" w:type="dxa"/>
            <w:tcBorders>
              <w:top w:val="nil"/>
            </w:tcBorders>
            <w:shd w:val="clear" w:color="auto" w:fill="auto"/>
            <w:vAlign w:val="center"/>
          </w:tcPr>
          <w:p w14:paraId="7B79C2F9" w14:textId="77777777" w:rsidR="0057373F" w:rsidRPr="0070253A" w:rsidRDefault="0057373F" w:rsidP="0057373F">
            <w:pPr>
              <w:pStyle w:val="TAC"/>
            </w:pPr>
          </w:p>
        </w:tc>
        <w:tc>
          <w:tcPr>
            <w:tcW w:w="2400" w:type="dxa"/>
            <w:tcBorders>
              <w:top w:val="nil"/>
            </w:tcBorders>
            <w:shd w:val="clear" w:color="auto" w:fill="auto"/>
            <w:vAlign w:val="center"/>
          </w:tcPr>
          <w:p w14:paraId="0939BEF9" w14:textId="77777777" w:rsidR="0057373F" w:rsidRPr="0070253A" w:rsidRDefault="0057373F" w:rsidP="0057373F">
            <w:pPr>
              <w:pStyle w:val="TAC"/>
            </w:pPr>
          </w:p>
        </w:tc>
        <w:tc>
          <w:tcPr>
            <w:tcW w:w="2103" w:type="dxa"/>
            <w:tcBorders>
              <w:top w:val="nil"/>
            </w:tcBorders>
            <w:shd w:val="clear" w:color="auto" w:fill="auto"/>
            <w:vAlign w:val="center"/>
          </w:tcPr>
          <w:p w14:paraId="07601B52" w14:textId="77777777" w:rsidR="0057373F" w:rsidRPr="0070253A" w:rsidRDefault="0057373F" w:rsidP="0057373F">
            <w:pPr>
              <w:pStyle w:val="TAC"/>
              <w:rPr>
                <w:lang w:eastAsia="ja-JP"/>
              </w:rPr>
            </w:pPr>
          </w:p>
        </w:tc>
      </w:tr>
      <w:tr w:rsidR="0057373F" w:rsidRPr="0070253A" w14:paraId="63F5D44F" w14:textId="77777777" w:rsidTr="00B17621">
        <w:trPr>
          <w:jc w:val="center"/>
        </w:trPr>
        <w:tc>
          <w:tcPr>
            <w:tcW w:w="9857" w:type="dxa"/>
            <w:gridSpan w:val="4"/>
            <w:shd w:val="clear" w:color="auto" w:fill="auto"/>
            <w:vAlign w:val="center"/>
          </w:tcPr>
          <w:p w14:paraId="0BB2C32A" w14:textId="65121A93" w:rsidR="0057373F" w:rsidRPr="0070253A" w:rsidRDefault="0057373F" w:rsidP="0057373F">
            <w:pPr>
              <w:pStyle w:val="TAN"/>
              <w:rPr>
                <w:rFonts w:cs="Arial"/>
              </w:rPr>
            </w:pPr>
            <w:r w:rsidRPr="0070253A">
              <w:rPr>
                <w:rFonts w:cs="Arial"/>
              </w:rPr>
              <w:t>NOTE:</w:t>
            </w:r>
            <w:r w:rsidRPr="0070253A">
              <w:rPr>
                <w:rFonts w:cs="Arial"/>
              </w:rPr>
              <w:tab/>
              <w:t>EIS is the power level of a single instance of the reference measurement channel. This requirement shall be met for each consecutive application of a single instance of FRC A1-3 in</w:t>
            </w:r>
            <w:r>
              <w:rPr>
                <w:rFonts w:cs="Arial"/>
              </w:rPr>
              <w:t> </w:t>
            </w:r>
            <w:r w:rsidRPr="0070253A">
              <w:rPr>
                <w:rFonts w:cs="Arial"/>
              </w:rPr>
              <w:t xml:space="preserve">[11] mapped to disjoint frequency ranges with a width of 25 </w:t>
            </w:r>
            <w:r w:rsidRPr="0070253A">
              <w:rPr>
                <w:rFonts w:cs="Arial"/>
                <w:lang w:eastAsia="ja-JP"/>
              </w:rPr>
              <w:t>R</w:t>
            </w:r>
            <w:r w:rsidRPr="0070253A">
              <w:rPr>
                <w:rFonts w:cs="Arial"/>
              </w:rPr>
              <w:t xml:space="preserve">esource </w:t>
            </w:r>
            <w:r w:rsidRPr="0070253A">
              <w:rPr>
                <w:rFonts w:cs="Arial"/>
                <w:lang w:eastAsia="ja-JP"/>
              </w:rPr>
              <w:t>B</w:t>
            </w:r>
            <w:r w:rsidRPr="0070253A">
              <w:rPr>
                <w:rFonts w:cs="Arial"/>
              </w:rPr>
              <w:t>locks each</w:t>
            </w:r>
            <w:r w:rsidRPr="0070253A">
              <w:rPr>
                <w:rFonts w:cs="Arial"/>
                <w:lang w:eastAsia="ja-JP"/>
              </w:rPr>
              <w:t>.</w:t>
            </w:r>
          </w:p>
        </w:tc>
      </w:tr>
    </w:tbl>
    <w:p w14:paraId="68DEC16C" w14:textId="77777777" w:rsidR="00CC0291" w:rsidRPr="0070253A" w:rsidRDefault="00CC0291" w:rsidP="00CC0291">
      <w:pPr>
        <w:rPr>
          <w:lang w:eastAsia="zh-CN"/>
        </w:rPr>
      </w:pPr>
    </w:p>
    <w:p w14:paraId="44AF4D90" w14:textId="77777777" w:rsidR="00624882" w:rsidRPr="0070253A" w:rsidRDefault="00B56FF9" w:rsidP="00B56FF9">
      <w:pPr>
        <w:pStyle w:val="Heading8"/>
      </w:pPr>
      <w:r w:rsidRPr="0070253A">
        <w:br w:type="page"/>
      </w:r>
      <w:bookmarkStart w:id="342" w:name="_Toc21019991"/>
      <w:bookmarkStart w:id="343" w:name="_Toc29767246"/>
      <w:bookmarkStart w:id="344" w:name="_Toc61116934"/>
      <w:r w:rsidR="00624882" w:rsidRPr="0070253A">
        <w:lastRenderedPageBreak/>
        <w:t>Annex A (normative):</w:t>
      </w:r>
      <w:r w:rsidR="00624882" w:rsidRPr="0070253A">
        <w:br/>
      </w:r>
      <w:r w:rsidR="00215D79" w:rsidRPr="0070253A">
        <w:t>Test system characterization</w:t>
      </w:r>
      <w:bookmarkEnd w:id="342"/>
      <w:bookmarkEnd w:id="343"/>
      <w:bookmarkEnd w:id="344"/>
    </w:p>
    <w:p w14:paraId="143F546C" w14:textId="3D574700" w:rsidR="00215D79" w:rsidRPr="0070253A" w:rsidRDefault="001B77FD" w:rsidP="00215D79">
      <w:r w:rsidRPr="0070253A">
        <w:t xml:space="preserve">The radiated measurement methods for AAS BS conformance testing were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including descriptions of their limitations and testing applicability.</w:t>
      </w:r>
    </w:p>
    <w:p w14:paraId="5C96752B" w14:textId="77777777" w:rsidR="00624882" w:rsidRPr="0070253A" w:rsidRDefault="00624882" w:rsidP="00B56FF9">
      <w:pPr>
        <w:pStyle w:val="Heading8"/>
      </w:pPr>
      <w:r w:rsidRPr="0070253A">
        <w:br w:type="page"/>
      </w:r>
      <w:bookmarkStart w:id="345" w:name="_Toc21019992"/>
      <w:bookmarkStart w:id="346" w:name="_Toc29767247"/>
      <w:bookmarkStart w:id="347" w:name="_Toc61116935"/>
      <w:r w:rsidR="001D4330" w:rsidRPr="0070253A">
        <w:lastRenderedPageBreak/>
        <w:t>Annex B (normative):</w:t>
      </w:r>
      <w:r w:rsidRPr="0070253A">
        <w:br/>
      </w:r>
      <w:r w:rsidR="00215D79" w:rsidRPr="0070253A">
        <w:t>Calibration</w:t>
      </w:r>
      <w:bookmarkEnd w:id="345"/>
      <w:bookmarkEnd w:id="346"/>
      <w:bookmarkEnd w:id="347"/>
    </w:p>
    <w:p w14:paraId="1319ECD5" w14:textId="1D7EA01C" w:rsidR="001B77FD" w:rsidRPr="0070253A" w:rsidRDefault="001B77FD" w:rsidP="001B77FD">
      <w:pPr>
        <w:rPr>
          <w:lang w:eastAsia="zh-CN"/>
        </w:rPr>
      </w:pPr>
      <w:r w:rsidRPr="0070253A">
        <w:t xml:space="preserve">The radiated measurement methods for AAS BS conformance testing were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Calibration stage description was covered for each of the identified Test Systems in the measurement</w:t>
      </w:r>
      <w:r w:rsidR="00484869" w:rsidRPr="0070253A">
        <w:rPr>
          <w:lang w:eastAsia="zh-CN"/>
        </w:rPr>
        <w:t>'</w:t>
      </w:r>
      <w:r w:rsidRPr="0070253A">
        <w:rPr>
          <w:lang w:eastAsia="zh-CN"/>
        </w:rPr>
        <w:t>s procedure description, which covered two distinct stages: calibration stage and measurement stage. This has been separately covered for transmitter and for receiver requirements.</w:t>
      </w:r>
    </w:p>
    <w:p w14:paraId="649F64AB" w14:textId="77777777" w:rsidR="001B2219" w:rsidRPr="0070253A" w:rsidRDefault="00B56FF9" w:rsidP="00B56FF9">
      <w:pPr>
        <w:pStyle w:val="Heading8"/>
      </w:pPr>
      <w:r w:rsidRPr="0070253A">
        <w:br w:type="page"/>
      </w:r>
      <w:bookmarkStart w:id="348" w:name="_Toc21019993"/>
      <w:bookmarkStart w:id="349" w:name="_Toc29767248"/>
      <w:bookmarkStart w:id="350" w:name="_Toc61116936"/>
      <w:r w:rsidR="001B2219" w:rsidRPr="0070253A">
        <w:lastRenderedPageBreak/>
        <w:t>Annex C (informative</w:t>
      </w:r>
      <w:r w:rsidRPr="0070253A">
        <w:t>):</w:t>
      </w:r>
      <w:r w:rsidR="001B2219" w:rsidRPr="0070253A">
        <w:br/>
        <w:t>Test tolerances and derivation of test requirements</w:t>
      </w:r>
      <w:bookmarkEnd w:id="348"/>
      <w:bookmarkEnd w:id="349"/>
      <w:bookmarkEnd w:id="350"/>
    </w:p>
    <w:p w14:paraId="51E5E44A" w14:textId="77777777" w:rsidR="001B77FD" w:rsidRPr="0070253A" w:rsidRDefault="001B77FD" w:rsidP="002E3D6B">
      <w:pPr>
        <w:pStyle w:val="Heading1"/>
      </w:pPr>
      <w:bookmarkStart w:id="351" w:name="_Toc21019994"/>
      <w:bookmarkStart w:id="352" w:name="_Toc29767249"/>
      <w:bookmarkStart w:id="353" w:name="_Toc61116937"/>
      <w:r w:rsidRPr="0070253A">
        <w:t>C.1</w:t>
      </w:r>
      <w:r w:rsidRPr="0070253A">
        <w:tab/>
      </w:r>
      <w:r w:rsidRPr="0070253A">
        <w:rPr>
          <w:lang w:eastAsia="sv-SE"/>
        </w:rPr>
        <w:t>General</w:t>
      </w:r>
      <w:bookmarkEnd w:id="351"/>
      <w:bookmarkEnd w:id="352"/>
      <w:bookmarkEnd w:id="353"/>
    </w:p>
    <w:p w14:paraId="7B73C17F" w14:textId="77777777" w:rsidR="001B77FD" w:rsidRPr="0070253A" w:rsidRDefault="001B77FD" w:rsidP="00B56FF9">
      <w:r w:rsidRPr="0070253A">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22D32471" w14:textId="77777777" w:rsidR="001B77FD" w:rsidRPr="0070253A" w:rsidRDefault="001B77FD" w:rsidP="00B56FF9">
      <w:pPr>
        <w:rPr>
          <w:snapToGrid w:val="0"/>
        </w:rPr>
      </w:pPr>
      <w:r w:rsidRPr="0070253A">
        <w:rPr>
          <w:snapToGrid w:val="0"/>
        </w:rPr>
        <w:t>The Test Tolerances are derived from Test System uncertainties.</w:t>
      </w:r>
    </w:p>
    <w:p w14:paraId="1929CDE8" w14:textId="77777777" w:rsidR="001B77FD" w:rsidRPr="0070253A" w:rsidRDefault="001B77FD" w:rsidP="00B56FF9">
      <w:r w:rsidRPr="0070253A">
        <w:t>The Test Tolerances should not be modified for any reason e.g. to take account of commonly known test system errors (such as mismatch, cable loss, etc.).</w:t>
      </w:r>
    </w:p>
    <w:p w14:paraId="73CD025D" w14:textId="77777777" w:rsidR="001B77FD" w:rsidRPr="0070253A" w:rsidRDefault="001B77FD" w:rsidP="00B56FF9">
      <w:r w:rsidRPr="0070253A">
        <w:t>Note that a formula for applying Test Tolera</w:t>
      </w:r>
      <w:r w:rsidR="00B56FF9" w:rsidRPr="0070253A">
        <w:t>nces is provided for all tests.</w:t>
      </w:r>
    </w:p>
    <w:p w14:paraId="1AE095C2" w14:textId="77777777" w:rsidR="001B77FD" w:rsidRPr="0070253A" w:rsidRDefault="001B77FD" w:rsidP="00B56FF9">
      <w:pPr>
        <w:pStyle w:val="NO"/>
      </w:pPr>
      <w:r w:rsidRPr="0070253A">
        <w:t>N</w:t>
      </w:r>
      <w:r w:rsidR="00B56FF9" w:rsidRPr="0070253A">
        <w:t>OTE:</w:t>
      </w:r>
      <w:r w:rsidR="00B56FF9" w:rsidRPr="0070253A">
        <w:tab/>
      </w:r>
      <w:r w:rsidRPr="0070253A">
        <w:t>OTA test requirements for AAS BS are specifi</w:t>
      </w:r>
      <w:r w:rsidR="00B56FF9" w:rsidRPr="0070253A">
        <w:t>ed for Normal conditions, only.</w:t>
      </w:r>
    </w:p>
    <w:p w14:paraId="34DE0393" w14:textId="77777777" w:rsidR="001B77FD" w:rsidRPr="0070253A" w:rsidRDefault="001B77FD" w:rsidP="00673E8E">
      <w:pPr>
        <w:pStyle w:val="Heading1"/>
      </w:pPr>
      <w:bookmarkStart w:id="354" w:name="_Toc21019995"/>
      <w:bookmarkStart w:id="355" w:name="_Toc29767250"/>
      <w:bookmarkStart w:id="356" w:name="_Toc61116938"/>
      <w:r w:rsidRPr="0070253A">
        <w:t>C.2</w:t>
      </w:r>
      <w:r w:rsidRPr="0070253A">
        <w:tab/>
      </w:r>
      <w:r w:rsidRPr="0070253A">
        <w:rPr>
          <w:lang w:eastAsia="sv-SE"/>
        </w:rPr>
        <w:t>Measurement of transmitter (OTA)</w:t>
      </w:r>
      <w:bookmarkEnd w:id="354"/>
      <w:bookmarkEnd w:id="355"/>
      <w:bookmarkEnd w:id="356"/>
    </w:p>
    <w:p w14:paraId="443BFEE9" w14:textId="77777777" w:rsidR="001B77FD" w:rsidRPr="0070253A" w:rsidRDefault="001B77FD" w:rsidP="008A7150">
      <w:pPr>
        <w:pStyle w:val="TH"/>
      </w:pPr>
      <w:r w:rsidRPr="0070253A">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70253A" w:rsidRPr="0070253A" w14:paraId="36E270F3" w14:textId="77777777" w:rsidTr="00B56FF9">
        <w:trPr>
          <w:jc w:val="center"/>
        </w:trPr>
        <w:tc>
          <w:tcPr>
            <w:tcW w:w="1984" w:type="dxa"/>
          </w:tcPr>
          <w:p w14:paraId="4CAF08AF" w14:textId="77777777" w:rsidR="001B77FD" w:rsidRPr="0070253A" w:rsidRDefault="001B77FD" w:rsidP="00243D05">
            <w:pPr>
              <w:pStyle w:val="TAH"/>
              <w:rPr>
                <w:rFonts w:cs="v4.2.0"/>
              </w:rPr>
            </w:pPr>
            <w:r w:rsidRPr="0070253A">
              <w:rPr>
                <w:rFonts w:cs="v4.2.0"/>
              </w:rPr>
              <w:t xml:space="preserve">Test </w:t>
            </w:r>
          </w:p>
        </w:tc>
        <w:tc>
          <w:tcPr>
            <w:tcW w:w="2377" w:type="dxa"/>
          </w:tcPr>
          <w:p w14:paraId="71ED0BD2" w14:textId="08325AC5" w:rsidR="001B77FD" w:rsidRPr="0070253A" w:rsidRDefault="001B77FD" w:rsidP="00243D05">
            <w:pPr>
              <w:pStyle w:val="TAH"/>
              <w:rPr>
                <w:rFonts w:cs="v4.2.0"/>
              </w:rPr>
            </w:pPr>
            <w:r w:rsidRPr="0070253A">
              <w:rPr>
                <w:rFonts w:cs="v4.2.0"/>
              </w:rPr>
              <w:t xml:space="preserve">Minimum Requirement </w:t>
            </w:r>
            <w:r w:rsidR="00B56FF9" w:rsidRPr="0070253A">
              <w:rPr>
                <w:rFonts w:cs="v4.2.0"/>
              </w:rPr>
              <w:t xml:space="preserve">in </w:t>
            </w:r>
            <w:r w:rsidR="0057373F" w:rsidRPr="0070253A">
              <w:rPr>
                <w:rFonts w:cs="v4.2.0"/>
              </w:rPr>
              <w:t>TS</w:t>
            </w:r>
            <w:r w:rsidR="0057373F">
              <w:rPr>
                <w:rFonts w:cs="v4.2.0"/>
              </w:rPr>
              <w:t> </w:t>
            </w:r>
            <w:r w:rsidR="0057373F" w:rsidRPr="0070253A">
              <w:rPr>
                <w:rFonts w:cs="v4.2.0"/>
              </w:rPr>
              <w:t>3</w:t>
            </w:r>
            <w:r w:rsidR="00B17621" w:rsidRPr="0070253A">
              <w:rPr>
                <w:rFonts w:cs="v4.2.0"/>
              </w:rPr>
              <w:t>7</w:t>
            </w:r>
            <w:r w:rsidRPr="0070253A">
              <w:rPr>
                <w:rFonts w:cs="v4.2.0"/>
              </w:rPr>
              <w:t>.105</w:t>
            </w:r>
            <w:r w:rsidR="0057373F">
              <w:rPr>
                <w:rFonts w:cs="v4.2.0"/>
              </w:rPr>
              <w:t> </w:t>
            </w:r>
            <w:r w:rsidR="0057373F" w:rsidRPr="0070253A">
              <w:rPr>
                <w:rFonts w:cs="v4.2.0"/>
              </w:rPr>
              <w:t>[</w:t>
            </w:r>
            <w:r w:rsidR="00B56FF9" w:rsidRPr="0070253A">
              <w:rPr>
                <w:rFonts w:cs="v4.2.0"/>
              </w:rPr>
              <w:t>6]</w:t>
            </w:r>
          </w:p>
        </w:tc>
        <w:tc>
          <w:tcPr>
            <w:tcW w:w="2675" w:type="dxa"/>
          </w:tcPr>
          <w:p w14:paraId="2DEB66DC" w14:textId="77777777" w:rsidR="001B77FD" w:rsidRPr="0070253A" w:rsidRDefault="001B77FD" w:rsidP="00243D05">
            <w:pPr>
              <w:pStyle w:val="TAH"/>
              <w:rPr>
                <w:rFonts w:cs="v4.2.0"/>
              </w:rPr>
            </w:pPr>
            <w:r w:rsidRPr="0070253A">
              <w:rPr>
                <w:rFonts w:cs="v4.2.0"/>
              </w:rPr>
              <w:t>Test Tolerance</w:t>
            </w:r>
            <w:r w:rsidRPr="0070253A">
              <w:rPr>
                <w:rFonts w:cs="v4.2.0"/>
              </w:rPr>
              <w:br/>
              <w:t>(TT)</w:t>
            </w:r>
          </w:p>
        </w:tc>
        <w:tc>
          <w:tcPr>
            <w:tcW w:w="2821" w:type="dxa"/>
          </w:tcPr>
          <w:p w14:paraId="3AD5CB3B" w14:textId="77777777" w:rsidR="001B77FD" w:rsidRPr="0070253A" w:rsidRDefault="001B77FD" w:rsidP="00B56FF9">
            <w:pPr>
              <w:pStyle w:val="TAH"/>
              <w:rPr>
                <w:rFonts w:cs="v4.2.0"/>
              </w:rPr>
            </w:pPr>
            <w:r w:rsidRPr="0070253A">
              <w:rPr>
                <w:rFonts w:cs="v4.2.0"/>
              </w:rPr>
              <w:t xml:space="preserve">Test Requirement </w:t>
            </w:r>
            <w:r w:rsidR="00B56FF9" w:rsidRPr="0070253A">
              <w:rPr>
                <w:rFonts w:cs="v4.2.0"/>
              </w:rPr>
              <w:t>in the present document</w:t>
            </w:r>
          </w:p>
        </w:tc>
      </w:tr>
      <w:tr w:rsidR="001B77FD" w:rsidRPr="0070253A" w14:paraId="37B62876" w14:textId="77777777" w:rsidTr="00B56FF9">
        <w:trPr>
          <w:jc w:val="center"/>
        </w:trPr>
        <w:tc>
          <w:tcPr>
            <w:tcW w:w="1984" w:type="dxa"/>
          </w:tcPr>
          <w:p w14:paraId="2813DDF0" w14:textId="77777777" w:rsidR="001B77FD" w:rsidRPr="0070253A" w:rsidRDefault="001B77FD" w:rsidP="00B56FF9">
            <w:pPr>
              <w:pStyle w:val="TAL"/>
            </w:pPr>
            <w:r w:rsidRPr="0070253A">
              <w:t>6.2 Radiated transmit power</w:t>
            </w:r>
          </w:p>
        </w:tc>
        <w:tc>
          <w:tcPr>
            <w:tcW w:w="2377" w:type="dxa"/>
          </w:tcPr>
          <w:p w14:paraId="1D361ADA" w14:textId="392CE7C8" w:rsidR="001B77FD" w:rsidRPr="0070253A" w:rsidRDefault="001B77FD" w:rsidP="00B56FF9">
            <w:pPr>
              <w:pStyle w:val="TAL"/>
              <w:rPr>
                <w:rFonts w:cs="Arial"/>
              </w:rPr>
            </w:pPr>
            <w:r w:rsidRPr="0070253A">
              <w:rPr>
                <w:rFonts w:cs="Arial"/>
              </w:rPr>
              <w:t xml:space="preserve">See </w:t>
            </w:r>
            <w:r w:rsidR="0057373F" w:rsidRPr="0070253A">
              <w:rPr>
                <w:rFonts w:cs="Arial"/>
              </w:rPr>
              <w:t>TS</w:t>
            </w:r>
            <w:r w:rsidR="0057373F">
              <w:rPr>
                <w:rFonts w:cs="Arial"/>
              </w:rPr>
              <w:t> </w:t>
            </w:r>
            <w:r w:rsidR="0057373F" w:rsidRPr="0070253A">
              <w:rPr>
                <w:rFonts w:cs="Arial"/>
              </w:rPr>
              <w:t>3</w:t>
            </w:r>
            <w:r w:rsidRPr="0070253A">
              <w:rPr>
                <w:rFonts w:cs="Arial"/>
              </w:rPr>
              <w:t>7.105</w:t>
            </w:r>
            <w:r w:rsidR="0057373F">
              <w:rPr>
                <w:rFonts w:cs="Arial"/>
              </w:rPr>
              <w:t> </w:t>
            </w:r>
            <w:r w:rsidR="0057373F" w:rsidRPr="0070253A">
              <w:rPr>
                <w:rFonts w:cs="Arial"/>
              </w:rPr>
              <w:t>[</w:t>
            </w:r>
            <w:r w:rsidRPr="0070253A">
              <w:rPr>
                <w:rFonts w:cs="Arial"/>
              </w:rPr>
              <w:t xml:space="preserve">6], </w:t>
            </w:r>
            <w:r w:rsidR="0057373F">
              <w:rPr>
                <w:rFonts w:cs="Arial"/>
              </w:rPr>
              <w:t>clause </w:t>
            </w:r>
            <w:r w:rsidR="0057373F" w:rsidRPr="0070253A">
              <w:rPr>
                <w:rFonts w:cs="Arial"/>
              </w:rPr>
              <w:t>9</w:t>
            </w:r>
            <w:r w:rsidRPr="0070253A">
              <w:rPr>
                <w:rFonts w:cs="Arial"/>
              </w:rPr>
              <w:t>.2</w:t>
            </w:r>
          </w:p>
        </w:tc>
        <w:tc>
          <w:tcPr>
            <w:tcW w:w="2675" w:type="dxa"/>
          </w:tcPr>
          <w:p w14:paraId="3FB0EECB" w14:textId="77777777" w:rsidR="001B77FD" w:rsidRPr="0070253A" w:rsidRDefault="001B77FD" w:rsidP="00B56FF9">
            <w:pPr>
              <w:pStyle w:val="TAL"/>
              <w:rPr>
                <w:rFonts w:cs="Arial"/>
                <w:lang w:eastAsia="ja-JP"/>
              </w:rPr>
            </w:pPr>
            <w:r w:rsidRPr="0070253A">
              <w:rPr>
                <w:rFonts w:cs="Arial"/>
              </w:rPr>
              <w:t>1.0 dB</w:t>
            </w:r>
            <w:r w:rsidRPr="0070253A">
              <w:rPr>
                <w:rFonts w:cs="Arial"/>
                <w:lang w:eastAsia="ja-JP"/>
              </w:rPr>
              <w:t>, f ≤ 3.</w:t>
            </w:r>
            <w:r w:rsidR="008D32A3" w:rsidRPr="0070253A">
              <w:rPr>
                <w:rFonts w:cs="Arial"/>
                <w:lang w:eastAsia="ja-JP"/>
              </w:rPr>
              <w:t>0 GHz</w:t>
            </w:r>
          </w:p>
          <w:p w14:paraId="01C5B42C" w14:textId="77777777" w:rsidR="001B77FD" w:rsidRPr="0070253A" w:rsidRDefault="001B77FD" w:rsidP="00B56FF9">
            <w:pPr>
              <w:pStyle w:val="TAL"/>
            </w:pPr>
            <w:r w:rsidRPr="0070253A">
              <w:rPr>
                <w:rFonts w:cs="Arial"/>
                <w:lang w:eastAsia="ja-JP"/>
              </w:rPr>
              <w:t>1.2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821" w:type="dxa"/>
            <w:tcBorders>
              <w:bottom w:val="single" w:sz="4" w:space="0" w:color="auto"/>
            </w:tcBorders>
          </w:tcPr>
          <w:p w14:paraId="189DA7F8" w14:textId="77777777" w:rsidR="001B77FD" w:rsidRPr="0070253A" w:rsidRDefault="001B77FD" w:rsidP="00B56FF9">
            <w:pPr>
              <w:pStyle w:val="TAL"/>
            </w:pPr>
            <w:r w:rsidRPr="0070253A">
              <w:t>Formula:</w:t>
            </w:r>
          </w:p>
          <w:p w14:paraId="7341A079" w14:textId="77777777" w:rsidR="001B77FD" w:rsidRPr="0070253A" w:rsidRDefault="001B77FD" w:rsidP="00B56FF9">
            <w:pPr>
              <w:pStyle w:val="TAL"/>
              <w:rPr>
                <w:rFonts w:cs="Arial"/>
                <w:szCs w:val="18"/>
              </w:rPr>
            </w:pPr>
            <w:r w:rsidRPr="0070253A">
              <w:rPr>
                <w:rFonts w:cs="Arial"/>
                <w:szCs w:val="18"/>
              </w:rPr>
              <w:t>Upper limit + TT, Lower limit – TT</w:t>
            </w:r>
          </w:p>
        </w:tc>
      </w:tr>
    </w:tbl>
    <w:p w14:paraId="623AFCEC" w14:textId="77777777" w:rsidR="001B77FD" w:rsidRPr="0070253A" w:rsidRDefault="001B77FD" w:rsidP="00B56FF9"/>
    <w:p w14:paraId="0C05E392" w14:textId="77777777" w:rsidR="001B77FD" w:rsidRPr="0070253A" w:rsidRDefault="001B77FD" w:rsidP="00673E8E">
      <w:pPr>
        <w:pStyle w:val="Heading1"/>
      </w:pPr>
      <w:bookmarkStart w:id="357" w:name="_Toc21019996"/>
      <w:bookmarkStart w:id="358" w:name="_Toc29767251"/>
      <w:bookmarkStart w:id="359" w:name="_Toc61116939"/>
      <w:r w:rsidRPr="0070253A">
        <w:t>C.3</w:t>
      </w:r>
      <w:r w:rsidRPr="0070253A">
        <w:tab/>
      </w:r>
      <w:r w:rsidRPr="0070253A">
        <w:rPr>
          <w:lang w:eastAsia="sv-SE"/>
        </w:rPr>
        <w:t>Measurement of receiv</w:t>
      </w:r>
      <w:r w:rsidRPr="0070253A">
        <w:t>er (OTA)</w:t>
      </w:r>
      <w:bookmarkEnd w:id="357"/>
      <w:bookmarkEnd w:id="358"/>
      <w:bookmarkEnd w:id="359"/>
    </w:p>
    <w:p w14:paraId="58F818DA" w14:textId="77777777" w:rsidR="001B77FD" w:rsidRPr="0070253A" w:rsidRDefault="001B77FD" w:rsidP="008A7150">
      <w:pPr>
        <w:pStyle w:val="TH"/>
      </w:pPr>
      <w:r w:rsidRPr="0070253A">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70253A" w:rsidRPr="0070253A" w14:paraId="1246138F" w14:textId="77777777" w:rsidTr="00B56FF9">
        <w:trPr>
          <w:jc w:val="center"/>
        </w:trPr>
        <w:tc>
          <w:tcPr>
            <w:tcW w:w="1540" w:type="dxa"/>
          </w:tcPr>
          <w:p w14:paraId="40DE419B" w14:textId="77777777" w:rsidR="001B77FD" w:rsidRPr="0070253A" w:rsidRDefault="001B77FD" w:rsidP="00243D05">
            <w:pPr>
              <w:pStyle w:val="TAH"/>
              <w:rPr>
                <w:rFonts w:cs="v4.2.0"/>
              </w:rPr>
            </w:pPr>
            <w:r w:rsidRPr="0070253A">
              <w:rPr>
                <w:rFonts w:cs="v4.2.0"/>
              </w:rPr>
              <w:t xml:space="preserve">Test </w:t>
            </w:r>
          </w:p>
        </w:tc>
        <w:tc>
          <w:tcPr>
            <w:tcW w:w="2679" w:type="dxa"/>
          </w:tcPr>
          <w:p w14:paraId="2987AC0E" w14:textId="49F5C44A" w:rsidR="001B77FD" w:rsidRPr="0070253A" w:rsidRDefault="001B77FD" w:rsidP="00243D05">
            <w:pPr>
              <w:pStyle w:val="TAH"/>
              <w:rPr>
                <w:rFonts w:cs="v4.2.0"/>
              </w:rPr>
            </w:pPr>
            <w:r w:rsidRPr="0070253A">
              <w:rPr>
                <w:rFonts w:cs="v4.2.0"/>
              </w:rPr>
              <w:t xml:space="preserve">Minimum Requirement </w:t>
            </w:r>
            <w:r w:rsidR="00B56FF9" w:rsidRPr="0070253A">
              <w:rPr>
                <w:rFonts w:cs="v4.2.0"/>
              </w:rPr>
              <w:t xml:space="preserve">in </w:t>
            </w:r>
            <w:r w:rsidR="0057373F" w:rsidRPr="0070253A">
              <w:rPr>
                <w:rFonts w:cs="v4.2.0"/>
              </w:rPr>
              <w:t>TS</w:t>
            </w:r>
            <w:r w:rsidR="00B56FF9" w:rsidRPr="0070253A">
              <w:rPr>
                <w:rFonts w:cs="v4.2.0"/>
              </w:rPr>
              <w:t> </w:t>
            </w:r>
            <w:r w:rsidR="00B17621" w:rsidRPr="0070253A">
              <w:rPr>
                <w:rFonts w:cs="v4.2.0"/>
              </w:rPr>
              <w:t>37</w:t>
            </w:r>
            <w:r w:rsidRPr="0070253A">
              <w:rPr>
                <w:rFonts w:cs="v4.2.0"/>
              </w:rPr>
              <w:t>.105</w:t>
            </w:r>
            <w:r w:rsidR="0057373F">
              <w:rPr>
                <w:rFonts w:cs="v4.2.0"/>
              </w:rPr>
              <w:t> </w:t>
            </w:r>
            <w:r w:rsidR="0057373F" w:rsidRPr="0070253A">
              <w:rPr>
                <w:rFonts w:cs="v4.2.0"/>
              </w:rPr>
              <w:t>[</w:t>
            </w:r>
            <w:r w:rsidR="00B56FF9" w:rsidRPr="0070253A">
              <w:rPr>
                <w:rFonts w:cs="v4.2.0"/>
              </w:rPr>
              <w:t>6]</w:t>
            </w:r>
          </w:p>
        </w:tc>
        <w:tc>
          <w:tcPr>
            <w:tcW w:w="2657" w:type="dxa"/>
          </w:tcPr>
          <w:p w14:paraId="54E05945" w14:textId="77777777" w:rsidR="001B77FD" w:rsidRPr="0070253A" w:rsidRDefault="001B77FD" w:rsidP="00243D05">
            <w:pPr>
              <w:pStyle w:val="TAH"/>
              <w:rPr>
                <w:rFonts w:cs="v4.2.0"/>
              </w:rPr>
            </w:pPr>
            <w:r w:rsidRPr="0070253A">
              <w:rPr>
                <w:rFonts w:cs="v4.2.0"/>
              </w:rPr>
              <w:t>Test Tolerance</w:t>
            </w:r>
          </w:p>
        </w:tc>
        <w:tc>
          <w:tcPr>
            <w:tcW w:w="2981" w:type="dxa"/>
          </w:tcPr>
          <w:p w14:paraId="3DCD9125" w14:textId="77777777" w:rsidR="001B77FD" w:rsidRPr="0070253A" w:rsidRDefault="001B77FD" w:rsidP="00B56FF9">
            <w:pPr>
              <w:pStyle w:val="TAH"/>
              <w:rPr>
                <w:rFonts w:cs="v4.2.0"/>
              </w:rPr>
            </w:pPr>
            <w:r w:rsidRPr="0070253A">
              <w:rPr>
                <w:rFonts w:cs="v4.2.0"/>
              </w:rPr>
              <w:t xml:space="preserve">Test Requirement </w:t>
            </w:r>
            <w:r w:rsidR="00B17621" w:rsidRPr="0070253A">
              <w:rPr>
                <w:rFonts w:cs="v4.2.0"/>
              </w:rPr>
              <w:t xml:space="preserve">in </w:t>
            </w:r>
            <w:r w:rsidR="00B56FF9" w:rsidRPr="0070253A">
              <w:rPr>
                <w:rFonts w:cs="v4.2.0"/>
              </w:rPr>
              <w:t>the present document</w:t>
            </w:r>
          </w:p>
        </w:tc>
      </w:tr>
      <w:tr w:rsidR="001B77FD" w:rsidRPr="0070253A" w14:paraId="215E6102" w14:textId="77777777" w:rsidTr="00B56FF9">
        <w:trPr>
          <w:jc w:val="center"/>
        </w:trPr>
        <w:tc>
          <w:tcPr>
            <w:tcW w:w="1540" w:type="dxa"/>
          </w:tcPr>
          <w:p w14:paraId="256903A2" w14:textId="77777777" w:rsidR="001B77FD" w:rsidRPr="0070253A" w:rsidRDefault="001B77FD" w:rsidP="00B56FF9">
            <w:pPr>
              <w:pStyle w:val="TAL"/>
            </w:pPr>
            <w:r w:rsidRPr="0070253A">
              <w:t>7.2 OTA sensitivity</w:t>
            </w:r>
          </w:p>
        </w:tc>
        <w:tc>
          <w:tcPr>
            <w:tcW w:w="2679" w:type="dxa"/>
          </w:tcPr>
          <w:p w14:paraId="48BD178C" w14:textId="3536EA62" w:rsidR="001B77FD" w:rsidRPr="0070253A" w:rsidRDefault="001B77FD" w:rsidP="00B56FF9">
            <w:pPr>
              <w:pStyle w:val="TAL"/>
              <w:rPr>
                <w:rFonts w:cs="Arial"/>
              </w:rPr>
            </w:pPr>
            <w:r w:rsidRPr="0070253A">
              <w:rPr>
                <w:rFonts w:cs="Arial"/>
              </w:rPr>
              <w:t xml:space="preserve">See </w:t>
            </w:r>
            <w:r w:rsidR="0057373F" w:rsidRPr="0070253A">
              <w:rPr>
                <w:rFonts w:cs="Arial"/>
              </w:rPr>
              <w:t>TS</w:t>
            </w:r>
            <w:r w:rsidR="0057373F">
              <w:rPr>
                <w:rFonts w:cs="Arial"/>
              </w:rPr>
              <w:t> </w:t>
            </w:r>
            <w:r w:rsidR="0057373F" w:rsidRPr="0070253A">
              <w:rPr>
                <w:rFonts w:cs="Arial"/>
              </w:rPr>
              <w:t>3</w:t>
            </w:r>
            <w:r w:rsidR="00B56FF9" w:rsidRPr="0070253A">
              <w:rPr>
                <w:rFonts w:cs="Arial"/>
              </w:rPr>
              <w:t>7.105</w:t>
            </w:r>
            <w:r w:rsidR="0057373F">
              <w:rPr>
                <w:rFonts w:cs="Arial"/>
              </w:rPr>
              <w:t> </w:t>
            </w:r>
            <w:r w:rsidR="0057373F" w:rsidRPr="0070253A">
              <w:rPr>
                <w:rFonts w:cs="Arial"/>
              </w:rPr>
              <w:t>[</w:t>
            </w:r>
            <w:r w:rsidR="00B56FF9" w:rsidRPr="0070253A">
              <w:rPr>
                <w:rFonts w:cs="Arial"/>
              </w:rPr>
              <w:t xml:space="preserve">6], </w:t>
            </w:r>
            <w:r w:rsidR="0057373F">
              <w:rPr>
                <w:rFonts w:cs="Arial"/>
              </w:rPr>
              <w:t>clause</w:t>
            </w:r>
            <w:r w:rsidR="00B56FF9" w:rsidRPr="0070253A">
              <w:rPr>
                <w:rFonts w:cs="Arial"/>
              </w:rPr>
              <w:t> </w:t>
            </w:r>
            <w:r w:rsidRPr="0070253A">
              <w:rPr>
                <w:rFonts w:cs="Arial"/>
              </w:rPr>
              <w:t>10.2</w:t>
            </w:r>
          </w:p>
        </w:tc>
        <w:tc>
          <w:tcPr>
            <w:tcW w:w="2657" w:type="dxa"/>
          </w:tcPr>
          <w:p w14:paraId="193D2A75" w14:textId="77777777" w:rsidR="001B77FD" w:rsidRPr="0070253A" w:rsidRDefault="001B77FD" w:rsidP="00B56FF9">
            <w:pPr>
              <w:pStyle w:val="TAL"/>
              <w:rPr>
                <w:rFonts w:cs="Arial"/>
                <w:lang w:eastAsia="ja-JP"/>
              </w:rPr>
            </w:pPr>
            <w:r w:rsidRPr="0070253A">
              <w:rPr>
                <w:rFonts w:cs="Arial"/>
              </w:rPr>
              <w:t>1.3 dB</w:t>
            </w:r>
            <w:r w:rsidRPr="0070253A">
              <w:rPr>
                <w:rFonts w:cs="Arial"/>
                <w:lang w:eastAsia="ja-JP"/>
              </w:rPr>
              <w:t>, f ≤ 3.</w:t>
            </w:r>
            <w:r w:rsidR="008D32A3" w:rsidRPr="0070253A">
              <w:rPr>
                <w:rFonts w:cs="Arial"/>
                <w:lang w:eastAsia="ja-JP"/>
              </w:rPr>
              <w:t>0 GHz</w:t>
            </w:r>
          </w:p>
          <w:p w14:paraId="5A9280C0" w14:textId="77777777" w:rsidR="001B77FD" w:rsidRPr="0070253A" w:rsidRDefault="001B77FD" w:rsidP="00B56FF9">
            <w:pPr>
              <w:pStyle w:val="TAL"/>
            </w:pPr>
            <w:r w:rsidRPr="0070253A">
              <w:rPr>
                <w:rFonts w:cs="Arial"/>
                <w:lang w:eastAsia="ja-JP"/>
              </w:rPr>
              <w:t>1.4 dB, 3.</w:t>
            </w:r>
            <w:r w:rsidR="008D32A3" w:rsidRPr="0070253A">
              <w:rPr>
                <w:rFonts w:cs="Arial"/>
                <w:lang w:eastAsia="ja-JP"/>
              </w:rPr>
              <w:t>0 GHz</w:t>
            </w:r>
            <w:r w:rsidRPr="0070253A">
              <w:rPr>
                <w:rFonts w:cs="Arial"/>
                <w:lang w:eastAsia="ja-JP"/>
              </w:rPr>
              <w:t xml:space="preserve"> &lt; f ≤ 4.</w:t>
            </w:r>
            <w:r w:rsidR="008D32A3" w:rsidRPr="0070253A">
              <w:rPr>
                <w:rFonts w:cs="Arial"/>
                <w:lang w:eastAsia="ja-JP"/>
              </w:rPr>
              <w:t>2 GHz</w:t>
            </w:r>
          </w:p>
        </w:tc>
        <w:tc>
          <w:tcPr>
            <w:tcW w:w="2981" w:type="dxa"/>
          </w:tcPr>
          <w:p w14:paraId="41623312" w14:textId="77777777" w:rsidR="001B77FD" w:rsidRPr="0070253A" w:rsidRDefault="001B77FD" w:rsidP="00B56FF9">
            <w:pPr>
              <w:pStyle w:val="TAL"/>
            </w:pPr>
            <w:r w:rsidRPr="0070253A">
              <w:t>Formula:</w:t>
            </w:r>
          </w:p>
          <w:p w14:paraId="6F4E13E6" w14:textId="77777777" w:rsidR="001B77FD" w:rsidRPr="0070253A" w:rsidRDefault="001B77FD" w:rsidP="00B56FF9">
            <w:pPr>
              <w:pStyle w:val="TAL"/>
            </w:pPr>
            <w:r w:rsidRPr="0070253A">
              <w:t>Declared Minimum EIS + TT</w:t>
            </w:r>
          </w:p>
        </w:tc>
      </w:tr>
    </w:tbl>
    <w:p w14:paraId="3CBC4658" w14:textId="77777777" w:rsidR="001B77FD" w:rsidRPr="0070253A" w:rsidRDefault="001B77FD" w:rsidP="00B56FF9"/>
    <w:p w14:paraId="1DE375CA" w14:textId="77777777" w:rsidR="000946BD" w:rsidRPr="0070253A" w:rsidRDefault="000946BD" w:rsidP="00B56FF9">
      <w:pPr>
        <w:pStyle w:val="Heading8"/>
      </w:pPr>
      <w:r w:rsidRPr="0070253A">
        <w:br w:type="page"/>
      </w:r>
      <w:bookmarkStart w:id="360" w:name="_Toc21019997"/>
      <w:bookmarkStart w:id="361" w:name="_Toc29767252"/>
      <w:bookmarkStart w:id="362" w:name="_Toc61116940"/>
      <w:r w:rsidR="00FD457F" w:rsidRPr="0070253A">
        <w:lastRenderedPageBreak/>
        <w:t>Annex D (informative):</w:t>
      </w:r>
      <w:r w:rsidRPr="0070253A">
        <w:br/>
      </w:r>
      <w:r w:rsidR="001D0C19" w:rsidRPr="0070253A">
        <w:t>Test</w:t>
      </w:r>
      <w:r w:rsidRPr="0070253A">
        <w:t xml:space="preserve"> system set-up</w:t>
      </w:r>
      <w:bookmarkEnd w:id="360"/>
      <w:bookmarkEnd w:id="361"/>
      <w:bookmarkEnd w:id="362"/>
    </w:p>
    <w:p w14:paraId="3A2A755D" w14:textId="77777777" w:rsidR="00CC0291" w:rsidRPr="0070253A" w:rsidRDefault="00CC0291" w:rsidP="00673E8E">
      <w:pPr>
        <w:pStyle w:val="Heading1"/>
      </w:pPr>
      <w:bookmarkStart w:id="363" w:name="_Toc21019998"/>
      <w:bookmarkStart w:id="364" w:name="_Toc29767253"/>
      <w:bookmarkStart w:id="365" w:name="_Toc61116941"/>
      <w:r w:rsidRPr="0070253A">
        <w:t>D.1</w:t>
      </w:r>
      <w:r w:rsidRPr="0070253A">
        <w:tab/>
        <w:t>Transmitter</w:t>
      </w:r>
      <w:bookmarkEnd w:id="363"/>
      <w:bookmarkEnd w:id="364"/>
      <w:bookmarkEnd w:id="365"/>
    </w:p>
    <w:p w14:paraId="09E5465B" w14:textId="77777777" w:rsidR="00CC0291" w:rsidRPr="0070253A" w:rsidRDefault="00CC0291" w:rsidP="00B56FF9">
      <w:pPr>
        <w:pStyle w:val="Heading2"/>
      </w:pPr>
      <w:bookmarkStart w:id="366" w:name="_Toc21019999"/>
      <w:bookmarkStart w:id="367" w:name="_Toc29767254"/>
      <w:bookmarkStart w:id="368" w:name="_Toc61116942"/>
      <w:r w:rsidRPr="0070253A">
        <w:t>D1.1</w:t>
      </w:r>
      <w:r w:rsidRPr="0070253A">
        <w:tab/>
        <w:t>Radiated Transmit Power</w:t>
      </w:r>
      <w:bookmarkEnd w:id="366"/>
      <w:bookmarkEnd w:id="367"/>
      <w:bookmarkEnd w:id="368"/>
    </w:p>
    <w:bookmarkStart w:id="369" w:name="_MON_1537741137"/>
    <w:bookmarkEnd w:id="369"/>
    <w:p w14:paraId="3BC8D52B" w14:textId="77777777" w:rsidR="00CC0291" w:rsidRPr="0070253A" w:rsidRDefault="0007730D" w:rsidP="00B56FF9">
      <w:pPr>
        <w:pStyle w:val="TH"/>
        <w:rPr>
          <w:lang w:eastAsia="zh-CN"/>
        </w:rPr>
      </w:pPr>
      <w:r w:rsidRPr="0070253A">
        <w:rPr>
          <w:lang w:eastAsia="zh-CN"/>
        </w:rPr>
        <w:object w:dxaOrig="10382" w:dyaOrig="5433" w14:anchorId="5D7A0F48">
          <v:shape id="_x0000_i1031" type="#_x0000_t75" style="width:481.5pt;height:252.75pt" o:ole="">
            <v:imagedata r:id="rId24" o:title=""/>
          </v:shape>
          <o:OLEObject Type="Embed" ProgID="Word.Picture.8" ShapeID="_x0000_i1031" DrawAspect="Content" ObjectID="_1671729616" r:id="rId25"/>
        </w:object>
      </w:r>
    </w:p>
    <w:p w14:paraId="22A6B0BC" w14:textId="77777777" w:rsidR="00CC0291" w:rsidRPr="0070253A" w:rsidRDefault="00CC0291" w:rsidP="008A7150">
      <w:pPr>
        <w:pStyle w:val="TF"/>
      </w:pPr>
      <w:r w:rsidRPr="0070253A">
        <w:t xml:space="preserve">Figure D.1.1-1: </w:t>
      </w:r>
      <w:r w:rsidRPr="0070253A">
        <w:rPr>
          <w:rFonts w:eastAsia="MS PGothic"/>
        </w:rPr>
        <w:t>Measurement set up for Radiated Transmit Power</w:t>
      </w:r>
    </w:p>
    <w:p w14:paraId="6FD6D52A" w14:textId="77777777" w:rsidR="00CC0291" w:rsidRPr="0070253A" w:rsidRDefault="00CC0291" w:rsidP="00673E8E">
      <w:pPr>
        <w:pStyle w:val="Heading1"/>
      </w:pPr>
      <w:bookmarkStart w:id="370" w:name="_Toc21020000"/>
      <w:bookmarkStart w:id="371" w:name="_Toc29767255"/>
      <w:bookmarkStart w:id="372" w:name="_Toc61116943"/>
      <w:r w:rsidRPr="0070253A">
        <w:lastRenderedPageBreak/>
        <w:t>D.2</w:t>
      </w:r>
      <w:r w:rsidRPr="0070253A">
        <w:tab/>
        <w:t>Receiver</w:t>
      </w:r>
      <w:bookmarkEnd w:id="370"/>
      <w:bookmarkEnd w:id="371"/>
      <w:bookmarkEnd w:id="372"/>
    </w:p>
    <w:p w14:paraId="1FBCA74B" w14:textId="77777777" w:rsidR="00CC0291" w:rsidRPr="0070253A" w:rsidRDefault="00B56FF9" w:rsidP="00B56FF9">
      <w:pPr>
        <w:pStyle w:val="Heading2"/>
      </w:pPr>
      <w:bookmarkStart w:id="373" w:name="_Toc21020001"/>
      <w:bookmarkStart w:id="374" w:name="_Toc29767256"/>
      <w:bookmarkStart w:id="375" w:name="_Toc61116944"/>
      <w:r w:rsidRPr="0070253A">
        <w:t>D.2.1</w:t>
      </w:r>
      <w:r w:rsidRPr="0070253A">
        <w:tab/>
      </w:r>
      <w:r w:rsidR="00CC0291" w:rsidRPr="0070253A">
        <w:t>OTA sensitivity</w:t>
      </w:r>
      <w:bookmarkEnd w:id="373"/>
      <w:bookmarkEnd w:id="374"/>
      <w:bookmarkEnd w:id="375"/>
    </w:p>
    <w:bookmarkStart w:id="376" w:name="_MON_1537741252"/>
    <w:bookmarkEnd w:id="376"/>
    <w:p w14:paraId="236AA59D" w14:textId="77777777" w:rsidR="00CC0291" w:rsidRPr="0070253A" w:rsidRDefault="0007730D" w:rsidP="00B56FF9">
      <w:pPr>
        <w:pStyle w:val="TH"/>
      </w:pPr>
      <w:r w:rsidRPr="0070253A">
        <w:object w:dxaOrig="10382" w:dyaOrig="5433" w14:anchorId="2EA93545">
          <v:shape id="_x0000_i1032" type="#_x0000_t75" style="width:481.5pt;height:252.75pt" o:ole="">
            <v:imagedata r:id="rId26" o:title=""/>
          </v:shape>
          <o:OLEObject Type="Embed" ProgID="Word.Picture.8" ShapeID="_x0000_i1032" DrawAspect="Content" ObjectID="_1671729617" r:id="rId27"/>
        </w:object>
      </w:r>
    </w:p>
    <w:p w14:paraId="4D6048CF" w14:textId="77777777" w:rsidR="00CC0291" w:rsidRPr="0070253A" w:rsidRDefault="00CC0291" w:rsidP="008A7150">
      <w:pPr>
        <w:pStyle w:val="TF"/>
      </w:pPr>
      <w:r w:rsidRPr="0070253A">
        <w:t xml:space="preserve">Figure D.2.1-1: </w:t>
      </w:r>
      <w:r w:rsidRPr="0070253A">
        <w:rPr>
          <w:rFonts w:eastAsia="MS PGothic"/>
        </w:rPr>
        <w:t>Measurement set up for OTA sensitivity</w:t>
      </w:r>
    </w:p>
    <w:p w14:paraId="01D5FFB3" w14:textId="77777777" w:rsidR="001B2219" w:rsidRPr="0070253A" w:rsidRDefault="001B2219" w:rsidP="00B56FF9">
      <w:pPr>
        <w:pStyle w:val="Heading8"/>
      </w:pPr>
      <w:r w:rsidRPr="0070253A">
        <w:br w:type="page"/>
      </w:r>
      <w:bookmarkStart w:id="377" w:name="_Toc21020002"/>
      <w:bookmarkStart w:id="378" w:name="_Toc29767257"/>
      <w:bookmarkStart w:id="379" w:name="_Toc61116945"/>
      <w:r w:rsidRPr="0070253A">
        <w:lastRenderedPageBreak/>
        <w:t xml:space="preserve">Annex </w:t>
      </w:r>
      <w:r w:rsidR="000946BD" w:rsidRPr="0070253A">
        <w:t>E</w:t>
      </w:r>
      <w:r w:rsidRPr="0070253A">
        <w:t xml:space="preserve"> (</w:t>
      </w:r>
      <w:r w:rsidR="00933A5F" w:rsidRPr="0070253A">
        <w:t>normative</w:t>
      </w:r>
      <w:r w:rsidR="00B56FF9" w:rsidRPr="0070253A">
        <w:t>):</w:t>
      </w:r>
      <w:r w:rsidRPr="0070253A">
        <w:br/>
      </w:r>
      <w:r w:rsidR="00933A5F" w:rsidRPr="0070253A">
        <w:t>Estimation of Measurement Uncertainty</w:t>
      </w:r>
      <w:bookmarkEnd w:id="377"/>
      <w:bookmarkEnd w:id="378"/>
      <w:bookmarkEnd w:id="379"/>
    </w:p>
    <w:p w14:paraId="09BF28FB" w14:textId="77777777" w:rsidR="001B77FD" w:rsidRPr="0070253A" w:rsidRDefault="001B77FD" w:rsidP="00673E8E">
      <w:pPr>
        <w:pStyle w:val="Heading1"/>
      </w:pPr>
      <w:bookmarkStart w:id="380" w:name="_Toc21020003"/>
      <w:bookmarkStart w:id="381" w:name="_Toc29767258"/>
      <w:bookmarkStart w:id="382" w:name="_Toc61116946"/>
      <w:r w:rsidRPr="0070253A">
        <w:t>E.1</w:t>
      </w:r>
      <w:r w:rsidRPr="0070253A">
        <w:tab/>
        <w:t>General</w:t>
      </w:r>
      <w:bookmarkEnd w:id="380"/>
      <w:bookmarkEnd w:id="381"/>
      <w:bookmarkEnd w:id="382"/>
    </w:p>
    <w:p w14:paraId="0593EC72" w14:textId="24E5D722" w:rsidR="001B77FD" w:rsidRPr="0070253A" w:rsidRDefault="001B77FD" w:rsidP="001B77FD">
      <w:r w:rsidRPr="0070253A">
        <w:rPr>
          <w:lang w:eastAsia="zh-CN"/>
        </w:rPr>
        <w:t xml:space="preserve">Common measurement uncertainty budget calculation principle, was described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16E291EC" w14:textId="77777777" w:rsidR="001B77FD" w:rsidRPr="0070253A" w:rsidRDefault="001B77FD" w:rsidP="002E3D6B">
      <w:pPr>
        <w:pStyle w:val="Heading1"/>
      </w:pPr>
      <w:bookmarkStart w:id="383" w:name="_Toc21020004"/>
      <w:bookmarkStart w:id="384" w:name="_Toc29767259"/>
      <w:bookmarkStart w:id="385" w:name="_Toc61116947"/>
      <w:r w:rsidRPr="0070253A">
        <w:t>E.2</w:t>
      </w:r>
      <w:r w:rsidRPr="0070253A">
        <w:tab/>
        <w:t>Measurement methodology descriptions</w:t>
      </w:r>
      <w:bookmarkEnd w:id="383"/>
      <w:bookmarkEnd w:id="384"/>
      <w:bookmarkEnd w:id="385"/>
    </w:p>
    <w:p w14:paraId="0D04BE04" w14:textId="0E5F9F69" w:rsidR="001B77FD" w:rsidRPr="0070253A" w:rsidRDefault="001B77FD" w:rsidP="001B77FD">
      <w:r w:rsidRPr="0070253A">
        <w:t xml:space="preserve">The AAS BS radiated measurement method descriptions, including description of the calibration stage, and the measurement stage, are described separately for each of the OTA tests, i.e. for radiated transmit power and for OTA sensitivity test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r w:rsidRPr="0070253A">
        <w:t>.</w:t>
      </w:r>
    </w:p>
    <w:p w14:paraId="09FA63A4" w14:textId="77777777" w:rsidR="001B77FD" w:rsidRPr="0070253A" w:rsidRDefault="001B77FD" w:rsidP="00673E8E">
      <w:pPr>
        <w:pStyle w:val="Heading1"/>
      </w:pPr>
      <w:bookmarkStart w:id="386" w:name="_Toc21020005"/>
      <w:bookmarkStart w:id="387" w:name="_Toc29767260"/>
      <w:bookmarkStart w:id="388" w:name="_Toc61116948"/>
      <w:r w:rsidRPr="0070253A">
        <w:t>E.3</w:t>
      </w:r>
      <w:r w:rsidRPr="0070253A">
        <w:tab/>
        <w:t>Measurement uncertainty budget format</w:t>
      </w:r>
      <w:bookmarkEnd w:id="386"/>
      <w:bookmarkEnd w:id="387"/>
      <w:bookmarkEnd w:id="388"/>
    </w:p>
    <w:p w14:paraId="65CD494B" w14:textId="185ACD43" w:rsidR="001B77FD" w:rsidRPr="0070253A" w:rsidRDefault="001B77FD" w:rsidP="001B77FD">
      <w:pPr>
        <w:rPr>
          <w:lang w:eastAsia="zh-CN"/>
        </w:rPr>
      </w:pPr>
      <w:r w:rsidRPr="0070253A">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 xml:space="preserve">], specifying uncertainty contributors for </w:t>
      </w:r>
      <w:r w:rsidRPr="0070253A">
        <w:t>calibration stage, as well as measurement stage.</w:t>
      </w:r>
    </w:p>
    <w:p w14:paraId="0F819D5D" w14:textId="77777777" w:rsidR="001B77FD" w:rsidRPr="0070253A" w:rsidRDefault="001B77FD" w:rsidP="002E3D6B">
      <w:pPr>
        <w:pStyle w:val="Heading1"/>
      </w:pPr>
      <w:bookmarkStart w:id="389" w:name="_Toc21020006"/>
      <w:bookmarkStart w:id="390" w:name="_Toc29767261"/>
      <w:bookmarkStart w:id="391" w:name="_Toc61116949"/>
      <w:r w:rsidRPr="0070253A">
        <w:t>E.4</w:t>
      </w:r>
      <w:r w:rsidRPr="0070253A">
        <w:tab/>
        <w:t>Measurement uncertainty budgets</w:t>
      </w:r>
      <w:bookmarkEnd w:id="389"/>
      <w:bookmarkEnd w:id="390"/>
      <w:bookmarkEnd w:id="391"/>
    </w:p>
    <w:p w14:paraId="7A7EA776" w14:textId="3FC66D4A" w:rsidR="001B77FD" w:rsidRPr="0070253A" w:rsidRDefault="001B77FD" w:rsidP="001B77FD">
      <w:pPr>
        <w:rPr>
          <w:lang w:eastAsia="zh-CN"/>
        </w:rPr>
      </w:pPr>
      <w:r w:rsidRPr="0070253A">
        <w:rPr>
          <w:lang w:eastAsia="zh-CN"/>
        </w:rPr>
        <w:t xml:space="preserve">Descriptions of uncertainty assessment for </w:t>
      </w:r>
      <w:r w:rsidRPr="0070253A">
        <w:t xml:space="preserve">radiated transmit power and for </w:t>
      </w:r>
      <w:r w:rsidR="00687497" w:rsidRPr="0070253A">
        <w:t xml:space="preserve">OTA </w:t>
      </w:r>
      <w:r w:rsidRPr="0070253A">
        <w:t xml:space="preserve">sensitivity test </w:t>
      </w:r>
      <w:r w:rsidRPr="0070253A">
        <w:rPr>
          <w:lang w:eastAsia="zh-CN"/>
        </w:rPr>
        <w:t xml:space="preserve">were described separately for each of the considered Tests Systems as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67EB6049" w14:textId="77777777" w:rsidR="001B77FD" w:rsidRPr="0070253A" w:rsidRDefault="001B77FD" w:rsidP="002E3D6B">
      <w:pPr>
        <w:pStyle w:val="Heading1"/>
      </w:pPr>
      <w:bookmarkStart w:id="392" w:name="_Toc21020007"/>
      <w:bookmarkStart w:id="393" w:name="_Toc29767262"/>
      <w:bookmarkStart w:id="394" w:name="_Toc61116950"/>
      <w:r w:rsidRPr="0070253A">
        <w:t>E.5</w:t>
      </w:r>
      <w:r w:rsidRPr="0070253A">
        <w:tab/>
        <w:t>Measurement error contribution descriptions</w:t>
      </w:r>
      <w:bookmarkEnd w:id="392"/>
      <w:bookmarkEnd w:id="393"/>
      <w:bookmarkEnd w:id="394"/>
    </w:p>
    <w:p w14:paraId="4BD9CBA0" w14:textId="01FA20D6" w:rsidR="001B77FD" w:rsidRPr="0070253A" w:rsidRDefault="001B77FD" w:rsidP="001B77FD">
      <w:r w:rsidRPr="0070253A">
        <w:rPr>
          <w:lang w:eastAsia="zh-CN"/>
        </w:rPr>
        <w:t xml:space="preserve">Detailed descriptions of the uncertainty contributors for the radiated transmit power and OTA sensitivity test were described separately for each of the considered Tests Systems as in </w:t>
      </w:r>
      <w:r w:rsidR="0057373F" w:rsidRPr="0070253A">
        <w:rPr>
          <w:lang w:eastAsia="zh-CN"/>
        </w:rPr>
        <w:t>TR</w:t>
      </w:r>
      <w:r w:rsidR="0057373F">
        <w:rPr>
          <w:lang w:eastAsia="zh-CN"/>
        </w:rPr>
        <w:t> </w:t>
      </w:r>
      <w:r w:rsidR="0057373F" w:rsidRPr="0070253A">
        <w:rPr>
          <w:lang w:eastAsia="zh-CN"/>
        </w:rPr>
        <w:t>3</w:t>
      </w:r>
      <w:r w:rsidRPr="0070253A">
        <w:rPr>
          <w:lang w:eastAsia="zh-CN"/>
        </w:rPr>
        <w:t>7.842</w:t>
      </w:r>
      <w:r w:rsidR="0057373F">
        <w:rPr>
          <w:lang w:eastAsia="zh-CN"/>
        </w:rPr>
        <w:t> </w:t>
      </w:r>
      <w:r w:rsidR="0057373F" w:rsidRPr="0070253A">
        <w:rPr>
          <w:lang w:eastAsia="zh-CN"/>
        </w:rPr>
        <w:t>[</w:t>
      </w:r>
      <w:r w:rsidR="00B56FF9" w:rsidRPr="0070253A">
        <w:rPr>
          <w:lang w:eastAsia="zh-CN"/>
        </w:rPr>
        <w:t>7</w:t>
      </w:r>
      <w:r w:rsidRPr="0070253A">
        <w:rPr>
          <w:lang w:eastAsia="zh-CN"/>
        </w:rPr>
        <w:t>].</w:t>
      </w:r>
    </w:p>
    <w:p w14:paraId="7D65A3AB" w14:textId="77777777" w:rsidR="00080512" w:rsidRPr="0070253A" w:rsidRDefault="00080512">
      <w:pPr>
        <w:pStyle w:val="Heading8"/>
        <w:rPr>
          <w:lang w:val="fr-FR"/>
        </w:rPr>
      </w:pPr>
      <w:bookmarkStart w:id="395" w:name="historyclause"/>
      <w:r w:rsidRPr="0070253A">
        <w:br w:type="page"/>
      </w:r>
      <w:bookmarkStart w:id="396" w:name="_Toc21020008"/>
      <w:bookmarkStart w:id="397" w:name="_Toc29767263"/>
      <w:bookmarkStart w:id="398" w:name="_Toc61116951"/>
      <w:r w:rsidRPr="0070253A">
        <w:lastRenderedPageBreak/>
        <w:t xml:space="preserve">Annex </w:t>
      </w:r>
      <w:r w:rsidR="001B77FD" w:rsidRPr="0070253A">
        <w:t>F</w:t>
      </w:r>
      <w:r w:rsidRPr="0070253A">
        <w:t xml:space="preserve"> (informative):</w:t>
      </w:r>
      <w:r w:rsidRPr="0070253A">
        <w:br/>
        <w:t>Change history</w:t>
      </w:r>
      <w:bookmarkEnd w:id="396"/>
      <w:bookmarkEnd w:id="397"/>
      <w:bookmarkEnd w:id="398"/>
    </w:p>
    <w:p w14:paraId="3F44E290" w14:textId="77777777" w:rsidR="0007730D" w:rsidRPr="0070253A"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70253A" w:rsidRPr="0070253A" w14:paraId="390BCF83" w14:textId="77777777" w:rsidTr="00EF7854">
        <w:trPr>
          <w:cantSplit/>
        </w:trPr>
        <w:tc>
          <w:tcPr>
            <w:tcW w:w="9639" w:type="dxa"/>
            <w:gridSpan w:val="8"/>
            <w:tcBorders>
              <w:bottom w:val="nil"/>
            </w:tcBorders>
            <w:shd w:val="solid" w:color="FFFFFF" w:fill="auto"/>
          </w:tcPr>
          <w:p w14:paraId="50B48980" w14:textId="77777777" w:rsidR="0007730D" w:rsidRPr="0070253A" w:rsidRDefault="0007730D" w:rsidP="00EF7854">
            <w:pPr>
              <w:pStyle w:val="TAL"/>
              <w:jc w:val="center"/>
              <w:rPr>
                <w:b/>
                <w:sz w:val="16"/>
              </w:rPr>
            </w:pPr>
            <w:r w:rsidRPr="0070253A">
              <w:rPr>
                <w:b/>
              </w:rPr>
              <w:t>Change history</w:t>
            </w:r>
          </w:p>
        </w:tc>
      </w:tr>
      <w:tr w:rsidR="0070253A" w:rsidRPr="0070253A" w14:paraId="4DB069F1" w14:textId="77777777" w:rsidTr="00844F41">
        <w:tc>
          <w:tcPr>
            <w:tcW w:w="800" w:type="dxa"/>
            <w:shd w:val="pct10" w:color="auto" w:fill="FFFFFF"/>
          </w:tcPr>
          <w:p w14:paraId="1524B088" w14:textId="77777777" w:rsidR="0007730D" w:rsidRPr="0070253A" w:rsidRDefault="0007730D" w:rsidP="00EF7854">
            <w:pPr>
              <w:pStyle w:val="TAL"/>
              <w:rPr>
                <w:b/>
                <w:sz w:val="16"/>
              </w:rPr>
            </w:pPr>
            <w:r w:rsidRPr="0070253A">
              <w:rPr>
                <w:b/>
                <w:sz w:val="16"/>
              </w:rPr>
              <w:t>Date</w:t>
            </w:r>
          </w:p>
        </w:tc>
        <w:tc>
          <w:tcPr>
            <w:tcW w:w="800" w:type="dxa"/>
            <w:shd w:val="pct10" w:color="auto" w:fill="FFFFFF"/>
          </w:tcPr>
          <w:p w14:paraId="3B950003" w14:textId="77777777" w:rsidR="0007730D" w:rsidRPr="0070253A" w:rsidRDefault="0007730D" w:rsidP="00EF7854">
            <w:pPr>
              <w:pStyle w:val="TAL"/>
              <w:rPr>
                <w:b/>
                <w:sz w:val="16"/>
              </w:rPr>
            </w:pPr>
            <w:r w:rsidRPr="0070253A">
              <w:rPr>
                <w:b/>
                <w:sz w:val="16"/>
              </w:rPr>
              <w:t>Meeting</w:t>
            </w:r>
          </w:p>
        </w:tc>
        <w:tc>
          <w:tcPr>
            <w:tcW w:w="952" w:type="dxa"/>
            <w:shd w:val="pct10" w:color="auto" w:fill="FFFFFF"/>
          </w:tcPr>
          <w:p w14:paraId="5E2E4C2E" w14:textId="77777777" w:rsidR="0007730D" w:rsidRPr="0070253A" w:rsidRDefault="0007730D" w:rsidP="00EF7854">
            <w:pPr>
              <w:pStyle w:val="TAL"/>
              <w:rPr>
                <w:b/>
                <w:sz w:val="16"/>
              </w:rPr>
            </w:pPr>
            <w:r w:rsidRPr="0070253A">
              <w:rPr>
                <w:b/>
                <w:sz w:val="16"/>
              </w:rPr>
              <w:t>TDoc</w:t>
            </w:r>
          </w:p>
        </w:tc>
        <w:tc>
          <w:tcPr>
            <w:tcW w:w="567" w:type="dxa"/>
            <w:shd w:val="pct10" w:color="auto" w:fill="FFFFFF"/>
          </w:tcPr>
          <w:p w14:paraId="312D596D" w14:textId="77777777" w:rsidR="0007730D" w:rsidRPr="0070253A" w:rsidRDefault="0007730D" w:rsidP="00EF7854">
            <w:pPr>
              <w:pStyle w:val="TAL"/>
              <w:rPr>
                <w:b/>
                <w:sz w:val="16"/>
              </w:rPr>
            </w:pPr>
            <w:r w:rsidRPr="0070253A">
              <w:rPr>
                <w:b/>
                <w:sz w:val="16"/>
              </w:rPr>
              <w:t>CR</w:t>
            </w:r>
          </w:p>
        </w:tc>
        <w:tc>
          <w:tcPr>
            <w:tcW w:w="425" w:type="dxa"/>
            <w:shd w:val="pct10" w:color="auto" w:fill="FFFFFF"/>
          </w:tcPr>
          <w:p w14:paraId="33CC86D6" w14:textId="77777777" w:rsidR="0007730D" w:rsidRPr="0070253A" w:rsidRDefault="0007730D" w:rsidP="00EF7854">
            <w:pPr>
              <w:pStyle w:val="TAL"/>
              <w:rPr>
                <w:b/>
                <w:sz w:val="16"/>
              </w:rPr>
            </w:pPr>
            <w:r w:rsidRPr="0070253A">
              <w:rPr>
                <w:b/>
                <w:sz w:val="16"/>
              </w:rPr>
              <w:t>Rev</w:t>
            </w:r>
          </w:p>
        </w:tc>
        <w:tc>
          <w:tcPr>
            <w:tcW w:w="425" w:type="dxa"/>
            <w:shd w:val="pct10" w:color="auto" w:fill="FFFFFF"/>
          </w:tcPr>
          <w:p w14:paraId="485D8A39" w14:textId="77777777" w:rsidR="0007730D" w:rsidRPr="0070253A" w:rsidRDefault="0007730D" w:rsidP="00EF7854">
            <w:pPr>
              <w:pStyle w:val="TAL"/>
              <w:rPr>
                <w:b/>
                <w:sz w:val="16"/>
              </w:rPr>
            </w:pPr>
            <w:r w:rsidRPr="0070253A">
              <w:rPr>
                <w:b/>
                <w:sz w:val="16"/>
              </w:rPr>
              <w:t>Cat</w:t>
            </w:r>
          </w:p>
        </w:tc>
        <w:tc>
          <w:tcPr>
            <w:tcW w:w="4962" w:type="dxa"/>
            <w:shd w:val="pct10" w:color="auto" w:fill="FFFFFF"/>
          </w:tcPr>
          <w:p w14:paraId="478C7550" w14:textId="77777777" w:rsidR="0007730D" w:rsidRPr="0070253A" w:rsidRDefault="0007730D" w:rsidP="00EF7854">
            <w:pPr>
              <w:pStyle w:val="TAL"/>
              <w:rPr>
                <w:b/>
                <w:sz w:val="16"/>
              </w:rPr>
            </w:pPr>
            <w:r w:rsidRPr="0070253A">
              <w:rPr>
                <w:b/>
                <w:sz w:val="16"/>
              </w:rPr>
              <w:t>Subject/Comment</w:t>
            </w:r>
          </w:p>
        </w:tc>
        <w:tc>
          <w:tcPr>
            <w:tcW w:w="708" w:type="dxa"/>
            <w:shd w:val="pct10" w:color="auto" w:fill="FFFFFF"/>
          </w:tcPr>
          <w:p w14:paraId="727D5846" w14:textId="77777777" w:rsidR="0007730D" w:rsidRPr="0070253A" w:rsidRDefault="0007730D" w:rsidP="00EF7854">
            <w:pPr>
              <w:pStyle w:val="TAL"/>
              <w:rPr>
                <w:b/>
                <w:sz w:val="16"/>
              </w:rPr>
            </w:pPr>
            <w:r w:rsidRPr="0070253A">
              <w:rPr>
                <w:b/>
                <w:sz w:val="16"/>
              </w:rPr>
              <w:t>New version</w:t>
            </w:r>
          </w:p>
        </w:tc>
      </w:tr>
      <w:tr w:rsidR="0070253A" w:rsidRPr="0070253A" w14:paraId="7B024068" w14:textId="77777777" w:rsidTr="00844F41">
        <w:tc>
          <w:tcPr>
            <w:tcW w:w="800" w:type="dxa"/>
            <w:shd w:val="solid" w:color="FFFFFF" w:fill="auto"/>
          </w:tcPr>
          <w:p w14:paraId="03DD2DC7" w14:textId="77777777" w:rsidR="0007730D" w:rsidRPr="0070253A" w:rsidRDefault="0007730D" w:rsidP="00776899">
            <w:pPr>
              <w:pStyle w:val="TAL"/>
              <w:rPr>
                <w:sz w:val="16"/>
                <w:szCs w:val="16"/>
                <w:lang w:eastAsia="zh-CN"/>
              </w:rPr>
            </w:pPr>
            <w:r w:rsidRPr="0070253A">
              <w:rPr>
                <w:sz w:val="16"/>
                <w:szCs w:val="16"/>
              </w:rPr>
              <w:t>2016-02</w:t>
            </w:r>
          </w:p>
        </w:tc>
        <w:tc>
          <w:tcPr>
            <w:tcW w:w="800" w:type="dxa"/>
            <w:shd w:val="solid" w:color="FFFFFF" w:fill="auto"/>
          </w:tcPr>
          <w:p w14:paraId="5731DBFF" w14:textId="77777777" w:rsidR="0007730D" w:rsidRPr="0070253A" w:rsidRDefault="0007730D" w:rsidP="00776899">
            <w:pPr>
              <w:pStyle w:val="TAL"/>
              <w:rPr>
                <w:sz w:val="16"/>
                <w:szCs w:val="16"/>
                <w:lang w:eastAsia="zh-CN"/>
              </w:rPr>
            </w:pPr>
            <w:r w:rsidRPr="0070253A">
              <w:rPr>
                <w:sz w:val="16"/>
                <w:szCs w:val="16"/>
              </w:rPr>
              <w:t>RAN4#78</w:t>
            </w:r>
          </w:p>
        </w:tc>
        <w:tc>
          <w:tcPr>
            <w:tcW w:w="952" w:type="dxa"/>
            <w:shd w:val="solid" w:color="FFFFFF" w:fill="auto"/>
          </w:tcPr>
          <w:p w14:paraId="2ED1A206" w14:textId="77777777" w:rsidR="0007730D" w:rsidRPr="0070253A" w:rsidRDefault="0007730D" w:rsidP="00776899">
            <w:pPr>
              <w:pStyle w:val="TAL"/>
              <w:rPr>
                <w:sz w:val="16"/>
                <w:szCs w:val="16"/>
                <w:lang w:eastAsia="zh-CN"/>
              </w:rPr>
            </w:pPr>
            <w:r w:rsidRPr="0070253A">
              <w:rPr>
                <w:sz w:val="16"/>
                <w:szCs w:val="16"/>
              </w:rPr>
              <w:t>R4-161118</w:t>
            </w:r>
          </w:p>
        </w:tc>
        <w:tc>
          <w:tcPr>
            <w:tcW w:w="567" w:type="dxa"/>
            <w:shd w:val="solid" w:color="FFFFFF" w:fill="auto"/>
          </w:tcPr>
          <w:p w14:paraId="3B419898" w14:textId="77777777" w:rsidR="0007730D" w:rsidRPr="0070253A" w:rsidRDefault="0007730D" w:rsidP="00776899">
            <w:pPr>
              <w:pStyle w:val="TAL"/>
              <w:rPr>
                <w:sz w:val="16"/>
                <w:szCs w:val="16"/>
              </w:rPr>
            </w:pPr>
          </w:p>
        </w:tc>
        <w:tc>
          <w:tcPr>
            <w:tcW w:w="425" w:type="dxa"/>
            <w:shd w:val="solid" w:color="FFFFFF" w:fill="auto"/>
          </w:tcPr>
          <w:p w14:paraId="5E87E5F2" w14:textId="77777777" w:rsidR="0007730D" w:rsidRPr="0070253A" w:rsidRDefault="0007730D" w:rsidP="00776899">
            <w:pPr>
              <w:pStyle w:val="TAL"/>
              <w:rPr>
                <w:sz w:val="16"/>
                <w:szCs w:val="16"/>
              </w:rPr>
            </w:pPr>
          </w:p>
        </w:tc>
        <w:tc>
          <w:tcPr>
            <w:tcW w:w="425" w:type="dxa"/>
            <w:shd w:val="solid" w:color="FFFFFF" w:fill="auto"/>
          </w:tcPr>
          <w:p w14:paraId="1E8D4FE1" w14:textId="77777777" w:rsidR="0007730D" w:rsidRPr="0070253A" w:rsidRDefault="0007730D" w:rsidP="00776899">
            <w:pPr>
              <w:pStyle w:val="TAL"/>
              <w:rPr>
                <w:sz w:val="16"/>
                <w:szCs w:val="16"/>
              </w:rPr>
            </w:pPr>
          </w:p>
        </w:tc>
        <w:tc>
          <w:tcPr>
            <w:tcW w:w="4962" w:type="dxa"/>
            <w:shd w:val="solid" w:color="FFFFFF" w:fill="auto"/>
          </w:tcPr>
          <w:p w14:paraId="2E3E31D9" w14:textId="77777777" w:rsidR="0007730D" w:rsidRPr="0070253A" w:rsidRDefault="0007730D" w:rsidP="00776899">
            <w:pPr>
              <w:pStyle w:val="TAL"/>
              <w:rPr>
                <w:sz w:val="16"/>
                <w:szCs w:val="16"/>
                <w:lang w:eastAsia="zh-CN"/>
              </w:rPr>
            </w:pPr>
            <w:r w:rsidRPr="0070253A">
              <w:rPr>
                <w:sz w:val="16"/>
                <w:szCs w:val="16"/>
              </w:rPr>
              <w:t>Specification structure</w:t>
            </w:r>
          </w:p>
        </w:tc>
        <w:tc>
          <w:tcPr>
            <w:tcW w:w="708" w:type="dxa"/>
            <w:shd w:val="solid" w:color="FFFFFF" w:fill="auto"/>
          </w:tcPr>
          <w:p w14:paraId="230B13C5" w14:textId="77777777" w:rsidR="0007730D" w:rsidRPr="0070253A" w:rsidRDefault="0007730D" w:rsidP="00776899">
            <w:pPr>
              <w:pStyle w:val="TAL"/>
              <w:rPr>
                <w:sz w:val="16"/>
                <w:szCs w:val="16"/>
                <w:lang w:eastAsia="zh-CN"/>
              </w:rPr>
            </w:pPr>
            <w:r w:rsidRPr="0070253A">
              <w:rPr>
                <w:sz w:val="16"/>
                <w:szCs w:val="16"/>
              </w:rPr>
              <w:t>0.1.0</w:t>
            </w:r>
          </w:p>
        </w:tc>
      </w:tr>
      <w:tr w:rsidR="0070253A" w:rsidRPr="0070253A" w14:paraId="3460E5B4" w14:textId="77777777" w:rsidTr="00844F41">
        <w:tc>
          <w:tcPr>
            <w:tcW w:w="800" w:type="dxa"/>
            <w:shd w:val="solid" w:color="FFFFFF" w:fill="auto"/>
          </w:tcPr>
          <w:p w14:paraId="206DDFCD" w14:textId="77777777" w:rsidR="0007730D" w:rsidRPr="0070253A" w:rsidRDefault="0007730D" w:rsidP="00776899">
            <w:pPr>
              <w:pStyle w:val="TAL"/>
              <w:rPr>
                <w:sz w:val="16"/>
                <w:szCs w:val="16"/>
              </w:rPr>
            </w:pPr>
            <w:r w:rsidRPr="0070253A">
              <w:rPr>
                <w:sz w:val="16"/>
                <w:szCs w:val="16"/>
              </w:rPr>
              <w:t>2016-04</w:t>
            </w:r>
          </w:p>
        </w:tc>
        <w:tc>
          <w:tcPr>
            <w:tcW w:w="800" w:type="dxa"/>
            <w:shd w:val="solid" w:color="FFFFFF" w:fill="auto"/>
          </w:tcPr>
          <w:p w14:paraId="322F856E" w14:textId="77777777" w:rsidR="0007730D" w:rsidRPr="0070253A" w:rsidRDefault="0007730D" w:rsidP="00776899">
            <w:pPr>
              <w:pStyle w:val="TAL"/>
              <w:rPr>
                <w:sz w:val="16"/>
                <w:szCs w:val="16"/>
              </w:rPr>
            </w:pPr>
            <w:r w:rsidRPr="0070253A">
              <w:rPr>
                <w:sz w:val="16"/>
                <w:szCs w:val="16"/>
              </w:rPr>
              <w:t>RAN4#78bis</w:t>
            </w:r>
          </w:p>
        </w:tc>
        <w:tc>
          <w:tcPr>
            <w:tcW w:w="952" w:type="dxa"/>
            <w:shd w:val="solid" w:color="FFFFFF" w:fill="auto"/>
          </w:tcPr>
          <w:p w14:paraId="641E8B26" w14:textId="77777777" w:rsidR="0007730D" w:rsidRPr="0070253A" w:rsidRDefault="0007730D" w:rsidP="00776899">
            <w:pPr>
              <w:pStyle w:val="TAL"/>
              <w:rPr>
                <w:sz w:val="16"/>
                <w:szCs w:val="16"/>
              </w:rPr>
            </w:pPr>
            <w:r w:rsidRPr="0070253A">
              <w:rPr>
                <w:sz w:val="16"/>
                <w:szCs w:val="16"/>
              </w:rPr>
              <w:t>R4-162524</w:t>
            </w:r>
          </w:p>
        </w:tc>
        <w:tc>
          <w:tcPr>
            <w:tcW w:w="567" w:type="dxa"/>
            <w:shd w:val="solid" w:color="FFFFFF" w:fill="auto"/>
          </w:tcPr>
          <w:p w14:paraId="02CD27DF" w14:textId="77777777" w:rsidR="0007730D" w:rsidRPr="0070253A" w:rsidRDefault="0007730D" w:rsidP="00776899">
            <w:pPr>
              <w:pStyle w:val="TAL"/>
              <w:rPr>
                <w:sz w:val="16"/>
                <w:szCs w:val="16"/>
              </w:rPr>
            </w:pPr>
          </w:p>
        </w:tc>
        <w:tc>
          <w:tcPr>
            <w:tcW w:w="425" w:type="dxa"/>
            <w:shd w:val="solid" w:color="FFFFFF" w:fill="auto"/>
          </w:tcPr>
          <w:p w14:paraId="137F3B2E" w14:textId="77777777" w:rsidR="0007730D" w:rsidRPr="0070253A" w:rsidRDefault="0007730D" w:rsidP="00776899">
            <w:pPr>
              <w:pStyle w:val="TAL"/>
              <w:rPr>
                <w:sz w:val="16"/>
                <w:szCs w:val="16"/>
              </w:rPr>
            </w:pPr>
          </w:p>
        </w:tc>
        <w:tc>
          <w:tcPr>
            <w:tcW w:w="425" w:type="dxa"/>
            <w:shd w:val="solid" w:color="FFFFFF" w:fill="auto"/>
          </w:tcPr>
          <w:p w14:paraId="130E0ACA" w14:textId="77777777" w:rsidR="0007730D" w:rsidRPr="0070253A" w:rsidRDefault="0007730D" w:rsidP="00776899">
            <w:pPr>
              <w:pStyle w:val="TAL"/>
              <w:rPr>
                <w:sz w:val="16"/>
                <w:szCs w:val="16"/>
              </w:rPr>
            </w:pPr>
          </w:p>
        </w:tc>
        <w:tc>
          <w:tcPr>
            <w:tcW w:w="4962" w:type="dxa"/>
            <w:shd w:val="solid" w:color="FFFFFF" w:fill="auto"/>
          </w:tcPr>
          <w:p w14:paraId="1CC09EE8" w14:textId="77777777" w:rsidR="0007730D" w:rsidRPr="0070253A" w:rsidRDefault="0007730D" w:rsidP="00776899">
            <w:pPr>
              <w:pStyle w:val="TAL"/>
              <w:rPr>
                <w:sz w:val="16"/>
                <w:szCs w:val="16"/>
              </w:rPr>
            </w:pPr>
            <w:r w:rsidRPr="0070253A">
              <w:rPr>
                <w:sz w:val="16"/>
                <w:szCs w:val="16"/>
              </w:rPr>
              <w:t>R4-161370</w:t>
            </w:r>
            <w:r w:rsidRPr="0070253A">
              <w:rPr>
                <w:sz w:val="16"/>
                <w:szCs w:val="16"/>
              </w:rPr>
              <w:tab/>
              <w:t>- TP for TS 37.145-2: Adding Annex for relations between core and conformance requirements</w:t>
            </w:r>
          </w:p>
        </w:tc>
        <w:tc>
          <w:tcPr>
            <w:tcW w:w="708" w:type="dxa"/>
            <w:shd w:val="solid" w:color="FFFFFF" w:fill="auto"/>
          </w:tcPr>
          <w:p w14:paraId="249CF49D" w14:textId="77777777" w:rsidR="0007730D" w:rsidRPr="0070253A" w:rsidRDefault="0007730D" w:rsidP="00776899">
            <w:pPr>
              <w:pStyle w:val="TAL"/>
              <w:rPr>
                <w:sz w:val="16"/>
                <w:szCs w:val="16"/>
              </w:rPr>
            </w:pPr>
            <w:r w:rsidRPr="0070253A">
              <w:rPr>
                <w:sz w:val="16"/>
                <w:szCs w:val="16"/>
              </w:rPr>
              <w:t>0.2.0</w:t>
            </w:r>
          </w:p>
        </w:tc>
      </w:tr>
      <w:tr w:rsidR="0070253A" w:rsidRPr="0070253A" w14:paraId="5E8C4D80" w14:textId="77777777" w:rsidTr="00844F41">
        <w:tc>
          <w:tcPr>
            <w:tcW w:w="800" w:type="dxa"/>
            <w:shd w:val="solid" w:color="FFFFFF" w:fill="auto"/>
          </w:tcPr>
          <w:p w14:paraId="04590CDA" w14:textId="77777777" w:rsidR="0007730D" w:rsidRPr="0070253A" w:rsidRDefault="0007730D" w:rsidP="00776899">
            <w:pPr>
              <w:pStyle w:val="TAL"/>
              <w:rPr>
                <w:sz w:val="16"/>
                <w:szCs w:val="16"/>
              </w:rPr>
            </w:pPr>
            <w:r w:rsidRPr="0070253A">
              <w:rPr>
                <w:sz w:val="16"/>
                <w:szCs w:val="16"/>
              </w:rPr>
              <w:t>2016-05</w:t>
            </w:r>
          </w:p>
        </w:tc>
        <w:tc>
          <w:tcPr>
            <w:tcW w:w="800" w:type="dxa"/>
            <w:shd w:val="solid" w:color="FFFFFF" w:fill="auto"/>
          </w:tcPr>
          <w:p w14:paraId="674EAE3B" w14:textId="77777777" w:rsidR="0007730D" w:rsidRPr="0070253A" w:rsidRDefault="0007730D" w:rsidP="00776899">
            <w:pPr>
              <w:pStyle w:val="TAL"/>
              <w:rPr>
                <w:sz w:val="16"/>
                <w:szCs w:val="16"/>
              </w:rPr>
            </w:pPr>
            <w:r w:rsidRPr="0070253A">
              <w:rPr>
                <w:sz w:val="16"/>
                <w:szCs w:val="16"/>
              </w:rPr>
              <w:t>RAN4#79</w:t>
            </w:r>
          </w:p>
        </w:tc>
        <w:tc>
          <w:tcPr>
            <w:tcW w:w="952" w:type="dxa"/>
            <w:shd w:val="solid" w:color="FFFFFF" w:fill="auto"/>
          </w:tcPr>
          <w:p w14:paraId="507EFFA0" w14:textId="77777777" w:rsidR="0007730D" w:rsidRPr="0070253A" w:rsidRDefault="0007730D" w:rsidP="00776899">
            <w:pPr>
              <w:pStyle w:val="TAL"/>
              <w:rPr>
                <w:sz w:val="16"/>
                <w:szCs w:val="16"/>
              </w:rPr>
            </w:pPr>
            <w:r w:rsidRPr="0070253A">
              <w:rPr>
                <w:sz w:val="16"/>
                <w:szCs w:val="16"/>
              </w:rPr>
              <w:t>R4-164927</w:t>
            </w:r>
          </w:p>
        </w:tc>
        <w:tc>
          <w:tcPr>
            <w:tcW w:w="567" w:type="dxa"/>
            <w:shd w:val="solid" w:color="FFFFFF" w:fill="auto"/>
          </w:tcPr>
          <w:p w14:paraId="33217012" w14:textId="77777777" w:rsidR="0007730D" w:rsidRPr="0070253A" w:rsidRDefault="0007730D" w:rsidP="00776899">
            <w:pPr>
              <w:pStyle w:val="TAL"/>
              <w:rPr>
                <w:sz w:val="16"/>
                <w:szCs w:val="16"/>
              </w:rPr>
            </w:pPr>
          </w:p>
        </w:tc>
        <w:tc>
          <w:tcPr>
            <w:tcW w:w="425" w:type="dxa"/>
            <w:shd w:val="solid" w:color="FFFFFF" w:fill="auto"/>
          </w:tcPr>
          <w:p w14:paraId="24D53F4D" w14:textId="77777777" w:rsidR="0007730D" w:rsidRPr="0070253A" w:rsidRDefault="0007730D" w:rsidP="00776899">
            <w:pPr>
              <w:pStyle w:val="TAL"/>
              <w:rPr>
                <w:sz w:val="16"/>
                <w:szCs w:val="16"/>
              </w:rPr>
            </w:pPr>
          </w:p>
        </w:tc>
        <w:tc>
          <w:tcPr>
            <w:tcW w:w="425" w:type="dxa"/>
            <w:shd w:val="solid" w:color="FFFFFF" w:fill="auto"/>
          </w:tcPr>
          <w:p w14:paraId="23EA41DE" w14:textId="77777777" w:rsidR="0007730D" w:rsidRPr="0070253A" w:rsidRDefault="0007730D" w:rsidP="00776899">
            <w:pPr>
              <w:pStyle w:val="TAL"/>
              <w:rPr>
                <w:sz w:val="16"/>
                <w:szCs w:val="16"/>
              </w:rPr>
            </w:pPr>
          </w:p>
        </w:tc>
        <w:tc>
          <w:tcPr>
            <w:tcW w:w="4962" w:type="dxa"/>
            <w:shd w:val="solid" w:color="FFFFFF" w:fill="auto"/>
          </w:tcPr>
          <w:p w14:paraId="6CEDB3C4" w14:textId="77777777" w:rsidR="0007730D" w:rsidRPr="0070253A" w:rsidRDefault="0007730D" w:rsidP="00776899">
            <w:pPr>
              <w:pStyle w:val="TAL"/>
              <w:rPr>
                <w:sz w:val="16"/>
                <w:szCs w:val="16"/>
              </w:rPr>
            </w:pPr>
            <w:r w:rsidRPr="0070253A">
              <w:rPr>
                <w:sz w:val="16"/>
                <w:szCs w:val="16"/>
              </w:rPr>
              <w:t>R4-164717 - TP to TS 37.145 (part 2) sections 1-5</w:t>
            </w:r>
          </w:p>
          <w:p w14:paraId="76166966" w14:textId="77777777" w:rsidR="0007730D" w:rsidRPr="0070253A" w:rsidRDefault="0007730D" w:rsidP="00776899">
            <w:pPr>
              <w:pStyle w:val="TAL"/>
              <w:rPr>
                <w:sz w:val="16"/>
                <w:szCs w:val="16"/>
              </w:rPr>
            </w:pPr>
            <w:r w:rsidRPr="0070253A">
              <w:rPr>
                <w:sz w:val="16"/>
                <w:szCs w:val="16"/>
              </w:rPr>
              <w:t>R4-164718 - TP for TS 37.145-2: Addition of radiated transmit power conformance test requirement in clause 6</w:t>
            </w:r>
          </w:p>
          <w:p w14:paraId="54D6705B" w14:textId="77777777" w:rsidR="0007730D" w:rsidRPr="0070253A" w:rsidRDefault="0007730D" w:rsidP="00776899">
            <w:pPr>
              <w:pStyle w:val="TAL"/>
              <w:rPr>
                <w:sz w:val="16"/>
                <w:szCs w:val="16"/>
              </w:rPr>
            </w:pPr>
            <w:r w:rsidRPr="0070253A">
              <w:rPr>
                <w:sz w:val="16"/>
                <w:szCs w:val="16"/>
              </w:rPr>
              <w:t>R4-164719 - TP to TS 37.145 (part 2) section 7 - Radiated receiver characteristics</w:t>
            </w:r>
          </w:p>
        </w:tc>
        <w:tc>
          <w:tcPr>
            <w:tcW w:w="708" w:type="dxa"/>
            <w:shd w:val="solid" w:color="FFFFFF" w:fill="auto"/>
          </w:tcPr>
          <w:p w14:paraId="41A1281A" w14:textId="77777777" w:rsidR="0007730D" w:rsidRPr="0070253A" w:rsidRDefault="0007730D" w:rsidP="00776899">
            <w:pPr>
              <w:pStyle w:val="TAL"/>
              <w:rPr>
                <w:sz w:val="16"/>
                <w:szCs w:val="16"/>
              </w:rPr>
            </w:pPr>
            <w:r w:rsidRPr="0070253A">
              <w:rPr>
                <w:sz w:val="16"/>
                <w:szCs w:val="16"/>
              </w:rPr>
              <w:t>0.3.0</w:t>
            </w:r>
          </w:p>
        </w:tc>
      </w:tr>
      <w:tr w:rsidR="0070253A" w:rsidRPr="0070253A" w14:paraId="2EFC1BA4" w14:textId="77777777" w:rsidTr="00844F41">
        <w:tc>
          <w:tcPr>
            <w:tcW w:w="800" w:type="dxa"/>
            <w:shd w:val="solid" w:color="FFFFFF" w:fill="auto"/>
          </w:tcPr>
          <w:p w14:paraId="47862275" w14:textId="77777777" w:rsidR="0007730D" w:rsidRPr="0070253A" w:rsidRDefault="0007730D" w:rsidP="00776899">
            <w:pPr>
              <w:pStyle w:val="TAL"/>
              <w:rPr>
                <w:sz w:val="16"/>
                <w:szCs w:val="16"/>
              </w:rPr>
            </w:pPr>
            <w:r w:rsidRPr="0070253A">
              <w:rPr>
                <w:sz w:val="16"/>
                <w:szCs w:val="16"/>
              </w:rPr>
              <w:t>2016-08</w:t>
            </w:r>
          </w:p>
        </w:tc>
        <w:tc>
          <w:tcPr>
            <w:tcW w:w="800" w:type="dxa"/>
            <w:shd w:val="solid" w:color="FFFFFF" w:fill="auto"/>
          </w:tcPr>
          <w:p w14:paraId="7FE4BF1D" w14:textId="77777777" w:rsidR="0007730D" w:rsidRPr="0070253A" w:rsidRDefault="0007730D" w:rsidP="00776899">
            <w:pPr>
              <w:pStyle w:val="TAL"/>
              <w:rPr>
                <w:sz w:val="16"/>
                <w:szCs w:val="16"/>
              </w:rPr>
            </w:pPr>
            <w:r w:rsidRPr="0070253A">
              <w:rPr>
                <w:sz w:val="16"/>
                <w:szCs w:val="16"/>
              </w:rPr>
              <w:t>RAN4#80</w:t>
            </w:r>
          </w:p>
        </w:tc>
        <w:tc>
          <w:tcPr>
            <w:tcW w:w="952" w:type="dxa"/>
            <w:shd w:val="solid" w:color="FFFFFF" w:fill="auto"/>
          </w:tcPr>
          <w:p w14:paraId="0584A8DC" w14:textId="77777777" w:rsidR="0007730D" w:rsidRPr="0070253A" w:rsidRDefault="0007730D" w:rsidP="00776899">
            <w:pPr>
              <w:pStyle w:val="TAL"/>
              <w:rPr>
                <w:sz w:val="16"/>
                <w:szCs w:val="16"/>
              </w:rPr>
            </w:pPr>
            <w:r w:rsidRPr="0070253A">
              <w:rPr>
                <w:sz w:val="16"/>
                <w:szCs w:val="16"/>
              </w:rPr>
              <w:t>R4-167179</w:t>
            </w:r>
          </w:p>
        </w:tc>
        <w:tc>
          <w:tcPr>
            <w:tcW w:w="567" w:type="dxa"/>
            <w:shd w:val="solid" w:color="FFFFFF" w:fill="auto"/>
          </w:tcPr>
          <w:p w14:paraId="4D4EB3FF" w14:textId="77777777" w:rsidR="0007730D" w:rsidRPr="0070253A" w:rsidRDefault="0007730D" w:rsidP="00776899">
            <w:pPr>
              <w:pStyle w:val="TAL"/>
              <w:rPr>
                <w:sz w:val="16"/>
                <w:szCs w:val="16"/>
              </w:rPr>
            </w:pPr>
          </w:p>
        </w:tc>
        <w:tc>
          <w:tcPr>
            <w:tcW w:w="425" w:type="dxa"/>
            <w:shd w:val="solid" w:color="FFFFFF" w:fill="auto"/>
          </w:tcPr>
          <w:p w14:paraId="5F5C20B1" w14:textId="77777777" w:rsidR="0007730D" w:rsidRPr="0070253A" w:rsidRDefault="0007730D" w:rsidP="00776899">
            <w:pPr>
              <w:pStyle w:val="TAL"/>
              <w:rPr>
                <w:sz w:val="16"/>
                <w:szCs w:val="16"/>
              </w:rPr>
            </w:pPr>
          </w:p>
        </w:tc>
        <w:tc>
          <w:tcPr>
            <w:tcW w:w="425" w:type="dxa"/>
            <w:shd w:val="solid" w:color="FFFFFF" w:fill="auto"/>
          </w:tcPr>
          <w:p w14:paraId="6C5F0515" w14:textId="77777777" w:rsidR="0007730D" w:rsidRPr="0070253A" w:rsidRDefault="0007730D" w:rsidP="00776899">
            <w:pPr>
              <w:pStyle w:val="TAL"/>
              <w:rPr>
                <w:sz w:val="16"/>
                <w:szCs w:val="16"/>
              </w:rPr>
            </w:pPr>
          </w:p>
        </w:tc>
        <w:tc>
          <w:tcPr>
            <w:tcW w:w="4962" w:type="dxa"/>
            <w:shd w:val="solid" w:color="FFFFFF" w:fill="auto"/>
          </w:tcPr>
          <w:p w14:paraId="1452EE38" w14:textId="49A9EC31" w:rsidR="0007730D" w:rsidRPr="0070253A" w:rsidRDefault="0007730D" w:rsidP="00776899">
            <w:pPr>
              <w:pStyle w:val="TAL"/>
              <w:rPr>
                <w:sz w:val="16"/>
                <w:szCs w:val="16"/>
              </w:rPr>
            </w:pPr>
            <w:r w:rsidRPr="0070253A">
              <w:rPr>
                <w:sz w:val="16"/>
                <w:szCs w:val="16"/>
              </w:rPr>
              <w:t>R4-166422</w:t>
            </w:r>
            <w:r w:rsidR="0057373F">
              <w:rPr>
                <w:sz w:val="16"/>
                <w:szCs w:val="16"/>
              </w:rPr>
              <w:t xml:space="preserve"> </w:t>
            </w:r>
            <w:r w:rsidRPr="0070253A">
              <w:rPr>
                <w:sz w:val="16"/>
                <w:szCs w:val="16"/>
              </w:rPr>
              <w:t>- TP to 3GPP TS 37.145-2 - clean up</w:t>
            </w:r>
          </w:p>
          <w:p w14:paraId="4C8989EC" w14:textId="4C39D757" w:rsidR="0007730D" w:rsidRPr="0070253A" w:rsidRDefault="0007730D" w:rsidP="00776899">
            <w:pPr>
              <w:pStyle w:val="TAL"/>
              <w:rPr>
                <w:sz w:val="16"/>
                <w:szCs w:val="16"/>
              </w:rPr>
            </w:pPr>
            <w:r w:rsidRPr="0070253A">
              <w:rPr>
                <w:sz w:val="16"/>
                <w:szCs w:val="16"/>
              </w:rPr>
              <w:t>R4-166218</w:t>
            </w:r>
            <w:r w:rsidR="0057373F">
              <w:rPr>
                <w:sz w:val="16"/>
                <w:szCs w:val="16"/>
              </w:rPr>
              <w:t xml:space="preserve"> </w:t>
            </w:r>
            <w:r w:rsidRPr="0070253A">
              <w:rPr>
                <w:sz w:val="16"/>
                <w:szCs w:val="16"/>
              </w:rPr>
              <w:t>- TP for TS 37.145-2: Editorial correction on table numbers</w:t>
            </w:r>
          </w:p>
          <w:p w14:paraId="537D09AF" w14:textId="77777777" w:rsidR="0007730D" w:rsidRPr="0070253A" w:rsidRDefault="0007730D" w:rsidP="00776899">
            <w:pPr>
              <w:pStyle w:val="TAL"/>
              <w:rPr>
                <w:sz w:val="16"/>
                <w:szCs w:val="16"/>
              </w:rPr>
            </w:pPr>
            <w:r w:rsidRPr="0070253A">
              <w:rPr>
                <w:sz w:val="16"/>
                <w:szCs w:val="16"/>
              </w:rPr>
              <w:t>R4-166567 - TP to TS 37.145-2: Manufacturer declarations consistency improvements</w:t>
            </w:r>
          </w:p>
          <w:p w14:paraId="7EE96E70" w14:textId="72854908" w:rsidR="0007730D" w:rsidRPr="0070253A" w:rsidRDefault="0007730D" w:rsidP="00776899">
            <w:pPr>
              <w:pStyle w:val="TAL"/>
              <w:rPr>
                <w:sz w:val="16"/>
                <w:szCs w:val="16"/>
              </w:rPr>
            </w:pPr>
            <w:r w:rsidRPr="0070253A">
              <w:rPr>
                <w:sz w:val="16"/>
                <w:szCs w:val="16"/>
              </w:rPr>
              <w:t>R4-166938</w:t>
            </w:r>
            <w:r w:rsidR="0057373F">
              <w:rPr>
                <w:sz w:val="16"/>
                <w:szCs w:val="16"/>
              </w:rPr>
              <w:t xml:space="preserve"> </w:t>
            </w:r>
            <w:r w:rsidRPr="0070253A">
              <w:rPr>
                <w:sz w:val="16"/>
                <w:szCs w:val="16"/>
              </w:rPr>
              <w:t xml:space="preserve">- TP for TS 37.145-2: Improvements of text in </w:t>
            </w:r>
            <w:r w:rsidR="0057373F">
              <w:rPr>
                <w:sz w:val="16"/>
                <w:szCs w:val="16"/>
              </w:rPr>
              <w:t>clause</w:t>
            </w:r>
            <w:r w:rsidRPr="0070253A">
              <w:rPr>
                <w:sz w:val="16"/>
                <w:szCs w:val="16"/>
              </w:rPr>
              <w:t xml:space="preserve"> 4.8</w:t>
            </w:r>
          </w:p>
          <w:p w14:paraId="5C3EC628" w14:textId="77777777" w:rsidR="0007730D" w:rsidRPr="0070253A" w:rsidRDefault="0007730D" w:rsidP="00776899">
            <w:pPr>
              <w:pStyle w:val="TAL"/>
              <w:rPr>
                <w:sz w:val="16"/>
                <w:szCs w:val="16"/>
              </w:rPr>
            </w:pPr>
            <w:r w:rsidRPr="0070253A">
              <w:rPr>
                <w:sz w:val="16"/>
                <w:szCs w:val="16"/>
              </w:rPr>
              <w:t>R4-166940 TP for TS 37.145-2: Improvements on text relating to the reference coordinate system</w:t>
            </w:r>
          </w:p>
          <w:p w14:paraId="6F44D5F4" w14:textId="77777777" w:rsidR="0007730D" w:rsidRPr="0070253A" w:rsidRDefault="0007730D" w:rsidP="00776899">
            <w:pPr>
              <w:pStyle w:val="TAL"/>
              <w:rPr>
                <w:sz w:val="16"/>
                <w:szCs w:val="16"/>
              </w:rPr>
            </w:pPr>
            <w:r w:rsidRPr="0070253A">
              <w:rPr>
                <w:sz w:val="16"/>
                <w:szCs w:val="16"/>
              </w:rPr>
              <w:t>R4-166939 TP to TR 37.145-2: Test Requirements derivation: Annexes A, B, C, E</w:t>
            </w:r>
          </w:p>
          <w:p w14:paraId="3ED0E149" w14:textId="77777777" w:rsidR="0007730D" w:rsidRPr="0070253A" w:rsidRDefault="0007730D" w:rsidP="00776899">
            <w:pPr>
              <w:pStyle w:val="TAL"/>
              <w:rPr>
                <w:sz w:val="16"/>
                <w:szCs w:val="16"/>
              </w:rPr>
            </w:pPr>
            <w:r w:rsidRPr="0070253A">
              <w:rPr>
                <w:sz w:val="16"/>
                <w:szCs w:val="16"/>
              </w:rPr>
              <w:t>R4-166929 TP to TS 37.145-2: Measurement uncertainties and TT values</w:t>
            </w:r>
          </w:p>
          <w:p w14:paraId="6E5F79DE" w14:textId="77777777" w:rsidR="0007730D" w:rsidRPr="0070253A" w:rsidRDefault="0007730D" w:rsidP="00776899">
            <w:pPr>
              <w:pStyle w:val="TAL"/>
              <w:rPr>
                <w:sz w:val="16"/>
                <w:szCs w:val="16"/>
              </w:rPr>
            </w:pPr>
            <w:r w:rsidRPr="0070253A">
              <w:rPr>
                <w:sz w:val="16"/>
                <w:szCs w:val="16"/>
              </w:rPr>
              <w:t>R4-166931 TP for TS 37.145-2 - On OTA RX sensitivity requirements for AAS</w:t>
            </w:r>
          </w:p>
          <w:p w14:paraId="5FD33D5F" w14:textId="77777777" w:rsidR="0007730D" w:rsidRPr="0070253A" w:rsidRDefault="0007730D" w:rsidP="00776899">
            <w:pPr>
              <w:pStyle w:val="TAL"/>
              <w:rPr>
                <w:sz w:val="16"/>
                <w:szCs w:val="16"/>
              </w:rPr>
            </w:pPr>
            <w:r w:rsidRPr="0070253A">
              <w:rPr>
                <w:sz w:val="16"/>
                <w:szCs w:val="16"/>
              </w:rPr>
              <w:t>R4-167191 TP to TR 37.145-2: definition and test procedure clarifications for EIRP and EIS</w:t>
            </w:r>
          </w:p>
        </w:tc>
        <w:tc>
          <w:tcPr>
            <w:tcW w:w="708" w:type="dxa"/>
            <w:shd w:val="solid" w:color="FFFFFF" w:fill="auto"/>
          </w:tcPr>
          <w:p w14:paraId="45E64BF0" w14:textId="77777777" w:rsidR="0007730D" w:rsidRPr="0070253A" w:rsidRDefault="0007730D" w:rsidP="00776899">
            <w:pPr>
              <w:pStyle w:val="TAL"/>
              <w:rPr>
                <w:sz w:val="16"/>
                <w:szCs w:val="16"/>
              </w:rPr>
            </w:pPr>
            <w:r w:rsidRPr="0070253A">
              <w:rPr>
                <w:sz w:val="16"/>
                <w:szCs w:val="16"/>
              </w:rPr>
              <w:t>0.4.0</w:t>
            </w:r>
          </w:p>
        </w:tc>
      </w:tr>
      <w:tr w:rsidR="0070253A" w:rsidRPr="0070253A" w14:paraId="435AFDA7" w14:textId="77777777" w:rsidTr="00844F41">
        <w:tc>
          <w:tcPr>
            <w:tcW w:w="800" w:type="dxa"/>
            <w:shd w:val="solid" w:color="FFFFFF" w:fill="auto"/>
          </w:tcPr>
          <w:p w14:paraId="18BD3A2C" w14:textId="77777777"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14:paraId="2E6D6A6D" w14:textId="77777777"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14:paraId="3698932B" w14:textId="77777777" w:rsidR="0007730D" w:rsidRPr="0070253A" w:rsidRDefault="0007730D" w:rsidP="00776899">
            <w:pPr>
              <w:pStyle w:val="TAL"/>
              <w:rPr>
                <w:sz w:val="16"/>
                <w:szCs w:val="16"/>
              </w:rPr>
            </w:pPr>
            <w:r w:rsidRPr="0070253A">
              <w:rPr>
                <w:sz w:val="16"/>
                <w:szCs w:val="16"/>
              </w:rPr>
              <w:t>R</w:t>
            </w:r>
            <w:r w:rsidR="00844F41" w:rsidRPr="0070253A">
              <w:rPr>
                <w:sz w:val="16"/>
                <w:szCs w:val="16"/>
              </w:rPr>
              <w:t>P</w:t>
            </w:r>
            <w:r w:rsidRPr="0070253A">
              <w:rPr>
                <w:sz w:val="16"/>
                <w:szCs w:val="16"/>
              </w:rPr>
              <w:t>-161450</w:t>
            </w:r>
          </w:p>
        </w:tc>
        <w:tc>
          <w:tcPr>
            <w:tcW w:w="567" w:type="dxa"/>
            <w:shd w:val="solid" w:color="FFFFFF" w:fill="auto"/>
          </w:tcPr>
          <w:p w14:paraId="16529B9C" w14:textId="77777777" w:rsidR="0007730D" w:rsidRPr="0070253A" w:rsidRDefault="0007730D" w:rsidP="00776899">
            <w:pPr>
              <w:pStyle w:val="TAL"/>
              <w:rPr>
                <w:sz w:val="16"/>
                <w:szCs w:val="16"/>
              </w:rPr>
            </w:pPr>
          </w:p>
        </w:tc>
        <w:tc>
          <w:tcPr>
            <w:tcW w:w="425" w:type="dxa"/>
            <w:shd w:val="solid" w:color="FFFFFF" w:fill="auto"/>
          </w:tcPr>
          <w:p w14:paraId="7A2871FB" w14:textId="77777777" w:rsidR="0007730D" w:rsidRPr="0070253A" w:rsidRDefault="0007730D" w:rsidP="00776899">
            <w:pPr>
              <w:pStyle w:val="TAL"/>
              <w:rPr>
                <w:sz w:val="16"/>
                <w:szCs w:val="16"/>
              </w:rPr>
            </w:pPr>
          </w:p>
        </w:tc>
        <w:tc>
          <w:tcPr>
            <w:tcW w:w="425" w:type="dxa"/>
            <w:shd w:val="solid" w:color="FFFFFF" w:fill="auto"/>
          </w:tcPr>
          <w:p w14:paraId="7CA9A0DE" w14:textId="77777777" w:rsidR="0007730D" w:rsidRPr="0070253A" w:rsidRDefault="0007730D" w:rsidP="00776899">
            <w:pPr>
              <w:pStyle w:val="TAL"/>
              <w:rPr>
                <w:sz w:val="16"/>
                <w:szCs w:val="16"/>
              </w:rPr>
            </w:pPr>
          </w:p>
        </w:tc>
        <w:tc>
          <w:tcPr>
            <w:tcW w:w="4962" w:type="dxa"/>
            <w:shd w:val="solid" w:color="FFFFFF" w:fill="auto"/>
          </w:tcPr>
          <w:p w14:paraId="128D5A10" w14:textId="77777777" w:rsidR="0007730D" w:rsidRPr="0070253A" w:rsidRDefault="0007730D" w:rsidP="00776899">
            <w:pPr>
              <w:pStyle w:val="TAL"/>
              <w:rPr>
                <w:sz w:val="16"/>
                <w:szCs w:val="16"/>
              </w:rPr>
            </w:pPr>
            <w:r w:rsidRPr="0070253A">
              <w:rPr>
                <w:sz w:val="16"/>
                <w:szCs w:val="16"/>
              </w:rPr>
              <w:t>Editorial corrections after review by ETSI editHelp</w:t>
            </w:r>
          </w:p>
        </w:tc>
        <w:tc>
          <w:tcPr>
            <w:tcW w:w="708" w:type="dxa"/>
            <w:shd w:val="solid" w:color="FFFFFF" w:fill="auto"/>
          </w:tcPr>
          <w:p w14:paraId="53C4E390" w14:textId="77777777" w:rsidR="0007730D" w:rsidRPr="0070253A" w:rsidRDefault="0007730D" w:rsidP="00776899">
            <w:pPr>
              <w:pStyle w:val="TAL"/>
              <w:rPr>
                <w:sz w:val="16"/>
                <w:szCs w:val="16"/>
              </w:rPr>
            </w:pPr>
            <w:r w:rsidRPr="0070253A">
              <w:rPr>
                <w:sz w:val="16"/>
                <w:szCs w:val="16"/>
              </w:rPr>
              <w:t>1.0.0</w:t>
            </w:r>
          </w:p>
        </w:tc>
      </w:tr>
      <w:tr w:rsidR="0070253A" w:rsidRPr="0070253A" w14:paraId="3C41700D" w14:textId="77777777" w:rsidTr="00844F41">
        <w:tc>
          <w:tcPr>
            <w:tcW w:w="800" w:type="dxa"/>
            <w:shd w:val="solid" w:color="FFFFFF" w:fill="auto"/>
          </w:tcPr>
          <w:p w14:paraId="14C1D08E" w14:textId="77777777" w:rsidR="0007730D" w:rsidRPr="0070253A" w:rsidRDefault="0007730D" w:rsidP="00776899">
            <w:pPr>
              <w:pStyle w:val="TAL"/>
              <w:rPr>
                <w:sz w:val="16"/>
                <w:szCs w:val="16"/>
              </w:rPr>
            </w:pPr>
            <w:r w:rsidRPr="0070253A">
              <w:rPr>
                <w:sz w:val="16"/>
                <w:szCs w:val="16"/>
              </w:rPr>
              <w:t>2016-09</w:t>
            </w:r>
          </w:p>
        </w:tc>
        <w:tc>
          <w:tcPr>
            <w:tcW w:w="800" w:type="dxa"/>
            <w:shd w:val="solid" w:color="FFFFFF" w:fill="auto"/>
          </w:tcPr>
          <w:p w14:paraId="6A6A85BD" w14:textId="77777777" w:rsidR="0007730D" w:rsidRPr="0070253A" w:rsidRDefault="0007730D" w:rsidP="00776899">
            <w:pPr>
              <w:pStyle w:val="TAL"/>
              <w:rPr>
                <w:sz w:val="16"/>
                <w:szCs w:val="16"/>
              </w:rPr>
            </w:pPr>
            <w:r w:rsidRPr="0070253A">
              <w:rPr>
                <w:sz w:val="16"/>
                <w:szCs w:val="16"/>
              </w:rPr>
              <w:t>RP</w:t>
            </w:r>
            <w:r w:rsidR="00844F41" w:rsidRPr="0070253A">
              <w:rPr>
                <w:sz w:val="16"/>
                <w:szCs w:val="16"/>
              </w:rPr>
              <w:t>-</w:t>
            </w:r>
            <w:r w:rsidRPr="0070253A">
              <w:rPr>
                <w:sz w:val="16"/>
                <w:szCs w:val="16"/>
              </w:rPr>
              <w:t>73</w:t>
            </w:r>
          </w:p>
        </w:tc>
        <w:tc>
          <w:tcPr>
            <w:tcW w:w="952" w:type="dxa"/>
            <w:shd w:val="solid" w:color="FFFFFF" w:fill="auto"/>
          </w:tcPr>
          <w:p w14:paraId="13999FAB" w14:textId="77777777" w:rsidR="0007730D" w:rsidRPr="0070253A" w:rsidRDefault="0007730D" w:rsidP="00776899">
            <w:pPr>
              <w:pStyle w:val="TAL"/>
              <w:rPr>
                <w:sz w:val="16"/>
                <w:szCs w:val="16"/>
              </w:rPr>
            </w:pPr>
          </w:p>
        </w:tc>
        <w:tc>
          <w:tcPr>
            <w:tcW w:w="567" w:type="dxa"/>
            <w:shd w:val="solid" w:color="FFFFFF" w:fill="auto"/>
          </w:tcPr>
          <w:p w14:paraId="078F2E34" w14:textId="77777777" w:rsidR="0007730D" w:rsidRPr="0070253A" w:rsidRDefault="0007730D" w:rsidP="00776899">
            <w:pPr>
              <w:pStyle w:val="TAL"/>
              <w:rPr>
                <w:sz w:val="16"/>
                <w:szCs w:val="16"/>
              </w:rPr>
            </w:pPr>
          </w:p>
        </w:tc>
        <w:tc>
          <w:tcPr>
            <w:tcW w:w="425" w:type="dxa"/>
            <w:shd w:val="solid" w:color="FFFFFF" w:fill="auto"/>
          </w:tcPr>
          <w:p w14:paraId="1AEC3485" w14:textId="77777777" w:rsidR="0007730D" w:rsidRPr="0070253A" w:rsidRDefault="0007730D" w:rsidP="00776899">
            <w:pPr>
              <w:pStyle w:val="TAL"/>
              <w:rPr>
                <w:sz w:val="16"/>
                <w:szCs w:val="16"/>
              </w:rPr>
            </w:pPr>
          </w:p>
        </w:tc>
        <w:tc>
          <w:tcPr>
            <w:tcW w:w="425" w:type="dxa"/>
            <w:shd w:val="solid" w:color="FFFFFF" w:fill="auto"/>
          </w:tcPr>
          <w:p w14:paraId="72A78B8F" w14:textId="77777777" w:rsidR="0007730D" w:rsidRPr="0070253A" w:rsidRDefault="0007730D" w:rsidP="00776899">
            <w:pPr>
              <w:pStyle w:val="TAL"/>
              <w:rPr>
                <w:sz w:val="16"/>
                <w:szCs w:val="16"/>
              </w:rPr>
            </w:pPr>
          </w:p>
        </w:tc>
        <w:tc>
          <w:tcPr>
            <w:tcW w:w="4962" w:type="dxa"/>
            <w:shd w:val="solid" w:color="FFFFFF" w:fill="auto"/>
          </w:tcPr>
          <w:p w14:paraId="20A1E476" w14:textId="77777777" w:rsidR="0007730D" w:rsidRPr="0070253A" w:rsidRDefault="0007730D" w:rsidP="00776899">
            <w:pPr>
              <w:pStyle w:val="TAL"/>
              <w:rPr>
                <w:sz w:val="16"/>
                <w:szCs w:val="16"/>
              </w:rPr>
            </w:pPr>
            <w:r w:rsidRPr="0070253A">
              <w:rPr>
                <w:sz w:val="16"/>
                <w:szCs w:val="16"/>
              </w:rPr>
              <w:t>TS was approved by RAN plenary</w:t>
            </w:r>
          </w:p>
        </w:tc>
        <w:tc>
          <w:tcPr>
            <w:tcW w:w="708" w:type="dxa"/>
            <w:shd w:val="solid" w:color="FFFFFF" w:fill="auto"/>
          </w:tcPr>
          <w:p w14:paraId="7DC651EA" w14:textId="77777777" w:rsidR="0007730D" w:rsidRPr="0070253A" w:rsidRDefault="0007730D" w:rsidP="00776899">
            <w:pPr>
              <w:pStyle w:val="TAL"/>
              <w:rPr>
                <w:sz w:val="16"/>
                <w:szCs w:val="16"/>
              </w:rPr>
            </w:pPr>
            <w:r w:rsidRPr="0070253A">
              <w:rPr>
                <w:sz w:val="16"/>
                <w:szCs w:val="16"/>
              </w:rPr>
              <w:t>13.0.0</w:t>
            </w:r>
          </w:p>
        </w:tc>
      </w:tr>
      <w:tr w:rsidR="0070253A" w:rsidRPr="0070253A" w14:paraId="4F4EDAC9" w14:textId="77777777" w:rsidTr="00844F41">
        <w:tc>
          <w:tcPr>
            <w:tcW w:w="800" w:type="dxa"/>
            <w:shd w:val="solid" w:color="FFFFFF" w:fill="auto"/>
          </w:tcPr>
          <w:p w14:paraId="357467E2" w14:textId="77777777" w:rsidR="00844F41" w:rsidRPr="0070253A" w:rsidRDefault="00844F41" w:rsidP="00776899">
            <w:pPr>
              <w:pStyle w:val="TAL"/>
              <w:rPr>
                <w:sz w:val="16"/>
                <w:szCs w:val="16"/>
              </w:rPr>
            </w:pPr>
            <w:r w:rsidRPr="0070253A">
              <w:rPr>
                <w:sz w:val="16"/>
                <w:szCs w:val="16"/>
              </w:rPr>
              <w:t>2016-12</w:t>
            </w:r>
          </w:p>
        </w:tc>
        <w:tc>
          <w:tcPr>
            <w:tcW w:w="800" w:type="dxa"/>
            <w:shd w:val="solid" w:color="FFFFFF" w:fill="auto"/>
          </w:tcPr>
          <w:p w14:paraId="4DC215AE" w14:textId="77777777" w:rsidR="00844F41" w:rsidRPr="0070253A" w:rsidRDefault="00844F41" w:rsidP="00776899">
            <w:pPr>
              <w:pStyle w:val="TAL"/>
              <w:rPr>
                <w:sz w:val="16"/>
                <w:szCs w:val="16"/>
              </w:rPr>
            </w:pPr>
            <w:r w:rsidRPr="0070253A">
              <w:rPr>
                <w:sz w:val="16"/>
                <w:szCs w:val="16"/>
              </w:rPr>
              <w:t>RP-74</w:t>
            </w:r>
          </w:p>
        </w:tc>
        <w:tc>
          <w:tcPr>
            <w:tcW w:w="952" w:type="dxa"/>
            <w:shd w:val="solid" w:color="FFFFFF" w:fill="auto"/>
          </w:tcPr>
          <w:p w14:paraId="29C6801D" w14:textId="77777777" w:rsidR="00844F41" w:rsidRPr="0070253A" w:rsidRDefault="00844F41" w:rsidP="00776899">
            <w:pPr>
              <w:pStyle w:val="TAL"/>
              <w:rPr>
                <w:sz w:val="16"/>
                <w:szCs w:val="16"/>
              </w:rPr>
            </w:pPr>
            <w:r w:rsidRPr="0070253A">
              <w:rPr>
                <w:sz w:val="16"/>
                <w:szCs w:val="16"/>
              </w:rPr>
              <w:t>RP-162422</w:t>
            </w:r>
          </w:p>
        </w:tc>
        <w:tc>
          <w:tcPr>
            <w:tcW w:w="567" w:type="dxa"/>
            <w:shd w:val="solid" w:color="FFFFFF" w:fill="auto"/>
          </w:tcPr>
          <w:p w14:paraId="3F2DB273" w14:textId="77777777" w:rsidR="00844F41" w:rsidRPr="0070253A" w:rsidRDefault="00844F41" w:rsidP="00776899">
            <w:pPr>
              <w:pStyle w:val="TAL"/>
              <w:rPr>
                <w:sz w:val="16"/>
                <w:szCs w:val="16"/>
              </w:rPr>
            </w:pPr>
            <w:r w:rsidRPr="0070253A">
              <w:rPr>
                <w:sz w:val="16"/>
                <w:szCs w:val="16"/>
              </w:rPr>
              <w:t>0003</w:t>
            </w:r>
          </w:p>
        </w:tc>
        <w:tc>
          <w:tcPr>
            <w:tcW w:w="425" w:type="dxa"/>
            <w:shd w:val="solid" w:color="FFFFFF" w:fill="auto"/>
          </w:tcPr>
          <w:p w14:paraId="5723BE6B" w14:textId="77777777" w:rsidR="00844F41" w:rsidRPr="0070253A" w:rsidRDefault="00844F41" w:rsidP="00776899">
            <w:pPr>
              <w:pStyle w:val="TAL"/>
              <w:rPr>
                <w:sz w:val="16"/>
                <w:szCs w:val="16"/>
              </w:rPr>
            </w:pPr>
            <w:r w:rsidRPr="0070253A">
              <w:rPr>
                <w:sz w:val="16"/>
                <w:szCs w:val="16"/>
              </w:rPr>
              <w:t>-</w:t>
            </w:r>
          </w:p>
        </w:tc>
        <w:tc>
          <w:tcPr>
            <w:tcW w:w="425" w:type="dxa"/>
            <w:shd w:val="solid" w:color="FFFFFF" w:fill="auto"/>
          </w:tcPr>
          <w:p w14:paraId="114CE425" w14:textId="77777777" w:rsidR="00844F41" w:rsidRPr="0070253A" w:rsidRDefault="00844F41" w:rsidP="00776899">
            <w:pPr>
              <w:pStyle w:val="TAL"/>
              <w:rPr>
                <w:sz w:val="16"/>
                <w:szCs w:val="16"/>
              </w:rPr>
            </w:pPr>
            <w:r w:rsidRPr="0070253A">
              <w:rPr>
                <w:sz w:val="16"/>
                <w:szCs w:val="16"/>
              </w:rPr>
              <w:t>A</w:t>
            </w:r>
          </w:p>
        </w:tc>
        <w:tc>
          <w:tcPr>
            <w:tcW w:w="4962" w:type="dxa"/>
            <w:shd w:val="solid" w:color="FFFFFF" w:fill="auto"/>
          </w:tcPr>
          <w:p w14:paraId="4DD907AD" w14:textId="77777777" w:rsidR="00844F41" w:rsidRPr="0070253A" w:rsidRDefault="00844F41" w:rsidP="00776899">
            <w:pPr>
              <w:pStyle w:val="TAL"/>
              <w:rPr>
                <w:sz w:val="16"/>
                <w:szCs w:val="16"/>
              </w:rPr>
            </w:pPr>
            <w:r w:rsidRPr="0070253A">
              <w:rPr>
                <w:sz w:val="16"/>
                <w:szCs w:val="16"/>
              </w:rPr>
              <w:t>Correction of Manufacturer declaration description list in TS 37.145-2</w:t>
            </w:r>
          </w:p>
        </w:tc>
        <w:tc>
          <w:tcPr>
            <w:tcW w:w="708" w:type="dxa"/>
            <w:shd w:val="solid" w:color="FFFFFF" w:fill="auto"/>
          </w:tcPr>
          <w:p w14:paraId="1A086672" w14:textId="77777777" w:rsidR="00844F41" w:rsidRPr="0070253A" w:rsidRDefault="00844F41" w:rsidP="00776899">
            <w:pPr>
              <w:pStyle w:val="TAL"/>
              <w:rPr>
                <w:sz w:val="16"/>
                <w:szCs w:val="16"/>
              </w:rPr>
            </w:pPr>
            <w:r w:rsidRPr="0070253A">
              <w:rPr>
                <w:sz w:val="16"/>
                <w:szCs w:val="16"/>
              </w:rPr>
              <w:t>13.1.0</w:t>
            </w:r>
          </w:p>
        </w:tc>
      </w:tr>
      <w:tr w:rsidR="0070253A" w:rsidRPr="0070253A" w14:paraId="31470218" w14:textId="77777777" w:rsidTr="00844F41">
        <w:tc>
          <w:tcPr>
            <w:tcW w:w="800" w:type="dxa"/>
            <w:shd w:val="solid" w:color="FFFFFF" w:fill="auto"/>
          </w:tcPr>
          <w:p w14:paraId="1F2C33C7" w14:textId="77777777"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14:paraId="7DCB1C33" w14:textId="77777777"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14:paraId="7405D898" w14:textId="77777777"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14:paraId="1F533A07" w14:textId="77777777" w:rsidR="009222EC" w:rsidRPr="0070253A" w:rsidRDefault="009222EC" w:rsidP="00776899">
            <w:pPr>
              <w:pStyle w:val="TAL"/>
              <w:rPr>
                <w:sz w:val="16"/>
                <w:szCs w:val="16"/>
              </w:rPr>
            </w:pPr>
            <w:r w:rsidRPr="0070253A">
              <w:rPr>
                <w:sz w:val="16"/>
                <w:szCs w:val="16"/>
              </w:rPr>
              <w:t>0005</w:t>
            </w:r>
          </w:p>
        </w:tc>
        <w:tc>
          <w:tcPr>
            <w:tcW w:w="425" w:type="dxa"/>
            <w:shd w:val="solid" w:color="FFFFFF" w:fill="auto"/>
          </w:tcPr>
          <w:p w14:paraId="56E5ED4B" w14:textId="77777777" w:rsidR="009222EC" w:rsidRPr="0070253A" w:rsidRDefault="009222EC" w:rsidP="00776899">
            <w:pPr>
              <w:pStyle w:val="TAL"/>
              <w:rPr>
                <w:sz w:val="16"/>
                <w:szCs w:val="16"/>
              </w:rPr>
            </w:pPr>
            <w:r w:rsidRPr="0070253A">
              <w:rPr>
                <w:sz w:val="16"/>
                <w:szCs w:val="16"/>
              </w:rPr>
              <w:t>1</w:t>
            </w:r>
          </w:p>
        </w:tc>
        <w:tc>
          <w:tcPr>
            <w:tcW w:w="425" w:type="dxa"/>
            <w:shd w:val="solid" w:color="FFFFFF" w:fill="auto"/>
          </w:tcPr>
          <w:p w14:paraId="4DCD2C6A" w14:textId="77777777" w:rsidR="009222EC" w:rsidRPr="0070253A" w:rsidRDefault="009222EC" w:rsidP="00776899">
            <w:pPr>
              <w:pStyle w:val="TAL"/>
              <w:rPr>
                <w:sz w:val="16"/>
                <w:szCs w:val="16"/>
              </w:rPr>
            </w:pPr>
            <w:r w:rsidRPr="0070253A">
              <w:rPr>
                <w:sz w:val="16"/>
                <w:szCs w:val="16"/>
              </w:rPr>
              <w:t>F</w:t>
            </w:r>
          </w:p>
        </w:tc>
        <w:tc>
          <w:tcPr>
            <w:tcW w:w="4962" w:type="dxa"/>
            <w:shd w:val="solid" w:color="FFFFFF" w:fill="auto"/>
          </w:tcPr>
          <w:p w14:paraId="532DB400" w14:textId="77777777" w:rsidR="009222EC" w:rsidRPr="0070253A" w:rsidRDefault="009222EC" w:rsidP="00776899">
            <w:pPr>
              <w:pStyle w:val="TAL"/>
              <w:rPr>
                <w:sz w:val="16"/>
                <w:szCs w:val="16"/>
              </w:rPr>
            </w:pPr>
            <w:r w:rsidRPr="0070253A">
              <w:rPr>
                <w:sz w:val="16"/>
                <w:szCs w:val="16"/>
              </w:rPr>
              <w:t>TS 37.145-2: Clarification of test procedure for radiated transmit power</w:t>
            </w:r>
          </w:p>
        </w:tc>
        <w:tc>
          <w:tcPr>
            <w:tcW w:w="708" w:type="dxa"/>
            <w:shd w:val="solid" w:color="FFFFFF" w:fill="auto"/>
          </w:tcPr>
          <w:p w14:paraId="1B5F4782" w14:textId="77777777" w:rsidR="009222EC" w:rsidRPr="0070253A" w:rsidRDefault="009222EC" w:rsidP="00776899">
            <w:pPr>
              <w:pStyle w:val="TAL"/>
              <w:rPr>
                <w:sz w:val="16"/>
                <w:szCs w:val="16"/>
              </w:rPr>
            </w:pPr>
            <w:r w:rsidRPr="0070253A">
              <w:rPr>
                <w:sz w:val="16"/>
                <w:szCs w:val="16"/>
              </w:rPr>
              <w:t>13.2.0</w:t>
            </w:r>
          </w:p>
        </w:tc>
      </w:tr>
      <w:tr w:rsidR="0070253A" w:rsidRPr="0070253A" w14:paraId="2E8F6E2F" w14:textId="77777777" w:rsidTr="00844F41">
        <w:tc>
          <w:tcPr>
            <w:tcW w:w="800" w:type="dxa"/>
            <w:shd w:val="solid" w:color="FFFFFF" w:fill="auto"/>
          </w:tcPr>
          <w:p w14:paraId="0C283195" w14:textId="77777777" w:rsidR="009222EC" w:rsidRPr="0070253A" w:rsidRDefault="009222EC" w:rsidP="00776899">
            <w:pPr>
              <w:pStyle w:val="TAL"/>
              <w:rPr>
                <w:sz w:val="16"/>
                <w:szCs w:val="16"/>
              </w:rPr>
            </w:pPr>
            <w:r w:rsidRPr="0070253A">
              <w:rPr>
                <w:sz w:val="16"/>
                <w:szCs w:val="16"/>
              </w:rPr>
              <w:t>2017-03</w:t>
            </w:r>
          </w:p>
        </w:tc>
        <w:tc>
          <w:tcPr>
            <w:tcW w:w="800" w:type="dxa"/>
            <w:shd w:val="solid" w:color="FFFFFF" w:fill="auto"/>
          </w:tcPr>
          <w:p w14:paraId="7D02D2F4" w14:textId="77777777" w:rsidR="009222EC" w:rsidRPr="0070253A" w:rsidRDefault="009222EC" w:rsidP="00776899">
            <w:pPr>
              <w:pStyle w:val="TAL"/>
              <w:rPr>
                <w:sz w:val="16"/>
                <w:szCs w:val="16"/>
              </w:rPr>
            </w:pPr>
            <w:r w:rsidRPr="0070253A">
              <w:rPr>
                <w:sz w:val="16"/>
                <w:szCs w:val="16"/>
              </w:rPr>
              <w:t>RP-75</w:t>
            </w:r>
          </w:p>
        </w:tc>
        <w:tc>
          <w:tcPr>
            <w:tcW w:w="952" w:type="dxa"/>
            <w:shd w:val="solid" w:color="FFFFFF" w:fill="auto"/>
          </w:tcPr>
          <w:p w14:paraId="7063D2D3" w14:textId="77777777" w:rsidR="009222EC" w:rsidRPr="0070253A" w:rsidRDefault="009222EC" w:rsidP="00776899">
            <w:pPr>
              <w:pStyle w:val="TAL"/>
              <w:rPr>
                <w:sz w:val="16"/>
                <w:szCs w:val="16"/>
              </w:rPr>
            </w:pPr>
            <w:r w:rsidRPr="0070253A">
              <w:rPr>
                <w:sz w:val="16"/>
                <w:szCs w:val="16"/>
              </w:rPr>
              <w:t>RP-170586</w:t>
            </w:r>
          </w:p>
        </w:tc>
        <w:tc>
          <w:tcPr>
            <w:tcW w:w="567" w:type="dxa"/>
            <w:shd w:val="solid" w:color="FFFFFF" w:fill="auto"/>
          </w:tcPr>
          <w:p w14:paraId="409BCFFB" w14:textId="77777777" w:rsidR="009222EC" w:rsidRPr="0070253A" w:rsidRDefault="009222EC" w:rsidP="00776899">
            <w:pPr>
              <w:pStyle w:val="TAL"/>
              <w:rPr>
                <w:sz w:val="16"/>
                <w:szCs w:val="16"/>
              </w:rPr>
            </w:pPr>
            <w:r w:rsidRPr="0070253A">
              <w:rPr>
                <w:sz w:val="16"/>
                <w:szCs w:val="16"/>
              </w:rPr>
              <w:t>0006</w:t>
            </w:r>
          </w:p>
        </w:tc>
        <w:tc>
          <w:tcPr>
            <w:tcW w:w="425" w:type="dxa"/>
            <w:shd w:val="solid" w:color="FFFFFF" w:fill="auto"/>
          </w:tcPr>
          <w:p w14:paraId="3486963E" w14:textId="77777777" w:rsidR="009222EC" w:rsidRPr="0070253A" w:rsidRDefault="009222EC" w:rsidP="00776899">
            <w:pPr>
              <w:pStyle w:val="TAL"/>
              <w:rPr>
                <w:sz w:val="16"/>
                <w:szCs w:val="16"/>
              </w:rPr>
            </w:pPr>
            <w:r w:rsidRPr="0070253A">
              <w:rPr>
                <w:sz w:val="16"/>
                <w:szCs w:val="16"/>
              </w:rPr>
              <w:t>1</w:t>
            </w:r>
          </w:p>
        </w:tc>
        <w:tc>
          <w:tcPr>
            <w:tcW w:w="425" w:type="dxa"/>
            <w:shd w:val="solid" w:color="FFFFFF" w:fill="auto"/>
          </w:tcPr>
          <w:p w14:paraId="2A3E9BFF" w14:textId="77777777" w:rsidR="009222EC" w:rsidRPr="0070253A" w:rsidRDefault="009222EC" w:rsidP="00776899">
            <w:pPr>
              <w:pStyle w:val="TAL"/>
              <w:rPr>
                <w:sz w:val="16"/>
                <w:szCs w:val="16"/>
              </w:rPr>
            </w:pPr>
            <w:r w:rsidRPr="0070253A">
              <w:rPr>
                <w:sz w:val="16"/>
                <w:szCs w:val="16"/>
              </w:rPr>
              <w:t>F</w:t>
            </w:r>
          </w:p>
        </w:tc>
        <w:tc>
          <w:tcPr>
            <w:tcW w:w="4962" w:type="dxa"/>
            <w:shd w:val="solid" w:color="FFFFFF" w:fill="auto"/>
          </w:tcPr>
          <w:p w14:paraId="3EF34673" w14:textId="77777777" w:rsidR="009222EC" w:rsidRPr="0070253A" w:rsidRDefault="009222EC" w:rsidP="00776899">
            <w:pPr>
              <w:pStyle w:val="TAL"/>
              <w:rPr>
                <w:sz w:val="16"/>
                <w:szCs w:val="16"/>
              </w:rPr>
            </w:pPr>
            <w:r w:rsidRPr="0070253A">
              <w:rPr>
                <w:sz w:val="16"/>
                <w:szCs w:val="16"/>
              </w:rPr>
              <w:t>TS 37.145-2: Corrections</w:t>
            </w:r>
          </w:p>
        </w:tc>
        <w:tc>
          <w:tcPr>
            <w:tcW w:w="708" w:type="dxa"/>
            <w:shd w:val="solid" w:color="FFFFFF" w:fill="auto"/>
          </w:tcPr>
          <w:p w14:paraId="15E28831" w14:textId="77777777" w:rsidR="009222EC" w:rsidRPr="0070253A" w:rsidRDefault="009222EC" w:rsidP="00776899">
            <w:pPr>
              <w:pStyle w:val="TAL"/>
              <w:rPr>
                <w:sz w:val="16"/>
                <w:szCs w:val="16"/>
              </w:rPr>
            </w:pPr>
            <w:r w:rsidRPr="0070253A">
              <w:rPr>
                <w:sz w:val="16"/>
                <w:szCs w:val="16"/>
              </w:rPr>
              <w:t>13.2.0</w:t>
            </w:r>
          </w:p>
        </w:tc>
      </w:tr>
      <w:bookmarkEnd w:id="395"/>
      <w:tr w:rsidR="0070253A" w:rsidRPr="0070253A" w14:paraId="36CCDFE9"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4F82C542" w14:textId="77777777" w:rsidR="00146E6E" w:rsidRPr="0070253A" w:rsidRDefault="00146E6E" w:rsidP="00594CA0">
            <w:pPr>
              <w:pStyle w:val="TAL"/>
              <w:rPr>
                <w:sz w:val="16"/>
                <w:szCs w:val="16"/>
              </w:rPr>
            </w:pPr>
            <w:r w:rsidRPr="0070253A">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5A0E" w14:textId="77777777" w:rsidR="00146E6E" w:rsidRPr="0070253A" w:rsidRDefault="00146E6E" w:rsidP="00594CA0">
            <w:pPr>
              <w:pStyle w:val="TAL"/>
              <w:rPr>
                <w:sz w:val="16"/>
                <w:szCs w:val="16"/>
              </w:rPr>
            </w:pPr>
            <w:r w:rsidRPr="0070253A">
              <w:rPr>
                <w:sz w:val="16"/>
                <w:szCs w:val="16"/>
              </w:rPr>
              <w:t>RP-75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9A633" w14:textId="77777777" w:rsidR="00146E6E" w:rsidRPr="0070253A" w:rsidRDefault="00146E6E" w:rsidP="00594CA0">
            <w:pPr>
              <w:pStyle w:val="TAL"/>
              <w:rPr>
                <w:sz w:val="16"/>
                <w:szCs w:val="16"/>
              </w:rPr>
            </w:pPr>
            <w:r w:rsidRPr="0070253A">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792" w14:textId="77777777"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A0C18" w14:textId="77777777" w:rsidR="00146E6E" w:rsidRPr="0070253A" w:rsidRDefault="00146E6E" w:rsidP="00594CA0">
            <w:pPr>
              <w:pStyle w:val="TAL"/>
              <w:rPr>
                <w:sz w:val="16"/>
                <w:szCs w:val="16"/>
              </w:rPr>
            </w:pPr>
            <w:r w:rsidRPr="0070253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EFAE" w14:textId="77777777" w:rsidR="00146E6E" w:rsidRPr="0070253A" w:rsidRDefault="00146E6E" w:rsidP="00594CA0">
            <w:pPr>
              <w:pStyle w:val="TAL"/>
              <w:rPr>
                <w:sz w:val="16"/>
                <w:szCs w:val="16"/>
              </w:rPr>
            </w:pPr>
            <w:r w:rsidRPr="0070253A">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D9C8A" w14:textId="77777777" w:rsidR="00146E6E" w:rsidRPr="0070253A" w:rsidRDefault="00146E6E" w:rsidP="00594CA0">
            <w:pPr>
              <w:pStyle w:val="TAL"/>
              <w:rPr>
                <w:sz w:val="16"/>
                <w:szCs w:val="16"/>
              </w:rPr>
            </w:pPr>
            <w:r w:rsidRPr="0070253A">
              <w:rPr>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B01B1" w14:textId="77777777" w:rsidR="00146E6E" w:rsidRPr="0070253A" w:rsidRDefault="00146E6E" w:rsidP="00594CA0">
            <w:pPr>
              <w:pStyle w:val="TAL"/>
              <w:rPr>
                <w:sz w:val="16"/>
                <w:szCs w:val="16"/>
              </w:rPr>
            </w:pPr>
            <w:r w:rsidRPr="0070253A">
              <w:rPr>
                <w:sz w:val="16"/>
                <w:szCs w:val="16"/>
              </w:rPr>
              <w:t>14.0.0</w:t>
            </w:r>
          </w:p>
        </w:tc>
      </w:tr>
      <w:tr w:rsidR="0070253A" w:rsidRPr="0070253A" w14:paraId="35BA3FC7"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6CB6BABE" w14:textId="77777777" w:rsidR="00146E6E" w:rsidRPr="0070253A" w:rsidRDefault="00146E6E" w:rsidP="00594CA0">
            <w:pPr>
              <w:pStyle w:val="TAL"/>
              <w:rPr>
                <w:sz w:val="16"/>
                <w:szCs w:val="16"/>
              </w:rPr>
            </w:pPr>
            <w:r w:rsidRPr="0070253A">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07B4" w14:textId="77777777" w:rsidR="00146E6E" w:rsidRPr="0070253A" w:rsidRDefault="00146E6E" w:rsidP="00594CA0">
            <w:pPr>
              <w:pStyle w:val="TAL"/>
              <w:rPr>
                <w:sz w:val="16"/>
                <w:szCs w:val="16"/>
              </w:rPr>
            </w:pPr>
            <w:r w:rsidRPr="0070253A">
              <w:rPr>
                <w:sz w:val="16"/>
                <w:szCs w:val="16"/>
              </w:rPr>
              <w:t>RP-76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F67D2" w14:textId="77777777" w:rsidR="00146E6E" w:rsidRPr="0070253A" w:rsidRDefault="00146E6E" w:rsidP="00594CA0">
            <w:pPr>
              <w:pStyle w:val="TAL"/>
              <w:rPr>
                <w:sz w:val="16"/>
                <w:szCs w:val="16"/>
              </w:rPr>
            </w:pPr>
            <w:r w:rsidRPr="0070253A">
              <w:rPr>
                <w:sz w:val="16"/>
                <w:szCs w:val="16"/>
              </w:rPr>
              <w:t>RP-171306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EBE8D" w14:textId="77777777" w:rsidR="00146E6E" w:rsidRPr="0070253A" w:rsidRDefault="00146E6E" w:rsidP="00594CA0">
            <w:pPr>
              <w:pStyle w:val="TAL"/>
              <w:rPr>
                <w:sz w:val="16"/>
                <w:szCs w:val="16"/>
              </w:rPr>
            </w:pPr>
            <w:r w:rsidRPr="0070253A">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0A34" w14:textId="77777777"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144B5" w14:textId="77777777"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65A91A" w14:textId="77777777" w:rsidR="00146E6E" w:rsidRPr="0070253A" w:rsidRDefault="00146E6E" w:rsidP="00594CA0">
            <w:pPr>
              <w:pStyle w:val="TAL"/>
              <w:rPr>
                <w:sz w:val="16"/>
                <w:szCs w:val="16"/>
              </w:rPr>
            </w:pPr>
            <w:r w:rsidRPr="0070253A">
              <w:rPr>
                <w:sz w:val="16"/>
                <w:szCs w:val="16"/>
              </w:rPr>
              <w:t>CR to TS 37.145-2: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F9A6" w14:textId="77777777" w:rsidR="00146E6E" w:rsidRPr="0070253A" w:rsidRDefault="00146E6E" w:rsidP="00594CA0">
            <w:pPr>
              <w:pStyle w:val="TAL"/>
              <w:rPr>
                <w:sz w:val="16"/>
                <w:szCs w:val="16"/>
              </w:rPr>
            </w:pPr>
            <w:r w:rsidRPr="0070253A">
              <w:rPr>
                <w:sz w:val="16"/>
                <w:szCs w:val="16"/>
              </w:rPr>
              <w:t>14.1.0</w:t>
            </w:r>
          </w:p>
        </w:tc>
      </w:tr>
      <w:tr w:rsidR="0070253A" w:rsidRPr="0070253A" w14:paraId="3C75408A"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452D937A" w14:textId="77777777" w:rsidR="00146E6E" w:rsidRPr="0070253A" w:rsidRDefault="00146E6E" w:rsidP="00594CA0">
            <w:pPr>
              <w:pStyle w:val="TAL"/>
              <w:rPr>
                <w:sz w:val="16"/>
                <w:szCs w:val="16"/>
              </w:rPr>
            </w:pPr>
            <w:r w:rsidRPr="0070253A">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F9587" w14:textId="77777777" w:rsidR="00146E6E" w:rsidRPr="0070253A" w:rsidRDefault="00146E6E" w:rsidP="00594CA0">
            <w:pPr>
              <w:pStyle w:val="TAL"/>
              <w:rPr>
                <w:sz w:val="16"/>
                <w:szCs w:val="16"/>
              </w:rPr>
            </w:pPr>
            <w:r w:rsidRPr="0070253A">
              <w:rPr>
                <w:sz w:val="16"/>
                <w:szCs w:val="16"/>
              </w:rPr>
              <w:t>RP-77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8063A" w14:textId="77777777" w:rsidR="00146E6E" w:rsidRPr="0070253A" w:rsidRDefault="00146E6E" w:rsidP="00594CA0">
            <w:pPr>
              <w:pStyle w:val="TAL"/>
              <w:rPr>
                <w:sz w:val="16"/>
                <w:szCs w:val="16"/>
              </w:rPr>
            </w:pPr>
            <w:r w:rsidRPr="0070253A">
              <w:rPr>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3C307" w14:textId="77777777" w:rsidR="00146E6E" w:rsidRPr="0070253A" w:rsidRDefault="00146E6E" w:rsidP="00594CA0">
            <w:pPr>
              <w:pStyle w:val="TAL"/>
              <w:rPr>
                <w:sz w:val="16"/>
                <w:szCs w:val="16"/>
              </w:rPr>
            </w:pPr>
            <w:r w:rsidRPr="0070253A">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DAE53" w14:textId="77777777" w:rsidR="00146E6E" w:rsidRPr="0070253A" w:rsidRDefault="00146E6E"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56445" w14:textId="77777777" w:rsidR="00146E6E" w:rsidRPr="0070253A" w:rsidRDefault="00146E6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474CC" w14:textId="77777777" w:rsidR="00146E6E" w:rsidRPr="0070253A" w:rsidRDefault="00146E6E" w:rsidP="00594CA0">
            <w:pPr>
              <w:pStyle w:val="TAL"/>
              <w:rPr>
                <w:sz w:val="16"/>
                <w:szCs w:val="16"/>
              </w:rPr>
            </w:pPr>
            <w:r w:rsidRPr="0070253A">
              <w:rPr>
                <w:sz w:val="16"/>
                <w:szCs w:val="16"/>
              </w:rPr>
              <w:t>CR to TS 37.145-2: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185C3" w14:textId="77777777" w:rsidR="00146E6E" w:rsidRPr="0070253A" w:rsidRDefault="00146E6E" w:rsidP="00594CA0">
            <w:pPr>
              <w:pStyle w:val="TAL"/>
              <w:rPr>
                <w:sz w:val="16"/>
                <w:szCs w:val="16"/>
              </w:rPr>
            </w:pPr>
            <w:r w:rsidRPr="0070253A">
              <w:rPr>
                <w:sz w:val="16"/>
                <w:szCs w:val="16"/>
              </w:rPr>
              <w:t>14.2.0</w:t>
            </w:r>
          </w:p>
        </w:tc>
      </w:tr>
      <w:tr w:rsidR="0070253A" w:rsidRPr="0070253A" w14:paraId="0B2D6469"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7939B889" w14:textId="77777777" w:rsidR="0080537E" w:rsidRPr="0070253A" w:rsidRDefault="0080537E" w:rsidP="00594CA0">
            <w:pPr>
              <w:pStyle w:val="TAL"/>
              <w:rPr>
                <w:sz w:val="16"/>
                <w:szCs w:val="16"/>
              </w:rPr>
            </w:pPr>
            <w:r w:rsidRPr="0070253A">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947C5" w14:textId="77777777" w:rsidR="0080537E" w:rsidRPr="0070253A" w:rsidRDefault="0080537E" w:rsidP="00594CA0">
            <w:pPr>
              <w:pStyle w:val="TAL"/>
              <w:rPr>
                <w:sz w:val="16"/>
                <w:szCs w:val="16"/>
              </w:rPr>
            </w:pPr>
            <w:r w:rsidRPr="0070253A">
              <w:rPr>
                <w:sz w:val="16"/>
                <w:szCs w:val="16"/>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32EE6" w14:textId="77777777" w:rsidR="0080537E" w:rsidRPr="0070253A" w:rsidRDefault="0080537E" w:rsidP="00594CA0">
            <w:pPr>
              <w:pStyle w:val="TAL"/>
              <w:rPr>
                <w:sz w:val="16"/>
                <w:szCs w:val="16"/>
              </w:rPr>
            </w:pPr>
            <w:r w:rsidRPr="0070253A">
              <w:rPr>
                <w:sz w:val="16"/>
                <w:szCs w:val="16"/>
              </w:rPr>
              <w:t>RP-172608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B21B2" w14:textId="77777777" w:rsidR="0080537E" w:rsidRPr="0070253A" w:rsidRDefault="0080537E" w:rsidP="00594CA0">
            <w:pPr>
              <w:pStyle w:val="TAL"/>
              <w:rPr>
                <w:sz w:val="16"/>
                <w:szCs w:val="16"/>
              </w:rPr>
            </w:pPr>
            <w:r w:rsidRPr="0070253A">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8721E" w14:textId="77777777" w:rsidR="0080537E" w:rsidRPr="0070253A" w:rsidRDefault="0080537E" w:rsidP="00594CA0">
            <w:pPr>
              <w:pStyle w:val="TAL"/>
              <w:rPr>
                <w:sz w:val="16"/>
                <w:szCs w:val="16"/>
              </w:rPr>
            </w:pPr>
            <w:r w:rsidRPr="0070253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EDB89" w14:textId="77777777" w:rsidR="0080537E" w:rsidRPr="0070253A" w:rsidRDefault="0080537E"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91387" w14:textId="77777777" w:rsidR="0080537E" w:rsidRPr="0070253A" w:rsidRDefault="0080537E" w:rsidP="00594CA0">
            <w:pPr>
              <w:pStyle w:val="TAL"/>
              <w:rPr>
                <w:sz w:val="16"/>
                <w:szCs w:val="16"/>
              </w:rPr>
            </w:pPr>
            <w:r w:rsidRPr="0070253A">
              <w:rPr>
                <w:sz w:val="16"/>
                <w:szCs w:val="16"/>
              </w:rPr>
              <w:t>Correction of maximum steering directions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EE615" w14:textId="77777777" w:rsidR="0080537E" w:rsidRPr="0070253A" w:rsidRDefault="0080537E" w:rsidP="00594CA0">
            <w:pPr>
              <w:pStyle w:val="TAL"/>
              <w:rPr>
                <w:sz w:val="16"/>
                <w:szCs w:val="16"/>
              </w:rPr>
            </w:pPr>
            <w:r w:rsidRPr="0070253A">
              <w:rPr>
                <w:sz w:val="16"/>
                <w:szCs w:val="16"/>
              </w:rPr>
              <w:t>14.3.0</w:t>
            </w:r>
          </w:p>
        </w:tc>
      </w:tr>
      <w:tr w:rsidR="0070253A" w:rsidRPr="0070253A" w14:paraId="5301F3BE"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6771CD22" w14:textId="77777777" w:rsidR="00C540D6" w:rsidRPr="0070253A" w:rsidRDefault="00C540D6" w:rsidP="00594CA0">
            <w:pPr>
              <w:pStyle w:val="TAL"/>
              <w:rPr>
                <w:sz w:val="16"/>
                <w:szCs w:val="16"/>
              </w:rPr>
            </w:pPr>
            <w:r w:rsidRPr="0070253A">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78C03" w14:textId="77777777" w:rsidR="00C540D6" w:rsidRPr="0070253A" w:rsidRDefault="00C540D6" w:rsidP="00594CA0">
            <w:pPr>
              <w:pStyle w:val="TAL"/>
              <w:rPr>
                <w:sz w:val="16"/>
                <w:szCs w:val="16"/>
              </w:rPr>
            </w:pPr>
            <w:r w:rsidRPr="0070253A">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230FD4" w14:textId="77777777" w:rsidR="00C540D6" w:rsidRPr="0070253A" w:rsidRDefault="00C540D6" w:rsidP="00594CA0">
            <w:pPr>
              <w:pStyle w:val="TAL"/>
              <w:rPr>
                <w:sz w:val="16"/>
                <w:szCs w:val="16"/>
              </w:rPr>
            </w:pPr>
            <w:r w:rsidRPr="0070253A">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30F76" w14:textId="77777777" w:rsidR="00C540D6" w:rsidRPr="0070253A" w:rsidRDefault="00C540D6" w:rsidP="00594CA0">
            <w:pPr>
              <w:pStyle w:val="TAL"/>
              <w:rPr>
                <w:sz w:val="16"/>
                <w:szCs w:val="16"/>
              </w:rPr>
            </w:pPr>
            <w:r w:rsidRPr="0070253A">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D45E" w14:textId="77777777" w:rsidR="00C540D6" w:rsidRPr="0070253A" w:rsidRDefault="00C540D6"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40452" w14:textId="77777777" w:rsidR="00C540D6" w:rsidRPr="0070253A" w:rsidRDefault="00C540D6"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6A664" w14:textId="77777777" w:rsidR="00C540D6" w:rsidRPr="0070253A" w:rsidRDefault="00C540D6" w:rsidP="00594CA0">
            <w:pPr>
              <w:pStyle w:val="TAL"/>
              <w:rPr>
                <w:sz w:val="16"/>
                <w:szCs w:val="16"/>
              </w:rPr>
            </w:pPr>
            <w:r w:rsidRPr="0070253A">
              <w:rPr>
                <w:sz w:val="16"/>
                <w:szCs w:val="16"/>
              </w:rPr>
              <w:t>CR to TS 37.145-2: corrections to the EIS test requirements (7.2)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13AE" w14:textId="77777777" w:rsidR="00C540D6" w:rsidRPr="0070253A" w:rsidRDefault="00C540D6" w:rsidP="00594CA0">
            <w:pPr>
              <w:pStyle w:val="TAL"/>
              <w:rPr>
                <w:sz w:val="16"/>
                <w:szCs w:val="16"/>
              </w:rPr>
            </w:pPr>
            <w:r w:rsidRPr="0070253A">
              <w:rPr>
                <w:sz w:val="16"/>
                <w:szCs w:val="16"/>
              </w:rPr>
              <w:t>14.4.0</w:t>
            </w:r>
          </w:p>
        </w:tc>
      </w:tr>
      <w:tr w:rsidR="0070253A" w:rsidRPr="0070253A" w14:paraId="48223FB8" w14:textId="77777777" w:rsidTr="00146E6E">
        <w:tc>
          <w:tcPr>
            <w:tcW w:w="800" w:type="dxa"/>
            <w:tcBorders>
              <w:top w:val="single" w:sz="6" w:space="0" w:color="auto"/>
              <w:left w:val="single" w:sz="6" w:space="0" w:color="auto"/>
              <w:bottom w:val="single" w:sz="6" w:space="0" w:color="auto"/>
              <w:right w:val="single" w:sz="6" w:space="0" w:color="auto"/>
            </w:tcBorders>
            <w:shd w:val="solid" w:color="FFFFFF" w:fill="auto"/>
          </w:tcPr>
          <w:p w14:paraId="0CF0B1D8" w14:textId="77777777" w:rsidR="003D589C" w:rsidRPr="0070253A" w:rsidRDefault="003D589C" w:rsidP="00594CA0">
            <w:pPr>
              <w:pStyle w:val="TAL"/>
              <w:rPr>
                <w:sz w:val="16"/>
                <w:szCs w:val="16"/>
              </w:rPr>
            </w:pPr>
            <w:r w:rsidRPr="0070253A">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35B94" w14:textId="77777777" w:rsidR="003D589C" w:rsidRPr="0070253A" w:rsidRDefault="003D589C" w:rsidP="00594CA0">
            <w:pPr>
              <w:pStyle w:val="TAL"/>
              <w:rPr>
                <w:sz w:val="16"/>
                <w:szCs w:val="16"/>
              </w:rPr>
            </w:pPr>
            <w:r w:rsidRPr="0070253A">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3CE169" w14:textId="77777777" w:rsidR="003D589C" w:rsidRPr="0070253A" w:rsidRDefault="003D589C" w:rsidP="00594CA0">
            <w:pPr>
              <w:pStyle w:val="TAL"/>
              <w:rPr>
                <w:sz w:val="16"/>
                <w:szCs w:val="16"/>
              </w:rPr>
            </w:pPr>
            <w:r w:rsidRPr="0070253A">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25CD" w14:textId="77777777" w:rsidR="003D589C" w:rsidRPr="0070253A" w:rsidRDefault="003D589C" w:rsidP="00594CA0">
            <w:pPr>
              <w:pStyle w:val="TAL"/>
              <w:rPr>
                <w:sz w:val="16"/>
                <w:szCs w:val="16"/>
              </w:rPr>
            </w:pPr>
            <w:r w:rsidRPr="0070253A">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70D34" w14:textId="77777777" w:rsidR="003D589C" w:rsidRPr="0070253A" w:rsidRDefault="003D589C" w:rsidP="00594C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54AA" w14:textId="77777777" w:rsidR="003D589C" w:rsidRPr="0070253A" w:rsidRDefault="003D589C" w:rsidP="00594CA0">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6D041" w14:textId="77777777" w:rsidR="003D589C" w:rsidRPr="0070253A" w:rsidRDefault="003D589C" w:rsidP="00594CA0">
            <w:pPr>
              <w:pStyle w:val="TAL"/>
              <w:rPr>
                <w:sz w:val="16"/>
                <w:szCs w:val="16"/>
              </w:rPr>
            </w:pPr>
            <w:r w:rsidRPr="0070253A">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026ED" w14:textId="77777777" w:rsidR="003D589C" w:rsidRPr="0070253A" w:rsidRDefault="003D589C" w:rsidP="00405350">
            <w:pPr>
              <w:pStyle w:val="TAL"/>
              <w:rPr>
                <w:sz w:val="16"/>
                <w:szCs w:val="16"/>
              </w:rPr>
            </w:pPr>
            <w:r w:rsidRPr="0070253A">
              <w:rPr>
                <w:sz w:val="16"/>
                <w:szCs w:val="16"/>
              </w:rPr>
              <w:t>14</w:t>
            </w:r>
            <w:r w:rsidR="00405350" w:rsidRPr="0070253A">
              <w:rPr>
                <w:rFonts w:eastAsiaTheme="minorEastAsia" w:hint="eastAsia"/>
                <w:sz w:val="16"/>
                <w:szCs w:val="16"/>
                <w:lang w:eastAsia="ko-KR"/>
              </w:rPr>
              <w:t>.</w:t>
            </w:r>
            <w:r w:rsidRPr="0070253A">
              <w:rPr>
                <w:sz w:val="16"/>
                <w:szCs w:val="16"/>
              </w:rPr>
              <w:t>5.0</w:t>
            </w:r>
          </w:p>
        </w:tc>
      </w:tr>
      <w:tr w:rsidR="0070253A" w:rsidRPr="0070253A" w14:paraId="72DF265E" w14:textId="77777777" w:rsidTr="00883A97">
        <w:tc>
          <w:tcPr>
            <w:tcW w:w="800" w:type="dxa"/>
            <w:tcBorders>
              <w:top w:val="single" w:sz="6" w:space="0" w:color="auto"/>
              <w:left w:val="single" w:sz="6" w:space="0" w:color="auto"/>
              <w:bottom w:val="single" w:sz="6" w:space="0" w:color="auto"/>
              <w:right w:val="single" w:sz="6" w:space="0" w:color="auto"/>
            </w:tcBorders>
            <w:shd w:val="solid" w:color="FFFFFF" w:fill="auto"/>
          </w:tcPr>
          <w:p w14:paraId="64F345B7" w14:textId="77777777" w:rsidR="00883A97" w:rsidRPr="0070253A" w:rsidRDefault="00883A97"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6F72" w14:textId="77777777" w:rsidR="00883A97" w:rsidRPr="0070253A" w:rsidRDefault="00883A97"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E4CD1" w14:textId="77777777" w:rsidR="00883A97" w:rsidRPr="0070253A" w:rsidRDefault="00883A97"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5D70E" w14:textId="77777777" w:rsidR="00883A97" w:rsidRPr="0070253A" w:rsidRDefault="00883A97" w:rsidP="004404E2">
            <w:pPr>
              <w:pStyle w:val="TAL"/>
              <w:rPr>
                <w:sz w:val="16"/>
                <w:szCs w:val="16"/>
              </w:rPr>
            </w:pPr>
            <w:r w:rsidRPr="0070253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17E" w14:textId="77777777" w:rsidR="00883A97" w:rsidRPr="0070253A" w:rsidRDefault="00883A97"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27B75" w14:textId="77777777" w:rsidR="00883A97" w:rsidRPr="0070253A" w:rsidRDefault="00883A97"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72BCB" w14:textId="77777777" w:rsidR="00883A97" w:rsidRPr="0070253A" w:rsidRDefault="00883A97" w:rsidP="004404E2">
            <w:pPr>
              <w:pStyle w:val="TAL"/>
              <w:rPr>
                <w:sz w:val="16"/>
                <w:szCs w:val="16"/>
              </w:rPr>
            </w:pPr>
            <w:r w:rsidRPr="0070253A">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7E0FE" w14:textId="77777777" w:rsidR="00883A97" w:rsidRPr="0070253A" w:rsidRDefault="00883A97"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14:paraId="654AFEEC" w14:textId="77777777"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14:paraId="75CFE9E4" w14:textId="77777777" w:rsidR="00E022EA" w:rsidRPr="0070253A" w:rsidRDefault="00E022EA" w:rsidP="004404E2">
            <w:pPr>
              <w:pStyle w:val="TAL"/>
              <w:rPr>
                <w:sz w:val="16"/>
                <w:szCs w:val="16"/>
              </w:rPr>
            </w:pPr>
            <w:r w:rsidRPr="0070253A">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CD8DF" w14:textId="77777777" w:rsidR="00E022EA" w:rsidRPr="0070253A" w:rsidRDefault="00E022EA" w:rsidP="004404E2">
            <w:pPr>
              <w:pStyle w:val="TAL"/>
              <w:rPr>
                <w:sz w:val="16"/>
                <w:szCs w:val="16"/>
              </w:rPr>
            </w:pPr>
            <w:r w:rsidRPr="0070253A">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8C564" w14:textId="77777777" w:rsidR="00E022EA" w:rsidRPr="0070253A" w:rsidRDefault="00E022EA" w:rsidP="004404E2">
            <w:pPr>
              <w:pStyle w:val="TAL"/>
              <w:rPr>
                <w:sz w:val="16"/>
                <w:szCs w:val="16"/>
              </w:rPr>
            </w:pPr>
            <w:r w:rsidRPr="0070253A">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97A1F" w14:textId="77777777" w:rsidR="00E022EA" w:rsidRPr="0070253A" w:rsidRDefault="00E022EA" w:rsidP="004404E2">
            <w:pPr>
              <w:pStyle w:val="TAL"/>
              <w:rPr>
                <w:sz w:val="16"/>
                <w:szCs w:val="16"/>
              </w:rPr>
            </w:pPr>
            <w:r w:rsidRPr="0070253A">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EED92" w14:textId="77777777" w:rsidR="00E022EA" w:rsidRPr="0070253A" w:rsidRDefault="00E022EA" w:rsidP="004404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CF2FA" w14:textId="77777777" w:rsidR="00E022EA" w:rsidRPr="0070253A" w:rsidRDefault="00E022EA" w:rsidP="004404E2">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21AE4" w14:textId="77777777" w:rsidR="00E022EA" w:rsidRPr="0070253A" w:rsidRDefault="00E022EA" w:rsidP="004404E2">
            <w:pPr>
              <w:pStyle w:val="TAL"/>
              <w:rPr>
                <w:sz w:val="16"/>
                <w:szCs w:val="16"/>
              </w:rPr>
            </w:pPr>
            <w:r w:rsidRPr="0070253A">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E6DE7" w14:textId="77777777" w:rsidR="00E022EA" w:rsidRPr="0070253A" w:rsidRDefault="00E022EA" w:rsidP="004404E2">
            <w:pPr>
              <w:pStyle w:val="TAL"/>
              <w:rPr>
                <w:sz w:val="16"/>
                <w:szCs w:val="16"/>
              </w:rPr>
            </w:pPr>
            <w:r w:rsidRPr="0070253A">
              <w:rPr>
                <w:sz w:val="16"/>
                <w:szCs w:val="16"/>
              </w:rPr>
              <w:t>14</w:t>
            </w:r>
            <w:r w:rsidRPr="0070253A">
              <w:rPr>
                <w:rFonts w:hint="eastAsia"/>
                <w:sz w:val="16"/>
                <w:szCs w:val="16"/>
              </w:rPr>
              <w:t>.</w:t>
            </w:r>
            <w:r w:rsidRPr="0070253A">
              <w:rPr>
                <w:sz w:val="16"/>
                <w:szCs w:val="16"/>
              </w:rPr>
              <w:t>6.0</w:t>
            </w:r>
          </w:p>
        </w:tc>
      </w:tr>
      <w:tr w:rsidR="0070253A" w:rsidRPr="0070253A" w14:paraId="5B3C5A12" w14:textId="77777777" w:rsidTr="00E022EA">
        <w:tc>
          <w:tcPr>
            <w:tcW w:w="800" w:type="dxa"/>
            <w:tcBorders>
              <w:top w:val="single" w:sz="6" w:space="0" w:color="auto"/>
              <w:left w:val="single" w:sz="6" w:space="0" w:color="auto"/>
              <w:bottom w:val="single" w:sz="6" w:space="0" w:color="auto"/>
              <w:right w:val="single" w:sz="6" w:space="0" w:color="auto"/>
            </w:tcBorders>
            <w:shd w:val="solid" w:color="FFFFFF" w:fill="auto"/>
          </w:tcPr>
          <w:p w14:paraId="092292EE" w14:textId="77777777" w:rsidR="00F364E4" w:rsidRPr="0070253A" w:rsidRDefault="00F364E4" w:rsidP="00F364E4">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7D38" w14:textId="77777777" w:rsidR="00F364E4" w:rsidRPr="0070253A" w:rsidRDefault="00F364E4" w:rsidP="00F364E4">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F8F21" w14:textId="77777777" w:rsidR="00F364E4" w:rsidRPr="0070253A" w:rsidRDefault="00F364E4" w:rsidP="00F364E4">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2D143" w14:textId="77777777" w:rsidR="00F364E4" w:rsidRPr="0070253A" w:rsidRDefault="00F364E4" w:rsidP="00F364E4">
            <w:pPr>
              <w:pStyle w:val="TAL"/>
              <w:rPr>
                <w:sz w:val="16"/>
                <w:szCs w:val="16"/>
              </w:rPr>
            </w:pPr>
            <w:r w:rsidRPr="0070253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2BCE0" w14:textId="77777777" w:rsidR="00F364E4" w:rsidRPr="0070253A" w:rsidRDefault="00F364E4" w:rsidP="00F364E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4A66D" w14:textId="77777777" w:rsidR="00F364E4" w:rsidRPr="0070253A" w:rsidRDefault="00F364E4" w:rsidP="00F364E4">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B1A79E" w14:textId="77777777" w:rsidR="00F364E4" w:rsidRPr="0070253A" w:rsidRDefault="00F364E4" w:rsidP="00F364E4">
            <w:pPr>
              <w:pStyle w:val="TAL"/>
              <w:rPr>
                <w:sz w:val="16"/>
                <w:szCs w:val="16"/>
              </w:rPr>
            </w:pPr>
            <w:r w:rsidRPr="0070253A">
              <w:rPr>
                <w:sz w:val="16"/>
                <w:szCs w:val="16"/>
              </w:rPr>
              <w:t>CR to TS 37.145-2: corrections of declarations for the Radiated Transmit Power,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85AB3" w14:textId="77777777" w:rsidR="00F364E4" w:rsidRPr="0070253A" w:rsidRDefault="00F364E4" w:rsidP="00F364E4">
            <w:pPr>
              <w:pStyle w:val="TAL"/>
              <w:rPr>
                <w:sz w:val="16"/>
                <w:szCs w:val="16"/>
              </w:rPr>
            </w:pPr>
            <w:r w:rsidRPr="0070253A">
              <w:rPr>
                <w:sz w:val="16"/>
                <w:szCs w:val="16"/>
              </w:rPr>
              <w:t>14.7.0</w:t>
            </w:r>
          </w:p>
        </w:tc>
      </w:tr>
      <w:tr w:rsidR="0070253A" w:rsidRPr="0070253A" w14:paraId="440358A6" w14:textId="77777777" w:rsidTr="00005698">
        <w:tc>
          <w:tcPr>
            <w:tcW w:w="800" w:type="dxa"/>
            <w:tcBorders>
              <w:top w:val="single" w:sz="6" w:space="0" w:color="auto"/>
              <w:left w:val="single" w:sz="6" w:space="0" w:color="auto"/>
              <w:bottom w:val="single" w:sz="6" w:space="0" w:color="auto"/>
              <w:right w:val="single" w:sz="6" w:space="0" w:color="auto"/>
            </w:tcBorders>
            <w:shd w:val="solid" w:color="FFFFFF" w:fill="auto"/>
          </w:tcPr>
          <w:p w14:paraId="35584499" w14:textId="77777777" w:rsidR="00005698" w:rsidRPr="0070253A" w:rsidRDefault="00005698" w:rsidP="00C47EAC">
            <w:pPr>
              <w:pStyle w:val="TAL"/>
              <w:rPr>
                <w:sz w:val="16"/>
                <w:szCs w:val="16"/>
              </w:rPr>
            </w:pPr>
            <w:r w:rsidRPr="0070253A">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762E" w14:textId="77777777" w:rsidR="00005698" w:rsidRPr="0070253A" w:rsidRDefault="00005698" w:rsidP="00C47EAC">
            <w:pPr>
              <w:pStyle w:val="TAL"/>
              <w:rPr>
                <w:sz w:val="16"/>
                <w:szCs w:val="16"/>
              </w:rPr>
            </w:pPr>
            <w:r w:rsidRPr="0070253A">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78F6" w14:textId="77777777" w:rsidR="00005698" w:rsidRPr="0070253A" w:rsidRDefault="00005698" w:rsidP="00C47EAC">
            <w:pPr>
              <w:pStyle w:val="TAL"/>
              <w:rPr>
                <w:sz w:val="16"/>
                <w:szCs w:val="16"/>
              </w:rPr>
            </w:pPr>
            <w:r w:rsidRPr="0070253A">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33C53" w14:textId="77777777" w:rsidR="00005698" w:rsidRPr="0070253A" w:rsidRDefault="00005698" w:rsidP="00C47EAC">
            <w:pPr>
              <w:pStyle w:val="TAL"/>
              <w:rPr>
                <w:sz w:val="16"/>
                <w:szCs w:val="16"/>
              </w:rPr>
            </w:pPr>
            <w:r w:rsidRPr="0070253A">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E1684" w14:textId="77777777" w:rsidR="00005698" w:rsidRPr="0070253A" w:rsidRDefault="00005698"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A20B" w14:textId="77777777" w:rsidR="00005698" w:rsidRPr="0070253A" w:rsidRDefault="00005698" w:rsidP="00C47EAC">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F3C8A" w14:textId="275673CA" w:rsidR="00005698" w:rsidRPr="0070253A" w:rsidRDefault="00005698" w:rsidP="00C47EAC">
            <w:pPr>
              <w:pStyle w:val="TAL"/>
              <w:rPr>
                <w:sz w:val="16"/>
                <w:szCs w:val="16"/>
              </w:rPr>
            </w:pPr>
            <w:r w:rsidRPr="0070253A">
              <w:rPr>
                <w:sz w:val="16"/>
                <w:szCs w:val="16"/>
              </w:rPr>
              <w:t>CR to TS 37.145-2: terminology corrections for</w:t>
            </w:r>
            <w:r w:rsidR="0057373F">
              <w:rPr>
                <w:sz w:val="16"/>
                <w:szCs w:val="16"/>
              </w:rPr>
              <w:t xml:space="preserve"> </w:t>
            </w:r>
            <w:r w:rsidRPr="0070253A">
              <w:rPr>
                <w:sz w:val="16"/>
                <w:szCs w:val="16"/>
              </w:rPr>
              <w:t>"Minimum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24AFC" w14:textId="77777777" w:rsidR="00005698" w:rsidRPr="0070253A" w:rsidRDefault="00005698" w:rsidP="00C47EAC">
            <w:pPr>
              <w:pStyle w:val="TAL"/>
              <w:rPr>
                <w:sz w:val="16"/>
                <w:szCs w:val="16"/>
              </w:rPr>
            </w:pPr>
            <w:r w:rsidRPr="0070253A">
              <w:rPr>
                <w:sz w:val="16"/>
                <w:szCs w:val="16"/>
              </w:rPr>
              <w:t>14.7.0</w:t>
            </w:r>
          </w:p>
        </w:tc>
      </w:tr>
      <w:tr w:rsidR="00317346" w:rsidRPr="0070253A" w14:paraId="1B135E62" w14:textId="77777777"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14:paraId="4F6CAD7F" w14:textId="77777777" w:rsidR="00317346" w:rsidRPr="0070253A" w:rsidRDefault="00317346" w:rsidP="009A0E0D">
            <w:pPr>
              <w:pStyle w:val="TAL"/>
              <w:rPr>
                <w:sz w:val="16"/>
                <w:szCs w:val="16"/>
              </w:rPr>
            </w:pPr>
            <w:r w:rsidRPr="0070253A">
              <w:rPr>
                <w:sz w:val="16"/>
                <w:szCs w:val="16"/>
              </w:rPr>
              <w:t>201</w:t>
            </w:r>
            <w:r>
              <w:rPr>
                <w:sz w:val="16"/>
                <w:szCs w:val="16"/>
              </w:rPr>
              <w:t>9</w:t>
            </w:r>
            <w:r w:rsidRPr="0070253A">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8CF22" w14:textId="77777777" w:rsidR="00317346" w:rsidRPr="0070253A" w:rsidRDefault="00317346" w:rsidP="009A0E0D">
            <w:pPr>
              <w:pStyle w:val="TAL"/>
              <w:rPr>
                <w:sz w:val="16"/>
                <w:szCs w:val="16"/>
              </w:rPr>
            </w:pPr>
            <w:r w:rsidRPr="0070253A">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F17B4" w14:textId="77777777" w:rsidR="00317346" w:rsidRPr="0070253A" w:rsidRDefault="00317346" w:rsidP="009A0E0D">
            <w:pPr>
              <w:pStyle w:val="TAL"/>
              <w:rPr>
                <w:sz w:val="16"/>
                <w:szCs w:val="16"/>
              </w:rPr>
            </w:pPr>
            <w:r w:rsidRPr="00317346">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D31C1" w14:textId="77777777" w:rsidR="00317346" w:rsidRPr="0070253A" w:rsidRDefault="00317346" w:rsidP="009A0E0D">
            <w:pPr>
              <w:pStyle w:val="TAL"/>
              <w:rPr>
                <w:sz w:val="16"/>
                <w:szCs w:val="16"/>
              </w:rPr>
            </w:pPr>
            <w:r w:rsidRPr="0070253A">
              <w:rPr>
                <w:sz w:val="16"/>
                <w:szCs w:val="16"/>
              </w:rPr>
              <w:t>0</w:t>
            </w:r>
            <w:r>
              <w:rPr>
                <w:sz w:val="16"/>
                <w:szCs w:val="16"/>
              </w:rPr>
              <w:t>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A7906" w14:textId="77777777" w:rsidR="00317346" w:rsidRPr="0070253A" w:rsidRDefault="00317346"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1D910" w14:textId="77777777" w:rsidR="00317346" w:rsidRPr="0070253A" w:rsidRDefault="00317346" w:rsidP="009A0E0D">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0F448" w14:textId="77777777" w:rsidR="00317346" w:rsidRPr="0070253A" w:rsidRDefault="00317346" w:rsidP="009A0E0D">
            <w:pPr>
              <w:pStyle w:val="TAL"/>
              <w:rPr>
                <w:sz w:val="16"/>
                <w:szCs w:val="16"/>
              </w:rPr>
            </w:pPr>
            <w:r w:rsidRPr="00317346">
              <w:rPr>
                <w:sz w:val="16"/>
                <w:szCs w:val="16"/>
              </w:rPr>
              <w:t>CR to TS 37.145-2: mirror of operating band and frequency range declaration from NR,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85436" w14:textId="77777777" w:rsidR="00317346" w:rsidRPr="0070253A" w:rsidRDefault="00317346" w:rsidP="009A0E0D">
            <w:pPr>
              <w:pStyle w:val="TAL"/>
              <w:rPr>
                <w:sz w:val="16"/>
                <w:szCs w:val="16"/>
              </w:rPr>
            </w:pPr>
            <w:r w:rsidRPr="0070253A">
              <w:rPr>
                <w:sz w:val="16"/>
                <w:szCs w:val="16"/>
              </w:rPr>
              <w:t>14.</w:t>
            </w:r>
            <w:r>
              <w:rPr>
                <w:sz w:val="16"/>
                <w:szCs w:val="16"/>
              </w:rPr>
              <w:t>8</w:t>
            </w:r>
            <w:r w:rsidRPr="0070253A">
              <w:rPr>
                <w:sz w:val="16"/>
                <w:szCs w:val="16"/>
              </w:rPr>
              <w:t>.0</w:t>
            </w:r>
          </w:p>
        </w:tc>
      </w:tr>
      <w:tr w:rsidR="005E379D" w:rsidRPr="0070253A" w14:paraId="0749C4CA" w14:textId="77777777" w:rsidTr="00346F53">
        <w:tc>
          <w:tcPr>
            <w:tcW w:w="800" w:type="dxa"/>
            <w:tcBorders>
              <w:top w:val="single" w:sz="6" w:space="0" w:color="auto"/>
              <w:left w:val="single" w:sz="6" w:space="0" w:color="auto"/>
              <w:bottom w:val="single" w:sz="6" w:space="0" w:color="auto"/>
              <w:right w:val="single" w:sz="6" w:space="0" w:color="auto"/>
            </w:tcBorders>
            <w:shd w:val="solid" w:color="FFFFFF" w:fill="auto"/>
          </w:tcPr>
          <w:p w14:paraId="51188302" w14:textId="77777777" w:rsidR="005E379D" w:rsidRPr="0070253A" w:rsidRDefault="005E379D" w:rsidP="00346F53">
            <w:pPr>
              <w:pStyle w:val="TAL"/>
              <w:rPr>
                <w:sz w:val="16"/>
                <w:szCs w:val="16"/>
              </w:rPr>
            </w:pPr>
            <w:r w:rsidRPr="0070253A">
              <w:rPr>
                <w:sz w:val="16"/>
                <w:szCs w:val="16"/>
              </w:rPr>
              <w:t>201</w:t>
            </w:r>
            <w:r>
              <w:rPr>
                <w:sz w:val="16"/>
                <w:szCs w:val="16"/>
              </w:rPr>
              <w:t>9</w:t>
            </w:r>
            <w:r w:rsidRPr="0070253A">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6C06A" w14:textId="77777777" w:rsidR="005E379D" w:rsidRPr="0070253A" w:rsidRDefault="005E379D" w:rsidP="00346F53">
            <w:pPr>
              <w:pStyle w:val="TAL"/>
              <w:rPr>
                <w:sz w:val="16"/>
                <w:szCs w:val="16"/>
              </w:rPr>
            </w:pPr>
            <w:r w:rsidRPr="0070253A">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F0706E" w14:textId="77777777" w:rsidR="005E379D" w:rsidRPr="0070253A" w:rsidRDefault="005E379D" w:rsidP="00346F53">
            <w:pPr>
              <w:pStyle w:val="TAL"/>
              <w:rPr>
                <w:sz w:val="16"/>
                <w:szCs w:val="16"/>
              </w:rPr>
            </w:pPr>
            <w:r w:rsidRPr="005E379D">
              <w:rPr>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62890" w14:textId="77777777" w:rsidR="005E379D" w:rsidRPr="0070253A" w:rsidRDefault="005E379D" w:rsidP="00346F53">
            <w:pPr>
              <w:pStyle w:val="TAL"/>
              <w:rPr>
                <w:sz w:val="16"/>
                <w:szCs w:val="16"/>
              </w:rPr>
            </w:pPr>
            <w:r w:rsidRPr="0070253A">
              <w:rPr>
                <w:sz w:val="16"/>
                <w:szCs w:val="16"/>
              </w:rPr>
              <w:t>0</w:t>
            </w:r>
            <w:r>
              <w:rPr>
                <w:sz w:val="16"/>
                <w:szCs w:val="16"/>
              </w:rPr>
              <w:t>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F1F24" w14:textId="77777777" w:rsidR="005E379D" w:rsidRPr="0070253A" w:rsidRDefault="005E379D" w:rsidP="00346F5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613F" w14:textId="77777777" w:rsidR="005E379D" w:rsidRPr="0070253A" w:rsidRDefault="005E379D" w:rsidP="00346F5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19E6E" w14:textId="77777777" w:rsidR="005E379D" w:rsidRPr="0070253A" w:rsidRDefault="005E379D" w:rsidP="00346F53">
            <w:pPr>
              <w:pStyle w:val="TAL"/>
              <w:rPr>
                <w:sz w:val="16"/>
                <w:szCs w:val="16"/>
              </w:rPr>
            </w:pPr>
            <w:r w:rsidRPr="005E379D">
              <w:rPr>
                <w:sz w:val="16"/>
                <w:szCs w:val="16"/>
              </w:rPr>
              <w:t>CR to 37.145-2: correction of equivalent beams testing,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7B50E" w14:textId="77777777" w:rsidR="005E379D" w:rsidRPr="0070253A" w:rsidRDefault="005E379D" w:rsidP="00346F53">
            <w:pPr>
              <w:pStyle w:val="TAL"/>
              <w:rPr>
                <w:sz w:val="16"/>
                <w:szCs w:val="16"/>
              </w:rPr>
            </w:pPr>
            <w:r w:rsidRPr="0070253A">
              <w:rPr>
                <w:sz w:val="16"/>
                <w:szCs w:val="16"/>
              </w:rPr>
              <w:t>14.</w:t>
            </w:r>
            <w:r>
              <w:rPr>
                <w:sz w:val="16"/>
                <w:szCs w:val="16"/>
              </w:rPr>
              <w:t>9</w:t>
            </w:r>
            <w:r w:rsidRPr="0070253A">
              <w:rPr>
                <w:sz w:val="16"/>
                <w:szCs w:val="16"/>
              </w:rPr>
              <w:t>.0</w:t>
            </w:r>
          </w:p>
        </w:tc>
      </w:tr>
      <w:tr w:rsidR="00772A27" w:rsidRPr="0070253A" w14:paraId="760D9E5D"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FAC" w14:textId="77777777" w:rsidR="00772A27" w:rsidRPr="0070253A" w:rsidRDefault="00772A27" w:rsidP="001364D3">
            <w:pPr>
              <w:pStyle w:val="TAL"/>
              <w:rPr>
                <w:sz w:val="16"/>
                <w:szCs w:val="16"/>
              </w:rPr>
            </w:pPr>
            <w:r w:rsidRPr="0070253A">
              <w:rPr>
                <w:sz w:val="16"/>
                <w:szCs w:val="16"/>
              </w:rPr>
              <w:t>201</w:t>
            </w:r>
            <w:r>
              <w:rPr>
                <w:sz w:val="16"/>
                <w:szCs w:val="16"/>
              </w:rPr>
              <w:t>9</w:t>
            </w:r>
            <w:r w:rsidRPr="0070253A">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EDC5B" w14:textId="77777777" w:rsidR="00772A27" w:rsidRPr="0070253A" w:rsidRDefault="00772A27" w:rsidP="001364D3">
            <w:pPr>
              <w:pStyle w:val="TAL"/>
              <w:rPr>
                <w:sz w:val="16"/>
                <w:szCs w:val="16"/>
              </w:rPr>
            </w:pPr>
            <w:r w:rsidRPr="0070253A">
              <w:rPr>
                <w:sz w:val="16"/>
                <w:szCs w:val="16"/>
              </w:rPr>
              <w:t>RAN#8</w:t>
            </w:r>
            <w:r>
              <w:rPr>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9864DA" w14:textId="77777777" w:rsidR="00772A27" w:rsidRPr="0070253A" w:rsidRDefault="00772A27" w:rsidP="001364D3">
            <w:pPr>
              <w:pStyle w:val="TAL"/>
              <w:rPr>
                <w:sz w:val="16"/>
                <w:szCs w:val="16"/>
              </w:rPr>
            </w:pPr>
            <w:r w:rsidRPr="00772A27">
              <w:rPr>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1D836" w14:textId="77777777" w:rsidR="00772A27" w:rsidRPr="0070253A" w:rsidRDefault="00772A27" w:rsidP="001364D3">
            <w:pPr>
              <w:pStyle w:val="TAL"/>
              <w:rPr>
                <w:sz w:val="16"/>
                <w:szCs w:val="16"/>
              </w:rPr>
            </w:pPr>
            <w:r w:rsidRPr="0070253A">
              <w:rPr>
                <w:sz w:val="16"/>
                <w:szCs w:val="16"/>
              </w:rPr>
              <w:t>0</w:t>
            </w:r>
            <w:r>
              <w:rPr>
                <w:sz w:val="16"/>
                <w:szCs w:val="16"/>
              </w:rPr>
              <w:t>1</w:t>
            </w:r>
            <w:r w:rsidR="00F57E41">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615D" w14:textId="77777777" w:rsidR="00772A27" w:rsidRPr="0070253A" w:rsidRDefault="00772A27" w:rsidP="001364D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40D25" w14:textId="77777777" w:rsidR="00772A27" w:rsidRPr="0070253A" w:rsidRDefault="00772A27" w:rsidP="001364D3">
            <w:pPr>
              <w:pStyle w:val="TAL"/>
              <w:rPr>
                <w:sz w:val="16"/>
                <w:szCs w:val="16"/>
              </w:rPr>
            </w:pPr>
            <w:r w:rsidRPr="0070253A">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90E8C" w14:textId="77777777" w:rsidR="00772A27" w:rsidRPr="0070253A" w:rsidRDefault="00772A27" w:rsidP="001364D3">
            <w:pPr>
              <w:pStyle w:val="TAL"/>
              <w:rPr>
                <w:sz w:val="16"/>
                <w:szCs w:val="16"/>
              </w:rPr>
            </w:pPr>
            <w:r w:rsidRPr="00772A27">
              <w:rPr>
                <w:sz w:val="16"/>
                <w:szCs w:val="16"/>
              </w:rPr>
              <w:t>CR to TS 37.145-2: Clarification of conformance testing for same beams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DCFC" w14:textId="77777777" w:rsidR="00772A27" w:rsidRPr="0070253A" w:rsidRDefault="00772A27" w:rsidP="001364D3">
            <w:pPr>
              <w:pStyle w:val="TAL"/>
              <w:rPr>
                <w:sz w:val="16"/>
                <w:szCs w:val="16"/>
              </w:rPr>
            </w:pPr>
            <w:r w:rsidRPr="0070253A">
              <w:rPr>
                <w:sz w:val="16"/>
                <w:szCs w:val="16"/>
              </w:rPr>
              <w:t>14.</w:t>
            </w:r>
            <w:r>
              <w:rPr>
                <w:sz w:val="16"/>
                <w:szCs w:val="16"/>
              </w:rPr>
              <w:t>10</w:t>
            </w:r>
            <w:r w:rsidRPr="0070253A">
              <w:rPr>
                <w:sz w:val="16"/>
                <w:szCs w:val="16"/>
              </w:rPr>
              <w:t>.0</w:t>
            </w:r>
          </w:p>
        </w:tc>
      </w:tr>
      <w:tr w:rsidR="001A55B0" w:rsidRPr="0070253A" w14:paraId="2755310E" w14:textId="77777777" w:rsidTr="001364D3">
        <w:tc>
          <w:tcPr>
            <w:tcW w:w="800" w:type="dxa"/>
            <w:tcBorders>
              <w:top w:val="single" w:sz="6" w:space="0" w:color="auto"/>
              <w:left w:val="single" w:sz="6" w:space="0" w:color="auto"/>
              <w:bottom w:val="single" w:sz="6" w:space="0" w:color="auto"/>
              <w:right w:val="single" w:sz="6" w:space="0" w:color="auto"/>
            </w:tcBorders>
            <w:shd w:val="solid" w:color="FFFFFF" w:fill="auto"/>
          </w:tcPr>
          <w:p w14:paraId="0381486E" w14:textId="77777777" w:rsidR="001A55B0" w:rsidRPr="0070253A" w:rsidRDefault="001A55B0" w:rsidP="001A55B0">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5425" w14:textId="77777777" w:rsidR="001A55B0" w:rsidRPr="0070253A" w:rsidRDefault="001A55B0" w:rsidP="001A55B0">
            <w:pPr>
              <w:pStyle w:val="TAL"/>
              <w:rPr>
                <w:sz w:val="16"/>
                <w:szCs w:val="16"/>
              </w:rPr>
            </w:pPr>
            <w:r>
              <w:rPr>
                <w:sz w:val="16"/>
                <w:szCs w:val="16"/>
              </w:rPr>
              <w:t>RAN#90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CBB0D" w14:textId="77777777" w:rsidR="001A55B0" w:rsidRPr="00772A27" w:rsidRDefault="001A55B0" w:rsidP="001A55B0">
            <w:pPr>
              <w:pStyle w:val="TAL"/>
              <w:rPr>
                <w:sz w:val="16"/>
                <w:szCs w:val="16"/>
              </w:rPr>
            </w:pPr>
            <w:r>
              <w:rPr>
                <w:rFonts w:cs="Arial"/>
                <w:sz w:val="16"/>
                <w:szCs w:val="16"/>
              </w:rPr>
              <w:t>RP-202513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0B0A0" w14:textId="77777777" w:rsidR="001A55B0" w:rsidRPr="0070253A" w:rsidRDefault="001A55B0" w:rsidP="001A55B0">
            <w:pPr>
              <w:pStyle w:val="TAL"/>
              <w:rPr>
                <w:sz w:val="16"/>
                <w:szCs w:val="16"/>
              </w:rPr>
            </w:pPr>
            <w:r>
              <w:rPr>
                <w:rFonts w:cs="Arial"/>
                <w:sz w:val="16"/>
                <w:szCs w:val="16"/>
              </w:rPr>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4A7DD" w14:textId="77777777" w:rsidR="001A55B0" w:rsidRPr="0070253A" w:rsidRDefault="001A55B0" w:rsidP="001A55B0">
            <w:pPr>
              <w:pStyle w:val="TAL"/>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BCE7" w14:textId="77777777" w:rsidR="001A55B0" w:rsidRPr="0070253A" w:rsidRDefault="001A55B0" w:rsidP="001A55B0">
            <w:pPr>
              <w:pStyle w:val="TAL"/>
              <w:rPr>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3A7CE" w14:textId="77777777" w:rsidR="001A55B0" w:rsidRPr="00772A27" w:rsidRDefault="001A55B0" w:rsidP="001A55B0">
            <w:pPr>
              <w:pStyle w:val="TAL"/>
              <w:rPr>
                <w:sz w:val="16"/>
                <w:szCs w:val="16"/>
              </w:rPr>
            </w:pPr>
            <w:r>
              <w:rPr>
                <w:rFonts w:cs="Arial"/>
                <w:sz w:val="16"/>
                <w:szCs w:val="16"/>
              </w:rPr>
              <w:t>CR to TS 37.145-2: correction of manufacturer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98B62" w14:textId="77777777" w:rsidR="001A55B0" w:rsidRPr="0070253A" w:rsidRDefault="001A55B0" w:rsidP="001A55B0">
            <w:pPr>
              <w:pStyle w:val="TAL"/>
              <w:rPr>
                <w:sz w:val="16"/>
                <w:szCs w:val="16"/>
              </w:rPr>
            </w:pPr>
            <w:r>
              <w:rPr>
                <w:sz w:val="16"/>
                <w:szCs w:val="16"/>
              </w:rPr>
              <w:t>14.11.0</w:t>
            </w:r>
          </w:p>
        </w:tc>
      </w:tr>
    </w:tbl>
    <w:p w14:paraId="0A47A2B5" w14:textId="77777777" w:rsidR="000967AF" w:rsidRPr="0070253A" w:rsidRDefault="000967AF" w:rsidP="0007730D"/>
    <w:sectPr w:rsidR="000967AF" w:rsidRPr="0070253A" w:rsidSect="000835C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E2F16" w14:textId="77777777" w:rsidR="006F4D38" w:rsidRDefault="006F4D38">
      <w:r>
        <w:separator/>
      </w:r>
    </w:p>
  </w:endnote>
  <w:endnote w:type="continuationSeparator" w:id="0">
    <w:p w14:paraId="7E34FF35" w14:textId="77777777" w:rsidR="006F4D38" w:rsidRDefault="006F4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EA87" w14:textId="77777777" w:rsidR="00FD457F" w:rsidRDefault="00FD45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4DC17" w14:textId="77777777" w:rsidR="006F4D38" w:rsidRDefault="006F4D38">
      <w:r>
        <w:separator/>
      </w:r>
    </w:p>
  </w:footnote>
  <w:footnote w:type="continuationSeparator" w:id="0">
    <w:p w14:paraId="3F43F58B" w14:textId="77777777" w:rsidR="006F4D38" w:rsidRDefault="006F4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6DD32" w14:textId="4B162145" w:rsidR="00FD457F" w:rsidRDefault="000A19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ZA </w:instrText>
    </w:r>
    <w:r>
      <w:rPr>
        <w:rFonts w:ascii="Arial" w:hAnsi="Arial" w:cs="Arial"/>
        <w:b/>
        <w:sz w:val="18"/>
        <w:szCs w:val="18"/>
      </w:rPr>
      <w:fldChar w:fldCharType="separate"/>
    </w:r>
    <w:r w:rsidR="003926EF">
      <w:rPr>
        <w:rFonts w:ascii="Arial" w:hAnsi="Arial" w:cs="Arial"/>
        <w:b/>
        <w:noProof/>
        <w:sz w:val="18"/>
        <w:szCs w:val="18"/>
      </w:rPr>
      <w:t>3GPP TS 37.145-2 V14.11.0 (2020-12)</w:t>
    </w:r>
    <w:r>
      <w:rPr>
        <w:rFonts w:ascii="Arial" w:hAnsi="Arial" w:cs="Arial"/>
        <w:b/>
        <w:sz w:val="18"/>
        <w:szCs w:val="18"/>
      </w:rPr>
      <w:fldChar w:fldCharType="end"/>
    </w:r>
  </w:p>
  <w:p w14:paraId="1F708668" w14:textId="77777777" w:rsidR="00FD457F" w:rsidRDefault="000A19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PAGE </w:instrText>
    </w:r>
    <w:r>
      <w:rPr>
        <w:rFonts w:ascii="Arial" w:hAnsi="Arial" w:cs="Arial"/>
        <w:b/>
        <w:sz w:val="18"/>
        <w:szCs w:val="18"/>
      </w:rPr>
      <w:fldChar w:fldCharType="separate"/>
    </w:r>
    <w:r w:rsidR="00F62BE1">
      <w:rPr>
        <w:rFonts w:ascii="Arial" w:hAnsi="Arial" w:cs="Arial"/>
        <w:b/>
        <w:noProof/>
        <w:sz w:val="18"/>
        <w:szCs w:val="18"/>
      </w:rPr>
      <w:t>3</w:t>
    </w:r>
    <w:r>
      <w:rPr>
        <w:rFonts w:ascii="Arial" w:hAnsi="Arial" w:cs="Arial"/>
        <w:b/>
        <w:sz w:val="18"/>
        <w:szCs w:val="18"/>
      </w:rPr>
      <w:fldChar w:fldCharType="end"/>
    </w:r>
  </w:p>
  <w:p w14:paraId="3AE102F3" w14:textId="4CA71865" w:rsidR="00FD457F" w:rsidRDefault="000A193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D457F">
      <w:rPr>
        <w:rFonts w:ascii="Arial" w:hAnsi="Arial" w:cs="Arial"/>
        <w:b/>
        <w:sz w:val="18"/>
        <w:szCs w:val="18"/>
      </w:rPr>
      <w:instrText xml:space="preserve"> STYLEREF ZGSM </w:instrText>
    </w:r>
    <w:r>
      <w:rPr>
        <w:rFonts w:ascii="Arial" w:hAnsi="Arial" w:cs="Arial"/>
        <w:b/>
        <w:sz w:val="18"/>
        <w:szCs w:val="18"/>
      </w:rPr>
      <w:fldChar w:fldCharType="separate"/>
    </w:r>
    <w:r w:rsidR="003926EF">
      <w:rPr>
        <w:rFonts w:ascii="Arial" w:hAnsi="Arial" w:cs="Arial"/>
        <w:b/>
        <w:noProof/>
        <w:sz w:val="18"/>
        <w:szCs w:val="18"/>
      </w:rPr>
      <w:t>Release 14</w:t>
    </w:r>
    <w:r>
      <w:rPr>
        <w:rFonts w:ascii="Arial" w:hAnsi="Arial" w:cs="Arial"/>
        <w:b/>
        <w:sz w:val="18"/>
        <w:szCs w:val="18"/>
      </w:rPr>
      <w:fldChar w:fldCharType="end"/>
    </w:r>
  </w:p>
  <w:p w14:paraId="653AEADC" w14:textId="77777777" w:rsidR="00FD457F" w:rsidRDefault="00FD45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698"/>
    <w:rsid w:val="00007D82"/>
    <w:rsid w:val="00011BE1"/>
    <w:rsid w:val="00014377"/>
    <w:rsid w:val="00017F25"/>
    <w:rsid w:val="00017F7C"/>
    <w:rsid w:val="00020725"/>
    <w:rsid w:val="000224B9"/>
    <w:rsid w:val="000261AC"/>
    <w:rsid w:val="000305B6"/>
    <w:rsid w:val="00033397"/>
    <w:rsid w:val="00040095"/>
    <w:rsid w:val="0005567A"/>
    <w:rsid w:val="00060C2E"/>
    <w:rsid w:val="0006741C"/>
    <w:rsid w:val="00074716"/>
    <w:rsid w:val="00074E81"/>
    <w:rsid w:val="0007730D"/>
    <w:rsid w:val="00080512"/>
    <w:rsid w:val="000820DA"/>
    <w:rsid w:val="000835C4"/>
    <w:rsid w:val="000860D9"/>
    <w:rsid w:val="000925DD"/>
    <w:rsid w:val="000946BD"/>
    <w:rsid w:val="000967AF"/>
    <w:rsid w:val="00097E84"/>
    <w:rsid w:val="000A1470"/>
    <w:rsid w:val="000A1934"/>
    <w:rsid w:val="000A19EE"/>
    <w:rsid w:val="000B768C"/>
    <w:rsid w:val="000C04DB"/>
    <w:rsid w:val="000C3A40"/>
    <w:rsid w:val="000C71F4"/>
    <w:rsid w:val="000D2167"/>
    <w:rsid w:val="000D308C"/>
    <w:rsid w:val="000D3CE6"/>
    <w:rsid w:val="000D5500"/>
    <w:rsid w:val="000D58AB"/>
    <w:rsid w:val="000E52EC"/>
    <w:rsid w:val="000E6A16"/>
    <w:rsid w:val="000E6C56"/>
    <w:rsid w:val="000F0AAC"/>
    <w:rsid w:val="000F16DC"/>
    <w:rsid w:val="000F592D"/>
    <w:rsid w:val="00102909"/>
    <w:rsid w:val="0012754F"/>
    <w:rsid w:val="00134853"/>
    <w:rsid w:val="00136521"/>
    <w:rsid w:val="0013769B"/>
    <w:rsid w:val="00140775"/>
    <w:rsid w:val="00144BBB"/>
    <w:rsid w:val="00146E6E"/>
    <w:rsid w:val="001606BA"/>
    <w:rsid w:val="00161E41"/>
    <w:rsid w:val="001651FF"/>
    <w:rsid w:val="00170D59"/>
    <w:rsid w:val="0017478B"/>
    <w:rsid w:val="00177AC1"/>
    <w:rsid w:val="0018080C"/>
    <w:rsid w:val="00194DC9"/>
    <w:rsid w:val="001A30F6"/>
    <w:rsid w:val="001A55B0"/>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073D"/>
    <w:rsid w:val="002126A0"/>
    <w:rsid w:val="00215D79"/>
    <w:rsid w:val="00236C43"/>
    <w:rsid w:val="00237CE4"/>
    <w:rsid w:val="00243D05"/>
    <w:rsid w:val="00253325"/>
    <w:rsid w:val="002632AC"/>
    <w:rsid w:val="002658AA"/>
    <w:rsid w:val="00266B7D"/>
    <w:rsid w:val="00266BB7"/>
    <w:rsid w:val="00274DB3"/>
    <w:rsid w:val="00282976"/>
    <w:rsid w:val="002871C1"/>
    <w:rsid w:val="00294BA1"/>
    <w:rsid w:val="00294F3E"/>
    <w:rsid w:val="002968A5"/>
    <w:rsid w:val="002A41B5"/>
    <w:rsid w:val="002B1158"/>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172DC"/>
    <w:rsid w:val="00317346"/>
    <w:rsid w:val="00317E59"/>
    <w:rsid w:val="00323FF0"/>
    <w:rsid w:val="00327CAE"/>
    <w:rsid w:val="0034340D"/>
    <w:rsid w:val="00352B62"/>
    <w:rsid w:val="0035462D"/>
    <w:rsid w:val="00360E89"/>
    <w:rsid w:val="00362D7B"/>
    <w:rsid w:val="003641F0"/>
    <w:rsid w:val="0036597F"/>
    <w:rsid w:val="00367810"/>
    <w:rsid w:val="0038220B"/>
    <w:rsid w:val="0038406D"/>
    <w:rsid w:val="003926EF"/>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D589C"/>
    <w:rsid w:val="003F15DA"/>
    <w:rsid w:val="003F1D1F"/>
    <w:rsid w:val="003F44A1"/>
    <w:rsid w:val="004052EB"/>
    <w:rsid w:val="00405350"/>
    <w:rsid w:val="00415C7A"/>
    <w:rsid w:val="00423D06"/>
    <w:rsid w:val="00427E56"/>
    <w:rsid w:val="0043071A"/>
    <w:rsid w:val="004334E4"/>
    <w:rsid w:val="00434613"/>
    <w:rsid w:val="00435059"/>
    <w:rsid w:val="00435CA0"/>
    <w:rsid w:val="004362AE"/>
    <w:rsid w:val="004373AF"/>
    <w:rsid w:val="00453518"/>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50B3"/>
    <w:rsid w:val="005171F6"/>
    <w:rsid w:val="00521312"/>
    <w:rsid w:val="0052361E"/>
    <w:rsid w:val="00526DAD"/>
    <w:rsid w:val="00534419"/>
    <w:rsid w:val="00540091"/>
    <w:rsid w:val="00540C54"/>
    <w:rsid w:val="00543E6C"/>
    <w:rsid w:val="00546AF9"/>
    <w:rsid w:val="00547FCB"/>
    <w:rsid w:val="005549A7"/>
    <w:rsid w:val="00557C56"/>
    <w:rsid w:val="00565087"/>
    <w:rsid w:val="00565C67"/>
    <w:rsid w:val="0057373F"/>
    <w:rsid w:val="005755E1"/>
    <w:rsid w:val="00577C30"/>
    <w:rsid w:val="00592C52"/>
    <w:rsid w:val="00594CA0"/>
    <w:rsid w:val="00595EA4"/>
    <w:rsid w:val="005A4343"/>
    <w:rsid w:val="005B5139"/>
    <w:rsid w:val="005D23C7"/>
    <w:rsid w:val="005E093B"/>
    <w:rsid w:val="005E379D"/>
    <w:rsid w:val="005E4EA1"/>
    <w:rsid w:val="005E4EA8"/>
    <w:rsid w:val="005E51E8"/>
    <w:rsid w:val="005F006D"/>
    <w:rsid w:val="005F1308"/>
    <w:rsid w:val="005F4E64"/>
    <w:rsid w:val="005F64BE"/>
    <w:rsid w:val="005F673F"/>
    <w:rsid w:val="005F6848"/>
    <w:rsid w:val="005F6F30"/>
    <w:rsid w:val="00601DCA"/>
    <w:rsid w:val="00604F7F"/>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33EC"/>
    <w:rsid w:val="00665965"/>
    <w:rsid w:val="00666F61"/>
    <w:rsid w:val="00671333"/>
    <w:rsid w:val="00672814"/>
    <w:rsid w:val="00672E74"/>
    <w:rsid w:val="00673E8E"/>
    <w:rsid w:val="0067542E"/>
    <w:rsid w:val="00675E57"/>
    <w:rsid w:val="006825C6"/>
    <w:rsid w:val="00682FA0"/>
    <w:rsid w:val="00687497"/>
    <w:rsid w:val="006B085F"/>
    <w:rsid w:val="006C290E"/>
    <w:rsid w:val="006C4329"/>
    <w:rsid w:val="006D1010"/>
    <w:rsid w:val="006D12BA"/>
    <w:rsid w:val="006D1D67"/>
    <w:rsid w:val="006E0180"/>
    <w:rsid w:val="006E1448"/>
    <w:rsid w:val="006E4027"/>
    <w:rsid w:val="006E611E"/>
    <w:rsid w:val="006F0C3F"/>
    <w:rsid w:val="006F0F60"/>
    <w:rsid w:val="006F4D38"/>
    <w:rsid w:val="006F4F7A"/>
    <w:rsid w:val="006F7428"/>
    <w:rsid w:val="0070018C"/>
    <w:rsid w:val="0070253A"/>
    <w:rsid w:val="00716AB9"/>
    <w:rsid w:val="00726D97"/>
    <w:rsid w:val="00734A5B"/>
    <w:rsid w:val="007406DA"/>
    <w:rsid w:val="00743E76"/>
    <w:rsid w:val="00744E76"/>
    <w:rsid w:val="00752E8F"/>
    <w:rsid w:val="00754528"/>
    <w:rsid w:val="00755D1C"/>
    <w:rsid w:val="00764C20"/>
    <w:rsid w:val="00766562"/>
    <w:rsid w:val="00772A27"/>
    <w:rsid w:val="007734D4"/>
    <w:rsid w:val="00774514"/>
    <w:rsid w:val="007753F0"/>
    <w:rsid w:val="00776899"/>
    <w:rsid w:val="007777BC"/>
    <w:rsid w:val="00781F0F"/>
    <w:rsid w:val="0078367B"/>
    <w:rsid w:val="007856D5"/>
    <w:rsid w:val="00796077"/>
    <w:rsid w:val="007A4729"/>
    <w:rsid w:val="007A7E48"/>
    <w:rsid w:val="007B6A48"/>
    <w:rsid w:val="007B7BA1"/>
    <w:rsid w:val="007C2064"/>
    <w:rsid w:val="007C30A8"/>
    <w:rsid w:val="007C5135"/>
    <w:rsid w:val="007C63A7"/>
    <w:rsid w:val="007D19E2"/>
    <w:rsid w:val="007E70AB"/>
    <w:rsid w:val="007E780B"/>
    <w:rsid w:val="007F6777"/>
    <w:rsid w:val="00800572"/>
    <w:rsid w:val="0080079C"/>
    <w:rsid w:val="008028A4"/>
    <w:rsid w:val="0080537E"/>
    <w:rsid w:val="00806CE2"/>
    <w:rsid w:val="00816E88"/>
    <w:rsid w:val="008218C4"/>
    <w:rsid w:val="008263E8"/>
    <w:rsid w:val="0082668D"/>
    <w:rsid w:val="00831A90"/>
    <w:rsid w:val="00832261"/>
    <w:rsid w:val="008359B9"/>
    <w:rsid w:val="00837547"/>
    <w:rsid w:val="008414C0"/>
    <w:rsid w:val="00841C55"/>
    <w:rsid w:val="00844F41"/>
    <w:rsid w:val="008452A2"/>
    <w:rsid w:val="0084602E"/>
    <w:rsid w:val="00846B06"/>
    <w:rsid w:val="00850345"/>
    <w:rsid w:val="0085466D"/>
    <w:rsid w:val="008560FB"/>
    <w:rsid w:val="008601A2"/>
    <w:rsid w:val="00863E41"/>
    <w:rsid w:val="00870956"/>
    <w:rsid w:val="00873569"/>
    <w:rsid w:val="00874A6B"/>
    <w:rsid w:val="008768A4"/>
    <w:rsid w:val="008768CA"/>
    <w:rsid w:val="00882365"/>
    <w:rsid w:val="00883A97"/>
    <w:rsid w:val="00884863"/>
    <w:rsid w:val="00892155"/>
    <w:rsid w:val="00893F9F"/>
    <w:rsid w:val="008960AC"/>
    <w:rsid w:val="008975FB"/>
    <w:rsid w:val="008A7150"/>
    <w:rsid w:val="008B089E"/>
    <w:rsid w:val="008C6952"/>
    <w:rsid w:val="008D32A3"/>
    <w:rsid w:val="008E02EE"/>
    <w:rsid w:val="008E07C3"/>
    <w:rsid w:val="008E2F79"/>
    <w:rsid w:val="008E3B41"/>
    <w:rsid w:val="008F2FA1"/>
    <w:rsid w:val="008F3AFE"/>
    <w:rsid w:val="008F43B0"/>
    <w:rsid w:val="008F4830"/>
    <w:rsid w:val="0090271F"/>
    <w:rsid w:val="00903E81"/>
    <w:rsid w:val="00906F29"/>
    <w:rsid w:val="0091543E"/>
    <w:rsid w:val="009222EC"/>
    <w:rsid w:val="009255F7"/>
    <w:rsid w:val="009268D4"/>
    <w:rsid w:val="00926DC6"/>
    <w:rsid w:val="00933753"/>
    <w:rsid w:val="00933A5F"/>
    <w:rsid w:val="00934DD7"/>
    <w:rsid w:val="009404D8"/>
    <w:rsid w:val="00942EC2"/>
    <w:rsid w:val="00945D5F"/>
    <w:rsid w:val="00951F1A"/>
    <w:rsid w:val="009718C6"/>
    <w:rsid w:val="00971E87"/>
    <w:rsid w:val="00972B90"/>
    <w:rsid w:val="00982898"/>
    <w:rsid w:val="00983B40"/>
    <w:rsid w:val="00983FCA"/>
    <w:rsid w:val="00984AF4"/>
    <w:rsid w:val="0098775E"/>
    <w:rsid w:val="00995D54"/>
    <w:rsid w:val="009A4531"/>
    <w:rsid w:val="009A7DA2"/>
    <w:rsid w:val="009B2015"/>
    <w:rsid w:val="009B38E6"/>
    <w:rsid w:val="009B3AF7"/>
    <w:rsid w:val="009B689A"/>
    <w:rsid w:val="009C2AFD"/>
    <w:rsid w:val="009C34E1"/>
    <w:rsid w:val="009C62FE"/>
    <w:rsid w:val="009C72D4"/>
    <w:rsid w:val="009D0DC7"/>
    <w:rsid w:val="009D6222"/>
    <w:rsid w:val="009E521A"/>
    <w:rsid w:val="009F62CF"/>
    <w:rsid w:val="009F77F8"/>
    <w:rsid w:val="00A05DE6"/>
    <w:rsid w:val="00A10F02"/>
    <w:rsid w:val="00A14524"/>
    <w:rsid w:val="00A16034"/>
    <w:rsid w:val="00A31DEF"/>
    <w:rsid w:val="00A332B0"/>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5A40"/>
    <w:rsid w:val="00A9789B"/>
    <w:rsid w:val="00AA3A9A"/>
    <w:rsid w:val="00AA5548"/>
    <w:rsid w:val="00AC7B67"/>
    <w:rsid w:val="00AD0588"/>
    <w:rsid w:val="00AE0E8C"/>
    <w:rsid w:val="00AE4F9E"/>
    <w:rsid w:val="00AE5395"/>
    <w:rsid w:val="00AE74C3"/>
    <w:rsid w:val="00AF4033"/>
    <w:rsid w:val="00AF62FB"/>
    <w:rsid w:val="00B050B9"/>
    <w:rsid w:val="00B15449"/>
    <w:rsid w:val="00B17573"/>
    <w:rsid w:val="00B17621"/>
    <w:rsid w:val="00B22861"/>
    <w:rsid w:val="00B262D5"/>
    <w:rsid w:val="00B30484"/>
    <w:rsid w:val="00B319E0"/>
    <w:rsid w:val="00B32534"/>
    <w:rsid w:val="00B32627"/>
    <w:rsid w:val="00B336BC"/>
    <w:rsid w:val="00B3453F"/>
    <w:rsid w:val="00B34608"/>
    <w:rsid w:val="00B352A5"/>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B97"/>
    <w:rsid w:val="00BB0178"/>
    <w:rsid w:val="00BB1E51"/>
    <w:rsid w:val="00BB28B4"/>
    <w:rsid w:val="00BC4E5B"/>
    <w:rsid w:val="00BC585B"/>
    <w:rsid w:val="00BC7BF8"/>
    <w:rsid w:val="00BE14E1"/>
    <w:rsid w:val="00C04C7C"/>
    <w:rsid w:val="00C057D1"/>
    <w:rsid w:val="00C071C2"/>
    <w:rsid w:val="00C1241E"/>
    <w:rsid w:val="00C26AA0"/>
    <w:rsid w:val="00C2721E"/>
    <w:rsid w:val="00C30978"/>
    <w:rsid w:val="00C33079"/>
    <w:rsid w:val="00C35D59"/>
    <w:rsid w:val="00C42DD9"/>
    <w:rsid w:val="00C47D44"/>
    <w:rsid w:val="00C531BF"/>
    <w:rsid w:val="00C540D6"/>
    <w:rsid w:val="00C55969"/>
    <w:rsid w:val="00C56416"/>
    <w:rsid w:val="00C63537"/>
    <w:rsid w:val="00C67E5C"/>
    <w:rsid w:val="00C76AF1"/>
    <w:rsid w:val="00C76E56"/>
    <w:rsid w:val="00C81C9F"/>
    <w:rsid w:val="00C82343"/>
    <w:rsid w:val="00C86244"/>
    <w:rsid w:val="00C91619"/>
    <w:rsid w:val="00C9220F"/>
    <w:rsid w:val="00C95390"/>
    <w:rsid w:val="00C9628D"/>
    <w:rsid w:val="00CA378A"/>
    <w:rsid w:val="00CA3C8A"/>
    <w:rsid w:val="00CA3D0C"/>
    <w:rsid w:val="00CA3E4C"/>
    <w:rsid w:val="00CB16C2"/>
    <w:rsid w:val="00CB4150"/>
    <w:rsid w:val="00CB44D6"/>
    <w:rsid w:val="00CB568F"/>
    <w:rsid w:val="00CB68CA"/>
    <w:rsid w:val="00CC0291"/>
    <w:rsid w:val="00CC7942"/>
    <w:rsid w:val="00CD0F14"/>
    <w:rsid w:val="00CD3639"/>
    <w:rsid w:val="00CE02B0"/>
    <w:rsid w:val="00CE588C"/>
    <w:rsid w:val="00CF3563"/>
    <w:rsid w:val="00D0486D"/>
    <w:rsid w:val="00D133F4"/>
    <w:rsid w:val="00D14662"/>
    <w:rsid w:val="00D14F0A"/>
    <w:rsid w:val="00D20D2A"/>
    <w:rsid w:val="00D2517B"/>
    <w:rsid w:val="00D3272B"/>
    <w:rsid w:val="00D37B1E"/>
    <w:rsid w:val="00D404EE"/>
    <w:rsid w:val="00D4679A"/>
    <w:rsid w:val="00D54438"/>
    <w:rsid w:val="00D57AAF"/>
    <w:rsid w:val="00D600BC"/>
    <w:rsid w:val="00D6530F"/>
    <w:rsid w:val="00D669AC"/>
    <w:rsid w:val="00D714E5"/>
    <w:rsid w:val="00D738D6"/>
    <w:rsid w:val="00D7462F"/>
    <w:rsid w:val="00D87E00"/>
    <w:rsid w:val="00D90038"/>
    <w:rsid w:val="00D9134D"/>
    <w:rsid w:val="00D91512"/>
    <w:rsid w:val="00D974AC"/>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DF4861"/>
    <w:rsid w:val="00E00C83"/>
    <w:rsid w:val="00E022EA"/>
    <w:rsid w:val="00E03E81"/>
    <w:rsid w:val="00E10C83"/>
    <w:rsid w:val="00E14849"/>
    <w:rsid w:val="00E244AD"/>
    <w:rsid w:val="00E350A3"/>
    <w:rsid w:val="00E41234"/>
    <w:rsid w:val="00E43982"/>
    <w:rsid w:val="00E44BF2"/>
    <w:rsid w:val="00E468E8"/>
    <w:rsid w:val="00E522FB"/>
    <w:rsid w:val="00E603E9"/>
    <w:rsid w:val="00E6523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4E4"/>
    <w:rsid w:val="00F36D44"/>
    <w:rsid w:val="00F42363"/>
    <w:rsid w:val="00F47B38"/>
    <w:rsid w:val="00F5280D"/>
    <w:rsid w:val="00F53DB1"/>
    <w:rsid w:val="00F568F5"/>
    <w:rsid w:val="00F57E41"/>
    <w:rsid w:val="00F62837"/>
    <w:rsid w:val="00F62BE1"/>
    <w:rsid w:val="00F632AB"/>
    <w:rsid w:val="00F63980"/>
    <w:rsid w:val="00F645B5"/>
    <w:rsid w:val="00F653B8"/>
    <w:rsid w:val="00F65BA1"/>
    <w:rsid w:val="00F7075D"/>
    <w:rsid w:val="00F90A11"/>
    <w:rsid w:val="00F93C73"/>
    <w:rsid w:val="00FA1266"/>
    <w:rsid w:val="00FA2967"/>
    <w:rsid w:val="00FA65C4"/>
    <w:rsid w:val="00FB25BA"/>
    <w:rsid w:val="00FB3616"/>
    <w:rsid w:val="00FB38AB"/>
    <w:rsid w:val="00FB7468"/>
    <w:rsid w:val="00FC1192"/>
    <w:rsid w:val="00FC4118"/>
    <w:rsid w:val="00FC503A"/>
    <w:rsid w:val="00FC5F5D"/>
    <w:rsid w:val="00FC7478"/>
    <w:rsid w:val="00FD457F"/>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5114B"/>
  <w15:docId w15:val="{E23C408A-9370-4BD6-BE32-55F69A2B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16F6F-02C8-41AE-8F62-234AC826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47</Pages>
  <Words>16811</Words>
  <Characters>95828</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14)</dc:subject>
  <dc:creator>MCC Support</dc:creator>
  <cp:keywords/>
  <dc:description/>
  <cp:lastModifiedBy>MCC</cp:lastModifiedBy>
  <cp:revision>13</cp:revision>
  <cp:lastPrinted>2016-09-07T13:03:00Z</cp:lastPrinted>
  <dcterms:created xsi:type="dcterms:W3CDTF">2019-09-26T10:56:00Z</dcterms:created>
  <dcterms:modified xsi:type="dcterms:W3CDTF">2021-01-09T19:33:00Z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1503644821</vt:lpwstr>
  </property>
</Properties>
</file>