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5968CB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8.9pt" o:ole="">
            <v:imagedata r:id="rId9" o:title=""/>
          </v:shape>
          <o:OLEObject Type="Embed" ProgID="Word.Document.12" ShapeID="_x0000_i1025" DrawAspect="Content" ObjectID="_1782890411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65pt;height:248.25pt" o:ole="">
            <v:imagedata r:id="rId11" o:title=""/>
          </v:shape>
          <o:OLEObject Type="Embed" ProgID="Word.Document.8" ShapeID="_x0000_i1026" DrawAspect="Content" ObjectID="_1782890412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EP_NLS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EP_NLS: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EP_NLS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Pr="00CF1E15" w:rsidRDefault="009475C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EP_NLS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EP_NLS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1EC25CDD" w14:textId="5E432716" w:rsidR="005968CB" w:rsidRDefault="005968CB" w:rsidP="005968CB">
      <w:pPr>
        <w:pStyle w:val="Heading8"/>
        <w:rPr>
          <w:lang w:val="fr-FR"/>
        </w:rPr>
      </w:pPr>
      <w:bookmarkStart w:id="67" w:name="_Toc163048134"/>
      <w:r w:rsidRPr="005968CB">
        <w:rPr>
          <w:lang w:val="fr-FR"/>
        </w:rPr>
        <w:br w:type="page"/>
      </w:r>
      <w:r>
        <w:rPr>
          <w:lang w:val="fr-FR"/>
        </w:rPr>
        <w:t>Annex R (informative):</w:t>
      </w:r>
      <w:r>
        <w:rPr>
          <w:lang w:val="fr-FR"/>
        </w:rPr>
        <w:br/>
        <w:t>PlantUML source code</w:t>
      </w:r>
      <w:bookmarkEnd w:id="67"/>
    </w:p>
    <w:p w14:paraId="217145DB" w14:textId="19F564FD" w:rsidR="005968CB" w:rsidRPr="005C03DC" w:rsidRDefault="005968CB" w:rsidP="005968CB">
      <w:pPr>
        <w:pStyle w:val="Heading1"/>
      </w:pPr>
      <w:r>
        <w:t>R</w:t>
      </w:r>
      <w:r w:rsidRPr="005C03DC">
        <w:t>.1</w:t>
      </w:r>
      <w:r w:rsidRPr="005C03DC">
        <w:tab/>
        <w:t>5GC NRM</w:t>
      </w:r>
    </w:p>
    <w:p w14:paraId="1191A58C" w14:textId="762FFF52" w:rsidR="005968CB" w:rsidRPr="005C03DC" w:rsidRDefault="005968CB" w:rsidP="005968CB">
      <w:pPr>
        <w:pStyle w:val="Heading3"/>
      </w:pPr>
      <w:bookmarkStart w:id="68" w:name="_Toc163048135"/>
      <w:r>
        <w:t>R</w:t>
      </w:r>
      <w:r w:rsidRPr="005C03DC">
        <w:t>.1.1</w:t>
      </w:r>
      <w:r w:rsidRPr="005C03DC">
        <w:tab/>
      </w:r>
      <w:bookmarkEnd w:id="68"/>
      <w:r w:rsidRPr="005C03DC">
        <w:t>Relationships</w:t>
      </w:r>
    </w:p>
    <w:p w14:paraId="1B88AE2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5.2.1.1-37: NRM fragment for ManagedFunction and ManagedNFService</w:t>
      </w:r>
    </w:p>
    <w:p w14:paraId="658E9E4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B5C0BC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053B90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592090F8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51665F19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5F5B163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4470883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2C27457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79A157C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3DB21E5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754241A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09DE56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ManagedFunction &lt;&lt;InformationObjectClass&gt;&gt;</w:t>
      </w:r>
    </w:p>
    <w:p w14:paraId="31A65FA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56B04B2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ManagedFunction "1" *-- "*" ManagedNFService: &lt;&lt;names&gt;&gt;</w:t>
      </w:r>
    </w:p>
    <w:p w14:paraId="44400DEE" w14:textId="77777777" w:rsidR="005968CB" w:rsidRPr="00AE5015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863397A" w14:textId="77777777" w:rsidR="005968CB" w:rsidRDefault="005968CB" w:rsidP="005968CB">
      <w:pPr>
        <w:pStyle w:val="PL"/>
      </w:pPr>
    </w:p>
    <w:p w14:paraId="41A0EB3E" w14:textId="77777777" w:rsidR="005968CB" w:rsidRDefault="005968CB" w:rsidP="005968CB"/>
    <w:p w14:paraId="556D6EE8" w14:textId="77777777" w:rsidR="005968CB" w:rsidRDefault="005968CB" w:rsidP="005968CB"/>
    <w:p w14:paraId="62449BC3" w14:textId="17BD9040" w:rsidR="005968CB" w:rsidRPr="005C03DC" w:rsidRDefault="005968CB" w:rsidP="005968CB">
      <w:pPr>
        <w:pStyle w:val="Heading3"/>
      </w:pPr>
      <w:r>
        <w:t>R</w:t>
      </w:r>
      <w:r w:rsidRPr="005C03DC">
        <w:t>.1.2</w:t>
      </w:r>
      <w:r w:rsidRPr="005C03DC">
        <w:tab/>
        <w:t>Inheritance</w:t>
      </w:r>
    </w:p>
    <w:p w14:paraId="7D186DB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5.2.1.2-12: Inheritance hierarchy for ManagedNFService</w:t>
      </w:r>
    </w:p>
    <w:p w14:paraId="2D36ED1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F314CF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11626485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06B6EC0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328A8F3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08A5A27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5556E63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01CA487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484A9C1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715364F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2756430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335767B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3B33E74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Top &lt;&lt;InformationObjectClass&gt;&gt;</w:t>
      </w:r>
    </w:p>
    <w:p w14:paraId="513D317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Top &lt;|-- ManagedNFService</w:t>
      </w:r>
    </w:p>
    <w:p w14:paraId="339E85EE" w14:textId="77777777" w:rsidR="005968CB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384D90B" w14:textId="77777777" w:rsidR="005968CB" w:rsidRPr="00942B85" w:rsidRDefault="005968CB" w:rsidP="005968CB"/>
    <w:p w14:paraId="53C3EF5B" w14:textId="77777777" w:rsidR="005968CB" w:rsidRDefault="005968CB" w:rsidP="00E3241E"/>
    <w:p w14:paraId="6E1AD4BA" w14:textId="4B99BE41" w:rsidR="005E5B5B" w:rsidRDefault="005E5B5B" w:rsidP="005E5B5B">
      <w:pPr>
        <w:pStyle w:val="Heading8"/>
        <w:tabs>
          <w:tab w:val="left" w:pos="6144"/>
        </w:tabs>
      </w:pPr>
      <w:r>
        <w:t xml:space="preserve">Annex </w:t>
      </w:r>
      <w:r w:rsidR="005968CB">
        <w:t xml:space="preserve">S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51C7121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5D0D8A8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6B87D07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5454DE9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56EB0D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127F78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3F466B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0B9DC7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EF4C88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4FBE4C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529BA31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37CC20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1933FA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Forge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CE7C5F" w:rsidRPr="00B44DEE" w14:paraId="6369A0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4A251" w14:textId="05DC373B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D877" w14:textId="6C3F7340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1B4E" w14:textId="59354D84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86385" w14:textId="6CEBB71D" w:rsidR="00CE7C5F" w:rsidRPr="004F74E4" w:rsidRDefault="00CE7C5F" w:rsidP="00CE7C5F">
            <w:pPr>
              <w:pStyle w:val="TAC"/>
            </w:pPr>
            <w:r w:rsidRPr="004F74E4">
              <w:t>1205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E932D" w14:textId="29DCBE89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0DF1E" w14:textId="14864FEF" w:rsidR="00CE7C5F" w:rsidRPr="004F74E4" w:rsidRDefault="00CE7C5F" w:rsidP="00CE7C5F">
            <w:pPr>
              <w:pStyle w:val="TAL"/>
            </w:pPr>
            <w:r w:rsidRPr="004F74E4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C5D76" w14:textId="7FB54635" w:rsidR="00CE7C5F" w:rsidRPr="004F74E4" w:rsidRDefault="00CE7C5F" w:rsidP="00CE7C5F">
            <w:pPr>
              <w:pStyle w:val="TAL"/>
            </w:pPr>
            <w:r w:rsidRPr="004F74E4">
              <w:t>Rel-19 CR TS 28.541 Correct issues for NRM fragment to support NTN management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A505D" w14:textId="68535CE8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16D9C9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521A26" w14:textId="612021A5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212A1" w14:textId="28B7B054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507B" w14:textId="29F443E2" w:rsidR="00CE7C5F" w:rsidRPr="004F74E4" w:rsidRDefault="00CE7C5F" w:rsidP="00CE7C5F">
            <w:pPr>
              <w:pStyle w:val="TAC"/>
            </w:pPr>
            <w:r w:rsidRPr="004F74E4">
              <w:t>SP-240825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935AF" w14:textId="1ADD05E0" w:rsidR="00CE7C5F" w:rsidRPr="004F74E4" w:rsidRDefault="00CE7C5F" w:rsidP="00CE7C5F">
            <w:pPr>
              <w:pStyle w:val="TAC"/>
            </w:pPr>
            <w:r w:rsidRPr="004F74E4">
              <w:t>1217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D3A7C" w14:textId="2C3734DF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9A4ED" w14:textId="5CF42853" w:rsidR="00CE7C5F" w:rsidRPr="004F74E4" w:rsidRDefault="00CE7C5F" w:rsidP="00CE7C5F">
            <w:pPr>
              <w:pStyle w:val="TAL"/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8F7EF" w14:textId="1DBBE5C6" w:rsidR="00CE7C5F" w:rsidRPr="004F74E4" w:rsidRDefault="00CE7C5F" w:rsidP="00CE7C5F">
            <w:pPr>
              <w:pStyle w:val="TAL"/>
            </w:pPr>
            <w:r w:rsidRPr="004F74E4">
              <w:t>Rel-19 CR 28.541 Figure caption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C4B84" w14:textId="4C6AACCE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0A45A77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96C9" w14:textId="33742671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1A70A" w14:textId="09F37B18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F497" w14:textId="5CC60A7A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1030C" w14:textId="348CE474" w:rsidR="00CE7C5F" w:rsidRPr="004F74E4" w:rsidRDefault="00CE7C5F" w:rsidP="00CE7C5F">
            <w:pPr>
              <w:pStyle w:val="TAC"/>
            </w:pPr>
            <w:r w:rsidRPr="004F74E4">
              <w:t>1232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9EB40F" w14:textId="1C2512D4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E6EFA" w14:textId="55501CF1" w:rsidR="00CE7C5F" w:rsidRPr="004F74E4" w:rsidRDefault="00CE7C5F" w:rsidP="00CE7C5F">
            <w:pPr>
              <w:pStyle w:val="TAL"/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44A41" w14:textId="7D731FCA" w:rsidR="00CE7C5F" w:rsidRPr="004F74E4" w:rsidRDefault="00CE7C5F" w:rsidP="00CE7C5F">
            <w:pPr>
              <w:pStyle w:val="TAL"/>
            </w:pPr>
            <w:r w:rsidRPr="004F74E4">
              <w:t>Rel-19 CR TS 28.541 Add xxInfoList to UPFFunction, SMFFunction,  PCFFunction, and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18CDC" w14:textId="44978B35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5422F3D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F8F83" w14:textId="04C44FCB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818163" w14:textId="7A35C28F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82EA" w14:textId="7B75E168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41D94" w14:textId="74553D8D" w:rsidR="00CE7C5F" w:rsidRPr="004F74E4" w:rsidRDefault="00CE7C5F" w:rsidP="00CE7C5F">
            <w:pPr>
              <w:pStyle w:val="TAC"/>
            </w:pPr>
            <w:r w:rsidRPr="004F74E4">
              <w:t>1233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F970C" w14:textId="05274449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290DB" w14:textId="4E7353F3" w:rsidR="00CE7C5F" w:rsidRPr="004F74E4" w:rsidRDefault="00CE7C5F" w:rsidP="00CE7C5F">
            <w:pPr>
              <w:pStyle w:val="TAL"/>
            </w:pPr>
            <w:r w:rsidRPr="004F74E4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2C" w14:textId="39686A4B" w:rsidR="00CE7C5F" w:rsidRPr="004F74E4" w:rsidRDefault="00CE7C5F" w:rsidP="00CE7C5F">
            <w:pPr>
              <w:pStyle w:val="TAL"/>
            </w:pPr>
            <w:r w:rsidRPr="004F74E4">
              <w:t>Rel-19 CR TS 28.541 Add ManagedNFService in 5GC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1824" w14:textId="75C290FD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6A9F24C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AB5A" w14:textId="444140A2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D5E3B" w14:textId="1659511C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E2A9" w14:textId="7B8952DE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85686" w14:textId="5E3D1B96" w:rsidR="00CE7C5F" w:rsidRPr="004F74E4" w:rsidRDefault="00CE7C5F" w:rsidP="00CE7C5F">
            <w:pPr>
              <w:pStyle w:val="TAC"/>
            </w:pPr>
            <w:r w:rsidRPr="004F74E4">
              <w:t>1246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C0016" w14:textId="69583CF4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C28AE" w14:textId="79275951" w:rsidR="00CE7C5F" w:rsidRPr="004F74E4" w:rsidRDefault="00CE7C5F" w:rsidP="00CE7C5F">
            <w:pPr>
              <w:pStyle w:val="TAL"/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18025" w14:textId="759A8237" w:rsidR="00CE7C5F" w:rsidRPr="004F74E4" w:rsidRDefault="00CE7C5F" w:rsidP="00CE7C5F">
            <w:pPr>
              <w:pStyle w:val="TAL"/>
            </w:pPr>
            <w:r w:rsidRPr="004F74E4">
              <w:t>Rel-19 CR TS 28.541 add hniList to UDMFunction, UDRFunction, and AUSFFunction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DB254" w14:textId="438279AE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9B5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6F546" w14:textId="77777777" w:rsidR="00A53D92" w:rsidRDefault="00A53D92">
      <w:r>
        <w:separator/>
      </w:r>
    </w:p>
  </w:endnote>
  <w:endnote w:type="continuationSeparator" w:id="0">
    <w:p w14:paraId="12A926F3" w14:textId="77777777" w:rsidR="00A53D92" w:rsidRDefault="00A5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596AC" w14:textId="77777777" w:rsidR="009B51B4" w:rsidRDefault="009B51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DE39" w14:textId="77777777" w:rsidR="009B51B4" w:rsidRDefault="009B51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446B4" w14:textId="77777777" w:rsidR="00A53D92" w:rsidRDefault="00A53D92">
      <w:r>
        <w:separator/>
      </w:r>
    </w:p>
  </w:footnote>
  <w:footnote w:type="continuationSeparator" w:id="0">
    <w:p w14:paraId="3005F32B" w14:textId="77777777" w:rsidR="00A53D92" w:rsidRDefault="00A53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852F7" w14:textId="77777777" w:rsidR="009B51B4" w:rsidRDefault="009B51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51B8356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1C4161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1C4161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1C4161">
      <w:rPr>
        <w:rFonts w:ascii="Arial" w:hAnsi="Arial" w:cs="Arial"/>
        <w:b/>
        <w:sz w:val="18"/>
        <w:szCs w:val="18"/>
      </w:rPr>
      <w:t>06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B8A5D12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1C4161">
      <w:rPr>
        <w:rFonts w:ascii="Arial" w:hAnsi="Arial" w:cs="Arial"/>
        <w:b/>
        <w:sz w:val="18"/>
        <w:szCs w:val="18"/>
      </w:rPr>
      <w:t>19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1A52" w14:textId="77777777" w:rsidR="009B51B4" w:rsidRDefault="009B51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sawFAPh+iNo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4161"/>
    <w:rsid w:val="001C5AAD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E5974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143D5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46EC"/>
    <w:rsid w:val="00465515"/>
    <w:rsid w:val="00470B03"/>
    <w:rsid w:val="004710E8"/>
    <w:rsid w:val="004725FB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E700E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68CB"/>
    <w:rsid w:val="00597B11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33DA2"/>
    <w:rsid w:val="00734A5B"/>
    <w:rsid w:val="0073519A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5813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B51B4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5F5"/>
    <w:rsid w:val="00A53724"/>
    <w:rsid w:val="00A53D92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E7C5F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46E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92462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13944</Words>
  <Characters>79485</Characters>
  <Application>Microsoft Office Word</Application>
  <DocSecurity>0</DocSecurity>
  <Lines>662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93243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8</cp:revision>
  <cp:lastPrinted>2019-02-25T14:05:00Z</cp:lastPrinted>
  <dcterms:created xsi:type="dcterms:W3CDTF">2024-04-03T13:22:00Z</dcterms:created>
  <dcterms:modified xsi:type="dcterms:W3CDTF">2024-07-19T08:34:00Z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