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EEF8" w14:textId="14CBE5FF"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w:t>
      </w:r>
      <w:r w:rsidR="00006002">
        <w:t>8</w:t>
      </w:r>
      <w:r w:rsidR="008E442F">
        <w:t>.0.0</w:t>
      </w:r>
      <w:r w:rsidR="00080512" w:rsidRPr="006E5BBE">
        <w:t xml:space="preserve"> </w:t>
      </w:r>
      <w:r w:rsidRPr="006E5BBE">
        <w:rPr>
          <w:sz w:val="32"/>
        </w:rPr>
        <w:t>(</w:t>
      </w:r>
      <w:r w:rsidR="008E442F">
        <w:rPr>
          <w:sz w:val="32"/>
        </w:rPr>
        <w:t>202</w:t>
      </w:r>
      <w:r w:rsidR="00006002">
        <w:rPr>
          <w:sz w:val="32"/>
        </w:rPr>
        <w:t>4</w:t>
      </w:r>
      <w:r w:rsidR="008E442F">
        <w:rPr>
          <w:sz w:val="32"/>
        </w:rPr>
        <w:t>-0</w:t>
      </w:r>
      <w:r w:rsidR="00AE1A55">
        <w:rPr>
          <w:sz w:val="32"/>
        </w:rPr>
        <w:t>3</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407AFEBA"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w:t>
      </w:r>
      <w:r w:rsidR="00006002">
        <w:rPr>
          <w:rStyle w:val="ZGSM"/>
        </w:rPr>
        <w:t>8</w:t>
      </w:r>
      <w:r w:rsidRPr="006E5BBE">
        <w:t>)</w:t>
      </w:r>
    </w:p>
    <w:p w14:paraId="1723D575" w14:textId="77777777" w:rsidR="00080512" w:rsidRPr="006E5BBE" w:rsidRDefault="00080512">
      <w:pPr>
        <w:pStyle w:val="ZT"/>
        <w:framePr w:wrap="notBeside"/>
        <w:rPr>
          <w:i/>
          <w:sz w:val="28"/>
        </w:rPr>
      </w:pPr>
    </w:p>
    <w:p w14:paraId="54C0A047" w14:textId="157A8EC1" w:rsidR="00E70C89" w:rsidRPr="005C6937" w:rsidRDefault="00006002" w:rsidP="00E70C89">
      <w:pPr>
        <w:pStyle w:val="ZU"/>
        <w:framePr w:h="4929" w:hRule="exact" w:wrap="notBeside"/>
        <w:tabs>
          <w:tab w:val="right" w:pos="10206"/>
        </w:tabs>
        <w:jc w:val="left"/>
      </w:pPr>
      <w:r>
        <w:drawing>
          <wp:inline distT="0" distB="0" distL="0" distR="0" wp14:anchorId="027B282A" wp14:editId="4004DC0C">
            <wp:extent cx="1314450" cy="800100"/>
            <wp:effectExtent l="0" t="0" r="0" b="0"/>
            <wp:docPr id="110815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0C89" w:rsidRPr="005C6937">
        <w:tab/>
      </w:r>
      <w:r w:rsidR="00E70C89">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090EAF3E"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202</w:t>
      </w:r>
      <w:r w:rsidR="00006002">
        <w:rPr>
          <w:noProof/>
          <w:sz w:val="18"/>
        </w:rPr>
        <w:t>4</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Pr="006E5BBE" w:rsidRDefault="00AB455F" w:rsidP="00AB455F">
      <w:pPr>
        <w:jc w:val="both"/>
      </w:pPr>
      <w:r w:rsidRPr="006E5BBE">
        <w:t>Beside the head and hand phantom position is defined in TR 25.914 [6] subclauses 5.1.5 and 5.1.6.</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Pr="006E5BBE" w:rsidRDefault="00AB455F" w:rsidP="00AB455F">
      <w:pPr>
        <w:jc w:val="both"/>
      </w:pPr>
      <w:r w:rsidRPr="006E5BBE">
        <w:t>Hand phantom browsing mode position is defined in TR 25.914 [6] subclauses 5.1.5 and 5.1.7.</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Pr="006E5BBE" w:rsidRDefault="00AB455F" w:rsidP="00AB455F">
      <w:pPr>
        <w:jc w:val="both"/>
      </w:pPr>
      <w:r w:rsidRPr="006E5BBE">
        <w:t>Beside the head and hand phantom position is defined in TR 25.914 [6] subclauses 5.1.5 and 5.1.6.</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Pr="006E5BBE" w:rsidRDefault="00AB455F" w:rsidP="00AB455F">
      <w:pPr>
        <w:jc w:val="both"/>
      </w:pPr>
      <w:r w:rsidRPr="006E5BBE">
        <w:t>Hand phantom browsing mode position is defined in TR 25.914 [6] subclauses 5.1.5 and 5.1.7.</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lastRenderedPageBreak/>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77777777" w:rsidR="00C32D37" w:rsidRPr="006E5BBE" w:rsidRDefault="00DB6F4A" w:rsidP="00DB6F4A">
      <w:r w:rsidRPr="006E5BBE">
        <w:t>The UE or MS shall be equipped with a real battery that is fully charged (in the beginning of the Test).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r w:rsidRPr="006E5BBE">
        <w:lastRenderedPageBreak/>
        <w:t>Annex C (informat</w:t>
      </w:r>
      <w:r w:rsidR="00C32D37" w:rsidRPr="006E5BBE">
        <w:t>ive):</w:t>
      </w:r>
      <w:r w:rsidR="00C32D37" w:rsidRPr="006E5BBE">
        <w:br/>
      </w:r>
      <w:r w:rsidRPr="006E5BBE">
        <w:t>Change history</w:t>
      </w:r>
      <w:bookmarkEnd w:id="14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7"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006002" w:rsidRPr="00A61E5C" w14:paraId="1A679FA5"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1F206731" w14:textId="28F14F51" w:rsidR="00006002" w:rsidRPr="00A61E5C" w:rsidRDefault="00006002" w:rsidP="00006002">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238EB4" w14:textId="05D6950E" w:rsidR="00006002" w:rsidRDefault="00006002" w:rsidP="00006002">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26694E" w14:textId="77777777" w:rsidR="00006002" w:rsidRPr="00A61E5C" w:rsidRDefault="00006002" w:rsidP="0000600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ADF9" w14:textId="77777777" w:rsidR="00006002" w:rsidRPr="00A61E5C" w:rsidRDefault="00006002" w:rsidP="0000600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F92517" w14:textId="77777777" w:rsidR="00006002" w:rsidRPr="00A61E5C" w:rsidRDefault="00006002" w:rsidP="0000600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0B21C" w14:textId="77777777" w:rsidR="00006002" w:rsidRPr="00A61E5C" w:rsidRDefault="00006002" w:rsidP="0000600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8D8BF9" w14:textId="4AE2A3B6" w:rsidR="00006002" w:rsidRPr="00A61E5C" w:rsidRDefault="00006002" w:rsidP="00006002">
            <w:pPr>
              <w:keepNext/>
              <w:keepLines/>
              <w:overflowPunct/>
              <w:autoSpaceDE/>
              <w:autoSpaceDN/>
              <w:adjustRightInd/>
              <w:spacing w:after="0"/>
              <w:textAlignment w:val="auto"/>
              <w:rPr>
                <w:rFonts w:ascii="Arial" w:eastAsia="SimSun" w:hAnsi="Arial"/>
                <w:sz w:val="16"/>
                <w:szCs w:val="16"/>
              </w:rPr>
            </w:pPr>
            <w:r w:rsidRPr="00A61E5C">
              <w:rPr>
                <w:rFonts w:ascii="Arial" w:eastAsia="SimSun" w:hAnsi="Arial"/>
                <w:sz w:val="16"/>
                <w:szCs w:val="16"/>
              </w:rPr>
              <w:t>Update to Rel-1</w:t>
            </w:r>
            <w:r>
              <w:rPr>
                <w:rFonts w:ascii="Arial" w:eastAsia="SimSun" w:hAnsi="Arial"/>
                <w:sz w:val="16"/>
                <w:szCs w:val="16"/>
              </w:rPr>
              <w:t>8</w:t>
            </w:r>
            <w:r w:rsidRPr="00A61E5C">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FCB51" w14:textId="4D559D3F" w:rsidR="00006002" w:rsidRPr="00A61E5C" w:rsidRDefault="00006002" w:rsidP="0000600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bl>
    <w:p w14:paraId="17A08DA2" w14:textId="77777777" w:rsidR="00AE1A55" w:rsidRPr="00A61E5C" w:rsidRDefault="00AE1A55" w:rsidP="00AE1A55">
      <w:pPr>
        <w:overflowPunct/>
        <w:autoSpaceDE/>
        <w:autoSpaceDN/>
        <w:adjustRightInd/>
        <w:textAlignment w:val="auto"/>
        <w:rPr>
          <w:lang w:eastAsia="en-US"/>
        </w:rPr>
      </w:pPr>
    </w:p>
    <w:bookmarkEnd w:id="147"/>
    <w:p w14:paraId="221AFDC5"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06382" w14:textId="77777777" w:rsidR="00025C02" w:rsidRDefault="00025C02">
      <w:r>
        <w:separator/>
      </w:r>
    </w:p>
  </w:endnote>
  <w:endnote w:type="continuationSeparator" w:id="0">
    <w:p w14:paraId="3EDA6CDC" w14:textId="77777777" w:rsidR="00025C02" w:rsidRDefault="0002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D7C7" w14:textId="77777777" w:rsidR="00025C02" w:rsidRDefault="00025C02">
      <w:r>
        <w:separator/>
      </w:r>
    </w:p>
  </w:footnote>
  <w:footnote w:type="continuationSeparator" w:id="0">
    <w:p w14:paraId="4ED63644" w14:textId="77777777" w:rsidR="00025C02" w:rsidRDefault="0002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8104" w14:textId="341033FD"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006002">
      <w:rPr>
        <w:rFonts w:ascii="Arial" w:hAnsi="Arial" w:cs="Arial"/>
        <w:b/>
        <w:noProof/>
        <w:sz w:val="18"/>
        <w:szCs w:val="18"/>
      </w:rPr>
      <w:t>3GPP TS 37.144 V18.0.0 (2024-03)</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66E610B3"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006002">
      <w:rPr>
        <w:rFonts w:ascii="Arial" w:hAnsi="Arial" w:cs="Arial"/>
        <w:b/>
        <w:noProof/>
        <w:sz w:val="18"/>
        <w:szCs w:val="18"/>
      </w:rPr>
      <w:t>Release 18</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25C02"/>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772BD"/>
    <w:rsid w:val="00277E98"/>
    <w:rsid w:val="00280EE1"/>
    <w:rsid w:val="00284741"/>
    <w:rsid w:val="002A57E1"/>
    <w:rsid w:val="002D0C4F"/>
    <w:rsid w:val="003124A0"/>
    <w:rsid w:val="003326F9"/>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33AF3"/>
    <w:rsid w:val="00650739"/>
    <w:rsid w:val="00683E9F"/>
    <w:rsid w:val="00686E89"/>
    <w:rsid w:val="006A125C"/>
    <w:rsid w:val="006A3AF4"/>
    <w:rsid w:val="006B181C"/>
    <w:rsid w:val="006E5BBE"/>
    <w:rsid w:val="006F5A02"/>
    <w:rsid w:val="00734573"/>
    <w:rsid w:val="00734A5B"/>
    <w:rsid w:val="00744E76"/>
    <w:rsid w:val="0078232E"/>
    <w:rsid w:val="007B7C7C"/>
    <w:rsid w:val="007C13DC"/>
    <w:rsid w:val="007D34F8"/>
    <w:rsid w:val="007D74CD"/>
    <w:rsid w:val="007F5A4D"/>
    <w:rsid w:val="0082016A"/>
    <w:rsid w:val="00845367"/>
    <w:rsid w:val="00853F9C"/>
    <w:rsid w:val="00866C47"/>
    <w:rsid w:val="0087229E"/>
    <w:rsid w:val="008E16C6"/>
    <w:rsid w:val="008E3BE4"/>
    <w:rsid w:val="008E442F"/>
    <w:rsid w:val="0090271F"/>
    <w:rsid w:val="00913E7E"/>
    <w:rsid w:val="0091593C"/>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E0E68"/>
    <w:rsid w:val="00AE1A55"/>
    <w:rsid w:val="00AF0CFF"/>
    <w:rsid w:val="00AF6BE8"/>
    <w:rsid w:val="00AF79EB"/>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46056"/>
    <w:rsid w:val="00E67E01"/>
    <w:rsid w:val="00E70C89"/>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semiHidden/>
    <w:rsid w:val="000060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002"/>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11865</Words>
  <Characters>67634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4</cp:revision>
  <cp:lastPrinted>2013-04-05T11:41:00Z</cp:lastPrinted>
  <dcterms:created xsi:type="dcterms:W3CDTF">2022-02-02T14:24:00Z</dcterms:created>
  <dcterms:modified xsi:type="dcterms:W3CDTF">2024-01-26T19:22:00Z</dcterms:modified>
</cp:coreProperties>
</file>