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2A2D8B3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88176D">
              <w:t>18.6.0</w:t>
            </w:r>
            <w:r w:rsidRPr="004D3578">
              <w:t xml:space="preserve"> </w:t>
            </w:r>
            <w:r w:rsidRPr="004D3578">
              <w:rPr>
                <w:sz w:val="32"/>
              </w:rPr>
              <w:t>(</w:t>
            </w:r>
            <w:r w:rsidR="0088176D">
              <w:rPr>
                <w:sz w:val="32"/>
              </w:rPr>
              <w:t>2024-06</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82135948"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30B42B9F"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0F41B4">
              <w:rPr>
                <w:noProof/>
                <w:sz w:val="18"/>
              </w:rPr>
              <w:t>4</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1F674D48" w14:textId="480A24DE" w:rsidR="005555C2" w:rsidRDefault="004D3578">
      <w:pPr>
        <w:pStyle w:val="TOC1"/>
        <w:rPr>
          <w:rFonts w:asciiTheme="minorHAnsi" w:eastAsiaTheme="minorEastAsia" w:hAnsiTheme="minorHAnsi" w:cstheme="minorBidi"/>
          <w:noProof/>
          <w:kern w:val="2"/>
          <w:szCs w:val="22"/>
          <w:lang w:eastAsia="en-GB"/>
          <w14:ligatures w14:val="standardContextual"/>
        </w:rPr>
      </w:pPr>
      <w:r w:rsidRPr="00C367E9">
        <w:fldChar w:fldCharType="begin" w:fldLock="1"/>
      </w:r>
      <w:r w:rsidRPr="00C367E9">
        <w:instrText xml:space="preserve"> TOC \o "1-9" </w:instrText>
      </w:r>
      <w:r w:rsidRPr="00C367E9">
        <w:fldChar w:fldCharType="separate"/>
      </w:r>
      <w:r w:rsidR="005555C2">
        <w:rPr>
          <w:noProof/>
        </w:rPr>
        <w:t>Foreword</w:t>
      </w:r>
      <w:r w:rsidR="005555C2">
        <w:rPr>
          <w:noProof/>
        </w:rPr>
        <w:tab/>
      </w:r>
      <w:r w:rsidR="005555C2">
        <w:rPr>
          <w:noProof/>
        </w:rPr>
        <w:fldChar w:fldCharType="begin" w:fldLock="1"/>
      </w:r>
      <w:r w:rsidR="005555C2">
        <w:rPr>
          <w:noProof/>
        </w:rPr>
        <w:instrText xml:space="preserve"> PAGEREF _Toc171522922 \h </w:instrText>
      </w:r>
      <w:r w:rsidR="005555C2">
        <w:rPr>
          <w:noProof/>
        </w:rPr>
      </w:r>
      <w:r w:rsidR="005555C2">
        <w:rPr>
          <w:noProof/>
        </w:rPr>
        <w:fldChar w:fldCharType="separate"/>
      </w:r>
      <w:r w:rsidR="005555C2">
        <w:rPr>
          <w:noProof/>
        </w:rPr>
        <w:t>9</w:t>
      </w:r>
      <w:r w:rsidR="005555C2">
        <w:rPr>
          <w:noProof/>
        </w:rPr>
        <w:fldChar w:fldCharType="end"/>
      </w:r>
    </w:p>
    <w:p w14:paraId="590C7642" w14:textId="60239145"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_Toc171522923 \h </w:instrText>
      </w:r>
      <w:r>
        <w:rPr>
          <w:noProof/>
        </w:rPr>
      </w:r>
      <w:r>
        <w:rPr>
          <w:noProof/>
        </w:rPr>
        <w:fldChar w:fldCharType="separate"/>
      </w:r>
      <w:r>
        <w:rPr>
          <w:noProof/>
        </w:rPr>
        <w:t>10</w:t>
      </w:r>
      <w:r>
        <w:rPr>
          <w:noProof/>
        </w:rPr>
        <w:fldChar w:fldCharType="end"/>
      </w:r>
    </w:p>
    <w:p w14:paraId="4E21972B" w14:textId="759A673D"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_Toc171522924 \h </w:instrText>
      </w:r>
      <w:r>
        <w:rPr>
          <w:noProof/>
        </w:rPr>
      </w:r>
      <w:r>
        <w:rPr>
          <w:noProof/>
        </w:rPr>
        <w:fldChar w:fldCharType="separate"/>
      </w:r>
      <w:r>
        <w:rPr>
          <w:noProof/>
        </w:rPr>
        <w:t>11</w:t>
      </w:r>
      <w:r>
        <w:rPr>
          <w:noProof/>
        </w:rPr>
        <w:fldChar w:fldCharType="end"/>
      </w:r>
    </w:p>
    <w:p w14:paraId="79B13A9D" w14:textId="0798ACBD"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_Toc171522925 \h </w:instrText>
      </w:r>
      <w:r>
        <w:rPr>
          <w:noProof/>
        </w:rPr>
      </w:r>
      <w:r>
        <w:rPr>
          <w:noProof/>
        </w:rPr>
        <w:fldChar w:fldCharType="separate"/>
      </w:r>
      <w:r>
        <w:rPr>
          <w:noProof/>
        </w:rPr>
        <w:t>12</w:t>
      </w:r>
      <w:r>
        <w:rPr>
          <w:noProof/>
        </w:rPr>
        <w:fldChar w:fldCharType="end"/>
      </w:r>
    </w:p>
    <w:p w14:paraId="1F228BC1" w14:textId="038AD72C"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_Toc171522926 \h </w:instrText>
      </w:r>
      <w:r>
        <w:rPr>
          <w:noProof/>
        </w:rPr>
      </w:r>
      <w:r>
        <w:rPr>
          <w:noProof/>
        </w:rPr>
        <w:fldChar w:fldCharType="separate"/>
      </w:r>
      <w:r>
        <w:rPr>
          <w:noProof/>
        </w:rPr>
        <w:t>12</w:t>
      </w:r>
      <w:r>
        <w:rPr>
          <w:noProof/>
        </w:rPr>
        <w:fldChar w:fldCharType="end"/>
      </w:r>
    </w:p>
    <w:p w14:paraId="0B582230" w14:textId="7F485D89"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_Toc171522927 \h </w:instrText>
      </w:r>
      <w:r>
        <w:rPr>
          <w:noProof/>
        </w:rPr>
      </w:r>
      <w:r>
        <w:rPr>
          <w:noProof/>
        </w:rPr>
        <w:fldChar w:fldCharType="separate"/>
      </w:r>
      <w:r>
        <w:rPr>
          <w:noProof/>
        </w:rPr>
        <w:t>13</w:t>
      </w:r>
      <w:r>
        <w:rPr>
          <w:noProof/>
        </w:rPr>
        <w:fldChar w:fldCharType="end"/>
      </w:r>
    </w:p>
    <w:p w14:paraId="4F245252" w14:textId="7C7CAB6C"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_Toc171522928 \h </w:instrText>
      </w:r>
      <w:r>
        <w:rPr>
          <w:noProof/>
        </w:rPr>
      </w:r>
      <w:r>
        <w:rPr>
          <w:noProof/>
        </w:rPr>
        <w:fldChar w:fldCharType="separate"/>
      </w:r>
      <w:r>
        <w:rPr>
          <w:noProof/>
        </w:rPr>
        <w:t>14</w:t>
      </w:r>
      <w:r>
        <w:rPr>
          <w:noProof/>
        </w:rPr>
        <w:fldChar w:fldCharType="end"/>
      </w:r>
    </w:p>
    <w:p w14:paraId="3F76E72F" w14:textId="42845C9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_Toc171522929 \h </w:instrText>
      </w:r>
      <w:r>
        <w:rPr>
          <w:noProof/>
        </w:rPr>
      </w:r>
      <w:r>
        <w:rPr>
          <w:noProof/>
        </w:rPr>
        <w:fldChar w:fldCharType="separate"/>
      </w:r>
      <w:r>
        <w:rPr>
          <w:noProof/>
        </w:rPr>
        <w:t>14</w:t>
      </w:r>
      <w:r>
        <w:rPr>
          <w:noProof/>
        </w:rPr>
        <w:fldChar w:fldCharType="end"/>
      </w:r>
    </w:p>
    <w:p w14:paraId="4F8FD648" w14:textId="1F828D4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Common configuration</w:t>
      </w:r>
      <w:r>
        <w:rPr>
          <w:noProof/>
        </w:rPr>
        <w:tab/>
      </w:r>
      <w:r>
        <w:rPr>
          <w:noProof/>
        </w:rPr>
        <w:fldChar w:fldCharType="begin" w:fldLock="1"/>
      </w:r>
      <w:r>
        <w:rPr>
          <w:noProof/>
        </w:rPr>
        <w:instrText xml:space="preserve"> PAGEREF _Toc171522930 \h </w:instrText>
      </w:r>
      <w:r>
        <w:rPr>
          <w:noProof/>
        </w:rPr>
      </w:r>
      <w:r>
        <w:rPr>
          <w:noProof/>
        </w:rPr>
        <w:fldChar w:fldCharType="separate"/>
      </w:r>
      <w:r>
        <w:rPr>
          <w:noProof/>
        </w:rPr>
        <w:t>14</w:t>
      </w:r>
      <w:r>
        <w:rPr>
          <w:noProof/>
        </w:rPr>
        <w:fldChar w:fldCharType="end"/>
      </w:r>
    </w:p>
    <w:p w14:paraId="5C1C6AB0" w14:textId="3ED36D2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MCPTT configuration</w:t>
      </w:r>
      <w:r>
        <w:rPr>
          <w:noProof/>
        </w:rPr>
        <w:tab/>
      </w:r>
      <w:r>
        <w:rPr>
          <w:noProof/>
        </w:rPr>
        <w:fldChar w:fldCharType="begin" w:fldLock="1"/>
      </w:r>
      <w:r>
        <w:rPr>
          <w:noProof/>
        </w:rPr>
        <w:instrText xml:space="preserve"> PAGEREF _Toc171522931 \h </w:instrText>
      </w:r>
      <w:r>
        <w:rPr>
          <w:noProof/>
        </w:rPr>
      </w:r>
      <w:r>
        <w:rPr>
          <w:noProof/>
        </w:rPr>
        <w:fldChar w:fldCharType="separate"/>
      </w:r>
      <w:r>
        <w:rPr>
          <w:noProof/>
        </w:rPr>
        <w:t>14</w:t>
      </w:r>
      <w:r>
        <w:rPr>
          <w:noProof/>
        </w:rPr>
        <w:fldChar w:fldCharType="end"/>
      </w:r>
    </w:p>
    <w:p w14:paraId="4935B64E" w14:textId="754AFBEC"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_Toc171522932 \h </w:instrText>
      </w:r>
      <w:r>
        <w:rPr>
          <w:noProof/>
        </w:rPr>
      </w:r>
      <w:r>
        <w:rPr>
          <w:noProof/>
        </w:rPr>
        <w:fldChar w:fldCharType="separate"/>
      </w:r>
      <w:r>
        <w:rPr>
          <w:noProof/>
        </w:rPr>
        <w:t>14</w:t>
      </w:r>
      <w:r>
        <w:rPr>
          <w:noProof/>
        </w:rPr>
        <w:fldChar w:fldCharType="end"/>
      </w:r>
    </w:p>
    <w:p w14:paraId="2C9FBC68" w14:textId="0BD301C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_Toc171522933 \h </w:instrText>
      </w:r>
      <w:r>
        <w:rPr>
          <w:noProof/>
        </w:rPr>
      </w:r>
      <w:r>
        <w:rPr>
          <w:noProof/>
        </w:rPr>
        <w:fldChar w:fldCharType="separate"/>
      </w:r>
      <w:r>
        <w:rPr>
          <w:noProof/>
        </w:rPr>
        <w:t>15</w:t>
      </w:r>
      <w:r>
        <w:rPr>
          <w:noProof/>
        </w:rPr>
        <w:fldChar w:fldCharType="end"/>
      </w:r>
    </w:p>
    <w:p w14:paraId="070BB51B" w14:textId="5E18A47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MCS UE configuration</w:t>
      </w:r>
      <w:r>
        <w:rPr>
          <w:noProof/>
        </w:rPr>
        <w:tab/>
      </w:r>
      <w:r>
        <w:rPr>
          <w:noProof/>
        </w:rPr>
        <w:fldChar w:fldCharType="begin" w:fldLock="1"/>
      </w:r>
      <w:r>
        <w:rPr>
          <w:noProof/>
        </w:rPr>
        <w:instrText xml:space="preserve"> PAGEREF _Toc171522934 \h </w:instrText>
      </w:r>
      <w:r>
        <w:rPr>
          <w:noProof/>
        </w:rPr>
      </w:r>
      <w:r>
        <w:rPr>
          <w:noProof/>
        </w:rPr>
        <w:fldChar w:fldCharType="separate"/>
      </w:r>
      <w:r>
        <w:rPr>
          <w:noProof/>
        </w:rPr>
        <w:t>15</w:t>
      </w:r>
      <w:r>
        <w:rPr>
          <w:noProof/>
        </w:rPr>
        <w:fldChar w:fldCharType="end"/>
      </w:r>
    </w:p>
    <w:p w14:paraId="672F7FAF" w14:textId="51B9149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_Toc171522935 \h </w:instrText>
      </w:r>
      <w:r>
        <w:rPr>
          <w:noProof/>
        </w:rPr>
      </w:r>
      <w:r>
        <w:rPr>
          <w:noProof/>
        </w:rPr>
        <w:fldChar w:fldCharType="separate"/>
      </w:r>
      <w:r>
        <w:rPr>
          <w:noProof/>
        </w:rPr>
        <w:t>15</w:t>
      </w:r>
      <w:r>
        <w:rPr>
          <w:noProof/>
        </w:rPr>
        <w:fldChar w:fldCharType="end"/>
      </w:r>
    </w:p>
    <w:p w14:paraId="2442433A" w14:textId="0EF582B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Online configuration</w:t>
      </w:r>
      <w:r>
        <w:rPr>
          <w:noProof/>
        </w:rPr>
        <w:tab/>
      </w:r>
      <w:r>
        <w:rPr>
          <w:noProof/>
        </w:rPr>
        <w:fldChar w:fldCharType="begin" w:fldLock="1"/>
      </w:r>
      <w:r>
        <w:rPr>
          <w:noProof/>
        </w:rPr>
        <w:instrText xml:space="preserve"> PAGEREF _Toc171522936 \h </w:instrText>
      </w:r>
      <w:r>
        <w:rPr>
          <w:noProof/>
        </w:rPr>
      </w:r>
      <w:r>
        <w:rPr>
          <w:noProof/>
        </w:rPr>
        <w:fldChar w:fldCharType="separate"/>
      </w:r>
      <w:r>
        <w:rPr>
          <w:noProof/>
        </w:rPr>
        <w:t>16</w:t>
      </w:r>
      <w:r>
        <w:rPr>
          <w:noProof/>
        </w:rPr>
        <w:fldChar w:fldCharType="end"/>
      </w:r>
    </w:p>
    <w:p w14:paraId="1D19DC11" w14:textId="54CF4C3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_Toc171522937 \h </w:instrText>
      </w:r>
      <w:r>
        <w:rPr>
          <w:noProof/>
        </w:rPr>
      </w:r>
      <w:r>
        <w:rPr>
          <w:noProof/>
        </w:rPr>
        <w:fldChar w:fldCharType="separate"/>
      </w:r>
      <w:r>
        <w:rPr>
          <w:noProof/>
        </w:rPr>
        <w:t>16</w:t>
      </w:r>
      <w:r>
        <w:rPr>
          <w:noProof/>
        </w:rPr>
        <w:fldChar w:fldCharType="end"/>
      </w:r>
    </w:p>
    <w:p w14:paraId="041C4368" w14:textId="243129BC"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_Toc171522938 \h </w:instrText>
      </w:r>
      <w:r>
        <w:rPr>
          <w:noProof/>
        </w:rPr>
      </w:r>
      <w:r>
        <w:rPr>
          <w:noProof/>
        </w:rPr>
        <w:fldChar w:fldCharType="separate"/>
      </w:r>
      <w:r>
        <w:rPr>
          <w:noProof/>
        </w:rPr>
        <w:t>16</w:t>
      </w:r>
      <w:r>
        <w:rPr>
          <w:noProof/>
        </w:rPr>
        <w:fldChar w:fldCharType="end"/>
      </w:r>
    </w:p>
    <w:p w14:paraId="4B52AE58" w14:textId="3040643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_Toc171522939 \h </w:instrText>
      </w:r>
      <w:r>
        <w:rPr>
          <w:noProof/>
        </w:rPr>
      </w:r>
      <w:r>
        <w:rPr>
          <w:noProof/>
        </w:rPr>
        <w:fldChar w:fldCharType="separate"/>
      </w:r>
      <w:r>
        <w:rPr>
          <w:noProof/>
        </w:rPr>
        <w:t>17</w:t>
      </w:r>
      <w:r>
        <w:rPr>
          <w:noProof/>
        </w:rPr>
        <w:fldChar w:fldCharType="end"/>
      </w:r>
    </w:p>
    <w:p w14:paraId="3DF73D56" w14:textId="02982B13"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4.2.2.1.2.1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_Toc171522940 \h </w:instrText>
      </w:r>
      <w:r>
        <w:rPr>
          <w:noProof/>
        </w:rPr>
      </w:r>
      <w:r>
        <w:rPr>
          <w:noProof/>
        </w:rPr>
        <w:fldChar w:fldCharType="separate"/>
      </w:r>
      <w:r>
        <w:rPr>
          <w:noProof/>
        </w:rPr>
        <w:t>17</w:t>
      </w:r>
      <w:r>
        <w:rPr>
          <w:noProof/>
        </w:rPr>
        <w:fldChar w:fldCharType="end"/>
      </w:r>
    </w:p>
    <w:p w14:paraId="50F8DE23" w14:textId="790FF0A0"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4.2.2.1.2.2</w:t>
      </w:r>
      <w:r>
        <w:rPr>
          <w:rFonts w:asciiTheme="minorHAnsi" w:eastAsiaTheme="minorEastAsia" w:hAnsiTheme="minorHAnsi" w:cstheme="minorBidi"/>
          <w:noProof/>
          <w:kern w:val="2"/>
          <w:sz w:val="22"/>
          <w:szCs w:val="22"/>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_Toc171522941 \h </w:instrText>
      </w:r>
      <w:r>
        <w:rPr>
          <w:noProof/>
        </w:rPr>
      </w:r>
      <w:r>
        <w:rPr>
          <w:noProof/>
        </w:rPr>
        <w:fldChar w:fldCharType="separate"/>
      </w:r>
      <w:r>
        <w:rPr>
          <w:noProof/>
        </w:rPr>
        <w:t>18</w:t>
      </w:r>
      <w:r>
        <w:rPr>
          <w:noProof/>
        </w:rPr>
        <w:fldChar w:fldCharType="end"/>
      </w:r>
    </w:p>
    <w:p w14:paraId="766ED302" w14:textId="2F526DEE"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_Toc171522942 \h </w:instrText>
      </w:r>
      <w:r>
        <w:rPr>
          <w:noProof/>
        </w:rPr>
      </w:r>
      <w:r>
        <w:rPr>
          <w:noProof/>
        </w:rPr>
        <w:fldChar w:fldCharType="separate"/>
      </w:r>
      <w:r>
        <w:rPr>
          <w:noProof/>
        </w:rPr>
        <w:t>18</w:t>
      </w:r>
      <w:r>
        <w:rPr>
          <w:noProof/>
        </w:rPr>
        <w:fldChar w:fldCharType="end"/>
      </w:r>
    </w:p>
    <w:p w14:paraId="14A1DBF4" w14:textId="7963C7E8"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4.2.2.1.2.2.2</w:t>
      </w:r>
      <w:r>
        <w:rPr>
          <w:rFonts w:asciiTheme="minorHAnsi" w:eastAsiaTheme="minorEastAsia" w:hAnsiTheme="minorHAnsi" w:cstheme="minorBidi"/>
          <w:noProof/>
          <w:kern w:val="2"/>
          <w:sz w:val="22"/>
          <w:szCs w:val="22"/>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_Toc171522943 \h </w:instrText>
      </w:r>
      <w:r>
        <w:rPr>
          <w:noProof/>
        </w:rPr>
      </w:r>
      <w:r>
        <w:rPr>
          <w:noProof/>
        </w:rPr>
        <w:fldChar w:fldCharType="separate"/>
      </w:r>
      <w:r>
        <w:rPr>
          <w:noProof/>
        </w:rPr>
        <w:t>19</w:t>
      </w:r>
      <w:r>
        <w:rPr>
          <w:noProof/>
        </w:rPr>
        <w:fldChar w:fldCharType="end"/>
      </w:r>
    </w:p>
    <w:p w14:paraId="207FEC98" w14:textId="0995E6F3" w:rsidR="005555C2" w:rsidRDefault="005555C2">
      <w:pPr>
        <w:pStyle w:val="TOC7"/>
        <w:rPr>
          <w:rFonts w:asciiTheme="minorHAnsi" w:eastAsiaTheme="minorEastAsia" w:hAnsiTheme="minorHAnsi" w:cstheme="minorBidi"/>
          <w:noProof/>
          <w:kern w:val="2"/>
          <w:sz w:val="22"/>
          <w:szCs w:val="22"/>
          <w:lang w:eastAsia="en-GB"/>
          <w14:ligatures w14:val="standardContextual"/>
        </w:rPr>
      </w:pPr>
      <w:r>
        <w:rPr>
          <w:noProof/>
        </w:rPr>
        <w:t>4.2.2.1.2.2.3</w:t>
      </w:r>
      <w:r>
        <w:rPr>
          <w:rFonts w:asciiTheme="minorHAnsi" w:eastAsiaTheme="minorEastAsia" w:hAnsiTheme="minorHAnsi" w:cstheme="minorBidi"/>
          <w:noProof/>
          <w:kern w:val="2"/>
          <w:sz w:val="22"/>
          <w:szCs w:val="22"/>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_Toc171522944 \h </w:instrText>
      </w:r>
      <w:r>
        <w:rPr>
          <w:noProof/>
        </w:rPr>
      </w:r>
      <w:r>
        <w:rPr>
          <w:noProof/>
        </w:rPr>
        <w:fldChar w:fldCharType="separate"/>
      </w:r>
      <w:r>
        <w:rPr>
          <w:noProof/>
        </w:rPr>
        <w:t>19</w:t>
      </w:r>
      <w:r>
        <w:rPr>
          <w:noProof/>
        </w:rPr>
        <w:fldChar w:fldCharType="end"/>
      </w:r>
    </w:p>
    <w:p w14:paraId="66A44B99" w14:textId="0743AC98"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sidRPr="00E45073">
        <w:rPr>
          <w:noProof/>
          <w:lang w:val="fr-FR"/>
        </w:rPr>
        <w:t>4.2.2.1.2.3</w:t>
      </w:r>
      <w:r>
        <w:rPr>
          <w:rFonts w:asciiTheme="minorHAnsi" w:eastAsiaTheme="minorEastAsia" w:hAnsiTheme="minorHAnsi" w:cstheme="minorBidi"/>
          <w:noProof/>
          <w:kern w:val="2"/>
          <w:sz w:val="22"/>
          <w:szCs w:val="22"/>
          <w:lang w:eastAsia="en-GB"/>
          <w14:ligatures w14:val="standardContextual"/>
        </w:rPr>
        <w:tab/>
      </w:r>
      <w:r w:rsidRPr="00E45073">
        <w:rPr>
          <w:noProof/>
          <w:lang w:val="fr-FR" w:eastAsia="zh-CN"/>
        </w:rPr>
        <w:t>MCS user profile configuration document</w:t>
      </w:r>
      <w:r w:rsidRPr="00E45073">
        <w:rPr>
          <w:noProof/>
          <w:lang w:val="fr-FR"/>
        </w:rPr>
        <w:t xml:space="preserve"> selection</w:t>
      </w:r>
      <w:r>
        <w:rPr>
          <w:noProof/>
        </w:rPr>
        <w:tab/>
      </w:r>
      <w:r>
        <w:rPr>
          <w:noProof/>
        </w:rPr>
        <w:fldChar w:fldCharType="begin" w:fldLock="1"/>
      </w:r>
      <w:r>
        <w:rPr>
          <w:noProof/>
        </w:rPr>
        <w:instrText xml:space="preserve"> PAGEREF _Toc171522945 \h </w:instrText>
      </w:r>
      <w:r>
        <w:rPr>
          <w:noProof/>
        </w:rPr>
      </w:r>
      <w:r>
        <w:rPr>
          <w:noProof/>
        </w:rPr>
        <w:fldChar w:fldCharType="separate"/>
      </w:r>
      <w:r>
        <w:rPr>
          <w:noProof/>
        </w:rPr>
        <w:t>19</w:t>
      </w:r>
      <w:r>
        <w:rPr>
          <w:noProof/>
        </w:rPr>
        <w:fldChar w:fldCharType="end"/>
      </w:r>
    </w:p>
    <w:p w14:paraId="47F51841" w14:textId="334104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_Toc171522946 \h </w:instrText>
      </w:r>
      <w:r>
        <w:rPr>
          <w:noProof/>
        </w:rPr>
      </w:r>
      <w:r>
        <w:rPr>
          <w:noProof/>
        </w:rPr>
        <w:fldChar w:fldCharType="separate"/>
      </w:r>
      <w:r>
        <w:rPr>
          <w:noProof/>
        </w:rPr>
        <w:t>19</w:t>
      </w:r>
      <w:r>
        <w:rPr>
          <w:noProof/>
        </w:rPr>
        <w:fldChar w:fldCharType="end"/>
      </w:r>
    </w:p>
    <w:p w14:paraId="20B05021" w14:textId="2B2EC6B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_Toc171522947 \h </w:instrText>
      </w:r>
      <w:r>
        <w:rPr>
          <w:noProof/>
        </w:rPr>
      </w:r>
      <w:r>
        <w:rPr>
          <w:noProof/>
        </w:rPr>
        <w:fldChar w:fldCharType="separate"/>
      </w:r>
      <w:r>
        <w:rPr>
          <w:noProof/>
        </w:rPr>
        <w:t>19</w:t>
      </w:r>
      <w:r>
        <w:rPr>
          <w:noProof/>
        </w:rPr>
        <w:fldChar w:fldCharType="end"/>
      </w:r>
    </w:p>
    <w:p w14:paraId="26FEC5A6" w14:textId="09BDE64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_Toc171522948 \h </w:instrText>
      </w:r>
      <w:r>
        <w:rPr>
          <w:noProof/>
        </w:rPr>
      </w:r>
      <w:r>
        <w:rPr>
          <w:noProof/>
        </w:rPr>
        <w:fldChar w:fldCharType="separate"/>
      </w:r>
      <w:r>
        <w:rPr>
          <w:noProof/>
        </w:rPr>
        <w:t>20</w:t>
      </w:r>
      <w:r>
        <w:rPr>
          <w:noProof/>
        </w:rPr>
        <w:fldChar w:fldCharType="end"/>
      </w:r>
    </w:p>
    <w:p w14:paraId="16F14BF9" w14:textId="3D2CCB0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Offline configuration</w:t>
      </w:r>
      <w:r>
        <w:rPr>
          <w:noProof/>
        </w:rPr>
        <w:tab/>
      </w:r>
      <w:r>
        <w:rPr>
          <w:noProof/>
        </w:rPr>
        <w:fldChar w:fldCharType="begin" w:fldLock="1"/>
      </w:r>
      <w:r>
        <w:rPr>
          <w:noProof/>
        </w:rPr>
        <w:instrText xml:space="preserve"> PAGEREF _Toc171522949 \h </w:instrText>
      </w:r>
      <w:r>
        <w:rPr>
          <w:noProof/>
        </w:rPr>
      </w:r>
      <w:r>
        <w:rPr>
          <w:noProof/>
        </w:rPr>
        <w:fldChar w:fldCharType="separate"/>
      </w:r>
      <w:r>
        <w:rPr>
          <w:noProof/>
        </w:rPr>
        <w:t>20</w:t>
      </w:r>
      <w:r>
        <w:rPr>
          <w:noProof/>
        </w:rPr>
        <w:fldChar w:fldCharType="end"/>
      </w:r>
    </w:p>
    <w:p w14:paraId="41FC3AB1" w14:textId="1F1C2E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_Toc171522950 \h </w:instrText>
      </w:r>
      <w:r>
        <w:rPr>
          <w:noProof/>
        </w:rPr>
      </w:r>
      <w:r>
        <w:rPr>
          <w:noProof/>
        </w:rPr>
        <w:fldChar w:fldCharType="separate"/>
      </w:r>
      <w:r>
        <w:rPr>
          <w:noProof/>
        </w:rPr>
        <w:t>20</w:t>
      </w:r>
      <w:r>
        <w:rPr>
          <w:noProof/>
        </w:rPr>
        <w:fldChar w:fldCharType="end"/>
      </w:r>
    </w:p>
    <w:p w14:paraId="04646ABA" w14:textId="31CE804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_Toc171522951 \h </w:instrText>
      </w:r>
      <w:r>
        <w:rPr>
          <w:noProof/>
        </w:rPr>
      </w:r>
      <w:r>
        <w:rPr>
          <w:noProof/>
        </w:rPr>
        <w:fldChar w:fldCharType="separate"/>
      </w:r>
      <w:r>
        <w:rPr>
          <w:noProof/>
        </w:rPr>
        <w:t>20</w:t>
      </w:r>
      <w:r>
        <w:rPr>
          <w:noProof/>
        </w:rPr>
        <w:fldChar w:fldCharType="end"/>
      </w:r>
    </w:p>
    <w:p w14:paraId="1B5F0D8E" w14:textId="7DFE418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_Toc171522952 \h </w:instrText>
      </w:r>
      <w:r>
        <w:rPr>
          <w:noProof/>
        </w:rPr>
      </w:r>
      <w:r>
        <w:rPr>
          <w:noProof/>
        </w:rPr>
        <w:fldChar w:fldCharType="separate"/>
      </w:r>
      <w:r>
        <w:rPr>
          <w:noProof/>
        </w:rPr>
        <w:t>20</w:t>
      </w:r>
      <w:r>
        <w:rPr>
          <w:noProof/>
        </w:rPr>
        <w:fldChar w:fldCharType="end"/>
      </w:r>
    </w:p>
    <w:p w14:paraId="2897CBF7" w14:textId="082D5D8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4.2.3.4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_Toc171522953 \h </w:instrText>
      </w:r>
      <w:r>
        <w:rPr>
          <w:noProof/>
        </w:rPr>
      </w:r>
      <w:r>
        <w:rPr>
          <w:noProof/>
        </w:rPr>
        <w:fldChar w:fldCharType="separate"/>
      </w:r>
      <w:r>
        <w:rPr>
          <w:noProof/>
        </w:rPr>
        <w:t>20</w:t>
      </w:r>
      <w:r>
        <w:rPr>
          <w:noProof/>
        </w:rPr>
        <w:fldChar w:fldCharType="end"/>
      </w:r>
    </w:p>
    <w:p w14:paraId="6278923A" w14:textId="1376ECFD"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_Toc171522954 \h </w:instrText>
      </w:r>
      <w:r>
        <w:rPr>
          <w:noProof/>
        </w:rPr>
      </w:r>
      <w:r>
        <w:rPr>
          <w:noProof/>
        </w:rPr>
        <w:fldChar w:fldCharType="separate"/>
      </w:r>
      <w:r>
        <w:rPr>
          <w:noProof/>
        </w:rPr>
        <w:t>21</w:t>
      </w:r>
      <w:r>
        <w:rPr>
          <w:noProof/>
        </w:rPr>
        <w:fldChar w:fldCharType="end"/>
      </w:r>
    </w:p>
    <w:p w14:paraId="468EB08F" w14:textId="674F745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_Toc171522955 \h </w:instrText>
      </w:r>
      <w:r>
        <w:rPr>
          <w:noProof/>
        </w:rPr>
      </w:r>
      <w:r>
        <w:rPr>
          <w:noProof/>
        </w:rPr>
        <w:fldChar w:fldCharType="separate"/>
      </w:r>
      <w:r>
        <w:rPr>
          <w:noProof/>
        </w:rPr>
        <w:t>21</w:t>
      </w:r>
      <w:r>
        <w:rPr>
          <w:noProof/>
        </w:rPr>
        <w:fldChar w:fldCharType="end"/>
      </w:r>
    </w:p>
    <w:p w14:paraId="6B183098" w14:textId="18F85AB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_Toc171522956 \h </w:instrText>
      </w:r>
      <w:r>
        <w:rPr>
          <w:noProof/>
        </w:rPr>
      </w:r>
      <w:r>
        <w:rPr>
          <w:noProof/>
        </w:rPr>
        <w:fldChar w:fldCharType="separate"/>
      </w:r>
      <w:r>
        <w:rPr>
          <w:noProof/>
        </w:rPr>
        <w:t>21</w:t>
      </w:r>
      <w:r>
        <w:rPr>
          <w:noProof/>
        </w:rPr>
        <w:fldChar w:fldCharType="end"/>
      </w:r>
    </w:p>
    <w:p w14:paraId="1A0D1E79" w14:textId="4F9FAD7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_Toc171522957 \h </w:instrText>
      </w:r>
      <w:r>
        <w:rPr>
          <w:noProof/>
        </w:rPr>
      </w:r>
      <w:r>
        <w:rPr>
          <w:noProof/>
        </w:rPr>
        <w:fldChar w:fldCharType="separate"/>
      </w:r>
      <w:r>
        <w:rPr>
          <w:noProof/>
        </w:rPr>
        <w:t>21</w:t>
      </w:r>
      <w:r>
        <w:rPr>
          <w:noProof/>
        </w:rPr>
        <w:fldChar w:fldCharType="end"/>
      </w:r>
    </w:p>
    <w:p w14:paraId="0456C720" w14:textId="6CABBED6"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_Toc171522958 \h </w:instrText>
      </w:r>
      <w:r>
        <w:rPr>
          <w:noProof/>
        </w:rPr>
      </w:r>
      <w:r>
        <w:rPr>
          <w:noProof/>
        </w:rPr>
        <w:fldChar w:fldCharType="separate"/>
      </w:r>
      <w:r>
        <w:rPr>
          <w:noProof/>
        </w:rPr>
        <w:t>21</w:t>
      </w:r>
      <w:r>
        <w:rPr>
          <w:noProof/>
        </w:rPr>
        <w:fldChar w:fldCharType="end"/>
      </w:r>
    </w:p>
    <w:p w14:paraId="1021CED3" w14:textId="351DABE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_Toc171522959 \h </w:instrText>
      </w:r>
      <w:r>
        <w:rPr>
          <w:noProof/>
        </w:rPr>
      </w:r>
      <w:r>
        <w:rPr>
          <w:noProof/>
        </w:rPr>
        <w:fldChar w:fldCharType="separate"/>
      </w:r>
      <w:r>
        <w:rPr>
          <w:noProof/>
        </w:rPr>
        <w:t>21</w:t>
      </w:r>
      <w:r>
        <w:rPr>
          <w:noProof/>
        </w:rPr>
        <w:fldChar w:fldCharType="end"/>
      </w:r>
    </w:p>
    <w:p w14:paraId="7C0830F7" w14:textId="4C67014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_Toc171522960 \h </w:instrText>
      </w:r>
      <w:r>
        <w:rPr>
          <w:noProof/>
        </w:rPr>
      </w:r>
      <w:r>
        <w:rPr>
          <w:noProof/>
        </w:rPr>
        <w:fldChar w:fldCharType="separate"/>
      </w:r>
      <w:r>
        <w:rPr>
          <w:noProof/>
        </w:rPr>
        <w:t>22</w:t>
      </w:r>
      <w:r>
        <w:rPr>
          <w:noProof/>
        </w:rPr>
        <w:fldChar w:fldCharType="end"/>
      </w:r>
    </w:p>
    <w:p w14:paraId="614B7C66" w14:textId="7FAFD67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_Toc171522961 \h </w:instrText>
      </w:r>
      <w:r>
        <w:rPr>
          <w:noProof/>
        </w:rPr>
      </w:r>
      <w:r>
        <w:rPr>
          <w:noProof/>
        </w:rPr>
        <w:fldChar w:fldCharType="separate"/>
      </w:r>
      <w:r>
        <w:rPr>
          <w:noProof/>
        </w:rPr>
        <w:t>22</w:t>
      </w:r>
      <w:r>
        <w:rPr>
          <w:noProof/>
        </w:rPr>
        <w:fldChar w:fldCharType="end"/>
      </w:r>
    </w:p>
    <w:p w14:paraId="27F03AE2" w14:textId="33A1554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_Toc171522962 \h </w:instrText>
      </w:r>
      <w:r>
        <w:rPr>
          <w:noProof/>
        </w:rPr>
      </w:r>
      <w:r>
        <w:rPr>
          <w:noProof/>
        </w:rPr>
        <w:fldChar w:fldCharType="separate"/>
      </w:r>
      <w:r>
        <w:rPr>
          <w:noProof/>
        </w:rPr>
        <w:t>22</w:t>
      </w:r>
      <w:r>
        <w:rPr>
          <w:noProof/>
        </w:rPr>
        <w:fldChar w:fldCharType="end"/>
      </w:r>
    </w:p>
    <w:p w14:paraId="460FC42C" w14:textId="32B2CFC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_Toc171522963 \h </w:instrText>
      </w:r>
      <w:r>
        <w:rPr>
          <w:noProof/>
        </w:rPr>
      </w:r>
      <w:r>
        <w:rPr>
          <w:noProof/>
        </w:rPr>
        <w:fldChar w:fldCharType="separate"/>
      </w:r>
      <w:r>
        <w:rPr>
          <w:noProof/>
        </w:rPr>
        <w:t>23</w:t>
      </w:r>
      <w:r>
        <w:rPr>
          <w:noProof/>
        </w:rPr>
        <w:fldChar w:fldCharType="end"/>
      </w:r>
    </w:p>
    <w:p w14:paraId="65E59E2E" w14:textId="428DDEB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_Toc171522964 \h </w:instrText>
      </w:r>
      <w:r>
        <w:rPr>
          <w:noProof/>
        </w:rPr>
      </w:r>
      <w:r>
        <w:rPr>
          <w:noProof/>
        </w:rPr>
        <w:fldChar w:fldCharType="separate"/>
      </w:r>
      <w:r>
        <w:rPr>
          <w:noProof/>
        </w:rPr>
        <w:t>23</w:t>
      </w:r>
      <w:r>
        <w:rPr>
          <w:noProof/>
        </w:rPr>
        <w:fldChar w:fldCharType="end"/>
      </w:r>
    </w:p>
    <w:p w14:paraId="34F22E84" w14:textId="28B51CF7"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_Toc171522965 \h </w:instrText>
      </w:r>
      <w:r>
        <w:rPr>
          <w:noProof/>
        </w:rPr>
      </w:r>
      <w:r>
        <w:rPr>
          <w:noProof/>
        </w:rPr>
        <w:fldChar w:fldCharType="separate"/>
      </w:r>
      <w:r>
        <w:rPr>
          <w:noProof/>
        </w:rPr>
        <w:t>23</w:t>
      </w:r>
      <w:r>
        <w:rPr>
          <w:noProof/>
        </w:rPr>
        <w:fldChar w:fldCharType="end"/>
      </w:r>
    </w:p>
    <w:p w14:paraId="49EF55B2" w14:textId="7EA3A06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_Toc171522966 \h </w:instrText>
      </w:r>
      <w:r>
        <w:rPr>
          <w:noProof/>
        </w:rPr>
      </w:r>
      <w:r>
        <w:rPr>
          <w:noProof/>
        </w:rPr>
        <w:fldChar w:fldCharType="separate"/>
      </w:r>
      <w:r>
        <w:rPr>
          <w:noProof/>
        </w:rPr>
        <w:t>24</w:t>
      </w:r>
      <w:r>
        <w:rPr>
          <w:noProof/>
        </w:rPr>
        <w:fldChar w:fldCharType="end"/>
      </w:r>
    </w:p>
    <w:p w14:paraId="7DB75C09" w14:textId="435D4DE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_Toc171522967 \h </w:instrText>
      </w:r>
      <w:r>
        <w:rPr>
          <w:noProof/>
        </w:rPr>
      </w:r>
      <w:r>
        <w:rPr>
          <w:noProof/>
        </w:rPr>
        <w:fldChar w:fldCharType="separate"/>
      </w:r>
      <w:r>
        <w:rPr>
          <w:noProof/>
        </w:rPr>
        <w:t>24</w:t>
      </w:r>
      <w:r>
        <w:rPr>
          <w:noProof/>
        </w:rPr>
        <w:fldChar w:fldCharType="end"/>
      </w:r>
    </w:p>
    <w:p w14:paraId="7E52C552" w14:textId="3CB3CE32"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_Toc171522968 \h </w:instrText>
      </w:r>
      <w:r>
        <w:rPr>
          <w:noProof/>
        </w:rPr>
      </w:r>
      <w:r>
        <w:rPr>
          <w:noProof/>
        </w:rPr>
        <w:fldChar w:fldCharType="separate"/>
      </w:r>
      <w:r>
        <w:rPr>
          <w:noProof/>
        </w:rPr>
        <w:t>24</w:t>
      </w:r>
      <w:r>
        <w:rPr>
          <w:noProof/>
        </w:rPr>
        <w:fldChar w:fldCharType="end"/>
      </w:r>
    </w:p>
    <w:p w14:paraId="4868C4F6" w14:textId="67DAEFB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_Toc171522969 \h </w:instrText>
      </w:r>
      <w:r>
        <w:rPr>
          <w:noProof/>
        </w:rPr>
      </w:r>
      <w:r>
        <w:rPr>
          <w:noProof/>
        </w:rPr>
        <w:fldChar w:fldCharType="separate"/>
      </w:r>
      <w:r>
        <w:rPr>
          <w:noProof/>
        </w:rPr>
        <w:t>24</w:t>
      </w:r>
      <w:r>
        <w:rPr>
          <w:noProof/>
        </w:rPr>
        <w:fldChar w:fldCharType="end"/>
      </w:r>
    </w:p>
    <w:p w14:paraId="7658FA0A" w14:textId="2AFD0E8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_Toc171522970 \h </w:instrText>
      </w:r>
      <w:r>
        <w:rPr>
          <w:noProof/>
        </w:rPr>
      </w:r>
      <w:r>
        <w:rPr>
          <w:noProof/>
        </w:rPr>
        <w:fldChar w:fldCharType="separate"/>
      </w:r>
      <w:r>
        <w:rPr>
          <w:noProof/>
        </w:rPr>
        <w:t>24</w:t>
      </w:r>
      <w:r>
        <w:rPr>
          <w:noProof/>
        </w:rPr>
        <w:fldChar w:fldCharType="end"/>
      </w:r>
    </w:p>
    <w:p w14:paraId="4E7D4852" w14:textId="6D09704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_Toc171522971 \h </w:instrText>
      </w:r>
      <w:r>
        <w:rPr>
          <w:noProof/>
        </w:rPr>
      </w:r>
      <w:r>
        <w:rPr>
          <w:noProof/>
        </w:rPr>
        <w:fldChar w:fldCharType="separate"/>
      </w:r>
      <w:r>
        <w:rPr>
          <w:noProof/>
        </w:rPr>
        <w:t>24</w:t>
      </w:r>
      <w:r>
        <w:rPr>
          <w:noProof/>
        </w:rPr>
        <w:fldChar w:fldCharType="end"/>
      </w:r>
    </w:p>
    <w:p w14:paraId="374C40D7" w14:textId="37DECC3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_Toc171522972 \h </w:instrText>
      </w:r>
      <w:r>
        <w:rPr>
          <w:noProof/>
        </w:rPr>
      </w:r>
      <w:r>
        <w:rPr>
          <w:noProof/>
        </w:rPr>
        <w:fldChar w:fldCharType="separate"/>
      </w:r>
      <w:r>
        <w:rPr>
          <w:noProof/>
        </w:rPr>
        <w:t>24</w:t>
      </w:r>
      <w:r>
        <w:rPr>
          <w:noProof/>
        </w:rPr>
        <w:fldChar w:fldCharType="end"/>
      </w:r>
    </w:p>
    <w:p w14:paraId="036043C9" w14:textId="43684BEA"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_Toc171522973 \h </w:instrText>
      </w:r>
      <w:r>
        <w:rPr>
          <w:noProof/>
        </w:rPr>
      </w:r>
      <w:r>
        <w:rPr>
          <w:noProof/>
        </w:rPr>
        <w:fldChar w:fldCharType="separate"/>
      </w:r>
      <w:r>
        <w:rPr>
          <w:noProof/>
        </w:rPr>
        <w:t>24</w:t>
      </w:r>
      <w:r>
        <w:rPr>
          <w:noProof/>
        </w:rPr>
        <w:fldChar w:fldCharType="end"/>
      </w:r>
    </w:p>
    <w:p w14:paraId="1F153B08" w14:textId="4F98792D"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_Toc171522974 \h </w:instrText>
      </w:r>
      <w:r>
        <w:rPr>
          <w:noProof/>
        </w:rPr>
      </w:r>
      <w:r>
        <w:rPr>
          <w:noProof/>
        </w:rPr>
        <w:fldChar w:fldCharType="separate"/>
      </w:r>
      <w:r>
        <w:rPr>
          <w:noProof/>
        </w:rPr>
        <w:t>24</w:t>
      </w:r>
      <w:r>
        <w:rPr>
          <w:noProof/>
        </w:rPr>
        <w:fldChar w:fldCharType="end"/>
      </w:r>
    </w:p>
    <w:p w14:paraId="0C86608D" w14:textId="1A6406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_Toc171522975 \h </w:instrText>
      </w:r>
      <w:r>
        <w:rPr>
          <w:noProof/>
        </w:rPr>
      </w:r>
      <w:r>
        <w:rPr>
          <w:noProof/>
        </w:rPr>
        <w:fldChar w:fldCharType="separate"/>
      </w:r>
      <w:r>
        <w:rPr>
          <w:noProof/>
        </w:rPr>
        <w:t>24</w:t>
      </w:r>
      <w:r>
        <w:rPr>
          <w:noProof/>
        </w:rPr>
        <w:fldChar w:fldCharType="end"/>
      </w:r>
    </w:p>
    <w:p w14:paraId="1A32AF02" w14:textId="001F3C0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_Toc171522976 \h </w:instrText>
      </w:r>
      <w:r>
        <w:rPr>
          <w:noProof/>
        </w:rPr>
      </w:r>
      <w:r>
        <w:rPr>
          <w:noProof/>
        </w:rPr>
        <w:fldChar w:fldCharType="separate"/>
      </w:r>
      <w:r>
        <w:rPr>
          <w:noProof/>
        </w:rPr>
        <w:t>25</w:t>
      </w:r>
      <w:r>
        <w:rPr>
          <w:noProof/>
        </w:rPr>
        <w:fldChar w:fldCharType="end"/>
      </w:r>
    </w:p>
    <w:p w14:paraId="25709288" w14:textId="58FB4221"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_Toc171522977 \h </w:instrText>
      </w:r>
      <w:r>
        <w:rPr>
          <w:noProof/>
        </w:rPr>
      </w:r>
      <w:r>
        <w:rPr>
          <w:noProof/>
        </w:rPr>
        <w:fldChar w:fldCharType="separate"/>
      </w:r>
      <w:r>
        <w:rPr>
          <w:noProof/>
        </w:rPr>
        <w:t>25</w:t>
      </w:r>
      <w:r>
        <w:rPr>
          <w:noProof/>
        </w:rPr>
        <w:fldChar w:fldCharType="end"/>
      </w:r>
    </w:p>
    <w:p w14:paraId="6AB224B9" w14:textId="7BA5E32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_Toc171522978 \h </w:instrText>
      </w:r>
      <w:r>
        <w:rPr>
          <w:noProof/>
        </w:rPr>
      </w:r>
      <w:r>
        <w:rPr>
          <w:noProof/>
        </w:rPr>
        <w:fldChar w:fldCharType="separate"/>
      </w:r>
      <w:r>
        <w:rPr>
          <w:noProof/>
        </w:rPr>
        <w:t>25</w:t>
      </w:r>
      <w:r>
        <w:rPr>
          <w:noProof/>
        </w:rPr>
        <w:fldChar w:fldCharType="end"/>
      </w:r>
    </w:p>
    <w:p w14:paraId="4F37CBAF" w14:textId="146E7EB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_Toc171522979 \h </w:instrText>
      </w:r>
      <w:r>
        <w:rPr>
          <w:noProof/>
        </w:rPr>
      </w:r>
      <w:r>
        <w:rPr>
          <w:noProof/>
        </w:rPr>
        <w:fldChar w:fldCharType="separate"/>
      </w:r>
      <w:r>
        <w:rPr>
          <w:noProof/>
        </w:rPr>
        <w:t>25</w:t>
      </w:r>
      <w:r>
        <w:rPr>
          <w:noProof/>
        </w:rPr>
        <w:fldChar w:fldCharType="end"/>
      </w:r>
    </w:p>
    <w:p w14:paraId="2A8DE9CB" w14:textId="4A06307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_Toc171522980 \h </w:instrText>
      </w:r>
      <w:r>
        <w:rPr>
          <w:noProof/>
        </w:rPr>
      </w:r>
      <w:r>
        <w:rPr>
          <w:noProof/>
        </w:rPr>
        <w:fldChar w:fldCharType="separate"/>
      </w:r>
      <w:r>
        <w:rPr>
          <w:noProof/>
        </w:rPr>
        <w:t>25</w:t>
      </w:r>
      <w:r>
        <w:rPr>
          <w:noProof/>
        </w:rPr>
        <w:fldChar w:fldCharType="end"/>
      </w:r>
    </w:p>
    <w:p w14:paraId="214ED5D5" w14:textId="4379993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_Toc171522981 \h </w:instrText>
      </w:r>
      <w:r>
        <w:rPr>
          <w:noProof/>
        </w:rPr>
      </w:r>
      <w:r>
        <w:rPr>
          <w:noProof/>
        </w:rPr>
        <w:fldChar w:fldCharType="separate"/>
      </w:r>
      <w:r>
        <w:rPr>
          <w:noProof/>
        </w:rPr>
        <w:t>25</w:t>
      </w:r>
      <w:r>
        <w:rPr>
          <w:noProof/>
        </w:rPr>
        <w:fldChar w:fldCharType="end"/>
      </w:r>
    </w:p>
    <w:p w14:paraId="686E11FC" w14:textId="7D44F3F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_Toc171522982 \h </w:instrText>
      </w:r>
      <w:r>
        <w:rPr>
          <w:noProof/>
        </w:rPr>
      </w:r>
      <w:r>
        <w:rPr>
          <w:noProof/>
        </w:rPr>
        <w:fldChar w:fldCharType="separate"/>
      </w:r>
      <w:r>
        <w:rPr>
          <w:noProof/>
        </w:rPr>
        <w:t>25</w:t>
      </w:r>
      <w:r>
        <w:rPr>
          <w:noProof/>
        </w:rPr>
        <w:fldChar w:fldCharType="end"/>
      </w:r>
    </w:p>
    <w:p w14:paraId="61B4E6EF" w14:textId="49BAAF1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_Toc171522983 \h </w:instrText>
      </w:r>
      <w:r>
        <w:rPr>
          <w:noProof/>
        </w:rPr>
      </w:r>
      <w:r>
        <w:rPr>
          <w:noProof/>
        </w:rPr>
        <w:fldChar w:fldCharType="separate"/>
      </w:r>
      <w:r>
        <w:rPr>
          <w:noProof/>
        </w:rPr>
        <w:t>25</w:t>
      </w:r>
      <w:r>
        <w:rPr>
          <w:noProof/>
        </w:rPr>
        <w:fldChar w:fldCharType="end"/>
      </w:r>
    </w:p>
    <w:p w14:paraId="740C385C" w14:textId="06D9B0F0"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_Toc171522984 \h </w:instrText>
      </w:r>
      <w:r>
        <w:rPr>
          <w:noProof/>
        </w:rPr>
      </w:r>
      <w:r>
        <w:rPr>
          <w:noProof/>
        </w:rPr>
        <w:fldChar w:fldCharType="separate"/>
      </w:r>
      <w:r>
        <w:rPr>
          <w:noProof/>
        </w:rPr>
        <w:t>25</w:t>
      </w:r>
      <w:r>
        <w:rPr>
          <w:noProof/>
        </w:rPr>
        <w:fldChar w:fldCharType="end"/>
      </w:r>
    </w:p>
    <w:p w14:paraId="13DB23F3" w14:textId="033724B1"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_Toc171522985 \h </w:instrText>
      </w:r>
      <w:r>
        <w:rPr>
          <w:noProof/>
        </w:rPr>
      </w:r>
      <w:r>
        <w:rPr>
          <w:noProof/>
        </w:rPr>
        <w:fldChar w:fldCharType="separate"/>
      </w:r>
      <w:r>
        <w:rPr>
          <w:noProof/>
        </w:rPr>
        <w:t>25</w:t>
      </w:r>
      <w:r>
        <w:rPr>
          <w:noProof/>
        </w:rPr>
        <w:fldChar w:fldCharType="end"/>
      </w:r>
    </w:p>
    <w:p w14:paraId="58FEE4F0" w14:textId="779D32CB"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_Toc171522986 \h </w:instrText>
      </w:r>
      <w:r>
        <w:rPr>
          <w:noProof/>
        </w:rPr>
      </w:r>
      <w:r>
        <w:rPr>
          <w:noProof/>
        </w:rPr>
        <w:fldChar w:fldCharType="separate"/>
      </w:r>
      <w:r>
        <w:rPr>
          <w:noProof/>
        </w:rPr>
        <w:t>25</w:t>
      </w:r>
      <w:r>
        <w:rPr>
          <w:noProof/>
        </w:rPr>
        <w:fldChar w:fldCharType="end"/>
      </w:r>
    </w:p>
    <w:p w14:paraId="45A1A5DA" w14:textId="372FD26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_Toc171522987 \h </w:instrText>
      </w:r>
      <w:r>
        <w:rPr>
          <w:noProof/>
        </w:rPr>
      </w:r>
      <w:r>
        <w:rPr>
          <w:noProof/>
        </w:rPr>
        <w:fldChar w:fldCharType="separate"/>
      </w:r>
      <w:r>
        <w:rPr>
          <w:noProof/>
        </w:rPr>
        <w:t>25</w:t>
      </w:r>
      <w:r>
        <w:rPr>
          <w:noProof/>
        </w:rPr>
        <w:fldChar w:fldCharType="end"/>
      </w:r>
    </w:p>
    <w:p w14:paraId="65646DCA" w14:textId="765FA77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_Toc171522988 \h </w:instrText>
      </w:r>
      <w:r>
        <w:rPr>
          <w:noProof/>
        </w:rPr>
      </w:r>
      <w:r>
        <w:rPr>
          <w:noProof/>
        </w:rPr>
        <w:fldChar w:fldCharType="separate"/>
      </w:r>
      <w:r>
        <w:rPr>
          <w:noProof/>
        </w:rPr>
        <w:t>26</w:t>
      </w:r>
      <w:r>
        <w:rPr>
          <w:noProof/>
        </w:rPr>
        <w:fldChar w:fldCharType="end"/>
      </w:r>
    </w:p>
    <w:p w14:paraId="58D4D72B" w14:textId="5D56536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_Toc171522989 \h </w:instrText>
      </w:r>
      <w:r>
        <w:rPr>
          <w:noProof/>
        </w:rPr>
      </w:r>
      <w:r>
        <w:rPr>
          <w:noProof/>
        </w:rPr>
        <w:fldChar w:fldCharType="separate"/>
      </w:r>
      <w:r>
        <w:rPr>
          <w:noProof/>
        </w:rPr>
        <w:t>26</w:t>
      </w:r>
      <w:r>
        <w:rPr>
          <w:noProof/>
        </w:rPr>
        <w:fldChar w:fldCharType="end"/>
      </w:r>
    </w:p>
    <w:p w14:paraId="784F5EF7" w14:textId="744F4C2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_Toc171522990 \h </w:instrText>
      </w:r>
      <w:r>
        <w:rPr>
          <w:noProof/>
        </w:rPr>
      </w:r>
      <w:r>
        <w:rPr>
          <w:noProof/>
        </w:rPr>
        <w:fldChar w:fldCharType="separate"/>
      </w:r>
      <w:r>
        <w:rPr>
          <w:noProof/>
        </w:rPr>
        <w:t>26</w:t>
      </w:r>
      <w:r>
        <w:rPr>
          <w:noProof/>
        </w:rPr>
        <w:fldChar w:fldCharType="end"/>
      </w:r>
    </w:p>
    <w:p w14:paraId="17FB1B79" w14:textId="560C282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_Toc171522991 \h </w:instrText>
      </w:r>
      <w:r>
        <w:rPr>
          <w:noProof/>
        </w:rPr>
      </w:r>
      <w:r>
        <w:rPr>
          <w:noProof/>
        </w:rPr>
        <w:fldChar w:fldCharType="separate"/>
      </w:r>
      <w:r>
        <w:rPr>
          <w:noProof/>
        </w:rPr>
        <w:t>26</w:t>
      </w:r>
      <w:r>
        <w:rPr>
          <w:noProof/>
        </w:rPr>
        <w:fldChar w:fldCharType="end"/>
      </w:r>
    </w:p>
    <w:p w14:paraId="1759C09C" w14:textId="228E874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_Toc171522992 \h </w:instrText>
      </w:r>
      <w:r>
        <w:rPr>
          <w:noProof/>
        </w:rPr>
      </w:r>
      <w:r>
        <w:rPr>
          <w:noProof/>
        </w:rPr>
        <w:fldChar w:fldCharType="separate"/>
      </w:r>
      <w:r>
        <w:rPr>
          <w:noProof/>
        </w:rPr>
        <w:t>26</w:t>
      </w:r>
      <w:r>
        <w:rPr>
          <w:noProof/>
        </w:rPr>
        <w:fldChar w:fldCharType="end"/>
      </w:r>
    </w:p>
    <w:p w14:paraId="693ED75E" w14:textId="0FEB69D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_Toc171522993 \h </w:instrText>
      </w:r>
      <w:r>
        <w:rPr>
          <w:noProof/>
        </w:rPr>
      </w:r>
      <w:r>
        <w:rPr>
          <w:noProof/>
        </w:rPr>
        <w:fldChar w:fldCharType="separate"/>
      </w:r>
      <w:r>
        <w:rPr>
          <w:noProof/>
        </w:rPr>
        <w:t>26</w:t>
      </w:r>
      <w:r>
        <w:rPr>
          <w:noProof/>
        </w:rPr>
        <w:fldChar w:fldCharType="end"/>
      </w:r>
    </w:p>
    <w:p w14:paraId="2AD921EB" w14:textId="7D27B41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_Toc171522994 \h </w:instrText>
      </w:r>
      <w:r>
        <w:rPr>
          <w:noProof/>
        </w:rPr>
      </w:r>
      <w:r>
        <w:rPr>
          <w:noProof/>
        </w:rPr>
        <w:fldChar w:fldCharType="separate"/>
      </w:r>
      <w:r>
        <w:rPr>
          <w:noProof/>
        </w:rPr>
        <w:t>26</w:t>
      </w:r>
      <w:r>
        <w:rPr>
          <w:noProof/>
        </w:rPr>
        <w:fldChar w:fldCharType="end"/>
      </w:r>
    </w:p>
    <w:p w14:paraId="66F6F602" w14:textId="560B46F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_Toc171522995 \h </w:instrText>
      </w:r>
      <w:r>
        <w:rPr>
          <w:noProof/>
        </w:rPr>
      </w:r>
      <w:r>
        <w:rPr>
          <w:noProof/>
        </w:rPr>
        <w:fldChar w:fldCharType="separate"/>
      </w:r>
      <w:r>
        <w:rPr>
          <w:noProof/>
        </w:rPr>
        <w:t>26</w:t>
      </w:r>
      <w:r>
        <w:rPr>
          <w:noProof/>
        </w:rPr>
        <w:fldChar w:fldCharType="end"/>
      </w:r>
    </w:p>
    <w:p w14:paraId="2B488910" w14:textId="5BBD6B8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_Toc171522996 \h </w:instrText>
      </w:r>
      <w:r>
        <w:rPr>
          <w:noProof/>
        </w:rPr>
      </w:r>
      <w:r>
        <w:rPr>
          <w:noProof/>
        </w:rPr>
        <w:fldChar w:fldCharType="separate"/>
      </w:r>
      <w:r>
        <w:rPr>
          <w:noProof/>
        </w:rPr>
        <w:t>26</w:t>
      </w:r>
      <w:r>
        <w:rPr>
          <w:noProof/>
        </w:rPr>
        <w:fldChar w:fldCharType="end"/>
      </w:r>
    </w:p>
    <w:p w14:paraId="18BEF897" w14:textId="3E4678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_Toc171522997 \h </w:instrText>
      </w:r>
      <w:r>
        <w:rPr>
          <w:noProof/>
        </w:rPr>
      </w:r>
      <w:r>
        <w:rPr>
          <w:noProof/>
        </w:rPr>
        <w:fldChar w:fldCharType="separate"/>
      </w:r>
      <w:r>
        <w:rPr>
          <w:noProof/>
        </w:rPr>
        <w:t>26</w:t>
      </w:r>
      <w:r>
        <w:rPr>
          <w:noProof/>
        </w:rPr>
        <w:fldChar w:fldCharType="end"/>
      </w:r>
    </w:p>
    <w:p w14:paraId="71538129" w14:textId="212589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_Toc171522998 \h </w:instrText>
      </w:r>
      <w:r>
        <w:rPr>
          <w:noProof/>
        </w:rPr>
      </w:r>
      <w:r>
        <w:rPr>
          <w:noProof/>
        </w:rPr>
        <w:fldChar w:fldCharType="separate"/>
      </w:r>
      <w:r>
        <w:rPr>
          <w:noProof/>
        </w:rPr>
        <w:t>26</w:t>
      </w:r>
      <w:r>
        <w:rPr>
          <w:noProof/>
        </w:rPr>
        <w:fldChar w:fldCharType="end"/>
      </w:r>
    </w:p>
    <w:p w14:paraId="2B8EE69A" w14:textId="1F0C8E49"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_Toc171522999 \h </w:instrText>
      </w:r>
      <w:r>
        <w:rPr>
          <w:noProof/>
        </w:rPr>
      </w:r>
      <w:r>
        <w:rPr>
          <w:noProof/>
        </w:rPr>
        <w:fldChar w:fldCharType="separate"/>
      </w:r>
      <w:r>
        <w:rPr>
          <w:noProof/>
        </w:rPr>
        <w:t>26</w:t>
      </w:r>
      <w:r>
        <w:rPr>
          <w:noProof/>
        </w:rPr>
        <w:fldChar w:fldCharType="end"/>
      </w:r>
    </w:p>
    <w:p w14:paraId="24315A38" w14:textId="122734E8"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_Toc171523000 \h </w:instrText>
      </w:r>
      <w:r>
        <w:rPr>
          <w:noProof/>
        </w:rPr>
      </w:r>
      <w:r>
        <w:rPr>
          <w:noProof/>
        </w:rPr>
        <w:fldChar w:fldCharType="separate"/>
      </w:r>
      <w:r>
        <w:rPr>
          <w:noProof/>
        </w:rPr>
        <w:t>27</w:t>
      </w:r>
      <w:r>
        <w:rPr>
          <w:noProof/>
        </w:rPr>
        <w:fldChar w:fldCharType="end"/>
      </w:r>
    </w:p>
    <w:p w14:paraId="145ED9A2" w14:textId="55F3E02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_Toc171523001 \h </w:instrText>
      </w:r>
      <w:r>
        <w:rPr>
          <w:noProof/>
        </w:rPr>
      </w:r>
      <w:r>
        <w:rPr>
          <w:noProof/>
        </w:rPr>
        <w:fldChar w:fldCharType="separate"/>
      </w:r>
      <w:r>
        <w:rPr>
          <w:noProof/>
        </w:rPr>
        <w:t>27</w:t>
      </w:r>
      <w:r>
        <w:rPr>
          <w:noProof/>
        </w:rPr>
        <w:fldChar w:fldCharType="end"/>
      </w:r>
    </w:p>
    <w:p w14:paraId="15CFD3AD" w14:textId="34F06B0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deletion procedure</w:t>
      </w:r>
      <w:r>
        <w:rPr>
          <w:noProof/>
        </w:rPr>
        <w:tab/>
      </w:r>
      <w:r>
        <w:rPr>
          <w:noProof/>
        </w:rPr>
        <w:fldChar w:fldCharType="begin" w:fldLock="1"/>
      </w:r>
      <w:r>
        <w:rPr>
          <w:noProof/>
        </w:rPr>
        <w:instrText xml:space="preserve"> PAGEREF _Toc171523002 \h </w:instrText>
      </w:r>
      <w:r>
        <w:rPr>
          <w:noProof/>
        </w:rPr>
      </w:r>
      <w:r>
        <w:rPr>
          <w:noProof/>
        </w:rPr>
        <w:fldChar w:fldCharType="separate"/>
      </w:r>
      <w:r>
        <w:rPr>
          <w:noProof/>
        </w:rPr>
        <w:t>27</w:t>
      </w:r>
      <w:r>
        <w:rPr>
          <w:noProof/>
        </w:rPr>
        <w:fldChar w:fldCharType="end"/>
      </w:r>
    </w:p>
    <w:p w14:paraId="60F853AF" w14:textId="55C9BED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_Toc171523003 \h </w:instrText>
      </w:r>
      <w:r>
        <w:rPr>
          <w:noProof/>
        </w:rPr>
      </w:r>
      <w:r>
        <w:rPr>
          <w:noProof/>
        </w:rPr>
        <w:fldChar w:fldCharType="separate"/>
      </w:r>
      <w:r>
        <w:rPr>
          <w:noProof/>
        </w:rPr>
        <w:t>27</w:t>
      </w:r>
      <w:r>
        <w:rPr>
          <w:noProof/>
        </w:rPr>
        <w:fldChar w:fldCharType="end"/>
      </w:r>
    </w:p>
    <w:p w14:paraId="31AF577D" w14:textId="2678959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_Toc171523004 \h </w:instrText>
      </w:r>
      <w:r>
        <w:rPr>
          <w:noProof/>
        </w:rPr>
      </w:r>
      <w:r>
        <w:rPr>
          <w:noProof/>
        </w:rPr>
        <w:fldChar w:fldCharType="separate"/>
      </w:r>
      <w:r>
        <w:rPr>
          <w:noProof/>
        </w:rPr>
        <w:t>27</w:t>
      </w:r>
      <w:r>
        <w:rPr>
          <w:noProof/>
        </w:rPr>
        <w:fldChar w:fldCharType="end"/>
      </w:r>
    </w:p>
    <w:p w14:paraId="2EBC1401" w14:textId="335B695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_Toc171523005 \h </w:instrText>
      </w:r>
      <w:r>
        <w:rPr>
          <w:noProof/>
        </w:rPr>
      </w:r>
      <w:r>
        <w:rPr>
          <w:noProof/>
        </w:rPr>
        <w:fldChar w:fldCharType="separate"/>
      </w:r>
      <w:r>
        <w:rPr>
          <w:noProof/>
        </w:rPr>
        <w:t>27</w:t>
      </w:r>
      <w:r>
        <w:rPr>
          <w:noProof/>
        </w:rPr>
        <w:fldChar w:fldCharType="end"/>
      </w:r>
    </w:p>
    <w:p w14:paraId="005829AF" w14:textId="3723752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_Toc171523006 \h </w:instrText>
      </w:r>
      <w:r>
        <w:rPr>
          <w:noProof/>
        </w:rPr>
      </w:r>
      <w:r>
        <w:rPr>
          <w:noProof/>
        </w:rPr>
        <w:fldChar w:fldCharType="separate"/>
      </w:r>
      <w:r>
        <w:rPr>
          <w:noProof/>
        </w:rPr>
        <w:t>27</w:t>
      </w:r>
      <w:r>
        <w:rPr>
          <w:noProof/>
        </w:rPr>
        <w:fldChar w:fldCharType="end"/>
      </w:r>
    </w:p>
    <w:p w14:paraId="5143BE58" w14:textId="44667E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_Toc171523007 \h </w:instrText>
      </w:r>
      <w:r>
        <w:rPr>
          <w:noProof/>
        </w:rPr>
      </w:r>
      <w:r>
        <w:rPr>
          <w:noProof/>
        </w:rPr>
        <w:fldChar w:fldCharType="separate"/>
      </w:r>
      <w:r>
        <w:rPr>
          <w:noProof/>
        </w:rPr>
        <w:t>27</w:t>
      </w:r>
      <w:r>
        <w:rPr>
          <w:noProof/>
        </w:rPr>
        <w:fldChar w:fldCharType="end"/>
      </w:r>
    </w:p>
    <w:p w14:paraId="2EEA1069" w14:textId="3E41D06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_Toc171523008 \h </w:instrText>
      </w:r>
      <w:r>
        <w:rPr>
          <w:noProof/>
        </w:rPr>
      </w:r>
      <w:r>
        <w:rPr>
          <w:noProof/>
        </w:rPr>
        <w:fldChar w:fldCharType="separate"/>
      </w:r>
      <w:r>
        <w:rPr>
          <w:noProof/>
        </w:rPr>
        <w:t>27</w:t>
      </w:r>
      <w:r>
        <w:rPr>
          <w:noProof/>
        </w:rPr>
        <w:fldChar w:fldCharType="end"/>
      </w:r>
    </w:p>
    <w:p w14:paraId="64845739" w14:textId="5DB29A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_Toc171523009 \h </w:instrText>
      </w:r>
      <w:r>
        <w:rPr>
          <w:noProof/>
        </w:rPr>
      </w:r>
      <w:r>
        <w:rPr>
          <w:noProof/>
        </w:rPr>
        <w:fldChar w:fldCharType="separate"/>
      </w:r>
      <w:r>
        <w:rPr>
          <w:noProof/>
        </w:rPr>
        <w:t>27</w:t>
      </w:r>
      <w:r>
        <w:rPr>
          <w:noProof/>
        </w:rPr>
        <w:fldChar w:fldCharType="end"/>
      </w:r>
    </w:p>
    <w:p w14:paraId="4412FFB2" w14:textId="1760A69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_Toc171523010 \h </w:instrText>
      </w:r>
      <w:r>
        <w:rPr>
          <w:noProof/>
        </w:rPr>
      </w:r>
      <w:r>
        <w:rPr>
          <w:noProof/>
        </w:rPr>
        <w:fldChar w:fldCharType="separate"/>
      </w:r>
      <w:r>
        <w:rPr>
          <w:noProof/>
        </w:rPr>
        <w:t>27</w:t>
      </w:r>
      <w:r>
        <w:rPr>
          <w:noProof/>
        </w:rPr>
        <w:fldChar w:fldCharType="end"/>
      </w:r>
    </w:p>
    <w:p w14:paraId="27E82F46" w14:textId="01250D06"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_Toc171523011 \h </w:instrText>
      </w:r>
      <w:r>
        <w:rPr>
          <w:noProof/>
        </w:rPr>
      </w:r>
      <w:r>
        <w:rPr>
          <w:noProof/>
        </w:rPr>
        <w:fldChar w:fldCharType="separate"/>
      </w:r>
      <w:r>
        <w:rPr>
          <w:noProof/>
        </w:rPr>
        <w:t>27</w:t>
      </w:r>
      <w:r>
        <w:rPr>
          <w:noProof/>
        </w:rPr>
        <w:fldChar w:fldCharType="end"/>
      </w:r>
    </w:p>
    <w:p w14:paraId="116A6195" w14:textId="6A8B807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_Toc171523012 \h </w:instrText>
      </w:r>
      <w:r>
        <w:rPr>
          <w:noProof/>
        </w:rPr>
      </w:r>
      <w:r>
        <w:rPr>
          <w:noProof/>
        </w:rPr>
        <w:fldChar w:fldCharType="separate"/>
      </w:r>
      <w:r>
        <w:rPr>
          <w:noProof/>
        </w:rPr>
        <w:t>28</w:t>
      </w:r>
      <w:r>
        <w:rPr>
          <w:noProof/>
        </w:rPr>
        <w:fldChar w:fldCharType="end"/>
      </w:r>
    </w:p>
    <w:p w14:paraId="392E39BE" w14:textId="34B693C2"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6.3.8.2.3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_Toc171523013 \h </w:instrText>
      </w:r>
      <w:r>
        <w:rPr>
          <w:noProof/>
        </w:rPr>
      </w:r>
      <w:r>
        <w:rPr>
          <w:noProof/>
        </w:rPr>
        <w:fldChar w:fldCharType="separate"/>
      </w:r>
      <w:r>
        <w:rPr>
          <w:noProof/>
        </w:rPr>
        <w:t>28</w:t>
      </w:r>
      <w:r>
        <w:rPr>
          <w:noProof/>
        </w:rPr>
        <w:fldChar w:fldCharType="end"/>
      </w:r>
    </w:p>
    <w:p w14:paraId="3D69F2BC" w14:textId="351E0DD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_Toc171523014 \h </w:instrText>
      </w:r>
      <w:r>
        <w:rPr>
          <w:noProof/>
        </w:rPr>
      </w:r>
      <w:r>
        <w:rPr>
          <w:noProof/>
        </w:rPr>
        <w:fldChar w:fldCharType="separate"/>
      </w:r>
      <w:r>
        <w:rPr>
          <w:noProof/>
        </w:rPr>
        <w:t>28</w:t>
      </w:r>
      <w:r>
        <w:rPr>
          <w:noProof/>
        </w:rPr>
        <w:fldChar w:fldCharType="end"/>
      </w:r>
    </w:p>
    <w:p w14:paraId="2491DF6E" w14:textId="2E6490D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_Toc171523015 \h </w:instrText>
      </w:r>
      <w:r>
        <w:rPr>
          <w:noProof/>
        </w:rPr>
      </w:r>
      <w:r>
        <w:rPr>
          <w:noProof/>
        </w:rPr>
        <w:fldChar w:fldCharType="separate"/>
      </w:r>
      <w:r>
        <w:rPr>
          <w:noProof/>
        </w:rPr>
        <w:t>28</w:t>
      </w:r>
      <w:r>
        <w:rPr>
          <w:noProof/>
        </w:rPr>
        <w:fldChar w:fldCharType="end"/>
      </w:r>
    </w:p>
    <w:p w14:paraId="0B353D3B" w14:textId="3F3DE26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_Toc171523016 \h </w:instrText>
      </w:r>
      <w:r>
        <w:rPr>
          <w:noProof/>
        </w:rPr>
      </w:r>
      <w:r>
        <w:rPr>
          <w:noProof/>
        </w:rPr>
        <w:fldChar w:fldCharType="separate"/>
      </w:r>
      <w:r>
        <w:rPr>
          <w:noProof/>
        </w:rPr>
        <w:t>28</w:t>
      </w:r>
      <w:r>
        <w:rPr>
          <w:noProof/>
        </w:rPr>
        <w:fldChar w:fldCharType="end"/>
      </w:r>
    </w:p>
    <w:p w14:paraId="147AB1BD" w14:textId="37D7E70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_Toc171523017 \h </w:instrText>
      </w:r>
      <w:r>
        <w:rPr>
          <w:noProof/>
        </w:rPr>
      </w:r>
      <w:r>
        <w:rPr>
          <w:noProof/>
        </w:rPr>
        <w:fldChar w:fldCharType="separate"/>
      </w:r>
      <w:r>
        <w:rPr>
          <w:noProof/>
        </w:rPr>
        <w:t>28</w:t>
      </w:r>
      <w:r>
        <w:rPr>
          <w:noProof/>
        </w:rPr>
        <w:fldChar w:fldCharType="end"/>
      </w:r>
    </w:p>
    <w:p w14:paraId="42016711" w14:textId="25A13E99"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_Toc171523018 \h </w:instrText>
      </w:r>
      <w:r>
        <w:rPr>
          <w:noProof/>
        </w:rPr>
      </w:r>
      <w:r>
        <w:rPr>
          <w:noProof/>
        </w:rPr>
        <w:fldChar w:fldCharType="separate"/>
      </w:r>
      <w:r>
        <w:rPr>
          <w:noProof/>
        </w:rPr>
        <w:t>28</w:t>
      </w:r>
      <w:r>
        <w:rPr>
          <w:noProof/>
        </w:rPr>
        <w:fldChar w:fldCharType="end"/>
      </w:r>
    </w:p>
    <w:p w14:paraId="4ADBD4FC" w14:textId="53FD907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_Toc171523019 \h </w:instrText>
      </w:r>
      <w:r>
        <w:rPr>
          <w:noProof/>
        </w:rPr>
      </w:r>
      <w:r>
        <w:rPr>
          <w:noProof/>
        </w:rPr>
        <w:fldChar w:fldCharType="separate"/>
      </w:r>
      <w:r>
        <w:rPr>
          <w:noProof/>
        </w:rPr>
        <w:t>28</w:t>
      </w:r>
      <w:r>
        <w:rPr>
          <w:noProof/>
        </w:rPr>
        <w:fldChar w:fldCharType="end"/>
      </w:r>
    </w:p>
    <w:p w14:paraId="6E86B145" w14:textId="7BED5C0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_Toc171523020 \h </w:instrText>
      </w:r>
      <w:r>
        <w:rPr>
          <w:noProof/>
        </w:rPr>
      </w:r>
      <w:r>
        <w:rPr>
          <w:noProof/>
        </w:rPr>
        <w:fldChar w:fldCharType="separate"/>
      </w:r>
      <w:r>
        <w:rPr>
          <w:noProof/>
        </w:rPr>
        <w:t>28</w:t>
      </w:r>
      <w:r>
        <w:rPr>
          <w:noProof/>
        </w:rPr>
        <w:fldChar w:fldCharType="end"/>
      </w:r>
    </w:p>
    <w:p w14:paraId="404B8938" w14:textId="0C5ED0B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sidRPr="00E45073">
        <w:rPr>
          <w:noProof/>
          <w:lang w:val="fr-FR"/>
        </w:rPr>
        <w:t>6.3.10</w:t>
      </w:r>
      <w:r>
        <w:rPr>
          <w:rFonts w:asciiTheme="minorHAnsi" w:eastAsiaTheme="minorEastAsia" w:hAnsiTheme="minorHAnsi" w:cstheme="minorBidi"/>
          <w:noProof/>
          <w:kern w:val="2"/>
          <w:sz w:val="22"/>
          <w:szCs w:val="22"/>
          <w:lang w:eastAsia="en-GB"/>
          <w14:ligatures w14:val="standardContextual"/>
        </w:rPr>
        <w:tab/>
      </w:r>
      <w:r w:rsidRPr="00E45073">
        <w:rPr>
          <w:noProof/>
          <w:lang w:val="fr-FR"/>
        </w:rPr>
        <w:t>Configuration management document attribute deletion procedure</w:t>
      </w:r>
      <w:r>
        <w:rPr>
          <w:noProof/>
        </w:rPr>
        <w:tab/>
      </w:r>
      <w:r>
        <w:rPr>
          <w:noProof/>
        </w:rPr>
        <w:fldChar w:fldCharType="begin" w:fldLock="1"/>
      </w:r>
      <w:r>
        <w:rPr>
          <w:noProof/>
        </w:rPr>
        <w:instrText xml:space="preserve"> PAGEREF _Toc171523021 \h </w:instrText>
      </w:r>
      <w:r>
        <w:rPr>
          <w:noProof/>
        </w:rPr>
      </w:r>
      <w:r>
        <w:rPr>
          <w:noProof/>
        </w:rPr>
        <w:fldChar w:fldCharType="separate"/>
      </w:r>
      <w:r>
        <w:rPr>
          <w:noProof/>
        </w:rPr>
        <w:t>28</w:t>
      </w:r>
      <w:r>
        <w:rPr>
          <w:noProof/>
        </w:rPr>
        <w:fldChar w:fldCharType="end"/>
      </w:r>
    </w:p>
    <w:p w14:paraId="2CDC0B94" w14:textId="764AD73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_Toc171523022 \h </w:instrText>
      </w:r>
      <w:r>
        <w:rPr>
          <w:noProof/>
        </w:rPr>
      </w:r>
      <w:r>
        <w:rPr>
          <w:noProof/>
        </w:rPr>
        <w:fldChar w:fldCharType="separate"/>
      </w:r>
      <w:r>
        <w:rPr>
          <w:noProof/>
        </w:rPr>
        <w:t>28</w:t>
      </w:r>
      <w:r>
        <w:rPr>
          <w:noProof/>
        </w:rPr>
        <w:fldChar w:fldCharType="end"/>
      </w:r>
    </w:p>
    <w:p w14:paraId="10B4E544" w14:textId="2CFD5B6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_Toc171523023 \h </w:instrText>
      </w:r>
      <w:r>
        <w:rPr>
          <w:noProof/>
        </w:rPr>
      </w:r>
      <w:r>
        <w:rPr>
          <w:noProof/>
        </w:rPr>
        <w:fldChar w:fldCharType="separate"/>
      </w:r>
      <w:r>
        <w:rPr>
          <w:noProof/>
        </w:rPr>
        <w:t>29</w:t>
      </w:r>
      <w:r>
        <w:rPr>
          <w:noProof/>
        </w:rPr>
        <w:fldChar w:fldCharType="end"/>
      </w:r>
    </w:p>
    <w:p w14:paraId="06CC1389" w14:textId="5E3881A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_Toc171523024 \h </w:instrText>
      </w:r>
      <w:r>
        <w:rPr>
          <w:noProof/>
        </w:rPr>
      </w:r>
      <w:r>
        <w:rPr>
          <w:noProof/>
        </w:rPr>
        <w:fldChar w:fldCharType="separate"/>
      </w:r>
      <w:r>
        <w:rPr>
          <w:noProof/>
        </w:rPr>
        <w:t>29</w:t>
      </w:r>
      <w:r>
        <w:rPr>
          <w:noProof/>
        </w:rPr>
        <w:fldChar w:fldCharType="end"/>
      </w:r>
    </w:p>
    <w:p w14:paraId="5E161A3A" w14:textId="3FA23720"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_Toc171523025 \h </w:instrText>
      </w:r>
      <w:r>
        <w:rPr>
          <w:noProof/>
        </w:rPr>
      </w:r>
      <w:r>
        <w:rPr>
          <w:noProof/>
        </w:rPr>
        <w:fldChar w:fldCharType="separate"/>
      </w:r>
      <w:r>
        <w:rPr>
          <w:noProof/>
        </w:rPr>
        <w:t>29</w:t>
      </w:r>
      <w:r>
        <w:rPr>
          <w:noProof/>
        </w:rPr>
        <w:fldChar w:fldCharType="end"/>
      </w:r>
    </w:p>
    <w:p w14:paraId="10F90A66" w14:textId="3EAA321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_Toc171523026 \h </w:instrText>
      </w:r>
      <w:r>
        <w:rPr>
          <w:noProof/>
        </w:rPr>
      </w:r>
      <w:r>
        <w:rPr>
          <w:noProof/>
        </w:rPr>
        <w:fldChar w:fldCharType="separate"/>
      </w:r>
      <w:r>
        <w:rPr>
          <w:noProof/>
        </w:rPr>
        <w:t>29</w:t>
      </w:r>
      <w:r>
        <w:rPr>
          <w:noProof/>
        </w:rPr>
        <w:fldChar w:fldCharType="end"/>
      </w:r>
    </w:p>
    <w:p w14:paraId="3D10B10A" w14:textId="350B674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_Toc171523027 \h </w:instrText>
      </w:r>
      <w:r>
        <w:rPr>
          <w:noProof/>
        </w:rPr>
      </w:r>
      <w:r>
        <w:rPr>
          <w:noProof/>
        </w:rPr>
        <w:fldChar w:fldCharType="separate"/>
      </w:r>
      <w:r>
        <w:rPr>
          <w:noProof/>
        </w:rPr>
        <w:t>29</w:t>
      </w:r>
      <w:r>
        <w:rPr>
          <w:noProof/>
        </w:rPr>
        <w:fldChar w:fldCharType="end"/>
      </w:r>
    </w:p>
    <w:p w14:paraId="44649922" w14:textId="1704982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_Toc171523028 \h </w:instrText>
      </w:r>
      <w:r>
        <w:rPr>
          <w:noProof/>
        </w:rPr>
      </w:r>
      <w:r>
        <w:rPr>
          <w:noProof/>
        </w:rPr>
        <w:fldChar w:fldCharType="separate"/>
      </w:r>
      <w:r>
        <w:rPr>
          <w:noProof/>
        </w:rPr>
        <w:t>29</w:t>
      </w:r>
      <w:r>
        <w:rPr>
          <w:noProof/>
        </w:rPr>
        <w:fldChar w:fldCharType="end"/>
      </w:r>
    </w:p>
    <w:p w14:paraId="625398A6" w14:textId="2A096F9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_Toc171523029 \h </w:instrText>
      </w:r>
      <w:r>
        <w:rPr>
          <w:noProof/>
        </w:rPr>
      </w:r>
      <w:r>
        <w:rPr>
          <w:noProof/>
        </w:rPr>
        <w:fldChar w:fldCharType="separate"/>
      </w:r>
      <w:r>
        <w:rPr>
          <w:noProof/>
        </w:rPr>
        <w:t>29</w:t>
      </w:r>
      <w:r>
        <w:rPr>
          <w:noProof/>
        </w:rPr>
        <w:fldChar w:fldCharType="end"/>
      </w:r>
    </w:p>
    <w:p w14:paraId="3C13F657" w14:textId="51C7B422"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_Toc171523030 \h </w:instrText>
      </w:r>
      <w:r>
        <w:rPr>
          <w:noProof/>
        </w:rPr>
      </w:r>
      <w:r>
        <w:rPr>
          <w:noProof/>
        </w:rPr>
        <w:fldChar w:fldCharType="separate"/>
      </w:r>
      <w:r>
        <w:rPr>
          <w:noProof/>
        </w:rPr>
        <w:t>29</w:t>
      </w:r>
      <w:r>
        <w:rPr>
          <w:noProof/>
        </w:rPr>
        <w:fldChar w:fldCharType="end"/>
      </w:r>
    </w:p>
    <w:p w14:paraId="64DE3FDE" w14:textId="1F2F77E1"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_Toc171523031 \h </w:instrText>
      </w:r>
      <w:r>
        <w:rPr>
          <w:noProof/>
        </w:rPr>
      </w:r>
      <w:r>
        <w:rPr>
          <w:noProof/>
        </w:rPr>
        <w:fldChar w:fldCharType="separate"/>
      </w:r>
      <w:r>
        <w:rPr>
          <w:noProof/>
        </w:rPr>
        <w:t>29</w:t>
      </w:r>
      <w:r>
        <w:rPr>
          <w:noProof/>
        </w:rPr>
        <w:fldChar w:fldCharType="end"/>
      </w:r>
    </w:p>
    <w:p w14:paraId="3D4526CD" w14:textId="592F5B2D"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6.3.11.2.3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_Toc171523032 \h </w:instrText>
      </w:r>
      <w:r>
        <w:rPr>
          <w:noProof/>
        </w:rPr>
      </w:r>
      <w:r>
        <w:rPr>
          <w:noProof/>
        </w:rPr>
        <w:fldChar w:fldCharType="separate"/>
      </w:r>
      <w:r>
        <w:rPr>
          <w:noProof/>
        </w:rPr>
        <w:t>29</w:t>
      </w:r>
      <w:r>
        <w:rPr>
          <w:noProof/>
        </w:rPr>
        <w:fldChar w:fldCharType="end"/>
      </w:r>
    </w:p>
    <w:p w14:paraId="20EE69AE" w14:textId="704ADE9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_Toc171523033 \h </w:instrText>
      </w:r>
      <w:r>
        <w:rPr>
          <w:noProof/>
        </w:rPr>
      </w:r>
      <w:r>
        <w:rPr>
          <w:noProof/>
        </w:rPr>
        <w:fldChar w:fldCharType="separate"/>
      </w:r>
      <w:r>
        <w:rPr>
          <w:noProof/>
        </w:rPr>
        <w:t>29</w:t>
      </w:r>
      <w:r>
        <w:rPr>
          <w:noProof/>
        </w:rPr>
        <w:fldChar w:fldCharType="end"/>
      </w:r>
    </w:p>
    <w:p w14:paraId="7558FE91" w14:textId="5B511E85"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_Toc171523034 \h </w:instrText>
      </w:r>
      <w:r>
        <w:rPr>
          <w:noProof/>
        </w:rPr>
      </w:r>
      <w:r>
        <w:rPr>
          <w:noProof/>
        </w:rPr>
        <w:fldChar w:fldCharType="separate"/>
      </w:r>
      <w:r>
        <w:rPr>
          <w:noProof/>
        </w:rPr>
        <w:t>30</w:t>
      </w:r>
      <w:r>
        <w:rPr>
          <w:noProof/>
        </w:rPr>
        <w:fldChar w:fldCharType="end"/>
      </w:r>
    </w:p>
    <w:p w14:paraId="722AF004" w14:textId="06D91DD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_Toc171523035 \h </w:instrText>
      </w:r>
      <w:r>
        <w:rPr>
          <w:noProof/>
        </w:rPr>
      </w:r>
      <w:r>
        <w:rPr>
          <w:noProof/>
        </w:rPr>
        <w:fldChar w:fldCharType="separate"/>
      </w:r>
      <w:r>
        <w:rPr>
          <w:noProof/>
        </w:rPr>
        <w:t>30</w:t>
      </w:r>
      <w:r>
        <w:rPr>
          <w:noProof/>
        </w:rPr>
        <w:fldChar w:fldCharType="end"/>
      </w:r>
    </w:p>
    <w:p w14:paraId="7446C6A8" w14:textId="4002E39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_Toc171523036 \h </w:instrText>
      </w:r>
      <w:r>
        <w:rPr>
          <w:noProof/>
        </w:rPr>
      </w:r>
      <w:r>
        <w:rPr>
          <w:noProof/>
        </w:rPr>
        <w:fldChar w:fldCharType="separate"/>
      </w:r>
      <w:r>
        <w:rPr>
          <w:noProof/>
        </w:rPr>
        <w:t>30</w:t>
      </w:r>
      <w:r>
        <w:rPr>
          <w:noProof/>
        </w:rPr>
        <w:fldChar w:fldCharType="end"/>
      </w:r>
    </w:p>
    <w:p w14:paraId="5A4008F3" w14:textId="077337CA"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_Toc171523037 \h </w:instrText>
      </w:r>
      <w:r>
        <w:rPr>
          <w:noProof/>
        </w:rPr>
      </w:r>
      <w:r>
        <w:rPr>
          <w:noProof/>
        </w:rPr>
        <w:fldChar w:fldCharType="separate"/>
      </w:r>
      <w:r>
        <w:rPr>
          <w:noProof/>
        </w:rPr>
        <w:t>30</w:t>
      </w:r>
      <w:r>
        <w:rPr>
          <w:noProof/>
        </w:rPr>
        <w:fldChar w:fldCharType="end"/>
      </w:r>
    </w:p>
    <w:p w14:paraId="65A43E19" w14:textId="163288FB"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6.3.12.2.2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_Toc171523038 \h </w:instrText>
      </w:r>
      <w:r>
        <w:rPr>
          <w:noProof/>
        </w:rPr>
      </w:r>
      <w:r>
        <w:rPr>
          <w:noProof/>
        </w:rPr>
        <w:fldChar w:fldCharType="separate"/>
      </w:r>
      <w:r>
        <w:rPr>
          <w:noProof/>
        </w:rPr>
        <w:t>30</w:t>
      </w:r>
      <w:r>
        <w:rPr>
          <w:noProof/>
        </w:rPr>
        <w:fldChar w:fldCharType="end"/>
      </w:r>
    </w:p>
    <w:p w14:paraId="68EF2D88" w14:textId="229F1B53"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6.3.12.2.3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_Toc171523039 \h </w:instrText>
      </w:r>
      <w:r>
        <w:rPr>
          <w:noProof/>
        </w:rPr>
      </w:r>
      <w:r>
        <w:rPr>
          <w:noProof/>
        </w:rPr>
        <w:fldChar w:fldCharType="separate"/>
      </w:r>
      <w:r>
        <w:rPr>
          <w:noProof/>
        </w:rPr>
        <w:t>30</w:t>
      </w:r>
      <w:r>
        <w:rPr>
          <w:noProof/>
        </w:rPr>
        <w:fldChar w:fldCharType="end"/>
      </w:r>
    </w:p>
    <w:p w14:paraId="3AB29C30" w14:textId="61C804F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_Toc171523040 \h </w:instrText>
      </w:r>
      <w:r>
        <w:rPr>
          <w:noProof/>
        </w:rPr>
      </w:r>
      <w:r>
        <w:rPr>
          <w:noProof/>
        </w:rPr>
        <w:fldChar w:fldCharType="separate"/>
      </w:r>
      <w:r>
        <w:rPr>
          <w:noProof/>
        </w:rPr>
        <w:t>30</w:t>
      </w:r>
      <w:r>
        <w:rPr>
          <w:noProof/>
        </w:rPr>
        <w:fldChar w:fldCharType="end"/>
      </w:r>
    </w:p>
    <w:p w14:paraId="711EB8D9" w14:textId="4A564EE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_Toc171523041 \h </w:instrText>
      </w:r>
      <w:r>
        <w:rPr>
          <w:noProof/>
        </w:rPr>
      </w:r>
      <w:r>
        <w:rPr>
          <w:noProof/>
        </w:rPr>
        <w:fldChar w:fldCharType="separate"/>
      </w:r>
      <w:r>
        <w:rPr>
          <w:noProof/>
        </w:rPr>
        <w:t>30</w:t>
      </w:r>
      <w:r>
        <w:rPr>
          <w:noProof/>
        </w:rPr>
        <w:fldChar w:fldCharType="end"/>
      </w:r>
    </w:p>
    <w:p w14:paraId="42A64DC0" w14:textId="1DF9565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_Toc171523042 \h </w:instrText>
      </w:r>
      <w:r>
        <w:rPr>
          <w:noProof/>
        </w:rPr>
      </w:r>
      <w:r>
        <w:rPr>
          <w:noProof/>
        </w:rPr>
        <w:fldChar w:fldCharType="separate"/>
      </w:r>
      <w:r>
        <w:rPr>
          <w:noProof/>
        </w:rPr>
        <w:t>30</w:t>
      </w:r>
      <w:r>
        <w:rPr>
          <w:noProof/>
        </w:rPr>
        <w:fldChar w:fldCharType="end"/>
      </w:r>
    </w:p>
    <w:p w14:paraId="01018E67" w14:textId="6C44BEB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_Toc171523043 \h </w:instrText>
      </w:r>
      <w:r>
        <w:rPr>
          <w:noProof/>
        </w:rPr>
      </w:r>
      <w:r>
        <w:rPr>
          <w:noProof/>
        </w:rPr>
        <w:fldChar w:fldCharType="separate"/>
      </w:r>
      <w:r>
        <w:rPr>
          <w:noProof/>
        </w:rPr>
        <w:t>30</w:t>
      </w:r>
      <w:r>
        <w:rPr>
          <w:noProof/>
        </w:rPr>
        <w:fldChar w:fldCharType="end"/>
      </w:r>
    </w:p>
    <w:p w14:paraId="33C0BC1E" w14:textId="297F4C48"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_Toc171523044 \h </w:instrText>
      </w:r>
      <w:r>
        <w:rPr>
          <w:noProof/>
        </w:rPr>
      </w:r>
      <w:r>
        <w:rPr>
          <w:noProof/>
        </w:rPr>
        <w:fldChar w:fldCharType="separate"/>
      </w:r>
      <w:r>
        <w:rPr>
          <w:noProof/>
        </w:rPr>
        <w:t>30</w:t>
      </w:r>
      <w:r>
        <w:rPr>
          <w:noProof/>
        </w:rPr>
        <w:fldChar w:fldCharType="end"/>
      </w:r>
    </w:p>
    <w:p w14:paraId="03FD954F" w14:textId="19AC8826"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_Toc171523045 \h </w:instrText>
      </w:r>
      <w:r>
        <w:rPr>
          <w:noProof/>
        </w:rPr>
      </w:r>
      <w:r>
        <w:rPr>
          <w:noProof/>
        </w:rPr>
        <w:fldChar w:fldCharType="separate"/>
      </w:r>
      <w:r>
        <w:rPr>
          <w:noProof/>
        </w:rPr>
        <w:t>30</w:t>
      </w:r>
      <w:r>
        <w:rPr>
          <w:noProof/>
        </w:rPr>
        <w:fldChar w:fldCharType="end"/>
      </w:r>
    </w:p>
    <w:p w14:paraId="32559E7A" w14:textId="5DDDB2AC"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_Toc171523046 \h </w:instrText>
      </w:r>
      <w:r>
        <w:rPr>
          <w:noProof/>
        </w:rPr>
      </w:r>
      <w:r>
        <w:rPr>
          <w:noProof/>
        </w:rPr>
        <w:fldChar w:fldCharType="separate"/>
      </w:r>
      <w:r>
        <w:rPr>
          <w:noProof/>
        </w:rPr>
        <w:t>32</w:t>
      </w:r>
      <w:r>
        <w:rPr>
          <w:noProof/>
        </w:rPr>
        <w:fldChar w:fldCharType="end"/>
      </w:r>
    </w:p>
    <w:p w14:paraId="19AD74F1" w14:textId="129B235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_Toc171523047 \h </w:instrText>
      </w:r>
      <w:r>
        <w:rPr>
          <w:noProof/>
        </w:rPr>
      </w:r>
      <w:r>
        <w:rPr>
          <w:noProof/>
        </w:rPr>
        <w:fldChar w:fldCharType="separate"/>
      </w:r>
      <w:r>
        <w:rPr>
          <w:noProof/>
        </w:rPr>
        <w:t>32</w:t>
      </w:r>
      <w:r>
        <w:rPr>
          <w:noProof/>
        </w:rPr>
        <w:fldChar w:fldCharType="end"/>
      </w:r>
    </w:p>
    <w:p w14:paraId="2E6C0FBD" w14:textId="326382B7"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_Toc171523048 \h </w:instrText>
      </w:r>
      <w:r>
        <w:rPr>
          <w:noProof/>
        </w:rPr>
      </w:r>
      <w:r>
        <w:rPr>
          <w:noProof/>
        </w:rPr>
        <w:fldChar w:fldCharType="separate"/>
      </w:r>
      <w:r>
        <w:rPr>
          <w:noProof/>
        </w:rPr>
        <w:t>32</w:t>
      </w:r>
      <w:r>
        <w:rPr>
          <w:noProof/>
        </w:rPr>
        <w:fldChar w:fldCharType="end"/>
      </w:r>
    </w:p>
    <w:p w14:paraId="02A4A11D" w14:textId="18A2DBFF" w:rsidR="005555C2" w:rsidRDefault="005555C2">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_Toc171523049 \h </w:instrText>
      </w:r>
      <w:r>
        <w:rPr>
          <w:noProof/>
        </w:rPr>
      </w:r>
      <w:r>
        <w:rPr>
          <w:noProof/>
        </w:rPr>
        <w:fldChar w:fldCharType="separate"/>
      </w:r>
      <w:r>
        <w:rPr>
          <w:noProof/>
        </w:rPr>
        <w:t>32</w:t>
      </w:r>
      <w:r>
        <w:rPr>
          <w:noProof/>
        </w:rPr>
        <w:fldChar w:fldCharType="end"/>
      </w:r>
    </w:p>
    <w:p w14:paraId="00C59065" w14:textId="6A6B923E"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_Toc171523050 \h </w:instrText>
      </w:r>
      <w:r>
        <w:rPr>
          <w:noProof/>
        </w:rPr>
      </w:r>
      <w:r>
        <w:rPr>
          <w:noProof/>
        </w:rPr>
        <w:fldChar w:fldCharType="separate"/>
      </w:r>
      <w:r>
        <w:rPr>
          <w:noProof/>
        </w:rPr>
        <w:t>32</w:t>
      </w:r>
      <w:r>
        <w:rPr>
          <w:noProof/>
        </w:rPr>
        <w:fldChar w:fldCharType="end"/>
      </w:r>
    </w:p>
    <w:p w14:paraId="36412D07" w14:textId="72754ED4"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_Toc171523051 \h </w:instrText>
      </w:r>
      <w:r>
        <w:rPr>
          <w:noProof/>
        </w:rPr>
      </w:r>
      <w:r>
        <w:rPr>
          <w:noProof/>
        </w:rPr>
        <w:fldChar w:fldCharType="separate"/>
      </w:r>
      <w:r>
        <w:rPr>
          <w:noProof/>
        </w:rPr>
        <w:t>32</w:t>
      </w:r>
      <w:r>
        <w:rPr>
          <w:noProof/>
        </w:rPr>
        <w:fldChar w:fldCharType="end"/>
      </w:r>
    </w:p>
    <w:p w14:paraId="7D692C74" w14:textId="25E56045"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_Toc171523052 \h </w:instrText>
      </w:r>
      <w:r>
        <w:rPr>
          <w:noProof/>
        </w:rPr>
      </w:r>
      <w:r>
        <w:rPr>
          <w:noProof/>
        </w:rPr>
        <w:fldChar w:fldCharType="separate"/>
      </w:r>
      <w:r>
        <w:rPr>
          <w:noProof/>
        </w:rPr>
        <w:t>33</w:t>
      </w:r>
      <w:r>
        <w:rPr>
          <w:noProof/>
        </w:rPr>
        <w:fldChar w:fldCharType="end"/>
      </w:r>
    </w:p>
    <w:p w14:paraId="46DB5B6C" w14:textId="090FFCCF" w:rsidR="005555C2" w:rsidRDefault="005555C2">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_Toc171523053 \h </w:instrText>
      </w:r>
      <w:r>
        <w:rPr>
          <w:noProof/>
        </w:rPr>
      </w:r>
      <w:r>
        <w:rPr>
          <w:noProof/>
        </w:rPr>
        <w:fldChar w:fldCharType="separate"/>
      </w:r>
      <w:r>
        <w:rPr>
          <w:noProof/>
        </w:rPr>
        <w:t>34</w:t>
      </w:r>
      <w:r>
        <w:rPr>
          <w:noProof/>
        </w:rPr>
        <w:fldChar w:fldCharType="end"/>
      </w:r>
    </w:p>
    <w:p w14:paraId="684F0CAF" w14:textId="6E800D9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Common configuration management documents</w:t>
      </w:r>
      <w:r>
        <w:rPr>
          <w:noProof/>
        </w:rPr>
        <w:tab/>
      </w:r>
      <w:r>
        <w:rPr>
          <w:noProof/>
        </w:rPr>
        <w:fldChar w:fldCharType="begin" w:fldLock="1"/>
      </w:r>
      <w:r>
        <w:rPr>
          <w:noProof/>
        </w:rPr>
        <w:instrText xml:space="preserve"> PAGEREF _Toc171523054 \h </w:instrText>
      </w:r>
      <w:r>
        <w:rPr>
          <w:noProof/>
        </w:rPr>
      </w:r>
      <w:r>
        <w:rPr>
          <w:noProof/>
        </w:rPr>
        <w:fldChar w:fldCharType="separate"/>
      </w:r>
      <w:r>
        <w:rPr>
          <w:noProof/>
        </w:rPr>
        <w:t>35</w:t>
      </w:r>
      <w:r>
        <w:rPr>
          <w:noProof/>
        </w:rPr>
        <w:fldChar w:fldCharType="end"/>
      </w:r>
    </w:p>
    <w:p w14:paraId="3BA6763B" w14:textId="75D5EBAC"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_Toc171523055 \h </w:instrText>
      </w:r>
      <w:r>
        <w:rPr>
          <w:noProof/>
        </w:rPr>
      </w:r>
      <w:r>
        <w:rPr>
          <w:noProof/>
        </w:rPr>
        <w:fldChar w:fldCharType="separate"/>
      </w:r>
      <w:r>
        <w:rPr>
          <w:noProof/>
        </w:rPr>
        <w:t>35</w:t>
      </w:r>
      <w:r>
        <w:rPr>
          <w:noProof/>
        </w:rPr>
        <w:fldChar w:fldCharType="end"/>
      </w:r>
    </w:p>
    <w:p w14:paraId="7C129B68" w14:textId="134D2E2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MCS UE initial configuration document</w:t>
      </w:r>
      <w:r>
        <w:rPr>
          <w:noProof/>
        </w:rPr>
        <w:tab/>
      </w:r>
      <w:r>
        <w:rPr>
          <w:noProof/>
        </w:rPr>
        <w:fldChar w:fldCharType="begin" w:fldLock="1"/>
      </w:r>
      <w:r>
        <w:rPr>
          <w:noProof/>
        </w:rPr>
        <w:instrText xml:space="preserve"> PAGEREF _Toc171523056 \h </w:instrText>
      </w:r>
      <w:r>
        <w:rPr>
          <w:noProof/>
        </w:rPr>
      </w:r>
      <w:r>
        <w:rPr>
          <w:noProof/>
        </w:rPr>
        <w:fldChar w:fldCharType="separate"/>
      </w:r>
      <w:r>
        <w:rPr>
          <w:noProof/>
        </w:rPr>
        <w:t>35</w:t>
      </w:r>
      <w:r>
        <w:rPr>
          <w:noProof/>
        </w:rPr>
        <w:fldChar w:fldCharType="end"/>
      </w:r>
    </w:p>
    <w:p w14:paraId="70E0ED26" w14:textId="620B329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_Toc171523057 \h </w:instrText>
      </w:r>
      <w:r>
        <w:rPr>
          <w:noProof/>
        </w:rPr>
      </w:r>
      <w:r>
        <w:rPr>
          <w:noProof/>
        </w:rPr>
        <w:fldChar w:fldCharType="separate"/>
      </w:r>
      <w:r>
        <w:rPr>
          <w:noProof/>
        </w:rPr>
        <w:t>35</w:t>
      </w:r>
      <w:r>
        <w:rPr>
          <w:noProof/>
        </w:rPr>
        <w:fldChar w:fldCharType="end"/>
      </w:r>
    </w:p>
    <w:p w14:paraId="7FF6BB1E" w14:textId="6790A68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sidRPr="00E45073">
        <w:rPr>
          <w:noProof/>
          <w:lang w:val="en-US"/>
        </w:rPr>
        <w:t>7.2.1.0</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Applicability</w:t>
      </w:r>
      <w:r>
        <w:rPr>
          <w:noProof/>
        </w:rPr>
        <w:tab/>
      </w:r>
      <w:r>
        <w:rPr>
          <w:noProof/>
        </w:rPr>
        <w:fldChar w:fldCharType="begin" w:fldLock="1"/>
      </w:r>
      <w:r>
        <w:rPr>
          <w:noProof/>
        </w:rPr>
        <w:instrText xml:space="preserve"> PAGEREF _Toc171523058 \h </w:instrText>
      </w:r>
      <w:r>
        <w:rPr>
          <w:noProof/>
        </w:rPr>
      </w:r>
      <w:r>
        <w:rPr>
          <w:noProof/>
        </w:rPr>
        <w:fldChar w:fldCharType="separate"/>
      </w:r>
      <w:r>
        <w:rPr>
          <w:noProof/>
        </w:rPr>
        <w:t>35</w:t>
      </w:r>
      <w:r>
        <w:rPr>
          <w:noProof/>
        </w:rPr>
        <w:fldChar w:fldCharType="end"/>
      </w:r>
    </w:p>
    <w:p w14:paraId="377578E4" w14:textId="6A78117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_Toc171523059 \h </w:instrText>
      </w:r>
      <w:r>
        <w:rPr>
          <w:noProof/>
        </w:rPr>
      </w:r>
      <w:r>
        <w:rPr>
          <w:noProof/>
        </w:rPr>
        <w:fldChar w:fldCharType="separate"/>
      </w:r>
      <w:r>
        <w:rPr>
          <w:noProof/>
        </w:rPr>
        <w:t>35</w:t>
      </w:r>
      <w:r>
        <w:rPr>
          <w:noProof/>
        </w:rPr>
        <w:fldChar w:fldCharType="end"/>
      </w:r>
    </w:p>
    <w:p w14:paraId="30AB9A92" w14:textId="16A9FFAE"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_Toc171523060 \h </w:instrText>
      </w:r>
      <w:r>
        <w:rPr>
          <w:noProof/>
        </w:rPr>
      </w:r>
      <w:r>
        <w:rPr>
          <w:noProof/>
        </w:rPr>
        <w:fldChar w:fldCharType="separate"/>
      </w:r>
      <w:r>
        <w:rPr>
          <w:noProof/>
        </w:rPr>
        <w:t>36</w:t>
      </w:r>
      <w:r>
        <w:rPr>
          <w:noProof/>
        </w:rPr>
        <w:fldChar w:fldCharType="end"/>
      </w:r>
    </w:p>
    <w:p w14:paraId="4255A16A" w14:textId="2F6B7CB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_Toc171523061 \h </w:instrText>
      </w:r>
      <w:r>
        <w:rPr>
          <w:noProof/>
        </w:rPr>
      </w:r>
      <w:r>
        <w:rPr>
          <w:noProof/>
        </w:rPr>
        <w:fldChar w:fldCharType="separate"/>
      </w:r>
      <w:r>
        <w:rPr>
          <w:noProof/>
        </w:rPr>
        <w:t>36</w:t>
      </w:r>
      <w:r>
        <w:rPr>
          <w:noProof/>
        </w:rPr>
        <w:fldChar w:fldCharType="end"/>
      </w:r>
    </w:p>
    <w:p w14:paraId="6A1E3932" w14:textId="70203B3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_Toc171523062 \h </w:instrText>
      </w:r>
      <w:r>
        <w:rPr>
          <w:noProof/>
        </w:rPr>
      </w:r>
      <w:r>
        <w:rPr>
          <w:noProof/>
        </w:rPr>
        <w:fldChar w:fldCharType="separate"/>
      </w:r>
      <w:r>
        <w:rPr>
          <w:noProof/>
        </w:rPr>
        <w:t>40</w:t>
      </w:r>
      <w:r>
        <w:rPr>
          <w:noProof/>
        </w:rPr>
        <w:fldChar w:fldCharType="end"/>
      </w:r>
    </w:p>
    <w:p w14:paraId="24851D44" w14:textId="376BF6F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_Toc171523063 \h </w:instrText>
      </w:r>
      <w:r>
        <w:rPr>
          <w:noProof/>
        </w:rPr>
      </w:r>
      <w:r>
        <w:rPr>
          <w:noProof/>
        </w:rPr>
        <w:fldChar w:fldCharType="separate"/>
      </w:r>
      <w:r>
        <w:rPr>
          <w:noProof/>
        </w:rPr>
        <w:t>40</w:t>
      </w:r>
      <w:r>
        <w:rPr>
          <w:noProof/>
        </w:rPr>
        <w:fldChar w:fldCharType="end"/>
      </w:r>
    </w:p>
    <w:p w14:paraId="21C074F9" w14:textId="59D50A2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_Toc171523064 \h </w:instrText>
      </w:r>
      <w:r>
        <w:rPr>
          <w:noProof/>
        </w:rPr>
      </w:r>
      <w:r>
        <w:rPr>
          <w:noProof/>
        </w:rPr>
        <w:fldChar w:fldCharType="separate"/>
      </w:r>
      <w:r>
        <w:rPr>
          <w:noProof/>
        </w:rPr>
        <w:t>44</w:t>
      </w:r>
      <w:r>
        <w:rPr>
          <w:noProof/>
        </w:rPr>
        <w:fldChar w:fldCharType="end"/>
      </w:r>
    </w:p>
    <w:p w14:paraId="6F5441EE" w14:textId="76131BD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_Toc171523065 \h </w:instrText>
      </w:r>
      <w:r>
        <w:rPr>
          <w:noProof/>
        </w:rPr>
      </w:r>
      <w:r>
        <w:rPr>
          <w:noProof/>
        </w:rPr>
        <w:fldChar w:fldCharType="separate"/>
      </w:r>
      <w:r>
        <w:rPr>
          <w:noProof/>
        </w:rPr>
        <w:t>44</w:t>
      </w:r>
      <w:r>
        <w:rPr>
          <w:noProof/>
        </w:rPr>
        <w:fldChar w:fldCharType="end"/>
      </w:r>
    </w:p>
    <w:p w14:paraId="0E7240A0" w14:textId="02FD407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_Toc171523066 \h </w:instrText>
      </w:r>
      <w:r>
        <w:rPr>
          <w:noProof/>
        </w:rPr>
      </w:r>
      <w:r>
        <w:rPr>
          <w:noProof/>
        </w:rPr>
        <w:fldChar w:fldCharType="separate"/>
      </w:r>
      <w:r>
        <w:rPr>
          <w:noProof/>
        </w:rPr>
        <w:t>45</w:t>
      </w:r>
      <w:r>
        <w:rPr>
          <w:noProof/>
        </w:rPr>
        <w:fldChar w:fldCharType="end"/>
      </w:r>
    </w:p>
    <w:p w14:paraId="5025E2A9" w14:textId="7746D04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_Toc171523067 \h </w:instrText>
      </w:r>
      <w:r>
        <w:rPr>
          <w:noProof/>
        </w:rPr>
      </w:r>
      <w:r>
        <w:rPr>
          <w:noProof/>
        </w:rPr>
        <w:fldChar w:fldCharType="separate"/>
      </w:r>
      <w:r>
        <w:rPr>
          <w:noProof/>
        </w:rPr>
        <w:t>49</w:t>
      </w:r>
      <w:r>
        <w:rPr>
          <w:noProof/>
        </w:rPr>
        <w:fldChar w:fldCharType="end"/>
      </w:r>
    </w:p>
    <w:p w14:paraId="5875517F" w14:textId="1E4A942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_Toc171523068 \h </w:instrText>
      </w:r>
      <w:r>
        <w:rPr>
          <w:noProof/>
        </w:rPr>
      </w:r>
      <w:r>
        <w:rPr>
          <w:noProof/>
        </w:rPr>
        <w:fldChar w:fldCharType="separate"/>
      </w:r>
      <w:r>
        <w:rPr>
          <w:noProof/>
        </w:rPr>
        <w:t>54</w:t>
      </w:r>
      <w:r>
        <w:rPr>
          <w:noProof/>
        </w:rPr>
        <w:fldChar w:fldCharType="end"/>
      </w:r>
    </w:p>
    <w:p w14:paraId="27C468C1" w14:textId="137C591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_Toc171523069 \h </w:instrText>
      </w:r>
      <w:r>
        <w:rPr>
          <w:noProof/>
        </w:rPr>
      </w:r>
      <w:r>
        <w:rPr>
          <w:noProof/>
        </w:rPr>
        <w:fldChar w:fldCharType="separate"/>
      </w:r>
      <w:r>
        <w:rPr>
          <w:noProof/>
        </w:rPr>
        <w:t>54</w:t>
      </w:r>
      <w:r>
        <w:rPr>
          <w:noProof/>
        </w:rPr>
        <w:fldChar w:fldCharType="end"/>
      </w:r>
    </w:p>
    <w:p w14:paraId="34F37201" w14:textId="4561981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_Toc171523070 \h </w:instrText>
      </w:r>
      <w:r>
        <w:rPr>
          <w:noProof/>
        </w:rPr>
      </w:r>
      <w:r>
        <w:rPr>
          <w:noProof/>
        </w:rPr>
        <w:fldChar w:fldCharType="separate"/>
      </w:r>
      <w:r>
        <w:rPr>
          <w:noProof/>
        </w:rPr>
        <w:t>54</w:t>
      </w:r>
      <w:r>
        <w:rPr>
          <w:noProof/>
        </w:rPr>
        <w:fldChar w:fldCharType="end"/>
      </w:r>
    </w:p>
    <w:p w14:paraId="7A696B8C" w14:textId="08B5714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_Toc171523071 \h </w:instrText>
      </w:r>
      <w:r>
        <w:rPr>
          <w:noProof/>
        </w:rPr>
      </w:r>
      <w:r>
        <w:rPr>
          <w:noProof/>
        </w:rPr>
        <w:fldChar w:fldCharType="separate"/>
      </w:r>
      <w:r>
        <w:rPr>
          <w:noProof/>
        </w:rPr>
        <w:t>54</w:t>
      </w:r>
      <w:r>
        <w:rPr>
          <w:noProof/>
        </w:rPr>
        <w:fldChar w:fldCharType="end"/>
      </w:r>
    </w:p>
    <w:p w14:paraId="394FDC3C" w14:textId="0AC2E75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7.2.2.12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_Toc171523072 \h </w:instrText>
      </w:r>
      <w:r>
        <w:rPr>
          <w:noProof/>
        </w:rPr>
      </w:r>
      <w:r>
        <w:rPr>
          <w:noProof/>
        </w:rPr>
        <w:fldChar w:fldCharType="separate"/>
      </w:r>
      <w:r>
        <w:rPr>
          <w:noProof/>
        </w:rPr>
        <w:t>54</w:t>
      </w:r>
      <w:r>
        <w:rPr>
          <w:noProof/>
        </w:rPr>
        <w:fldChar w:fldCharType="end"/>
      </w:r>
    </w:p>
    <w:p w14:paraId="47C0C5BC" w14:textId="15EBED42"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fr-FR"/>
        </w:rPr>
        <w:t>7.3</w:t>
      </w:r>
      <w:r>
        <w:rPr>
          <w:rFonts w:asciiTheme="minorHAnsi" w:eastAsiaTheme="minorEastAsia" w:hAnsiTheme="minorHAnsi" w:cstheme="minorBidi"/>
          <w:noProof/>
          <w:kern w:val="2"/>
          <w:sz w:val="22"/>
          <w:szCs w:val="22"/>
          <w:lang w:eastAsia="en-GB"/>
          <w14:ligatures w14:val="standardContextual"/>
        </w:rPr>
        <w:tab/>
      </w:r>
      <w:r w:rsidRPr="00E45073">
        <w:rPr>
          <w:noProof/>
          <w:lang w:val="fr-FR"/>
        </w:rPr>
        <w:t>Void</w:t>
      </w:r>
      <w:r>
        <w:rPr>
          <w:noProof/>
        </w:rPr>
        <w:tab/>
      </w:r>
      <w:r>
        <w:rPr>
          <w:noProof/>
        </w:rPr>
        <w:fldChar w:fldCharType="begin" w:fldLock="1"/>
      </w:r>
      <w:r>
        <w:rPr>
          <w:noProof/>
        </w:rPr>
        <w:instrText xml:space="preserve"> PAGEREF _Toc171523073 \h </w:instrText>
      </w:r>
      <w:r>
        <w:rPr>
          <w:noProof/>
        </w:rPr>
      </w:r>
      <w:r>
        <w:rPr>
          <w:noProof/>
        </w:rPr>
        <w:fldChar w:fldCharType="separate"/>
      </w:r>
      <w:r>
        <w:rPr>
          <w:noProof/>
        </w:rPr>
        <w:t>55</w:t>
      </w:r>
      <w:r>
        <w:rPr>
          <w:noProof/>
        </w:rPr>
        <w:fldChar w:fldCharType="end"/>
      </w:r>
    </w:p>
    <w:p w14:paraId="496E9244" w14:textId="7052C1C0"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MCPTT configuration management documents</w:t>
      </w:r>
      <w:r>
        <w:rPr>
          <w:noProof/>
        </w:rPr>
        <w:tab/>
      </w:r>
      <w:r>
        <w:rPr>
          <w:noProof/>
        </w:rPr>
        <w:fldChar w:fldCharType="begin" w:fldLock="1"/>
      </w:r>
      <w:r>
        <w:rPr>
          <w:noProof/>
        </w:rPr>
        <w:instrText xml:space="preserve"> PAGEREF _Toc171523074 \h </w:instrText>
      </w:r>
      <w:r>
        <w:rPr>
          <w:noProof/>
        </w:rPr>
      </w:r>
      <w:r>
        <w:rPr>
          <w:noProof/>
        </w:rPr>
        <w:fldChar w:fldCharType="separate"/>
      </w:r>
      <w:r>
        <w:rPr>
          <w:noProof/>
        </w:rPr>
        <w:t>55</w:t>
      </w:r>
      <w:r>
        <w:rPr>
          <w:noProof/>
        </w:rPr>
        <w:fldChar w:fldCharType="end"/>
      </w:r>
    </w:p>
    <w:p w14:paraId="31EE13CB" w14:textId="18E9FA4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_Toc171523075 \h </w:instrText>
      </w:r>
      <w:r>
        <w:rPr>
          <w:noProof/>
        </w:rPr>
      </w:r>
      <w:r>
        <w:rPr>
          <w:noProof/>
        </w:rPr>
        <w:fldChar w:fldCharType="separate"/>
      </w:r>
      <w:r>
        <w:rPr>
          <w:noProof/>
        </w:rPr>
        <w:t>55</w:t>
      </w:r>
      <w:r>
        <w:rPr>
          <w:noProof/>
        </w:rPr>
        <w:fldChar w:fldCharType="end"/>
      </w:r>
    </w:p>
    <w:p w14:paraId="157A2B77" w14:textId="78AD9B5D"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fr-FR"/>
        </w:rPr>
        <w:t>8.2</w:t>
      </w:r>
      <w:r>
        <w:rPr>
          <w:rFonts w:asciiTheme="minorHAnsi" w:eastAsiaTheme="minorEastAsia" w:hAnsiTheme="minorHAnsi" w:cstheme="minorBidi"/>
          <w:noProof/>
          <w:kern w:val="2"/>
          <w:sz w:val="22"/>
          <w:szCs w:val="22"/>
          <w:lang w:eastAsia="en-GB"/>
          <w14:ligatures w14:val="standardContextual"/>
        </w:rPr>
        <w:tab/>
      </w:r>
      <w:r w:rsidRPr="00E45073">
        <w:rPr>
          <w:noProof/>
          <w:lang w:val="fr-FR"/>
        </w:rPr>
        <w:t>MCPTT UE configuration document</w:t>
      </w:r>
      <w:r>
        <w:rPr>
          <w:noProof/>
        </w:rPr>
        <w:tab/>
      </w:r>
      <w:r>
        <w:rPr>
          <w:noProof/>
        </w:rPr>
        <w:fldChar w:fldCharType="begin" w:fldLock="1"/>
      </w:r>
      <w:r>
        <w:rPr>
          <w:noProof/>
        </w:rPr>
        <w:instrText xml:space="preserve"> PAGEREF _Toc171523076 \h </w:instrText>
      </w:r>
      <w:r>
        <w:rPr>
          <w:noProof/>
        </w:rPr>
      </w:r>
      <w:r>
        <w:rPr>
          <w:noProof/>
        </w:rPr>
        <w:fldChar w:fldCharType="separate"/>
      </w:r>
      <w:r>
        <w:rPr>
          <w:noProof/>
        </w:rPr>
        <w:t>55</w:t>
      </w:r>
      <w:r>
        <w:rPr>
          <w:noProof/>
        </w:rPr>
        <w:fldChar w:fldCharType="end"/>
      </w:r>
    </w:p>
    <w:p w14:paraId="0AE22A1C" w14:textId="381075A6"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_Toc171523077 \h </w:instrText>
      </w:r>
      <w:r>
        <w:rPr>
          <w:noProof/>
        </w:rPr>
      </w:r>
      <w:r>
        <w:rPr>
          <w:noProof/>
        </w:rPr>
        <w:fldChar w:fldCharType="separate"/>
      </w:r>
      <w:r>
        <w:rPr>
          <w:noProof/>
        </w:rPr>
        <w:t>55</w:t>
      </w:r>
      <w:r>
        <w:rPr>
          <w:noProof/>
        </w:rPr>
        <w:fldChar w:fldCharType="end"/>
      </w:r>
    </w:p>
    <w:p w14:paraId="2176184A" w14:textId="4712ACC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8.2.1A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UE configuration documents</w:t>
      </w:r>
      <w:r>
        <w:rPr>
          <w:noProof/>
        </w:rPr>
        <w:tab/>
      </w:r>
      <w:r>
        <w:rPr>
          <w:noProof/>
        </w:rPr>
        <w:fldChar w:fldCharType="begin" w:fldLock="1"/>
      </w:r>
      <w:r>
        <w:rPr>
          <w:noProof/>
        </w:rPr>
        <w:instrText xml:space="preserve"> PAGEREF _Toc171523078 \h </w:instrText>
      </w:r>
      <w:r>
        <w:rPr>
          <w:noProof/>
        </w:rPr>
      </w:r>
      <w:r>
        <w:rPr>
          <w:noProof/>
        </w:rPr>
        <w:fldChar w:fldCharType="separate"/>
      </w:r>
      <w:r>
        <w:rPr>
          <w:noProof/>
        </w:rPr>
        <w:t>55</w:t>
      </w:r>
      <w:r>
        <w:rPr>
          <w:noProof/>
        </w:rPr>
        <w:fldChar w:fldCharType="end"/>
      </w:r>
    </w:p>
    <w:p w14:paraId="4A8E977D" w14:textId="5067944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_Toc171523079 \h </w:instrText>
      </w:r>
      <w:r>
        <w:rPr>
          <w:noProof/>
        </w:rPr>
      </w:r>
      <w:r>
        <w:rPr>
          <w:noProof/>
        </w:rPr>
        <w:fldChar w:fldCharType="separate"/>
      </w:r>
      <w:r>
        <w:rPr>
          <w:noProof/>
        </w:rPr>
        <w:t>56</w:t>
      </w:r>
      <w:r>
        <w:rPr>
          <w:noProof/>
        </w:rPr>
        <w:fldChar w:fldCharType="end"/>
      </w:r>
    </w:p>
    <w:p w14:paraId="5B56709F" w14:textId="0FF03F0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_Toc171523080 \h </w:instrText>
      </w:r>
      <w:r>
        <w:rPr>
          <w:noProof/>
        </w:rPr>
      </w:r>
      <w:r>
        <w:rPr>
          <w:noProof/>
        </w:rPr>
        <w:fldChar w:fldCharType="separate"/>
      </w:r>
      <w:r>
        <w:rPr>
          <w:noProof/>
        </w:rPr>
        <w:t>56</w:t>
      </w:r>
      <w:r>
        <w:rPr>
          <w:noProof/>
        </w:rPr>
        <w:fldChar w:fldCharType="end"/>
      </w:r>
    </w:p>
    <w:p w14:paraId="1E2B7847" w14:textId="0DDAF02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_Toc171523081 \h </w:instrText>
      </w:r>
      <w:r>
        <w:rPr>
          <w:noProof/>
        </w:rPr>
      </w:r>
      <w:r>
        <w:rPr>
          <w:noProof/>
        </w:rPr>
        <w:fldChar w:fldCharType="separate"/>
      </w:r>
      <w:r>
        <w:rPr>
          <w:noProof/>
        </w:rPr>
        <w:t>57</w:t>
      </w:r>
      <w:r>
        <w:rPr>
          <w:noProof/>
        </w:rPr>
        <w:fldChar w:fldCharType="end"/>
      </w:r>
    </w:p>
    <w:p w14:paraId="04B20095" w14:textId="2D064DF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_Toc171523082 \h </w:instrText>
      </w:r>
      <w:r>
        <w:rPr>
          <w:noProof/>
        </w:rPr>
      </w:r>
      <w:r>
        <w:rPr>
          <w:noProof/>
        </w:rPr>
        <w:fldChar w:fldCharType="separate"/>
      </w:r>
      <w:r>
        <w:rPr>
          <w:noProof/>
        </w:rPr>
        <w:t>57</w:t>
      </w:r>
      <w:r>
        <w:rPr>
          <w:noProof/>
        </w:rPr>
        <w:fldChar w:fldCharType="end"/>
      </w:r>
    </w:p>
    <w:p w14:paraId="3BCCFDDD" w14:textId="238A4CD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_Toc171523083 \h </w:instrText>
      </w:r>
      <w:r>
        <w:rPr>
          <w:noProof/>
        </w:rPr>
      </w:r>
      <w:r>
        <w:rPr>
          <w:noProof/>
        </w:rPr>
        <w:fldChar w:fldCharType="separate"/>
      </w:r>
      <w:r>
        <w:rPr>
          <w:noProof/>
        </w:rPr>
        <w:t>59</w:t>
      </w:r>
      <w:r>
        <w:rPr>
          <w:noProof/>
        </w:rPr>
        <w:fldChar w:fldCharType="end"/>
      </w:r>
    </w:p>
    <w:p w14:paraId="4233E7CB" w14:textId="742A378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_Toc171523084 \h </w:instrText>
      </w:r>
      <w:r>
        <w:rPr>
          <w:noProof/>
        </w:rPr>
      </w:r>
      <w:r>
        <w:rPr>
          <w:noProof/>
        </w:rPr>
        <w:fldChar w:fldCharType="separate"/>
      </w:r>
      <w:r>
        <w:rPr>
          <w:noProof/>
        </w:rPr>
        <w:t>59</w:t>
      </w:r>
      <w:r>
        <w:rPr>
          <w:noProof/>
        </w:rPr>
        <w:fldChar w:fldCharType="end"/>
      </w:r>
    </w:p>
    <w:p w14:paraId="5C502EC9" w14:textId="460CFDC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_Toc171523085 \h </w:instrText>
      </w:r>
      <w:r>
        <w:rPr>
          <w:noProof/>
        </w:rPr>
      </w:r>
      <w:r>
        <w:rPr>
          <w:noProof/>
        </w:rPr>
        <w:fldChar w:fldCharType="separate"/>
      </w:r>
      <w:r>
        <w:rPr>
          <w:noProof/>
        </w:rPr>
        <w:t>59</w:t>
      </w:r>
      <w:r>
        <w:rPr>
          <w:noProof/>
        </w:rPr>
        <w:fldChar w:fldCharType="end"/>
      </w:r>
    </w:p>
    <w:p w14:paraId="0B1FBF45" w14:textId="55632A4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_Toc171523086 \h </w:instrText>
      </w:r>
      <w:r>
        <w:rPr>
          <w:noProof/>
        </w:rPr>
      </w:r>
      <w:r>
        <w:rPr>
          <w:noProof/>
        </w:rPr>
        <w:fldChar w:fldCharType="separate"/>
      </w:r>
      <w:r>
        <w:rPr>
          <w:noProof/>
        </w:rPr>
        <w:t>61</w:t>
      </w:r>
      <w:r>
        <w:rPr>
          <w:noProof/>
        </w:rPr>
        <w:fldChar w:fldCharType="end"/>
      </w:r>
    </w:p>
    <w:p w14:paraId="5BF98345" w14:textId="75B2D1C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_Toc171523087 \h </w:instrText>
      </w:r>
      <w:r>
        <w:rPr>
          <w:noProof/>
        </w:rPr>
      </w:r>
      <w:r>
        <w:rPr>
          <w:noProof/>
        </w:rPr>
        <w:fldChar w:fldCharType="separate"/>
      </w:r>
      <w:r>
        <w:rPr>
          <w:noProof/>
        </w:rPr>
        <w:t>62</w:t>
      </w:r>
      <w:r>
        <w:rPr>
          <w:noProof/>
        </w:rPr>
        <w:fldChar w:fldCharType="end"/>
      </w:r>
    </w:p>
    <w:p w14:paraId="0E2DD9AB" w14:textId="620124F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_Toc171523088 \h </w:instrText>
      </w:r>
      <w:r>
        <w:rPr>
          <w:noProof/>
        </w:rPr>
      </w:r>
      <w:r>
        <w:rPr>
          <w:noProof/>
        </w:rPr>
        <w:fldChar w:fldCharType="separate"/>
      </w:r>
      <w:r>
        <w:rPr>
          <w:noProof/>
        </w:rPr>
        <w:t>62</w:t>
      </w:r>
      <w:r>
        <w:rPr>
          <w:noProof/>
        </w:rPr>
        <w:fldChar w:fldCharType="end"/>
      </w:r>
    </w:p>
    <w:p w14:paraId="1004224E" w14:textId="4A90628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_Toc171523089 \h </w:instrText>
      </w:r>
      <w:r>
        <w:rPr>
          <w:noProof/>
        </w:rPr>
      </w:r>
      <w:r>
        <w:rPr>
          <w:noProof/>
        </w:rPr>
        <w:fldChar w:fldCharType="separate"/>
      </w:r>
      <w:r>
        <w:rPr>
          <w:noProof/>
        </w:rPr>
        <w:t>62</w:t>
      </w:r>
      <w:r>
        <w:rPr>
          <w:noProof/>
        </w:rPr>
        <w:fldChar w:fldCharType="end"/>
      </w:r>
    </w:p>
    <w:p w14:paraId="09A4D21F" w14:textId="7032BB8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_Toc171523090 \h </w:instrText>
      </w:r>
      <w:r>
        <w:rPr>
          <w:noProof/>
        </w:rPr>
      </w:r>
      <w:r>
        <w:rPr>
          <w:noProof/>
        </w:rPr>
        <w:fldChar w:fldCharType="separate"/>
      </w:r>
      <w:r>
        <w:rPr>
          <w:noProof/>
        </w:rPr>
        <w:t>62</w:t>
      </w:r>
      <w:r>
        <w:rPr>
          <w:noProof/>
        </w:rPr>
        <w:fldChar w:fldCharType="end"/>
      </w:r>
    </w:p>
    <w:p w14:paraId="131DA331" w14:textId="5E8288E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_Toc171523091 \h </w:instrText>
      </w:r>
      <w:r>
        <w:rPr>
          <w:noProof/>
        </w:rPr>
      </w:r>
      <w:r>
        <w:rPr>
          <w:noProof/>
        </w:rPr>
        <w:fldChar w:fldCharType="separate"/>
      </w:r>
      <w:r>
        <w:rPr>
          <w:noProof/>
        </w:rPr>
        <w:t>62</w:t>
      </w:r>
      <w:r>
        <w:rPr>
          <w:noProof/>
        </w:rPr>
        <w:fldChar w:fldCharType="end"/>
      </w:r>
    </w:p>
    <w:p w14:paraId="730A3D8E" w14:textId="784A7CC8"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MCPTT user profile configuration document</w:t>
      </w:r>
      <w:r>
        <w:rPr>
          <w:noProof/>
        </w:rPr>
        <w:tab/>
      </w:r>
      <w:r>
        <w:rPr>
          <w:noProof/>
        </w:rPr>
        <w:fldChar w:fldCharType="begin" w:fldLock="1"/>
      </w:r>
      <w:r>
        <w:rPr>
          <w:noProof/>
        </w:rPr>
        <w:instrText xml:space="preserve"> PAGEREF _Toc171523092 \h </w:instrText>
      </w:r>
      <w:r>
        <w:rPr>
          <w:noProof/>
        </w:rPr>
      </w:r>
      <w:r>
        <w:rPr>
          <w:noProof/>
        </w:rPr>
        <w:fldChar w:fldCharType="separate"/>
      </w:r>
      <w:r>
        <w:rPr>
          <w:noProof/>
        </w:rPr>
        <w:t>63</w:t>
      </w:r>
      <w:r>
        <w:rPr>
          <w:noProof/>
        </w:rPr>
        <w:fldChar w:fldCharType="end"/>
      </w:r>
    </w:p>
    <w:p w14:paraId="6AE8579C" w14:textId="06EBD4F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_Toc171523093 \h </w:instrText>
      </w:r>
      <w:r>
        <w:rPr>
          <w:noProof/>
        </w:rPr>
      </w:r>
      <w:r>
        <w:rPr>
          <w:noProof/>
        </w:rPr>
        <w:fldChar w:fldCharType="separate"/>
      </w:r>
      <w:r>
        <w:rPr>
          <w:noProof/>
        </w:rPr>
        <w:t>63</w:t>
      </w:r>
      <w:r>
        <w:rPr>
          <w:noProof/>
        </w:rPr>
        <w:fldChar w:fldCharType="end"/>
      </w:r>
    </w:p>
    <w:p w14:paraId="6E75F295" w14:textId="2FA88787"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_Toc171523094 \h </w:instrText>
      </w:r>
      <w:r>
        <w:rPr>
          <w:noProof/>
        </w:rPr>
      </w:r>
      <w:r>
        <w:rPr>
          <w:noProof/>
        </w:rPr>
        <w:fldChar w:fldCharType="separate"/>
      </w:r>
      <w:r>
        <w:rPr>
          <w:noProof/>
        </w:rPr>
        <w:t>63</w:t>
      </w:r>
      <w:r>
        <w:rPr>
          <w:noProof/>
        </w:rPr>
        <w:fldChar w:fldCharType="end"/>
      </w:r>
    </w:p>
    <w:p w14:paraId="3DE82229" w14:textId="591E137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_Toc171523095 \h </w:instrText>
      </w:r>
      <w:r>
        <w:rPr>
          <w:noProof/>
        </w:rPr>
      </w:r>
      <w:r>
        <w:rPr>
          <w:noProof/>
        </w:rPr>
        <w:fldChar w:fldCharType="separate"/>
      </w:r>
      <w:r>
        <w:rPr>
          <w:noProof/>
        </w:rPr>
        <w:t>63</w:t>
      </w:r>
      <w:r>
        <w:rPr>
          <w:noProof/>
        </w:rPr>
        <w:fldChar w:fldCharType="end"/>
      </w:r>
    </w:p>
    <w:p w14:paraId="0D734541" w14:textId="081E746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_Toc171523096 \h </w:instrText>
      </w:r>
      <w:r>
        <w:rPr>
          <w:noProof/>
        </w:rPr>
      </w:r>
      <w:r>
        <w:rPr>
          <w:noProof/>
        </w:rPr>
        <w:fldChar w:fldCharType="separate"/>
      </w:r>
      <w:r>
        <w:rPr>
          <w:noProof/>
        </w:rPr>
        <w:t>63</w:t>
      </w:r>
      <w:r>
        <w:rPr>
          <w:noProof/>
        </w:rPr>
        <w:fldChar w:fldCharType="end"/>
      </w:r>
    </w:p>
    <w:p w14:paraId="1A349799" w14:textId="6726B8B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_Toc171523097 \h </w:instrText>
      </w:r>
      <w:r>
        <w:rPr>
          <w:noProof/>
        </w:rPr>
      </w:r>
      <w:r>
        <w:rPr>
          <w:noProof/>
        </w:rPr>
        <w:fldChar w:fldCharType="separate"/>
      </w:r>
      <w:r>
        <w:rPr>
          <w:noProof/>
        </w:rPr>
        <w:t>69</w:t>
      </w:r>
      <w:r>
        <w:rPr>
          <w:noProof/>
        </w:rPr>
        <w:fldChar w:fldCharType="end"/>
      </w:r>
    </w:p>
    <w:p w14:paraId="6EA878E9" w14:textId="707C05A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_Toc171523098 \h </w:instrText>
      </w:r>
      <w:r>
        <w:rPr>
          <w:noProof/>
        </w:rPr>
      </w:r>
      <w:r>
        <w:rPr>
          <w:noProof/>
        </w:rPr>
        <w:fldChar w:fldCharType="separate"/>
      </w:r>
      <w:r>
        <w:rPr>
          <w:noProof/>
        </w:rPr>
        <w:t>69</w:t>
      </w:r>
      <w:r>
        <w:rPr>
          <w:noProof/>
        </w:rPr>
        <w:fldChar w:fldCharType="end"/>
      </w:r>
    </w:p>
    <w:p w14:paraId="5033628D" w14:textId="38FC76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_Toc171523099 \h </w:instrText>
      </w:r>
      <w:r>
        <w:rPr>
          <w:noProof/>
        </w:rPr>
      </w:r>
      <w:r>
        <w:rPr>
          <w:noProof/>
        </w:rPr>
        <w:fldChar w:fldCharType="separate"/>
      </w:r>
      <w:r>
        <w:rPr>
          <w:noProof/>
        </w:rPr>
        <w:t>75</w:t>
      </w:r>
      <w:r>
        <w:rPr>
          <w:noProof/>
        </w:rPr>
        <w:fldChar w:fldCharType="end"/>
      </w:r>
    </w:p>
    <w:p w14:paraId="5E58A83E" w14:textId="2EE800B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_Toc171523100 \h </w:instrText>
      </w:r>
      <w:r>
        <w:rPr>
          <w:noProof/>
        </w:rPr>
      </w:r>
      <w:r>
        <w:rPr>
          <w:noProof/>
        </w:rPr>
        <w:fldChar w:fldCharType="separate"/>
      </w:r>
      <w:r>
        <w:rPr>
          <w:noProof/>
        </w:rPr>
        <w:t>75</w:t>
      </w:r>
      <w:r>
        <w:rPr>
          <w:noProof/>
        </w:rPr>
        <w:fldChar w:fldCharType="end"/>
      </w:r>
    </w:p>
    <w:p w14:paraId="0A3B3761" w14:textId="1FAC084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_Toc171523101 \h </w:instrText>
      </w:r>
      <w:r>
        <w:rPr>
          <w:noProof/>
        </w:rPr>
      </w:r>
      <w:r>
        <w:rPr>
          <w:noProof/>
        </w:rPr>
        <w:fldChar w:fldCharType="separate"/>
      </w:r>
      <w:r>
        <w:rPr>
          <w:noProof/>
        </w:rPr>
        <w:t>75</w:t>
      </w:r>
      <w:r>
        <w:rPr>
          <w:noProof/>
        </w:rPr>
        <w:fldChar w:fldCharType="end"/>
      </w:r>
    </w:p>
    <w:p w14:paraId="1CC84A73" w14:textId="3B63750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_Toc171523102 \h </w:instrText>
      </w:r>
      <w:r>
        <w:rPr>
          <w:noProof/>
        </w:rPr>
      </w:r>
      <w:r>
        <w:rPr>
          <w:noProof/>
        </w:rPr>
        <w:fldChar w:fldCharType="separate"/>
      </w:r>
      <w:r>
        <w:rPr>
          <w:noProof/>
        </w:rPr>
        <w:t>76</w:t>
      </w:r>
      <w:r>
        <w:rPr>
          <w:noProof/>
        </w:rPr>
        <w:fldChar w:fldCharType="end"/>
      </w:r>
    </w:p>
    <w:p w14:paraId="4ADCD8D2" w14:textId="7AB7171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_Toc171523103 \h </w:instrText>
      </w:r>
      <w:r>
        <w:rPr>
          <w:noProof/>
        </w:rPr>
      </w:r>
      <w:r>
        <w:rPr>
          <w:noProof/>
        </w:rPr>
        <w:fldChar w:fldCharType="separate"/>
      </w:r>
      <w:r>
        <w:rPr>
          <w:noProof/>
        </w:rPr>
        <w:t>97</w:t>
      </w:r>
      <w:r>
        <w:rPr>
          <w:noProof/>
        </w:rPr>
        <w:fldChar w:fldCharType="end"/>
      </w:r>
    </w:p>
    <w:p w14:paraId="1576CF3A" w14:textId="0DEA7D6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_Toc171523104 \h </w:instrText>
      </w:r>
      <w:r>
        <w:rPr>
          <w:noProof/>
        </w:rPr>
      </w:r>
      <w:r>
        <w:rPr>
          <w:noProof/>
        </w:rPr>
        <w:fldChar w:fldCharType="separate"/>
      </w:r>
      <w:r>
        <w:rPr>
          <w:noProof/>
        </w:rPr>
        <w:t>97</w:t>
      </w:r>
      <w:r>
        <w:rPr>
          <w:noProof/>
        </w:rPr>
        <w:fldChar w:fldCharType="end"/>
      </w:r>
    </w:p>
    <w:p w14:paraId="09F89CDF" w14:textId="093289C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_Toc171523105 \h </w:instrText>
      </w:r>
      <w:r>
        <w:rPr>
          <w:noProof/>
        </w:rPr>
      </w:r>
      <w:r>
        <w:rPr>
          <w:noProof/>
        </w:rPr>
        <w:fldChar w:fldCharType="separate"/>
      </w:r>
      <w:r>
        <w:rPr>
          <w:noProof/>
        </w:rPr>
        <w:t>97</w:t>
      </w:r>
      <w:r>
        <w:rPr>
          <w:noProof/>
        </w:rPr>
        <w:fldChar w:fldCharType="end"/>
      </w:r>
    </w:p>
    <w:p w14:paraId="21A6BE5A" w14:textId="2EA036E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_Toc171523106 \h </w:instrText>
      </w:r>
      <w:r>
        <w:rPr>
          <w:noProof/>
        </w:rPr>
      </w:r>
      <w:r>
        <w:rPr>
          <w:noProof/>
        </w:rPr>
        <w:fldChar w:fldCharType="separate"/>
      </w:r>
      <w:r>
        <w:rPr>
          <w:noProof/>
        </w:rPr>
        <w:t>97</w:t>
      </w:r>
      <w:r>
        <w:rPr>
          <w:noProof/>
        </w:rPr>
        <w:fldChar w:fldCharType="end"/>
      </w:r>
    </w:p>
    <w:p w14:paraId="14E14409" w14:textId="0F61B52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_Toc171523107 \h </w:instrText>
      </w:r>
      <w:r>
        <w:rPr>
          <w:noProof/>
        </w:rPr>
      </w:r>
      <w:r>
        <w:rPr>
          <w:noProof/>
        </w:rPr>
        <w:fldChar w:fldCharType="separate"/>
      </w:r>
      <w:r>
        <w:rPr>
          <w:noProof/>
        </w:rPr>
        <w:t>97</w:t>
      </w:r>
      <w:r>
        <w:rPr>
          <w:noProof/>
        </w:rPr>
        <w:fldChar w:fldCharType="end"/>
      </w:r>
    </w:p>
    <w:p w14:paraId="20FBCFBC" w14:textId="01142AFE"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8.4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MCPTT service configuration document</w:t>
      </w:r>
      <w:r>
        <w:rPr>
          <w:noProof/>
        </w:rPr>
        <w:tab/>
      </w:r>
      <w:r>
        <w:rPr>
          <w:noProof/>
        </w:rPr>
        <w:fldChar w:fldCharType="begin" w:fldLock="1"/>
      </w:r>
      <w:r>
        <w:rPr>
          <w:noProof/>
        </w:rPr>
        <w:instrText xml:space="preserve"> PAGEREF _Toc171523108 \h </w:instrText>
      </w:r>
      <w:r>
        <w:rPr>
          <w:noProof/>
        </w:rPr>
      </w:r>
      <w:r>
        <w:rPr>
          <w:noProof/>
        </w:rPr>
        <w:fldChar w:fldCharType="separate"/>
      </w:r>
      <w:r>
        <w:rPr>
          <w:noProof/>
        </w:rPr>
        <w:t>97</w:t>
      </w:r>
      <w:r>
        <w:rPr>
          <w:noProof/>
        </w:rPr>
        <w:fldChar w:fldCharType="end"/>
      </w:r>
    </w:p>
    <w:p w14:paraId="775D1731" w14:textId="0CCA9C3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_Toc171523109 \h </w:instrText>
      </w:r>
      <w:r>
        <w:rPr>
          <w:noProof/>
        </w:rPr>
      </w:r>
      <w:r>
        <w:rPr>
          <w:noProof/>
        </w:rPr>
        <w:fldChar w:fldCharType="separate"/>
      </w:r>
      <w:r>
        <w:rPr>
          <w:noProof/>
        </w:rPr>
        <w:t>97</w:t>
      </w:r>
      <w:r>
        <w:rPr>
          <w:noProof/>
        </w:rPr>
        <w:fldChar w:fldCharType="end"/>
      </w:r>
    </w:p>
    <w:p w14:paraId="494F9FF9" w14:textId="7BE1370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_Toc171523110 \h </w:instrText>
      </w:r>
      <w:r>
        <w:rPr>
          <w:noProof/>
        </w:rPr>
      </w:r>
      <w:r>
        <w:rPr>
          <w:noProof/>
        </w:rPr>
        <w:fldChar w:fldCharType="separate"/>
      </w:r>
      <w:r>
        <w:rPr>
          <w:noProof/>
        </w:rPr>
        <w:t>97</w:t>
      </w:r>
      <w:r>
        <w:rPr>
          <w:noProof/>
        </w:rPr>
        <w:fldChar w:fldCharType="end"/>
      </w:r>
    </w:p>
    <w:p w14:paraId="0EB8DFF6" w14:textId="3B32F8D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_Toc171523111 \h </w:instrText>
      </w:r>
      <w:r>
        <w:rPr>
          <w:noProof/>
        </w:rPr>
      </w:r>
      <w:r>
        <w:rPr>
          <w:noProof/>
        </w:rPr>
        <w:fldChar w:fldCharType="separate"/>
      </w:r>
      <w:r>
        <w:rPr>
          <w:noProof/>
        </w:rPr>
        <w:t>97</w:t>
      </w:r>
      <w:r>
        <w:rPr>
          <w:noProof/>
        </w:rPr>
        <w:fldChar w:fldCharType="end"/>
      </w:r>
    </w:p>
    <w:p w14:paraId="6574A54D" w14:textId="2266C59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_Toc171523112 \h </w:instrText>
      </w:r>
      <w:r>
        <w:rPr>
          <w:noProof/>
        </w:rPr>
      </w:r>
      <w:r>
        <w:rPr>
          <w:noProof/>
        </w:rPr>
        <w:fldChar w:fldCharType="separate"/>
      </w:r>
      <w:r>
        <w:rPr>
          <w:noProof/>
        </w:rPr>
        <w:t>100</w:t>
      </w:r>
      <w:r>
        <w:rPr>
          <w:noProof/>
        </w:rPr>
        <w:fldChar w:fldCharType="end"/>
      </w:r>
    </w:p>
    <w:p w14:paraId="46F65902" w14:textId="58D0E88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_Toc171523113 \h </w:instrText>
      </w:r>
      <w:r>
        <w:rPr>
          <w:noProof/>
        </w:rPr>
      </w:r>
      <w:r>
        <w:rPr>
          <w:noProof/>
        </w:rPr>
        <w:fldChar w:fldCharType="separate"/>
      </w:r>
      <w:r>
        <w:rPr>
          <w:noProof/>
        </w:rPr>
        <w:t>100</w:t>
      </w:r>
      <w:r>
        <w:rPr>
          <w:noProof/>
        </w:rPr>
        <w:fldChar w:fldCharType="end"/>
      </w:r>
    </w:p>
    <w:p w14:paraId="73C179FD" w14:textId="314C9D6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_Toc171523114 \h </w:instrText>
      </w:r>
      <w:r>
        <w:rPr>
          <w:noProof/>
        </w:rPr>
      </w:r>
      <w:r>
        <w:rPr>
          <w:noProof/>
        </w:rPr>
        <w:fldChar w:fldCharType="separate"/>
      </w:r>
      <w:r>
        <w:rPr>
          <w:noProof/>
        </w:rPr>
        <w:t>104</w:t>
      </w:r>
      <w:r>
        <w:rPr>
          <w:noProof/>
        </w:rPr>
        <w:fldChar w:fldCharType="end"/>
      </w:r>
    </w:p>
    <w:p w14:paraId="6071DE10" w14:textId="4C05B85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_Toc171523115 \h </w:instrText>
      </w:r>
      <w:r>
        <w:rPr>
          <w:noProof/>
        </w:rPr>
      </w:r>
      <w:r>
        <w:rPr>
          <w:noProof/>
        </w:rPr>
        <w:fldChar w:fldCharType="separate"/>
      </w:r>
      <w:r>
        <w:rPr>
          <w:noProof/>
        </w:rPr>
        <w:t>104</w:t>
      </w:r>
      <w:r>
        <w:rPr>
          <w:noProof/>
        </w:rPr>
        <w:fldChar w:fldCharType="end"/>
      </w:r>
    </w:p>
    <w:p w14:paraId="0B60EF19" w14:textId="4772A98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_Toc171523116 \h </w:instrText>
      </w:r>
      <w:r>
        <w:rPr>
          <w:noProof/>
        </w:rPr>
      </w:r>
      <w:r>
        <w:rPr>
          <w:noProof/>
        </w:rPr>
        <w:fldChar w:fldCharType="separate"/>
      </w:r>
      <w:r>
        <w:rPr>
          <w:noProof/>
        </w:rPr>
        <w:t>105</w:t>
      </w:r>
      <w:r>
        <w:rPr>
          <w:noProof/>
        </w:rPr>
        <w:fldChar w:fldCharType="end"/>
      </w:r>
    </w:p>
    <w:p w14:paraId="20C1390C" w14:textId="0175125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_Toc171523117 \h </w:instrText>
      </w:r>
      <w:r>
        <w:rPr>
          <w:noProof/>
        </w:rPr>
      </w:r>
      <w:r>
        <w:rPr>
          <w:noProof/>
        </w:rPr>
        <w:fldChar w:fldCharType="separate"/>
      </w:r>
      <w:r>
        <w:rPr>
          <w:noProof/>
        </w:rPr>
        <w:t>107</w:t>
      </w:r>
      <w:r>
        <w:rPr>
          <w:noProof/>
        </w:rPr>
        <w:fldChar w:fldCharType="end"/>
      </w:r>
    </w:p>
    <w:p w14:paraId="2FB64638" w14:textId="4810C90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_Toc171523118 \h </w:instrText>
      </w:r>
      <w:r>
        <w:rPr>
          <w:noProof/>
        </w:rPr>
      </w:r>
      <w:r>
        <w:rPr>
          <w:noProof/>
        </w:rPr>
        <w:fldChar w:fldCharType="separate"/>
      </w:r>
      <w:r>
        <w:rPr>
          <w:noProof/>
        </w:rPr>
        <w:t>112</w:t>
      </w:r>
      <w:r>
        <w:rPr>
          <w:noProof/>
        </w:rPr>
        <w:fldChar w:fldCharType="end"/>
      </w:r>
    </w:p>
    <w:p w14:paraId="7EB0A968" w14:textId="54A1207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_Toc171523119 \h </w:instrText>
      </w:r>
      <w:r>
        <w:rPr>
          <w:noProof/>
        </w:rPr>
      </w:r>
      <w:r>
        <w:rPr>
          <w:noProof/>
        </w:rPr>
        <w:fldChar w:fldCharType="separate"/>
      </w:r>
      <w:r>
        <w:rPr>
          <w:noProof/>
        </w:rPr>
        <w:t>112</w:t>
      </w:r>
      <w:r>
        <w:rPr>
          <w:noProof/>
        </w:rPr>
        <w:fldChar w:fldCharType="end"/>
      </w:r>
    </w:p>
    <w:p w14:paraId="5A5FFD88" w14:textId="3572EB1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_Toc171523120 \h </w:instrText>
      </w:r>
      <w:r>
        <w:rPr>
          <w:noProof/>
        </w:rPr>
      </w:r>
      <w:r>
        <w:rPr>
          <w:noProof/>
        </w:rPr>
        <w:fldChar w:fldCharType="separate"/>
      </w:r>
      <w:r>
        <w:rPr>
          <w:noProof/>
        </w:rPr>
        <w:t>112</w:t>
      </w:r>
      <w:r>
        <w:rPr>
          <w:noProof/>
        </w:rPr>
        <w:fldChar w:fldCharType="end"/>
      </w:r>
    </w:p>
    <w:p w14:paraId="2F8E22E6" w14:textId="038D40A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_Toc171523121 \h </w:instrText>
      </w:r>
      <w:r>
        <w:rPr>
          <w:noProof/>
        </w:rPr>
      </w:r>
      <w:r>
        <w:rPr>
          <w:noProof/>
        </w:rPr>
        <w:fldChar w:fldCharType="separate"/>
      </w:r>
      <w:r>
        <w:rPr>
          <w:noProof/>
        </w:rPr>
        <w:t>112</w:t>
      </w:r>
      <w:r>
        <w:rPr>
          <w:noProof/>
        </w:rPr>
        <w:fldChar w:fldCharType="end"/>
      </w:r>
    </w:p>
    <w:p w14:paraId="7ADD98E2" w14:textId="6CD68F6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8.4.2.12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_Toc171523122 \h </w:instrText>
      </w:r>
      <w:r>
        <w:rPr>
          <w:noProof/>
        </w:rPr>
      </w:r>
      <w:r>
        <w:rPr>
          <w:noProof/>
        </w:rPr>
        <w:fldChar w:fldCharType="separate"/>
      </w:r>
      <w:r>
        <w:rPr>
          <w:noProof/>
        </w:rPr>
        <w:t>112</w:t>
      </w:r>
      <w:r>
        <w:rPr>
          <w:noProof/>
        </w:rPr>
        <w:fldChar w:fldCharType="end"/>
      </w:r>
    </w:p>
    <w:p w14:paraId="223F134F" w14:textId="54949E50"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MCVideo configuration management documents</w:t>
      </w:r>
      <w:r>
        <w:rPr>
          <w:noProof/>
        </w:rPr>
        <w:tab/>
      </w:r>
      <w:r>
        <w:rPr>
          <w:noProof/>
        </w:rPr>
        <w:fldChar w:fldCharType="begin" w:fldLock="1"/>
      </w:r>
      <w:r>
        <w:rPr>
          <w:noProof/>
        </w:rPr>
        <w:instrText xml:space="preserve"> PAGEREF _Toc171523123 \h </w:instrText>
      </w:r>
      <w:r>
        <w:rPr>
          <w:noProof/>
        </w:rPr>
      </w:r>
      <w:r>
        <w:rPr>
          <w:noProof/>
        </w:rPr>
        <w:fldChar w:fldCharType="separate"/>
      </w:r>
      <w:r>
        <w:rPr>
          <w:noProof/>
        </w:rPr>
        <w:t>112</w:t>
      </w:r>
      <w:r>
        <w:rPr>
          <w:noProof/>
        </w:rPr>
        <w:fldChar w:fldCharType="end"/>
      </w:r>
    </w:p>
    <w:p w14:paraId="68D48541" w14:textId="421F714E"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_Toc171523124 \h </w:instrText>
      </w:r>
      <w:r>
        <w:rPr>
          <w:noProof/>
        </w:rPr>
      </w:r>
      <w:r>
        <w:rPr>
          <w:noProof/>
        </w:rPr>
        <w:fldChar w:fldCharType="separate"/>
      </w:r>
      <w:r>
        <w:rPr>
          <w:noProof/>
        </w:rPr>
        <w:t>112</w:t>
      </w:r>
      <w:r>
        <w:rPr>
          <w:noProof/>
        </w:rPr>
        <w:fldChar w:fldCharType="end"/>
      </w:r>
    </w:p>
    <w:p w14:paraId="3C08FA5C" w14:textId="24AEAB6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fr-FR"/>
        </w:rPr>
        <w:t>9.2</w:t>
      </w:r>
      <w:r>
        <w:rPr>
          <w:rFonts w:asciiTheme="minorHAnsi" w:eastAsiaTheme="minorEastAsia" w:hAnsiTheme="minorHAnsi" w:cstheme="minorBidi"/>
          <w:noProof/>
          <w:kern w:val="2"/>
          <w:sz w:val="22"/>
          <w:szCs w:val="22"/>
          <w:lang w:eastAsia="en-GB"/>
          <w14:ligatures w14:val="standardContextual"/>
        </w:rPr>
        <w:tab/>
      </w:r>
      <w:r w:rsidRPr="00E45073">
        <w:rPr>
          <w:noProof/>
          <w:lang w:val="fr-FR"/>
        </w:rPr>
        <w:t>MCVideo UE configuration document</w:t>
      </w:r>
      <w:r>
        <w:rPr>
          <w:noProof/>
        </w:rPr>
        <w:tab/>
      </w:r>
      <w:r>
        <w:rPr>
          <w:noProof/>
        </w:rPr>
        <w:fldChar w:fldCharType="begin" w:fldLock="1"/>
      </w:r>
      <w:r>
        <w:rPr>
          <w:noProof/>
        </w:rPr>
        <w:instrText xml:space="preserve"> PAGEREF _Toc171523125 \h </w:instrText>
      </w:r>
      <w:r>
        <w:rPr>
          <w:noProof/>
        </w:rPr>
      </w:r>
      <w:r>
        <w:rPr>
          <w:noProof/>
        </w:rPr>
        <w:fldChar w:fldCharType="separate"/>
      </w:r>
      <w:r>
        <w:rPr>
          <w:noProof/>
        </w:rPr>
        <w:t>113</w:t>
      </w:r>
      <w:r>
        <w:rPr>
          <w:noProof/>
        </w:rPr>
        <w:fldChar w:fldCharType="end"/>
      </w:r>
    </w:p>
    <w:p w14:paraId="3F797CE7" w14:textId="7798758C"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_Toc171523126 \h </w:instrText>
      </w:r>
      <w:r>
        <w:rPr>
          <w:noProof/>
        </w:rPr>
      </w:r>
      <w:r>
        <w:rPr>
          <w:noProof/>
        </w:rPr>
        <w:fldChar w:fldCharType="separate"/>
      </w:r>
      <w:r>
        <w:rPr>
          <w:noProof/>
        </w:rPr>
        <w:t>113</w:t>
      </w:r>
      <w:r>
        <w:rPr>
          <w:noProof/>
        </w:rPr>
        <w:fldChar w:fldCharType="end"/>
      </w:r>
    </w:p>
    <w:p w14:paraId="32B98FD2" w14:textId="45AE027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9.2.1A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UE configuration documents</w:t>
      </w:r>
      <w:r>
        <w:rPr>
          <w:noProof/>
        </w:rPr>
        <w:tab/>
      </w:r>
      <w:r>
        <w:rPr>
          <w:noProof/>
        </w:rPr>
        <w:fldChar w:fldCharType="begin" w:fldLock="1"/>
      </w:r>
      <w:r>
        <w:rPr>
          <w:noProof/>
        </w:rPr>
        <w:instrText xml:space="preserve"> PAGEREF _Toc171523127 \h </w:instrText>
      </w:r>
      <w:r>
        <w:rPr>
          <w:noProof/>
        </w:rPr>
      </w:r>
      <w:r>
        <w:rPr>
          <w:noProof/>
        </w:rPr>
        <w:fldChar w:fldCharType="separate"/>
      </w:r>
      <w:r>
        <w:rPr>
          <w:noProof/>
        </w:rPr>
        <w:t>113</w:t>
      </w:r>
      <w:r>
        <w:rPr>
          <w:noProof/>
        </w:rPr>
        <w:fldChar w:fldCharType="end"/>
      </w:r>
    </w:p>
    <w:p w14:paraId="13CF4654" w14:textId="59D48AFF"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_Toc171523128 \h </w:instrText>
      </w:r>
      <w:r>
        <w:rPr>
          <w:noProof/>
        </w:rPr>
      </w:r>
      <w:r>
        <w:rPr>
          <w:noProof/>
        </w:rPr>
        <w:fldChar w:fldCharType="separate"/>
      </w:r>
      <w:r>
        <w:rPr>
          <w:noProof/>
        </w:rPr>
        <w:t>113</w:t>
      </w:r>
      <w:r>
        <w:rPr>
          <w:noProof/>
        </w:rPr>
        <w:fldChar w:fldCharType="end"/>
      </w:r>
    </w:p>
    <w:p w14:paraId="11C9D298" w14:textId="0466C42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_Toc171523129 \h </w:instrText>
      </w:r>
      <w:r>
        <w:rPr>
          <w:noProof/>
        </w:rPr>
      </w:r>
      <w:r>
        <w:rPr>
          <w:noProof/>
        </w:rPr>
        <w:fldChar w:fldCharType="separate"/>
      </w:r>
      <w:r>
        <w:rPr>
          <w:noProof/>
        </w:rPr>
        <w:t>113</w:t>
      </w:r>
      <w:r>
        <w:rPr>
          <w:noProof/>
        </w:rPr>
        <w:fldChar w:fldCharType="end"/>
      </w:r>
    </w:p>
    <w:p w14:paraId="06A0CF0A" w14:textId="61B94AF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_Toc171523130 \h </w:instrText>
      </w:r>
      <w:r>
        <w:rPr>
          <w:noProof/>
        </w:rPr>
      </w:r>
      <w:r>
        <w:rPr>
          <w:noProof/>
        </w:rPr>
        <w:fldChar w:fldCharType="separate"/>
      </w:r>
      <w:r>
        <w:rPr>
          <w:noProof/>
        </w:rPr>
        <w:t>114</w:t>
      </w:r>
      <w:r>
        <w:rPr>
          <w:noProof/>
        </w:rPr>
        <w:fldChar w:fldCharType="end"/>
      </w:r>
    </w:p>
    <w:p w14:paraId="6233607D" w14:textId="5321B8E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_Toc171523131 \h </w:instrText>
      </w:r>
      <w:r>
        <w:rPr>
          <w:noProof/>
        </w:rPr>
      </w:r>
      <w:r>
        <w:rPr>
          <w:noProof/>
        </w:rPr>
        <w:fldChar w:fldCharType="separate"/>
      </w:r>
      <w:r>
        <w:rPr>
          <w:noProof/>
        </w:rPr>
        <w:t>115</w:t>
      </w:r>
      <w:r>
        <w:rPr>
          <w:noProof/>
        </w:rPr>
        <w:fldChar w:fldCharType="end"/>
      </w:r>
    </w:p>
    <w:p w14:paraId="68097B8B" w14:textId="60181B9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_Toc171523132 \h </w:instrText>
      </w:r>
      <w:r>
        <w:rPr>
          <w:noProof/>
        </w:rPr>
      </w:r>
      <w:r>
        <w:rPr>
          <w:noProof/>
        </w:rPr>
        <w:fldChar w:fldCharType="separate"/>
      </w:r>
      <w:r>
        <w:rPr>
          <w:noProof/>
        </w:rPr>
        <w:t>117</w:t>
      </w:r>
      <w:r>
        <w:rPr>
          <w:noProof/>
        </w:rPr>
        <w:fldChar w:fldCharType="end"/>
      </w:r>
    </w:p>
    <w:p w14:paraId="4ED55F0F" w14:textId="2C49C35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_Toc171523133 \h </w:instrText>
      </w:r>
      <w:r>
        <w:rPr>
          <w:noProof/>
        </w:rPr>
      </w:r>
      <w:r>
        <w:rPr>
          <w:noProof/>
        </w:rPr>
        <w:fldChar w:fldCharType="separate"/>
      </w:r>
      <w:r>
        <w:rPr>
          <w:noProof/>
        </w:rPr>
        <w:t>117</w:t>
      </w:r>
      <w:r>
        <w:rPr>
          <w:noProof/>
        </w:rPr>
        <w:fldChar w:fldCharType="end"/>
      </w:r>
    </w:p>
    <w:p w14:paraId="6AAC9AF0" w14:textId="040103F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_Toc171523134 \h </w:instrText>
      </w:r>
      <w:r>
        <w:rPr>
          <w:noProof/>
        </w:rPr>
      </w:r>
      <w:r>
        <w:rPr>
          <w:noProof/>
        </w:rPr>
        <w:fldChar w:fldCharType="separate"/>
      </w:r>
      <w:r>
        <w:rPr>
          <w:noProof/>
        </w:rPr>
        <w:t>117</w:t>
      </w:r>
      <w:r>
        <w:rPr>
          <w:noProof/>
        </w:rPr>
        <w:fldChar w:fldCharType="end"/>
      </w:r>
    </w:p>
    <w:p w14:paraId="7AC0D6E1" w14:textId="0D39C83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_Toc171523135 \h </w:instrText>
      </w:r>
      <w:r>
        <w:rPr>
          <w:noProof/>
        </w:rPr>
      </w:r>
      <w:r>
        <w:rPr>
          <w:noProof/>
        </w:rPr>
        <w:fldChar w:fldCharType="separate"/>
      </w:r>
      <w:r>
        <w:rPr>
          <w:noProof/>
        </w:rPr>
        <w:t>118</w:t>
      </w:r>
      <w:r>
        <w:rPr>
          <w:noProof/>
        </w:rPr>
        <w:fldChar w:fldCharType="end"/>
      </w:r>
    </w:p>
    <w:p w14:paraId="530072F1" w14:textId="7E1C435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_Toc171523136 \h </w:instrText>
      </w:r>
      <w:r>
        <w:rPr>
          <w:noProof/>
        </w:rPr>
      </w:r>
      <w:r>
        <w:rPr>
          <w:noProof/>
        </w:rPr>
        <w:fldChar w:fldCharType="separate"/>
      </w:r>
      <w:r>
        <w:rPr>
          <w:noProof/>
        </w:rPr>
        <w:t>120</w:t>
      </w:r>
      <w:r>
        <w:rPr>
          <w:noProof/>
        </w:rPr>
        <w:fldChar w:fldCharType="end"/>
      </w:r>
    </w:p>
    <w:p w14:paraId="53467578" w14:textId="3AAEBE6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_Toc171523137 \h </w:instrText>
      </w:r>
      <w:r>
        <w:rPr>
          <w:noProof/>
        </w:rPr>
      </w:r>
      <w:r>
        <w:rPr>
          <w:noProof/>
        </w:rPr>
        <w:fldChar w:fldCharType="separate"/>
      </w:r>
      <w:r>
        <w:rPr>
          <w:noProof/>
        </w:rPr>
        <w:t>120</w:t>
      </w:r>
      <w:r>
        <w:rPr>
          <w:noProof/>
        </w:rPr>
        <w:fldChar w:fldCharType="end"/>
      </w:r>
    </w:p>
    <w:p w14:paraId="51156857" w14:textId="2F148F5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_Toc171523138 \h </w:instrText>
      </w:r>
      <w:r>
        <w:rPr>
          <w:noProof/>
        </w:rPr>
      </w:r>
      <w:r>
        <w:rPr>
          <w:noProof/>
        </w:rPr>
        <w:fldChar w:fldCharType="separate"/>
      </w:r>
      <w:r>
        <w:rPr>
          <w:noProof/>
        </w:rPr>
        <w:t>120</w:t>
      </w:r>
      <w:r>
        <w:rPr>
          <w:noProof/>
        </w:rPr>
        <w:fldChar w:fldCharType="end"/>
      </w:r>
    </w:p>
    <w:p w14:paraId="3D50B316" w14:textId="50CC559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_Toc171523139 \h </w:instrText>
      </w:r>
      <w:r>
        <w:rPr>
          <w:noProof/>
        </w:rPr>
      </w:r>
      <w:r>
        <w:rPr>
          <w:noProof/>
        </w:rPr>
        <w:fldChar w:fldCharType="separate"/>
      </w:r>
      <w:r>
        <w:rPr>
          <w:noProof/>
        </w:rPr>
        <w:t>120</w:t>
      </w:r>
      <w:r>
        <w:rPr>
          <w:noProof/>
        </w:rPr>
        <w:fldChar w:fldCharType="end"/>
      </w:r>
    </w:p>
    <w:p w14:paraId="5BF338E5" w14:textId="51474BF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_Toc171523140 \h </w:instrText>
      </w:r>
      <w:r>
        <w:rPr>
          <w:noProof/>
        </w:rPr>
      </w:r>
      <w:r>
        <w:rPr>
          <w:noProof/>
        </w:rPr>
        <w:fldChar w:fldCharType="separate"/>
      </w:r>
      <w:r>
        <w:rPr>
          <w:noProof/>
        </w:rPr>
        <w:t>120</w:t>
      </w:r>
      <w:r>
        <w:rPr>
          <w:noProof/>
        </w:rPr>
        <w:fldChar w:fldCharType="end"/>
      </w:r>
    </w:p>
    <w:p w14:paraId="1CDA843B" w14:textId="1A5BB014"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MCVideo user profile configuration document</w:t>
      </w:r>
      <w:r>
        <w:rPr>
          <w:noProof/>
        </w:rPr>
        <w:tab/>
      </w:r>
      <w:r>
        <w:rPr>
          <w:noProof/>
        </w:rPr>
        <w:fldChar w:fldCharType="begin" w:fldLock="1"/>
      </w:r>
      <w:r>
        <w:rPr>
          <w:noProof/>
        </w:rPr>
        <w:instrText xml:space="preserve"> PAGEREF _Toc171523141 \h </w:instrText>
      </w:r>
      <w:r>
        <w:rPr>
          <w:noProof/>
        </w:rPr>
      </w:r>
      <w:r>
        <w:rPr>
          <w:noProof/>
        </w:rPr>
        <w:fldChar w:fldCharType="separate"/>
      </w:r>
      <w:r>
        <w:rPr>
          <w:noProof/>
        </w:rPr>
        <w:t>120</w:t>
      </w:r>
      <w:r>
        <w:rPr>
          <w:noProof/>
        </w:rPr>
        <w:fldChar w:fldCharType="end"/>
      </w:r>
    </w:p>
    <w:p w14:paraId="060F9983" w14:textId="36432A5D"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_Toc171523142 \h </w:instrText>
      </w:r>
      <w:r>
        <w:rPr>
          <w:noProof/>
        </w:rPr>
      </w:r>
      <w:r>
        <w:rPr>
          <w:noProof/>
        </w:rPr>
        <w:fldChar w:fldCharType="separate"/>
      </w:r>
      <w:r>
        <w:rPr>
          <w:noProof/>
        </w:rPr>
        <w:t>120</w:t>
      </w:r>
      <w:r>
        <w:rPr>
          <w:noProof/>
        </w:rPr>
        <w:fldChar w:fldCharType="end"/>
      </w:r>
    </w:p>
    <w:p w14:paraId="1F80F468" w14:textId="1F2AB3E8"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_Toc171523143 \h </w:instrText>
      </w:r>
      <w:r>
        <w:rPr>
          <w:noProof/>
        </w:rPr>
      </w:r>
      <w:r>
        <w:rPr>
          <w:noProof/>
        </w:rPr>
        <w:fldChar w:fldCharType="separate"/>
      </w:r>
      <w:r>
        <w:rPr>
          <w:noProof/>
        </w:rPr>
        <w:t>121</w:t>
      </w:r>
      <w:r>
        <w:rPr>
          <w:noProof/>
        </w:rPr>
        <w:fldChar w:fldCharType="end"/>
      </w:r>
    </w:p>
    <w:p w14:paraId="312D0E00" w14:textId="3225E21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_Toc171523144 \h </w:instrText>
      </w:r>
      <w:r>
        <w:rPr>
          <w:noProof/>
        </w:rPr>
      </w:r>
      <w:r>
        <w:rPr>
          <w:noProof/>
        </w:rPr>
        <w:fldChar w:fldCharType="separate"/>
      </w:r>
      <w:r>
        <w:rPr>
          <w:noProof/>
        </w:rPr>
        <w:t>121</w:t>
      </w:r>
      <w:r>
        <w:rPr>
          <w:noProof/>
        </w:rPr>
        <w:fldChar w:fldCharType="end"/>
      </w:r>
    </w:p>
    <w:p w14:paraId="287EF622" w14:textId="6AC8977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_Toc171523145 \h </w:instrText>
      </w:r>
      <w:r>
        <w:rPr>
          <w:noProof/>
        </w:rPr>
      </w:r>
      <w:r>
        <w:rPr>
          <w:noProof/>
        </w:rPr>
        <w:fldChar w:fldCharType="separate"/>
      </w:r>
      <w:r>
        <w:rPr>
          <w:noProof/>
        </w:rPr>
        <w:t>121</w:t>
      </w:r>
      <w:r>
        <w:rPr>
          <w:noProof/>
        </w:rPr>
        <w:fldChar w:fldCharType="end"/>
      </w:r>
    </w:p>
    <w:p w14:paraId="29B551EA" w14:textId="54D4DA3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_Toc171523146 \h </w:instrText>
      </w:r>
      <w:r>
        <w:rPr>
          <w:noProof/>
        </w:rPr>
      </w:r>
      <w:r>
        <w:rPr>
          <w:noProof/>
        </w:rPr>
        <w:fldChar w:fldCharType="separate"/>
      </w:r>
      <w:r>
        <w:rPr>
          <w:noProof/>
        </w:rPr>
        <w:t>126</w:t>
      </w:r>
      <w:r>
        <w:rPr>
          <w:noProof/>
        </w:rPr>
        <w:fldChar w:fldCharType="end"/>
      </w:r>
    </w:p>
    <w:p w14:paraId="2C145680" w14:textId="18BCA0F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_Toc171523147 \h </w:instrText>
      </w:r>
      <w:r>
        <w:rPr>
          <w:noProof/>
        </w:rPr>
      </w:r>
      <w:r>
        <w:rPr>
          <w:noProof/>
        </w:rPr>
        <w:fldChar w:fldCharType="separate"/>
      </w:r>
      <w:r>
        <w:rPr>
          <w:noProof/>
        </w:rPr>
        <w:t>126</w:t>
      </w:r>
      <w:r>
        <w:rPr>
          <w:noProof/>
        </w:rPr>
        <w:fldChar w:fldCharType="end"/>
      </w:r>
    </w:p>
    <w:p w14:paraId="234733D5" w14:textId="499A0DE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_Toc171523148 \h </w:instrText>
      </w:r>
      <w:r>
        <w:rPr>
          <w:noProof/>
        </w:rPr>
      </w:r>
      <w:r>
        <w:rPr>
          <w:noProof/>
        </w:rPr>
        <w:fldChar w:fldCharType="separate"/>
      </w:r>
      <w:r>
        <w:rPr>
          <w:noProof/>
        </w:rPr>
        <w:t>133</w:t>
      </w:r>
      <w:r>
        <w:rPr>
          <w:noProof/>
        </w:rPr>
        <w:fldChar w:fldCharType="end"/>
      </w:r>
    </w:p>
    <w:p w14:paraId="7D9C4938" w14:textId="73B3876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_Toc171523149 \h </w:instrText>
      </w:r>
      <w:r>
        <w:rPr>
          <w:noProof/>
        </w:rPr>
      </w:r>
      <w:r>
        <w:rPr>
          <w:noProof/>
        </w:rPr>
        <w:fldChar w:fldCharType="separate"/>
      </w:r>
      <w:r>
        <w:rPr>
          <w:noProof/>
        </w:rPr>
        <w:t>133</w:t>
      </w:r>
      <w:r>
        <w:rPr>
          <w:noProof/>
        </w:rPr>
        <w:fldChar w:fldCharType="end"/>
      </w:r>
    </w:p>
    <w:p w14:paraId="6FB1D730" w14:textId="077EC1E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_Toc171523150 \h </w:instrText>
      </w:r>
      <w:r>
        <w:rPr>
          <w:noProof/>
        </w:rPr>
      </w:r>
      <w:r>
        <w:rPr>
          <w:noProof/>
        </w:rPr>
        <w:fldChar w:fldCharType="separate"/>
      </w:r>
      <w:r>
        <w:rPr>
          <w:noProof/>
        </w:rPr>
        <w:t>133</w:t>
      </w:r>
      <w:r>
        <w:rPr>
          <w:noProof/>
        </w:rPr>
        <w:fldChar w:fldCharType="end"/>
      </w:r>
    </w:p>
    <w:p w14:paraId="1499315E" w14:textId="100ECE5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_Toc171523151 \h </w:instrText>
      </w:r>
      <w:r>
        <w:rPr>
          <w:noProof/>
        </w:rPr>
      </w:r>
      <w:r>
        <w:rPr>
          <w:noProof/>
        </w:rPr>
        <w:fldChar w:fldCharType="separate"/>
      </w:r>
      <w:r>
        <w:rPr>
          <w:noProof/>
        </w:rPr>
        <w:t>134</w:t>
      </w:r>
      <w:r>
        <w:rPr>
          <w:noProof/>
        </w:rPr>
        <w:fldChar w:fldCharType="end"/>
      </w:r>
    </w:p>
    <w:p w14:paraId="5407B066" w14:textId="0F65B4A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_Toc171523152 \h </w:instrText>
      </w:r>
      <w:r>
        <w:rPr>
          <w:noProof/>
        </w:rPr>
      </w:r>
      <w:r>
        <w:rPr>
          <w:noProof/>
        </w:rPr>
        <w:fldChar w:fldCharType="separate"/>
      </w:r>
      <w:r>
        <w:rPr>
          <w:noProof/>
        </w:rPr>
        <w:t>150</w:t>
      </w:r>
      <w:r>
        <w:rPr>
          <w:noProof/>
        </w:rPr>
        <w:fldChar w:fldCharType="end"/>
      </w:r>
    </w:p>
    <w:p w14:paraId="46071D4F" w14:textId="5E851CD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_Toc171523153 \h </w:instrText>
      </w:r>
      <w:r>
        <w:rPr>
          <w:noProof/>
        </w:rPr>
      </w:r>
      <w:r>
        <w:rPr>
          <w:noProof/>
        </w:rPr>
        <w:fldChar w:fldCharType="separate"/>
      </w:r>
      <w:r>
        <w:rPr>
          <w:noProof/>
        </w:rPr>
        <w:t>150</w:t>
      </w:r>
      <w:r>
        <w:rPr>
          <w:noProof/>
        </w:rPr>
        <w:fldChar w:fldCharType="end"/>
      </w:r>
    </w:p>
    <w:p w14:paraId="19FC3AE4" w14:textId="563CCF8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_Toc171523154 \h </w:instrText>
      </w:r>
      <w:r>
        <w:rPr>
          <w:noProof/>
        </w:rPr>
      </w:r>
      <w:r>
        <w:rPr>
          <w:noProof/>
        </w:rPr>
        <w:fldChar w:fldCharType="separate"/>
      </w:r>
      <w:r>
        <w:rPr>
          <w:noProof/>
        </w:rPr>
        <w:t>150</w:t>
      </w:r>
      <w:r>
        <w:rPr>
          <w:noProof/>
        </w:rPr>
        <w:fldChar w:fldCharType="end"/>
      </w:r>
    </w:p>
    <w:p w14:paraId="7C6BF279" w14:textId="223B3EF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_Toc171523155 \h </w:instrText>
      </w:r>
      <w:r>
        <w:rPr>
          <w:noProof/>
        </w:rPr>
      </w:r>
      <w:r>
        <w:rPr>
          <w:noProof/>
        </w:rPr>
        <w:fldChar w:fldCharType="separate"/>
      </w:r>
      <w:r>
        <w:rPr>
          <w:noProof/>
        </w:rPr>
        <w:t>151</w:t>
      </w:r>
      <w:r>
        <w:rPr>
          <w:noProof/>
        </w:rPr>
        <w:fldChar w:fldCharType="end"/>
      </w:r>
    </w:p>
    <w:p w14:paraId="54420E42" w14:textId="12A844C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_Toc171523156 \h </w:instrText>
      </w:r>
      <w:r>
        <w:rPr>
          <w:noProof/>
        </w:rPr>
      </w:r>
      <w:r>
        <w:rPr>
          <w:noProof/>
        </w:rPr>
        <w:fldChar w:fldCharType="separate"/>
      </w:r>
      <w:r>
        <w:rPr>
          <w:noProof/>
        </w:rPr>
        <w:t>151</w:t>
      </w:r>
      <w:r>
        <w:rPr>
          <w:noProof/>
        </w:rPr>
        <w:fldChar w:fldCharType="end"/>
      </w:r>
    </w:p>
    <w:p w14:paraId="0529CF06" w14:textId="7B333DE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9.4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MCVideo service configuration document</w:t>
      </w:r>
      <w:r>
        <w:rPr>
          <w:noProof/>
        </w:rPr>
        <w:tab/>
      </w:r>
      <w:r>
        <w:rPr>
          <w:noProof/>
        </w:rPr>
        <w:fldChar w:fldCharType="begin" w:fldLock="1"/>
      </w:r>
      <w:r>
        <w:rPr>
          <w:noProof/>
        </w:rPr>
        <w:instrText xml:space="preserve"> PAGEREF _Toc171523157 \h </w:instrText>
      </w:r>
      <w:r>
        <w:rPr>
          <w:noProof/>
        </w:rPr>
      </w:r>
      <w:r>
        <w:rPr>
          <w:noProof/>
        </w:rPr>
        <w:fldChar w:fldCharType="separate"/>
      </w:r>
      <w:r>
        <w:rPr>
          <w:noProof/>
        </w:rPr>
        <w:t>151</w:t>
      </w:r>
      <w:r>
        <w:rPr>
          <w:noProof/>
        </w:rPr>
        <w:fldChar w:fldCharType="end"/>
      </w:r>
    </w:p>
    <w:p w14:paraId="2FF7D2E0" w14:textId="6BA38896"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_Toc171523158 \h </w:instrText>
      </w:r>
      <w:r>
        <w:rPr>
          <w:noProof/>
        </w:rPr>
      </w:r>
      <w:r>
        <w:rPr>
          <w:noProof/>
        </w:rPr>
        <w:fldChar w:fldCharType="separate"/>
      </w:r>
      <w:r>
        <w:rPr>
          <w:noProof/>
        </w:rPr>
        <w:t>151</w:t>
      </w:r>
      <w:r>
        <w:rPr>
          <w:noProof/>
        </w:rPr>
        <w:fldChar w:fldCharType="end"/>
      </w:r>
    </w:p>
    <w:p w14:paraId="5161AFF8" w14:textId="030ECCEE"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_Toc171523159 \h </w:instrText>
      </w:r>
      <w:r>
        <w:rPr>
          <w:noProof/>
        </w:rPr>
      </w:r>
      <w:r>
        <w:rPr>
          <w:noProof/>
        </w:rPr>
        <w:fldChar w:fldCharType="separate"/>
      </w:r>
      <w:r>
        <w:rPr>
          <w:noProof/>
        </w:rPr>
        <w:t>151</w:t>
      </w:r>
      <w:r>
        <w:rPr>
          <w:noProof/>
        </w:rPr>
        <w:fldChar w:fldCharType="end"/>
      </w:r>
    </w:p>
    <w:p w14:paraId="2BA899B5" w14:textId="5F15E07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_Toc171523160 \h </w:instrText>
      </w:r>
      <w:r>
        <w:rPr>
          <w:noProof/>
        </w:rPr>
      </w:r>
      <w:r>
        <w:rPr>
          <w:noProof/>
        </w:rPr>
        <w:fldChar w:fldCharType="separate"/>
      </w:r>
      <w:r>
        <w:rPr>
          <w:noProof/>
        </w:rPr>
        <w:t>151</w:t>
      </w:r>
      <w:r>
        <w:rPr>
          <w:noProof/>
        </w:rPr>
        <w:fldChar w:fldCharType="end"/>
      </w:r>
    </w:p>
    <w:p w14:paraId="7E1D7BB5" w14:textId="5D275DB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_Toc171523161 \h </w:instrText>
      </w:r>
      <w:r>
        <w:rPr>
          <w:noProof/>
        </w:rPr>
      </w:r>
      <w:r>
        <w:rPr>
          <w:noProof/>
        </w:rPr>
        <w:fldChar w:fldCharType="separate"/>
      </w:r>
      <w:r>
        <w:rPr>
          <w:noProof/>
        </w:rPr>
        <w:t>153</w:t>
      </w:r>
      <w:r>
        <w:rPr>
          <w:noProof/>
        </w:rPr>
        <w:fldChar w:fldCharType="end"/>
      </w:r>
    </w:p>
    <w:p w14:paraId="4C1FCF7B" w14:textId="774B922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_Toc171523162 \h </w:instrText>
      </w:r>
      <w:r>
        <w:rPr>
          <w:noProof/>
        </w:rPr>
      </w:r>
      <w:r>
        <w:rPr>
          <w:noProof/>
        </w:rPr>
        <w:fldChar w:fldCharType="separate"/>
      </w:r>
      <w:r>
        <w:rPr>
          <w:noProof/>
        </w:rPr>
        <w:t>153</w:t>
      </w:r>
      <w:r>
        <w:rPr>
          <w:noProof/>
        </w:rPr>
        <w:fldChar w:fldCharType="end"/>
      </w:r>
    </w:p>
    <w:p w14:paraId="7B677DEB" w14:textId="2597E36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_Toc171523163 \h </w:instrText>
      </w:r>
      <w:r>
        <w:rPr>
          <w:noProof/>
        </w:rPr>
      </w:r>
      <w:r>
        <w:rPr>
          <w:noProof/>
        </w:rPr>
        <w:fldChar w:fldCharType="separate"/>
      </w:r>
      <w:r>
        <w:rPr>
          <w:noProof/>
        </w:rPr>
        <w:t>156</w:t>
      </w:r>
      <w:r>
        <w:rPr>
          <w:noProof/>
        </w:rPr>
        <w:fldChar w:fldCharType="end"/>
      </w:r>
    </w:p>
    <w:p w14:paraId="4C569136" w14:textId="457248C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_Toc171523164 \h </w:instrText>
      </w:r>
      <w:r>
        <w:rPr>
          <w:noProof/>
        </w:rPr>
      </w:r>
      <w:r>
        <w:rPr>
          <w:noProof/>
        </w:rPr>
        <w:fldChar w:fldCharType="separate"/>
      </w:r>
      <w:r>
        <w:rPr>
          <w:noProof/>
        </w:rPr>
        <w:t>156</w:t>
      </w:r>
      <w:r>
        <w:rPr>
          <w:noProof/>
        </w:rPr>
        <w:fldChar w:fldCharType="end"/>
      </w:r>
    </w:p>
    <w:p w14:paraId="300DB3BD" w14:textId="2994F74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_Toc171523165 \h </w:instrText>
      </w:r>
      <w:r>
        <w:rPr>
          <w:noProof/>
        </w:rPr>
      </w:r>
      <w:r>
        <w:rPr>
          <w:noProof/>
        </w:rPr>
        <w:fldChar w:fldCharType="separate"/>
      </w:r>
      <w:r>
        <w:rPr>
          <w:noProof/>
        </w:rPr>
        <w:t>156</w:t>
      </w:r>
      <w:r>
        <w:rPr>
          <w:noProof/>
        </w:rPr>
        <w:fldChar w:fldCharType="end"/>
      </w:r>
    </w:p>
    <w:p w14:paraId="18B51B73" w14:textId="4B6A80C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_Toc171523166 \h </w:instrText>
      </w:r>
      <w:r>
        <w:rPr>
          <w:noProof/>
        </w:rPr>
      </w:r>
      <w:r>
        <w:rPr>
          <w:noProof/>
        </w:rPr>
        <w:fldChar w:fldCharType="separate"/>
      </w:r>
      <w:r>
        <w:rPr>
          <w:noProof/>
        </w:rPr>
        <w:t>159</w:t>
      </w:r>
      <w:r>
        <w:rPr>
          <w:noProof/>
        </w:rPr>
        <w:fldChar w:fldCharType="end"/>
      </w:r>
    </w:p>
    <w:p w14:paraId="76EAD0AF" w14:textId="4B67F6A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_Toc171523167 \h </w:instrText>
      </w:r>
      <w:r>
        <w:rPr>
          <w:noProof/>
        </w:rPr>
      </w:r>
      <w:r>
        <w:rPr>
          <w:noProof/>
        </w:rPr>
        <w:fldChar w:fldCharType="separate"/>
      </w:r>
      <w:r>
        <w:rPr>
          <w:noProof/>
        </w:rPr>
        <w:t>161</w:t>
      </w:r>
      <w:r>
        <w:rPr>
          <w:noProof/>
        </w:rPr>
        <w:fldChar w:fldCharType="end"/>
      </w:r>
    </w:p>
    <w:p w14:paraId="2954B579" w14:textId="47A1C40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_Toc171523168 \h </w:instrText>
      </w:r>
      <w:r>
        <w:rPr>
          <w:noProof/>
        </w:rPr>
      </w:r>
      <w:r>
        <w:rPr>
          <w:noProof/>
        </w:rPr>
        <w:fldChar w:fldCharType="separate"/>
      </w:r>
      <w:r>
        <w:rPr>
          <w:noProof/>
        </w:rPr>
        <w:t>161</w:t>
      </w:r>
      <w:r>
        <w:rPr>
          <w:noProof/>
        </w:rPr>
        <w:fldChar w:fldCharType="end"/>
      </w:r>
    </w:p>
    <w:p w14:paraId="31C2AC03" w14:textId="20A0049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_Toc171523169 \h </w:instrText>
      </w:r>
      <w:r>
        <w:rPr>
          <w:noProof/>
        </w:rPr>
      </w:r>
      <w:r>
        <w:rPr>
          <w:noProof/>
        </w:rPr>
        <w:fldChar w:fldCharType="separate"/>
      </w:r>
      <w:r>
        <w:rPr>
          <w:noProof/>
        </w:rPr>
        <w:t>161</w:t>
      </w:r>
      <w:r>
        <w:rPr>
          <w:noProof/>
        </w:rPr>
        <w:fldChar w:fldCharType="end"/>
      </w:r>
    </w:p>
    <w:p w14:paraId="144DCCC1" w14:textId="16F8BD0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_Toc171523170 \h </w:instrText>
      </w:r>
      <w:r>
        <w:rPr>
          <w:noProof/>
        </w:rPr>
      </w:r>
      <w:r>
        <w:rPr>
          <w:noProof/>
        </w:rPr>
        <w:fldChar w:fldCharType="separate"/>
      </w:r>
      <w:r>
        <w:rPr>
          <w:noProof/>
        </w:rPr>
        <w:t>161</w:t>
      </w:r>
      <w:r>
        <w:rPr>
          <w:noProof/>
        </w:rPr>
        <w:fldChar w:fldCharType="end"/>
      </w:r>
    </w:p>
    <w:p w14:paraId="07B4BD8A" w14:textId="4FAFC37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9.4.2.12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_Toc171523171 \h </w:instrText>
      </w:r>
      <w:r>
        <w:rPr>
          <w:noProof/>
        </w:rPr>
      </w:r>
      <w:r>
        <w:rPr>
          <w:noProof/>
        </w:rPr>
        <w:fldChar w:fldCharType="separate"/>
      </w:r>
      <w:r>
        <w:rPr>
          <w:noProof/>
        </w:rPr>
        <w:t>161</w:t>
      </w:r>
      <w:r>
        <w:rPr>
          <w:noProof/>
        </w:rPr>
        <w:fldChar w:fldCharType="end"/>
      </w:r>
    </w:p>
    <w:p w14:paraId="3BD81E2A" w14:textId="0390A06D" w:rsidR="005555C2" w:rsidRDefault="005555C2">
      <w:pPr>
        <w:pStyle w:val="TOC1"/>
        <w:rPr>
          <w:rFonts w:asciiTheme="minorHAnsi" w:eastAsiaTheme="minorEastAsia" w:hAnsiTheme="minorHAnsi" w:cstheme="minorBidi"/>
          <w:noProof/>
          <w:kern w:val="2"/>
          <w:szCs w:val="22"/>
          <w:lang w:eastAsia="en-GB"/>
          <w14:ligatures w14:val="standardContextual"/>
        </w:rPr>
      </w:pPr>
      <w:r w:rsidRPr="00E45073">
        <w:rPr>
          <w:noProof/>
          <w:lang w:val="en-US"/>
        </w:rPr>
        <w:t>10</w:t>
      </w:r>
      <w:r>
        <w:rPr>
          <w:rFonts w:asciiTheme="minorHAnsi" w:eastAsiaTheme="minorEastAsia" w:hAnsiTheme="minorHAnsi" w:cstheme="minorBidi"/>
          <w:noProof/>
          <w:kern w:val="2"/>
          <w:szCs w:val="22"/>
          <w:lang w:eastAsia="en-GB"/>
          <w14:ligatures w14:val="standardContextual"/>
        </w:rPr>
        <w:tab/>
      </w:r>
      <w:r w:rsidRPr="00E45073">
        <w:rPr>
          <w:noProof/>
          <w:lang w:val="en-US"/>
        </w:rPr>
        <w:t>MCData configuration management documents</w:t>
      </w:r>
      <w:r>
        <w:rPr>
          <w:noProof/>
        </w:rPr>
        <w:tab/>
      </w:r>
      <w:r>
        <w:rPr>
          <w:noProof/>
        </w:rPr>
        <w:fldChar w:fldCharType="begin" w:fldLock="1"/>
      </w:r>
      <w:r>
        <w:rPr>
          <w:noProof/>
        </w:rPr>
        <w:instrText xml:space="preserve"> PAGEREF _Toc171523172 \h </w:instrText>
      </w:r>
      <w:r>
        <w:rPr>
          <w:noProof/>
        </w:rPr>
      </w:r>
      <w:r>
        <w:rPr>
          <w:noProof/>
        </w:rPr>
        <w:fldChar w:fldCharType="separate"/>
      </w:r>
      <w:r>
        <w:rPr>
          <w:noProof/>
        </w:rPr>
        <w:t>162</w:t>
      </w:r>
      <w:r>
        <w:rPr>
          <w:noProof/>
        </w:rPr>
        <w:fldChar w:fldCharType="end"/>
      </w:r>
    </w:p>
    <w:p w14:paraId="6D0A1296" w14:textId="3670C26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_Toc171523173 \h </w:instrText>
      </w:r>
      <w:r>
        <w:rPr>
          <w:noProof/>
        </w:rPr>
      </w:r>
      <w:r>
        <w:rPr>
          <w:noProof/>
        </w:rPr>
        <w:fldChar w:fldCharType="separate"/>
      </w:r>
      <w:r>
        <w:rPr>
          <w:noProof/>
        </w:rPr>
        <w:t>162</w:t>
      </w:r>
      <w:r>
        <w:rPr>
          <w:noProof/>
        </w:rPr>
        <w:fldChar w:fldCharType="end"/>
      </w:r>
    </w:p>
    <w:p w14:paraId="367802D2" w14:textId="211021A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fr-FR"/>
        </w:rPr>
        <w:t>10.2</w:t>
      </w:r>
      <w:r>
        <w:rPr>
          <w:rFonts w:asciiTheme="minorHAnsi" w:eastAsiaTheme="minorEastAsia" w:hAnsiTheme="minorHAnsi" w:cstheme="minorBidi"/>
          <w:noProof/>
          <w:kern w:val="2"/>
          <w:sz w:val="22"/>
          <w:szCs w:val="22"/>
          <w:lang w:eastAsia="en-GB"/>
          <w14:ligatures w14:val="standardContextual"/>
        </w:rPr>
        <w:tab/>
      </w:r>
      <w:r w:rsidRPr="00E45073">
        <w:rPr>
          <w:noProof/>
          <w:lang w:val="fr-FR"/>
        </w:rPr>
        <w:t>MCData UE configuration document</w:t>
      </w:r>
      <w:r>
        <w:rPr>
          <w:noProof/>
        </w:rPr>
        <w:tab/>
      </w:r>
      <w:r>
        <w:rPr>
          <w:noProof/>
        </w:rPr>
        <w:fldChar w:fldCharType="begin" w:fldLock="1"/>
      </w:r>
      <w:r>
        <w:rPr>
          <w:noProof/>
        </w:rPr>
        <w:instrText xml:space="preserve"> PAGEREF _Toc171523174 \h </w:instrText>
      </w:r>
      <w:r>
        <w:rPr>
          <w:noProof/>
        </w:rPr>
      </w:r>
      <w:r>
        <w:rPr>
          <w:noProof/>
        </w:rPr>
        <w:fldChar w:fldCharType="separate"/>
      </w:r>
      <w:r>
        <w:rPr>
          <w:noProof/>
        </w:rPr>
        <w:t>162</w:t>
      </w:r>
      <w:r>
        <w:rPr>
          <w:noProof/>
        </w:rPr>
        <w:fldChar w:fldCharType="end"/>
      </w:r>
    </w:p>
    <w:p w14:paraId="351115B8" w14:textId="0288A8DE"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_Toc171523175 \h </w:instrText>
      </w:r>
      <w:r>
        <w:rPr>
          <w:noProof/>
        </w:rPr>
      </w:r>
      <w:r>
        <w:rPr>
          <w:noProof/>
        </w:rPr>
        <w:fldChar w:fldCharType="separate"/>
      </w:r>
      <w:r>
        <w:rPr>
          <w:noProof/>
        </w:rPr>
        <w:t>162</w:t>
      </w:r>
      <w:r>
        <w:rPr>
          <w:noProof/>
        </w:rPr>
        <w:fldChar w:fldCharType="end"/>
      </w:r>
    </w:p>
    <w:p w14:paraId="6B7B0F1B" w14:textId="0D0089ED"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10.2.1A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UE configuration documents</w:t>
      </w:r>
      <w:r>
        <w:rPr>
          <w:noProof/>
        </w:rPr>
        <w:tab/>
      </w:r>
      <w:r>
        <w:rPr>
          <w:noProof/>
        </w:rPr>
        <w:fldChar w:fldCharType="begin" w:fldLock="1"/>
      </w:r>
      <w:r>
        <w:rPr>
          <w:noProof/>
        </w:rPr>
        <w:instrText xml:space="preserve"> PAGEREF _Toc171523176 \h </w:instrText>
      </w:r>
      <w:r>
        <w:rPr>
          <w:noProof/>
        </w:rPr>
      </w:r>
      <w:r>
        <w:rPr>
          <w:noProof/>
        </w:rPr>
        <w:fldChar w:fldCharType="separate"/>
      </w:r>
      <w:r>
        <w:rPr>
          <w:noProof/>
        </w:rPr>
        <w:t>162</w:t>
      </w:r>
      <w:r>
        <w:rPr>
          <w:noProof/>
        </w:rPr>
        <w:fldChar w:fldCharType="end"/>
      </w:r>
    </w:p>
    <w:p w14:paraId="6AFF61C9" w14:textId="3C8767FA"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_Toc171523177 \h </w:instrText>
      </w:r>
      <w:r>
        <w:rPr>
          <w:noProof/>
        </w:rPr>
      </w:r>
      <w:r>
        <w:rPr>
          <w:noProof/>
        </w:rPr>
        <w:fldChar w:fldCharType="separate"/>
      </w:r>
      <w:r>
        <w:rPr>
          <w:noProof/>
        </w:rPr>
        <w:t>163</w:t>
      </w:r>
      <w:r>
        <w:rPr>
          <w:noProof/>
        </w:rPr>
        <w:fldChar w:fldCharType="end"/>
      </w:r>
    </w:p>
    <w:p w14:paraId="62575A46" w14:textId="0C06D5D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_Toc171523178 \h </w:instrText>
      </w:r>
      <w:r>
        <w:rPr>
          <w:noProof/>
        </w:rPr>
      </w:r>
      <w:r>
        <w:rPr>
          <w:noProof/>
        </w:rPr>
        <w:fldChar w:fldCharType="separate"/>
      </w:r>
      <w:r>
        <w:rPr>
          <w:noProof/>
        </w:rPr>
        <w:t>163</w:t>
      </w:r>
      <w:r>
        <w:rPr>
          <w:noProof/>
        </w:rPr>
        <w:fldChar w:fldCharType="end"/>
      </w:r>
    </w:p>
    <w:p w14:paraId="4C2F0BD1" w14:textId="6145C74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_Toc171523179 \h </w:instrText>
      </w:r>
      <w:r>
        <w:rPr>
          <w:noProof/>
        </w:rPr>
      </w:r>
      <w:r>
        <w:rPr>
          <w:noProof/>
        </w:rPr>
        <w:fldChar w:fldCharType="separate"/>
      </w:r>
      <w:r>
        <w:rPr>
          <w:noProof/>
        </w:rPr>
        <w:t>164</w:t>
      </w:r>
      <w:r>
        <w:rPr>
          <w:noProof/>
        </w:rPr>
        <w:fldChar w:fldCharType="end"/>
      </w:r>
    </w:p>
    <w:p w14:paraId="43E52957" w14:textId="01816AC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_Toc171523180 \h </w:instrText>
      </w:r>
      <w:r>
        <w:rPr>
          <w:noProof/>
        </w:rPr>
      </w:r>
      <w:r>
        <w:rPr>
          <w:noProof/>
        </w:rPr>
        <w:fldChar w:fldCharType="separate"/>
      </w:r>
      <w:r>
        <w:rPr>
          <w:noProof/>
        </w:rPr>
        <w:t>164</w:t>
      </w:r>
      <w:r>
        <w:rPr>
          <w:noProof/>
        </w:rPr>
        <w:fldChar w:fldCharType="end"/>
      </w:r>
    </w:p>
    <w:p w14:paraId="496FD555" w14:textId="54A488B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_Toc171523181 \h </w:instrText>
      </w:r>
      <w:r>
        <w:rPr>
          <w:noProof/>
        </w:rPr>
      </w:r>
      <w:r>
        <w:rPr>
          <w:noProof/>
        </w:rPr>
        <w:fldChar w:fldCharType="separate"/>
      </w:r>
      <w:r>
        <w:rPr>
          <w:noProof/>
        </w:rPr>
        <w:t>167</w:t>
      </w:r>
      <w:r>
        <w:rPr>
          <w:noProof/>
        </w:rPr>
        <w:fldChar w:fldCharType="end"/>
      </w:r>
    </w:p>
    <w:p w14:paraId="6257F8D7" w14:textId="06F4BA2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_Toc171523182 \h </w:instrText>
      </w:r>
      <w:r>
        <w:rPr>
          <w:noProof/>
        </w:rPr>
      </w:r>
      <w:r>
        <w:rPr>
          <w:noProof/>
        </w:rPr>
        <w:fldChar w:fldCharType="separate"/>
      </w:r>
      <w:r>
        <w:rPr>
          <w:noProof/>
        </w:rPr>
        <w:t>167</w:t>
      </w:r>
      <w:r>
        <w:rPr>
          <w:noProof/>
        </w:rPr>
        <w:fldChar w:fldCharType="end"/>
      </w:r>
    </w:p>
    <w:p w14:paraId="63F23D93" w14:textId="130E9BDE"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_Toc171523183 \h </w:instrText>
      </w:r>
      <w:r>
        <w:rPr>
          <w:noProof/>
        </w:rPr>
      </w:r>
      <w:r>
        <w:rPr>
          <w:noProof/>
        </w:rPr>
        <w:fldChar w:fldCharType="separate"/>
      </w:r>
      <w:r>
        <w:rPr>
          <w:noProof/>
        </w:rPr>
        <w:t>168</w:t>
      </w:r>
      <w:r>
        <w:rPr>
          <w:noProof/>
        </w:rPr>
        <w:fldChar w:fldCharType="end"/>
      </w:r>
    </w:p>
    <w:p w14:paraId="5F3118B3" w14:textId="3F3B2DC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_Toc171523184 \h </w:instrText>
      </w:r>
      <w:r>
        <w:rPr>
          <w:noProof/>
        </w:rPr>
      </w:r>
      <w:r>
        <w:rPr>
          <w:noProof/>
        </w:rPr>
        <w:fldChar w:fldCharType="separate"/>
      </w:r>
      <w:r>
        <w:rPr>
          <w:noProof/>
        </w:rPr>
        <w:t>169</w:t>
      </w:r>
      <w:r>
        <w:rPr>
          <w:noProof/>
        </w:rPr>
        <w:fldChar w:fldCharType="end"/>
      </w:r>
    </w:p>
    <w:p w14:paraId="798D853B" w14:textId="2252054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_Toc171523185 \h </w:instrText>
      </w:r>
      <w:r>
        <w:rPr>
          <w:noProof/>
        </w:rPr>
      </w:r>
      <w:r>
        <w:rPr>
          <w:noProof/>
        </w:rPr>
        <w:fldChar w:fldCharType="separate"/>
      </w:r>
      <w:r>
        <w:rPr>
          <w:noProof/>
        </w:rPr>
        <w:t>171</w:t>
      </w:r>
      <w:r>
        <w:rPr>
          <w:noProof/>
        </w:rPr>
        <w:fldChar w:fldCharType="end"/>
      </w:r>
    </w:p>
    <w:p w14:paraId="453D3274" w14:textId="7C9B50D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_Toc171523186 \h </w:instrText>
      </w:r>
      <w:r>
        <w:rPr>
          <w:noProof/>
        </w:rPr>
      </w:r>
      <w:r>
        <w:rPr>
          <w:noProof/>
        </w:rPr>
        <w:fldChar w:fldCharType="separate"/>
      </w:r>
      <w:r>
        <w:rPr>
          <w:noProof/>
        </w:rPr>
        <w:t>171</w:t>
      </w:r>
      <w:r>
        <w:rPr>
          <w:noProof/>
        </w:rPr>
        <w:fldChar w:fldCharType="end"/>
      </w:r>
    </w:p>
    <w:p w14:paraId="57C55618" w14:textId="01FBB91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_Toc171523187 \h </w:instrText>
      </w:r>
      <w:r>
        <w:rPr>
          <w:noProof/>
        </w:rPr>
      </w:r>
      <w:r>
        <w:rPr>
          <w:noProof/>
        </w:rPr>
        <w:fldChar w:fldCharType="separate"/>
      </w:r>
      <w:r>
        <w:rPr>
          <w:noProof/>
        </w:rPr>
        <w:t>171</w:t>
      </w:r>
      <w:r>
        <w:rPr>
          <w:noProof/>
        </w:rPr>
        <w:fldChar w:fldCharType="end"/>
      </w:r>
    </w:p>
    <w:p w14:paraId="4884BB46" w14:textId="400F292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_Toc171523188 \h </w:instrText>
      </w:r>
      <w:r>
        <w:rPr>
          <w:noProof/>
        </w:rPr>
      </w:r>
      <w:r>
        <w:rPr>
          <w:noProof/>
        </w:rPr>
        <w:fldChar w:fldCharType="separate"/>
      </w:r>
      <w:r>
        <w:rPr>
          <w:noProof/>
        </w:rPr>
        <w:t>171</w:t>
      </w:r>
      <w:r>
        <w:rPr>
          <w:noProof/>
        </w:rPr>
        <w:fldChar w:fldCharType="end"/>
      </w:r>
    </w:p>
    <w:p w14:paraId="27113D21" w14:textId="4B95850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_Toc171523189 \h </w:instrText>
      </w:r>
      <w:r>
        <w:rPr>
          <w:noProof/>
        </w:rPr>
      </w:r>
      <w:r>
        <w:rPr>
          <w:noProof/>
        </w:rPr>
        <w:fldChar w:fldCharType="separate"/>
      </w:r>
      <w:r>
        <w:rPr>
          <w:noProof/>
        </w:rPr>
        <w:t>171</w:t>
      </w:r>
      <w:r>
        <w:rPr>
          <w:noProof/>
        </w:rPr>
        <w:fldChar w:fldCharType="end"/>
      </w:r>
    </w:p>
    <w:p w14:paraId="5B62E684" w14:textId="0B66E0D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MCData user profile configuration document</w:t>
      </w:r>
      <w:r>
        <w:rPr>
          <w:noProof/>
        </w:rPr>
        <w:tab/>
      </w:r>
      <w:r>
        <w:rPr>
          <w:noProof/>
        </w:rPr>
        <w:fldChar w:fldCharType="begin" w:fldLock="1"/>
      </w:r>
      <w:r>
        <w:rPr>
          <w:noProof/>
        </w:rPr>
        <w:instrText xml:space="preserve"> PAGEREF _Toc171523190 \h </w:instrText>
      </w:r>
      <w:r>
        <w:rPr>
          <w:noProof/>
        </w:rPr>
      </w:r>
      <w:r>
        <w:rPr>
          <w:noProof/>
        </w:rPr>
        <w:fldChar w:fldCharType="separate"/>
      </w:r>
      <w:r>
        <w:rPr>
          <w:noProof/>
        </w:rPr>
        <w:t>172</w:t>
      </w:r>
      <w:r>
        <w:rPr>
          <w:noProof/>
        </w:rPr>
        <w:fldChar w:fldCharType="end"/>
      </w:r>
    </w:p>
    <w:p w14:paraId="7C323363" w14:textId="09A19F1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_Toc171523191 \h </w:instrText>
      </w:r>
      <w:r>
        <w:rPr>
          <w:noProof/>
        </w:rPr>
      </w:r>
      <w:r>
        <w:rPr>
          <w:noProof/>
        </w:rPr>
        <w:fldChar w:fldCharType="separate"/>
      </w:r>
      <w:r>
        <w:rPr>
          <w:noProof/>
        </w:rPr>
        <w:t>172</w:t>
      </w:r>
      <w:r>
        <w:rPr>
          <w:noProof/>
        </w:rPr>
        <w:fldChar w:fldCharType="end"/>
      </w:r>
    </w:p>
    <w:p w14:paraId="2CEA4A36" w14:textId="3657B67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_Toc171523192 \h </w:instrText>
      </w:r>
      <w:r>
        <w:rPr>
          <w:noProof/>
        </w:rPr>
      </w:r>
      <w:r>
        <w:rPr>
          <w:noProof/>
        </w:rPr>
        <w:fldChar w:fldCharType="separate"/>
      </w:r>
      <w:r>
        <w:rPr>
          <w:noProof/>
        </w:rPr>
        <w:t>172</w:t>
      </w:r>
      <w:r>
        <w:rPr>
          <w:noProof/>
        </w:rPr>
        <w:fldChar w:fldCharType="end"/>
      </w:r>
    </w:p>
    <w:p w14:paraId="332DCD2A" w14:textId="40072B3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_Toc171523193 \h </w:instrText>
      </w:r>
      <w:r>
        <w:rPr>
          <w:noProof/>
        </w:rPr>
      </w:r>
      <w:r>
        <w:rPr>
          <w:noProof/>
        </w:rPr>
        <w:fldChar w:fldCharType="separate"/>
      </w:r>
      <w:r>
        <w:rPr>
          <w:noProof/>
        </w:rPr>
        <w:t>172</w:t>
      </w:r>
      <w:r>
        <w:rPr>
          <w:noProof/>
        </w:rPr>
        <w:fldChar w:fldCharType="end"/>
      </w:r>
    </w:p>
    <w:p w14:paraId="7F248C09" w14:textId="0BA513B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_Toc171523194 \h </w:instrText>
      </w:r>
      <w:r>
        <w:rPr>
          <w:noProof/>
        </w:rPr>
      </w:r>
      <w:r>
        <w:rPr>
          <w:noProof/>
        </w:rPr>
        <w:fldChar w:fldCharType="separate"/>
      </w:r>
      <w:r>
        <w:rPr>
          <w:noProof/>
        </w:rPr>
        <w:t>172</w:t>
      </w:r>
      <w:r>
        <w:rPr>
          <w:noProof/>
        </w:rPr>
        <w:fldChar w:fldCharType="end"/>
      </w:r>
    </w:p>
    <w:p w14:paraId="381D35EC" w14:textId="74007F83"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_Toc171523195 \h </w:instrText>
      </w:r>
      <w:r>
        <w:rPr>
          <w:noProof/>
        </w:rPr>
      </w:r>
      <w:r>
        <w:rPr>
          <w:noProof/>
        </w:rPr>
        <w:fldChar w:fldCharType="separate"/>
      </w:r>
      <w:r>
        <w:rPr>
          <w:noProof/>
        </w:rPr>
        <w:t>177</w:t>
      </w:r>
      <w:r>
        <w:rPr>
          <w:noProof/>
        </w:rPr>
        <w:fldChar w:fldCharType="end"/>
      </w:r>
    </w:p>
    <w:p w14:paraId="53AA73ED" w14:textId="7A6722E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_Toc171523196 \h </w:instrText>
      </w:r>
      <w:r>
        <w:rPr>
          <w:noProof/>
        </w:rPr>
      </w:r>
      <w:r>
        <w:rPr>
          <w:noProof/>
        </w:rPr>
        <w:fldChar w:fldCharType="separate"/>
      </w:r>
      <w:r>
        <w:rPr>
          <w:noProof/>
        </w:rPr>
        <w:t>177</w:t>
      </w:r>
      <w:r>
        <w:rPr>
          <w:noProof/>
        </w:rPr>
        <w:fldChar w:fldCharType="end"/>
      </w:r>
    </w:p>
    <w:p w14:paraId="4D2E3918" w14:textId="6169CE2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_Toc171523197 \h </w:instrText>
      </w:r>
      <w:r>
        <w:rPr>
          <w:noProof/>
        </w:rPr>
      </w:r>
      <w:r>
        <w:rPr>
          <w:noProof/>
        </w:rPr>
        <w:fldChar w:fldCharType="separate"/>
      </w:r>
      <w:r>
        <w:rPr>
          <w:noProof/>
        </w:rPr>
        <w:t>184</w:t>
      </w:r>
      <w:r>
        <w:rPr>
          <w:noProof/>
        </w:rPr>
        <w:fldChar w:fldCharType="end"/>
      </w:r>
    </w:p>
    <w:p w14:paraId="01511A13" w14:textId="65E34CA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_Toc171523198 \h </w:instrText>
      </w:r>
      <w:r>
        <w:rPr>
          <w:noProof/>
        </w:rPr>
      </w:r>
      <w:r>
        <w:rPr>
          <w:noProof/>
        </w:rPr>
        <w:fldChar w:fldCharType="separate"/>
      </w:r>
      <w:r>
        <w:rPr>
          <w:noProof/>
        </w:rPr>
        <w:t>184</w:t>
      </w:r>
      <w:r>
        <w:rPr>
          <w:noProof/>
        </w:rPr>
        <w:fldChar w:fldCharType="end"/>
      </w:r>
    </w:p>
    <w:p w14:paraId="1F6201E7" w14:textId="5CC2F19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_Toc171523199 \h </w:instrText>
      </w:r>
      <w:r>
        <w:rPr>
          <w:noProof/>
        </w:rPr>
      </w:r>
      <w:r>
        <w:rPr>
          <w:noProof/>
        </w:rPr>
        <w:fldChar w:fldCharType="separate"/>
      </w:r>
      <w:r>
        <w:rPr>
          <w:noProof/>
        </w:rPr>
        <w:t>184</w:t>
      </w:r>
      <w:r>
        <w:rPr>
          <w:noProof/>
        </w:rPr>
        <w:fldChar w:fldCharType="end"/>
      </w:r>
    </w:p>
    <w:p w14:paraId="0DEFBAD6" w14:textId="2D7FA81D"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_Toc171523200 \h </w:instrText>
      </w:r>
      <w:r>
        <w:rPr>
          <w:noProof/>
        </w:rPr>
      </w:r>
      <w:r>
        <w:rPr>
          <w:noProof/>
        </w:rPr>
        <w:fldChar w:fldCharType="separate"/>
      </w:r>
      <w:r>
        <w:rPr>
          <w:noProof/>
        </w:rPr>
        <w:t>185</w:t>
      </w:r>
      <w:r>
        <w:rPr>
          <w:noProof/>
        </w:rPr>
        <w:fldChar w:fldCharType="end"/>
      </w:r>
    </w:p>
    <w:p w14:paraId="40DF6066" w14:textId="37A236A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_Toc171523201 \h </w:instrText>
      </w:r>
      <w:r>
        <w:rPr>
          <w:noProof/>
        </w:rPr>
      </w:r>
      <w:r>
        <w:rPr>
          <w:noProof/>
        </w:rPr>
        <w:fldChar w:fldCharType="separate"/>
      </w:r>
      <w:r>
        <w:rPr>
          <w:noProof/>
        </w:rPr>
        <w:t>201</w:t>
      </w:r>
      <w:r>
        <w:rPr>
          <w:noProof/>
        </w:rPr>
        <w:fldChar w:fldCharType="end"/>
      </w:r>
    </w:p>
    <w:p w14:paraId="5481F12C" w14:textId="30924BEA"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_Toc171523202 \h </w:instrText>
      </w:r>
      <w:r>
        <w:rPr>
          <w:noProof/>
        </w:rPr>
      </w:r>
      <w:r>
        <w:rPr>
          <w:noProof/>
        </w:rPr>
        <w:fldChar w:fldCharType="separate"/>
      </w:r>
      <w:r>
        <w:rPr>
          <w:noProof/>
        </w:rPr>
        <w:t>201</w:t>
      </w:r>
      <w:r>
        <w:rPr>
          <w:noProof/>
        </w:rPr>
        <w:fldChar w:fldCharType="end"/>
      </w:r>
    </w:p>
    <w:p w14:paraId="180E0B7D" w14:textId="0E62D54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_Toc171523203 \h </w:instrText>
      </w:r>
      <w:r>
        <w:rPr>
          <w:noProof/>
        </w:rPr>
      </w:r>
      <w:r>
        <w:rPr>
          <w:noProof/>
        </w:rPr>
        <w:fldChar w:fldCharType="separate"/>
      </w:r>
      <w:r>
        <w:rPr>
          <w:noProof/>
        </w:rPr>
        <w:t>202</w:t>
      </w:r>
      <w:r>
        <w:rPr>
          <w:noProof/>
        </w:rPr>
        <w:fldChar w:fldCharType="end"/>
      </w:r>
    </w:p>
    <w:p w14:paraId="6DDB8077" w14:textId="2DBCDE0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_Toc171523204 \h </w:instrText>
      </w:r>
      <w:r>
        <w:rPr>
          <w:noProof/>
        </w:rPr>
      </w:r>
      <w:r>
        <w:rPr>
          <w:noProof/>
        </w:rPr>
        <w:fldChar w:fldCharType="separate"/>
      </w:r>
      <w:r>
        <w:rPr>
          <w:noProof/>
        </w:rPr>
        <w:t>202</w:t>
      </w:r>
      <w:r>
        <w:rPr>
          <w:noProof/>
        </w:rPr>
        <w:fldChar w:fldCharType="end"/>
      </w:r>
    </w:p>
    <w:p w14:paraId="18DC4F11" w14:textId="29FD8AF1"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_Toc171523205 \h </w:instrText>
      </w:r>
      <w:r>
        <w:rPr>
          <w:noProof/>
        </w:rPr>
      </w:r>
      <w:r>
        <w:rPr>
          <w:noProof/>
        </w:rPr>
        <w:fldChar w:fldCharType="separate"/>
      </w:r>
      <w:r>
        <w:rPr>
          <w:noProof/>
        </w:rPr>
        <w:t>202</w:t>
      </w:r>
      <w:r>
        <w:rPr>
          <w:noProof/>
        </w:rPr>
        <w:fldChar w:fldCharType="end"/>
      </w:r>
    </w:p>
    <w:p w14:paraId="56D20023" w14:textId="09251ADD"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sidRPr="00E45073">
        <w:rPr>
          <w:noProof/>
          <w:lang w:val="en-US"/>
        </w:rPr>
        <w:t>10.4</w:t>
      </w:r>
      <w:r>
        <w:rPr>
          <w:rFonts w:asciiTheme="minorHAnsi" w:eastAsiaTheme="minorEastAsia" w:hAnsiTheme="minorHAnsi" w:cstheme="minorBidi"/>
          <w:noProof/>
          <w:kern w:val="2"/>
          <w:sz w:val="22"/>
          <w:szCs w:val="22"/>
          <w:lang w:eastAsia="en-GB"/>
          <w14:ligatures w14:val="standardContextual"/>
        </w:rPr>
        <w:tab/>
      </w:r>
      <w:r w:rsidRPr="00E45073">
        <w:rPr>
          <w:noProof/>
          <w:lang w:val="en-US"/>
        </w:rPr>
        <w:t>MCData service configuration document</w:t>
      </w:r>
      <w:r>
        <w:rPr>
          <w:noProof/>
        </w:rPr>
        <w:tab/>
      </w:r>
      <w:r>
        <w:rPr>
          <w:noProof/>
        </w:rPr>
        <w:fldChar w:fldCharType="begin" w:fldLock="1"/>
      </w:r>
      <w:r>
        <w:rPr>
          <w:noProof/>
        </w:rPr>
        <w:instrText xml:space="preserve"> PAGEREF _Toc171523206 \h </w:instrText>
      </w:r>
      <w:r>
        <w:rPr>
          <w:noProof/>
        </w:rPr>
      </w:r>
      <w:r>
        <w:rPr>
          <w:noProof/>
        </w:rPr>
        <w:fldChar w:fldCharType="separate"/>
      </w:r>
      <w:r>
        <w:rPr>
          <w:noProof/>
        </w:rPr>
        <w:t>202</w:t>
      </w:r>
      <w:r>
        <w:rPr>
          <w:noProof/>
        </w:rPr>
        <w:fldChar w:fldCharType="end"/>
      </w:r>
    </w:p>
    <w:p w14:paraId="515C2B0F" w14:textId="4AD08F59"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_Toc171523207 \h </w:instrText>
      </w:r>
      <w:r>
        <w:rPr>
          <w:noProof/>
        </w:rPr>
      </w:r>
      <w:r>
        <w:rPr>
          <w:noProof/>
        </w:rPr>
        <w:fldChar w:fldCharType="separate"/>
      </w:r>
      <w:r>
        <w:rPr>
          <w:noProof/>
        </w:rPr>
        <w:t>202</w:t>
      </w:r>
      <w:r>
        <w:rPr>
          <w:noProof/>
        </w:rPr>
        <w:fldChar w:fldCharType="end"/>
      </w:r>
    </w:p>
    <w:p w14:paraId="57ECD150" w14:textId="4773FDB0"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_Toc171523208 \h </w:instrText>
      </w:r>
      <w:r>
        <w:rPr>
          <w:noProof/>
        </w:rPr>
      </w:r>
      <w:r>
        <w:rPr>
          <w:noProof/>
        </w:rPr>
        <w:fldChar w:fldCharType="separate"/>
      </w:r>
      <w:r>
        <w:rPr>
          <w:noProof/>
        </w:rPr>
        <w:t>202</w:t>
      </w:r>
      <w:r>
        <w:rPr>
          <w:noProof/>
        </w:rPr>
        <w:fldChar w:fldCharType="end"/>
      </w:r>
    </w:p>
    <w:p w14:paraId="3326D55C" w14:textId="396D5D67"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_Toc171523209 \h </w:instrText>
      </w:r>
      <w:r>
        <w:rPr>
          <w:noProof/>
        </w:rPr>
      </w:r>
      <w:r>
        <w:rPr>
          <w:noProof/>
        </w:rPr>
        <w:fldChar w:fldCharType="separate"/>
      </w:r>
      <w:r>
        <w:rPr>
          <w:noProof/>
        </w:rPr>
        <w:t>202</w:t>
      </w:r>
      <w:r>
        <w:rPr>
          <w:noProof/>
        </w:rPr>
        <w:fldChar w:fldCharType="end"/>
      </w:r>
    </w:p>
    <w:p w14:paraId="73D40874" w14:textId="4844740B"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_Toc171523210 \h </w:instrText>
      </w:r>
      <w:r>
        <w:rPr>
          <w:noProof/>
        </w:rPr>
      </w:r>
      <w:r>
        <w:rPr>
          <w:noProof/>
        </w:rPr>
        <w:fldChar w:fldCharType="separate"/>
      </w:r>
      <w:r>
        <w:rPr>
          <w:noProof/>
        </w:rPr>
        <w:t>204</w:t>
      </w:r>
      <w:r>
        <w:rPr>
          <w:noProof/>
        </w:rPr>
        <w:fldChar w:fldCharType="end"/>
      </w:r>
    </w:p>
    <w:p w14:paraId="285548C5" w14:textId="4F9C9DA4"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_Toc171523211 \h </w:instrText>
      </w:r>
      <w:r>
        <w:rPr>
          <w:noProof/>
        </w:rPr>
      </w:r>
      <w:r>
        <w:rPr>
          <w:noProof/>
        </w:rPr>
        <w:fldChar w:fldCharType="separate"/>
      </w:r>
      <w:r>
        <w:rPr>
          <w:noProof/>
        </w:rPr>
        <w:t>204</w:t>
      </w:r>
      <w:r>
        <w:rPr>
          <w:noProof/>
        </w:rPr>
        <w:fldChar w:fldCharType="end"/>
      </w:r>
    </w:p>
    <w:p w14:paraId="6AD58681" w14:textId="00872799"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_Toc171523212 \h </w:instrText>
      </w:r>
      <w:r>
        <w:rPr>
          <w:noProof/>
        </w:rPr>
      </w:r>
      <w:r>
        <w:rPr>
          <w:noProof/>
        </w:rPr>
        <w:fldChar w:fldCharType="separate"/>
      </w:r>
      <w:r>
        <w:rPr>
          <w:noProof/>
        </w:rPr>
        <w:t>207</w:t>
      </w:r>
      <w:r>
        <w:rPr>
          <w:noProof/>
        </w:rPr>
        <w:fldChar w:fldCharType="end"/>
      </w:r>
    </w:p>
    <w:p w14:paraId="1C95F402" w14:textId="3F772696"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_Toc171523213 \h </w:instrText>
      </w:r>
      <w:r>
        <w:rPr>
          <w:noProof/>
        </w:rPr>
      </w:r>
      <w:r>
        <w:rPr>
          <w:noProof/>
        </w:rPr>
        <w:fldChar w:fldCharType="separate"/>
      </w:r>
      <w:r>
        <w:rPr>
          <w:noProof/>
        </w:rPr>
        <w:t>207</w:t>
      </w:r>
      <w:r>
        <w:rPr>
          <w:noProof/>
        </w:rPr>
        <w:fldChar w:fldCharType="end"/>
      </w:r>
    </w:p>
    <w:p w14:paraId="3FBEAEFE" w14:textId="1678349F"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_Toc171523214 \h </w:instrText>
      </w:r>
      <w:r>
        <w:rPr>
          <w:noProof/>
        </w:rPr>
      </w:r>
      <w:r>
        <w:rPr>
          <w:noProof/>
        </w:rPr>
        <w:fldChar w:fldCharType="separate"/>
      </w:r>
      <w:r>
        <w:rPr>
          <w:noProof/>
        </w:rPr>
        <w:t>208</w:t>
      </w:r>
      <w:r>
        <w:rPr>
          <w:noProof/>
        </w:rPr>
        <w:fldChar w:fldCharType="end"/>
      </w:r>
    </w:p>
    <w:p w14:paraId="114C1DF1" w14:textId="48699DB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_Toc171523215 \h </w:instrText>
      </w:r>
      <w:r>
        <w:rPr>
          <w:noProof/>
        </w:rPr>
      </w:r>
      <w:r>
        <w:rPr>
          <w:noProof/>
        </w:rPr>
        <w:fldChar w:fldCharType="separate"/>
      </w:r>
      <w:r>
        <w:rPr>
          <w:noProof/>
        </w:rPr>
        <w:t>210</w:t>
      </w:r>
      <w:r>
        <w:rPr>
          <w:noProof/>
        </w:rPr>
        <w:fldChar w:fldCharType="end"/>
      </w:r>
    </w:p>
    <w:p w14:paraId="30256DF5" w14:textId="7727FA00"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_Toc171523216 \h </w:instrText>
      </w:r>
      <w:r>
        <w:rPr>
          <w:noProof/>
        </w:rPr>
      </w:r>
      <w:r>
        <w:rPr>
          <w:noProof/>
        </w:rPr>
        <w:fldChar w:fldCharType="separate"/>
      </w:r>
      <w:r>
        <w:rPr>
          <w:noProof/>
        </w:rPr>
        <w:t>212</w:t>
      </w:r>
      <w:r>
        <w:rPr>
          <w:noProof/>
        </w:rPr>
        <w:fldChar w:fldCharType="end"/>
      </w:r>
    </w:p>
    <w:p w14:paraId="26F82DD1" w14:textId="2962BB02"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_Toc171523217 \h </w:instrText>
      </w:r>
      <w:r>
        <w:rPr>
          <w:noProof/>
        </w:rPr>
      </w:r>
      <w:r>
        <w:rPr>
          <w:noProof/>
        </w:rPr>
        <w:fldChar w:fldCharType="separate"/>
      </w:r>
      <w:r>
        <w:rPr>
          <w:noProof/>
        </w:rPr>
        <w:t>212</w:t>
      </w:r>
      <w:r>
        <w:rPr>
          <w:noProof/>
        </w:rPr>
        <w:fldChar w:fldCharType="end"/>
      </w:r>
    </w:p>
    <w:p w14:paraId="1A026E4A" w14:textId="73EEA4A8"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_Toc171523218 \h </w:instrText>
      </w:r>
      <w:r>
        <w:rPr>
          <w:noProof/>
        </w:rPr>
      </w:r>
      <w:r>
        <w:rPr>
          <w:noProof/>
        </w:rPr>
        <w:fldChar w:fldCharType="separate"/>
      </w:r>
      <w:r>
        <w:rPr>
          <w:noProof/>
        </w:rPr>
        <w:t>212</w:t>
      </w:r>
      <w:r>
        <w:rPr>
          <w:noProof/>
        </w:rPr>
        <w:fldChar w:fldCharType="end"/>
      </w:r>
    </w:p>
    <w:p w14:paraId="6A4DCBAC" w14:textId="539BFF9C"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t>10.4.2.11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_Toc171523219 \h </w:instrText>
      </w:r>
      <w:r>
        <w:rPr>
          <w:noProof/>
        </w:rPr>
      </w:r>
      <w:r>
        <w:rPr>
          <w:noProof/>
        </w:rPr>
        <w:fldChar w:fldCharType="separate"/>
      </w:r>
      <w:r>
        <w:rPr>
          <w:noProof/>
        </w:rPr>
        <w:t>213</w:t>
      </w:r>
      <w:r>
        <w:rPr>
          <w:noProof/>
        </w:rPr>
        <w:fldChar w:fldCharType="end"/>
      </w:r>
    </w:p>
    <w:p w14:paraId="458B6791" w14:textId="31705BE5" w:rsidR="005555C2" w:rsidRDefault="005555C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_Toc171523220 \h </w:instrText>
      </w:r>
      <w:r>
        <w:rPr>
          <w:noProof/>
        </w:rPr>
      </w:r>
      <w:r>
        <w:rPr>
          <w:noProof/>
        </w:rPr>
        <w:fldChar w:fldCharType="separate"/>
      </w:r>
      <w:r>
        <w:rPr>
          <w:noProof/>
        </w:rPr>
        <w:t>213</w:t>
      </w:r>
      <w:r>
        <w:rPr>
          <w:noProof/>
        </w:rPr>
        <w:fldChar w:fldCharType="end"/>
      </w:r>
    </w:p>
    <w:p w14:paraId="1010F69A" w14:textId="1907B456"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_Toc171523221 \h </w:instrText>
      </w:r>
      <w:r>
        <w:rPr>
          <w:noProof/>
        </w:rPr>
      </w:r>
      <w:r>
        <w:rPr>
          <w:noProof/>
        </w:rPr>
        <w:fldChar w:fldCharType="separate"/>
      </w:r>
      <w:r>
        <w:rPr>
          <w:noProof/>
        </w:rPr>
        <w:t>214</w:t>
      </w:r>
      <w:r>
        <w:rPr>
          <w:noProof/>
        </w:rPr>
        <w:fldChar w:fldCharType="end"/>
      </w:r>
    </w:p>
    <w:p w14:paraId="75D12C03" w14:textId="74D28EA4"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_Toc171523222 \h </w:instrText>
      </w:r>
      <w:r>
        <w:rPr>
          <w:noProof/>
        </w:rPr>
      </w:r>
      <w:r>
        <w:rPr>
          <w:noProof/>
        </w:rPr>
        <w:fldChar w:fldCharType="separate"/>
      </w:r>
      <w:r>
        <w:rPr>
          <w:noProof/>
        </w:rPr>
        <w:t>214</w:t>
      </w:r>
      <w:r>
        <w:rPr>
          <w:noProof/>
        </w:rPr>
        <w:fldChar w:fldCharType="end"/>
      </w:r>
    </w:p>
    <w:p w14:paraId="74926686" w14:textId="63C3E51E"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_Toc171523223 \h </w:instrText>
      </w:r>
      <w:r>
        <w:rPr>
          <w:noProof/>
        </w:rPr>
      </w:r>
      <w:r>
        <w:rPr>
          <w:noProof/>
        </w:rPr>
        <w:fldChar w:fldCharType="separate"/>
      </w:r>
      <w:r>
        <w:rPr>
          <w:noProof/>
        </w:rPr>
        <w:t>214</w:t>
      </w:r>
      <w:r>
        <w:rPr>
          <w:noProof/>
        </w:rPr>
        <w:fldChar w:fldCharType="end"/>
      </w:r>
    </w:p>
    <w:p w14:paraId="2F741133" w14:textId="3302321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_Toc171523224 \h </w:instrText>
      </w:r>
      <w:r>
        <w:rPr>
          <w:noProof/>
        </w:rPr>
      </w:r>
      <w:r>
        <w:rPr>
          <w:noProof/>
        </w:rPr>
        <w:fldChar w:fldCharType="separate"/>
      </w:r>
      <w:r>
        <w:rPr>
          <w:noProof/>
        </w:rPr>
        <w:t>214</w:t>
      </w:r>
      <w:r>
        <w:rPr>
          <w:noProof/>
        </w:rPr>
        <w:fldChar w:fldCharType="end"/>
      </w:r>
    </w:p>
    <w:p w14:paraId="12C4A85F" w14:textId="43A10856"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_Toc171523225 \h </w:instrText>
      </w:r>
      <w:r>
        <w:rPr>
          <w:noProof/>
        </w:rPr>
      </w:r>
      <w:r>
        <w:rPr>
          <w:noProof/>
        </w:rPr>
        <w:fldChar w:fldCharType="separate"/>
      </w:r>
      <w:r>
        <w:rPr>
          <w:noProof/>
        </w:rPr>
        <w:t>219</w:t>
      </w:r>
      <w:r>
        <w:rPr>
          <w:noProof/>
        </w:rPr>
        <w:fldChar w:fldCharType="end"/>
      </w:r>
    </w:p>
    <w:p w14:paraId="1D7C0BFF" w14:textId="7D3DDC43"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_Toc171523226 \h </w:instrText>
      </w:r>
      <w:r>
        <w:rPr>
          <w:noProof/>
        </w:rPr>
      </w:r>
      <w:r>
        <w:rPr>
          <w:noProof/>
        </w:rPr>
        <w:fldChar w:fldCharType="separate"/>
      </w:r>
      <w:r>
        <w:rPr>
          <w:noProof/>
        </w:rPr>
        <w:t>232</w:t>
      </w:r>
      <w:r>
        <w:rPr>
          <w:noProof/>
        </w:rPr>
        <w:fldChar w:fldCharType="end"/>
      </w:r>
    </w:p>
    <w:p w14:paraId="3AE4F40D" w14:textId="62B975BD"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_Toc171523227 \h </w:instrText>
      </w:r>
      <w:r>
        <w:rPr>
          <w:noProof/>
        </w:rPr>
      </w:r>
      <w:r>
        <w:rPr>
          <w:noProof/>
        </w:rPr>
        <w:fldChar w:fldCharType="separate"/>
      </w:r>
      <w:r>
        <w:rPr>
          <w:noProof/>
        </w:rPr>
        <w:t>239</w:t>
      </w:r>
      <w:r>
        <w:rPr>
          <w:noProof/>
        </w:rPr>
        <w:fldChar w:fldCharType="end"/>
      </w:r>
    </w:p>
    <w:p w14:paraId="7C737C52" w14:textId="470CD844"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_Toc171523228 \h </w:instrText>
      </w:r>
      <w:r>
        <w:rPr>
          <w:noProof/>
        </w:rPr>
      </w:r>
      <w:r>
        <w:rPr>
          <w:noProof/>
        </w:rPr>
        <w:fldChar w:fldCharType="separate"/>
      </w:r>
      <w:r>
        <w:rPr>
          <w:noProof/>
        </w:rPr>
        <w:t>239</w:t>
      </w:r>
      <w:r>
        <w:rPr>
          <w:noProof/>
        </w:rPr>
        <w:fldChar w:fldCharType="end"/>
      </w:r>
    </w:p>
    <w:p w14:paraId="757561AD" w14:textId="2669AB03"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_Toc171523229 \h </w:instrText>
      </w:r>
      <w:r>
        <w:rPr>
          <w:noProof/>
        </w:rPr>
      </w:r>
      <w:r>
        <w:rPr>
          <w:noProof/>
        </w:rPr>
        <w:fldChar w:fldCharType="separate"/>
      </w:r>
      <w:r>
        <w:rPr>
          <w:noProof/>
        </w:rPr>
        <w:t>239</w:t>
      </w:r>
      <w:r>
        <w:rPr>
          <w:noProof/>
        </w:rPr>
        <w:fldChar w:fldCharType="end"/>
      </w:r>
    </w:p>
    <w:p w14:paraId="33312ED9" w14:textId="6AA9E3B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B.1.2</w:t>
      </w:r>
      <w:r>
        <w:rPr>
          <w:rFonts w:asciiTheme="minorHAnsi" w:eastAsiaTheme="minorEastAsia" w:hAnsiTheme="minorHAnsi" w:cstheme="minorBidi"/>
          <w:noProof/>
          <w:kern w:val="2"/>
          <w:sz w:val="22"/>
          <w:szCs w:val="22"/>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_Toc171523230 \h </w:instrText>
      </w:r>
      <w:r>
        <w:rPr>
          <w:noProof/>
        </w:rPr>
      </w:r>
      <w:r>
        <w:rPr>
          <w:noProof/>
        </w:rPr>
        <w:fldChar w:fldCharType="separate"/>
      </w:r>
      <w:r>
        <w:rPr>
          <w:noProof/>
        </w:rPr>
        <w:t>240</w:t>
      </w:r>
      <w:r>
        <w:rPr>
          <w:noProof/>
        </w:rPr>
        <w:fldChar w:fldCharType="end"/>
      </w:r>
    </w:p>
    <w:p w14:paraId="00DEFE32" w14:textId="014625D9"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B.1.3</w:t>
      </w:r>
      <w:r>
        <w:rPr>
          <w:rFonts w:asciiTheme="minorHAnsi" w:eastAsiaTheme="minorEastAsia" w:hAnsiTheme="minorHAnsi" w:cstheme="minorBidi"/>
          <w:noProof/>
          <w:kern w:val="2"/>
          <w:sz w:val="22"/>
          <w:szCs w:val="22"/>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_Toc171523231 \h </w:instrText>
      </w:r>
      <w:r>
        <w:rPr>
          <w:noProof/>
        </w:rPr>
      </w:r>
      <w:r>
        <w:rPr>
          <w:noProof/>
        </w:rPr>
        <w:fldChar w:fldCharType="separate"/>
      </w:r>
      <w:r>
        <w:rPr>
          <w:noProof/>
        </w:rPr>
        <w:t>242</w:t>
      </w:r>
      <w:r>
        <w:rPr>
          <w:noProof/>
        </w:rPr>
        <w:fldChar w:fldCharType="end"/>
      </w:r>
    </w:p>
    <w:p w14:paraId="05CA82F5" w14:textId="12F05E0F"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B.1.4</w:t>
      </w:r>
      <w:r>
        <w:rPr>
          <w:rFonts w:asciiTheme="minorHAnsi" w:eastAsiaTheme="minorEastAsia" w:hAnsiTheme="minorHAnsi" w:cstheme="minorBidi"/>
          <w:noProof/>
          <w:kern w:val="2"/>
          <w:sz w:val="22"/>
          <w:szCs w:val="22"/>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_Toc171523232 \h </w:instrText>
      </w:r>
      <w:r>
        <w:rPr>
          <w:noProof/>
        </w:rPr>
      </w:r>
      <w:r>
        <w:rPr>
          <w:noProof/>
        </w:rPr>
        <w:fldChar w:fldCharType="separate"/>
      </w:r>
      <w:r>
        <w:rPr>
          <w:noProof/>
        </w:rPr>
        <w:t>243</w:t>
      </w:r>
      <w:r>
        <w:rPr>
          <w:noProof/>
        </w:rPr>
        <w:fldChar w:fldCharType="end"/>
      </w:r>
    </w:p>
    <w:p w14:paraId="450EACB9" w14:textId="2FB1CA0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B.1.5</w:t>
      </w:r>
      <w:r>
        <w:rPr>
          <w:rFonts w:asciiTheme="minorHAnsi" w:eastAsiaTheme="minorEastAsia" w:hAnsiTheme="minorHAnsi" w:cstheme="minorBidi"/>
          <w:noProof/>
          <w:kern w:val="2"/>
          <w:sz w:val="22"/>
          <w:szCs w:val="22"/>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_Toc171523233 \h </w:instrText>
      </w:r>
      <w:r>
        <w:rPr>
          <w:noProof/>
        </w:rPr>
      </w:r>
      <w:r>
        <w:rPr>
          <w:noProof/>
        </w:rPr>
        <w:fldChar w:fldCharType="separate"/>
      </w:r>
      <w:r>
        <w:rPr>
          <w:noProof/>
        </w:rPr>
        <w:t>245</w:t>
      </w:r>
      <w:r>
        <w:rPr>
          <w:noProof/>
        </w:rPr>
        <w:fldChar w:fldCharType="end"/>
      </w:r>
    </w:p>
    <w:p w14:paraId="5F0511A0" w14:textId="33C068E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B.1.6</w:t>
      </w:r>
      <w:r>
        <w:rPr>
          <w:rFonts w:asciiTheme="minorHAnsi" w:eastAsiaTheme="minorEastAsia" w:hAnsiTheme="minorHAnsi" w:cstheme="minorBidi"/>
          <w:noProof/>
          <w:kern w:val="2"/>
          <w:sz w:val="22"/>
          <w:szCs w:val="22"/>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_Toc171523234 \h </w:instrText>
      </w:r>
      <w:r>
        <w:rPr>
          <w:noProof/>
        </w:rPr>
      </w:r>
      <w:r>
        <w:rPr>
          <w:noProof/>
        </w:rPr>
        <w:fldChar w:fldCharType="separate"/>
      </w:r>
      <w:r>
        <w:rPr>
          <w:noProof/>
        </w:rPr>
        <w:t>246</w:t>
      </w:r>
      <w:r>
        <w:rPr>
          <w:noProof/>
        </w:rPr>
        <w:fldChar w:fldCharType="end"/>
      </w:r>
    </w:p>
    <w:p w14:paraId="60820E99" w14:textId="328F3308"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B.1.7</w:t>
      </w:r>
      <w:r>
        <w:rPr>
          <w:rFonts w:asciiTheme="minorHAnsi" w:eastAsiaTheme="minorEastAsia" w:hAnsiTheme="minorHAnsi" w:cstheme="minorBidi"/>
          <w:noProof/>
          <w:kern w:val="2"/>
          <w:sz w:val="22"/>
          <w:szCs w:val="22"/>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_Toc171523235 \h </w:instrText>
      </w:r>
      <w:r>
        <w:rPr>
          <w:noProof/>
        </w:rPr>
      </w:r>
      <w:r>
        <w:rPr>
          <w:noProof/>
        </w:rPr>
        <w:fldChar w:fldCharType="separate"/>
      </w:r>
      <w:r>
        <w:rPr>
          <w:noProof/>
        </w:rPr>
        <w:t>248</w:t>
      </w:r>
      <w:r>
        <w:rPr>
          <w:noProof/>
        </w:rPr>
        <w:fldChar w:fldCharType="end"/>
      </w:r>
    </w:p>
    <w:p w14:paraId="7876FDDD" w14:textId="77228411"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B.1.8</w:t>
      </w:r>
      <w:r>
        <w:rPr>
          <w:rFonts w:asciiTheme="minorHAnsi" w:eastAsiaTheme="minorEastAsia" w:hAnsiTheme="minorHAnsi" w:cstheme="minorBidi"/>
          <w:noProof/>
          <w:kern w:val="2"/>
          <w:sz w:val="22"/>
          <w:szCs w:val="22"/>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_Toc171523236 \h </w:instrText>
      </w:r>
      <w:r>
        <w:rPr>
          <w:noProof/>
        </w:rPr>
      </w:r>
      <w:r>
        <w:rPr>
          <w:noProof/>
        </w:rPr>
        <w:fldChar w:fldCharType="separate"/>
      </w:r>
      <w:r>
        <w:rPr>
          <w:noProof/>
        </w:rPr>
        <w:t>250</w:t>
      </w:r>
      <w:r>
        <w:rPr>
          <w:noProof/>
        </w:rPr>
        <w:fldChar w:fldCharType="end"/>
      </w:r>
    </w:p>
    <w:p w14:paraId="07F5F1E9" w14:textId="73A54105"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B.1.9</w:t>
      </w:r>
      <w:r>
        <w:rPr>
          <w:rFonts w:asciiTheme="minorHAnsi" w:eastAsiaTheme="minorEastAsia" w:hAnsiTheme="minorHAnsi" w:cstheme="minorBidi"/>
          <w:noProof/>
          <w:kern w:val="2"/>
          <w:sz w:val="22"/>
          <w:szCs w:val="22"/>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_Toc171523237 \h </w:instrText>
      </w:r>
      <w:r>
        <w:rPr>
          <w:noProof/>
        </w:rPr>
      </w:r>
      <w:r>
        <w:rPr>
          <w:noProof/>
        </w:rPr>
        <w:fldChar w:fldCharType="separate"/>
      </w:r>
      <w:r>
        <w:rPr>
          <w:noProof/>
        </w:rPr>
        <w:t>251</w:t>
      </w:r>
      <w:r>
        <w:rPr>
          <w:noProof/>
        </w:rPr>
        <w:fldChar w:fldCharType="end"/>
      </w:r>
    </w:p>
    <w:p w14:paraId="014E3D68" w14:textId="44660DD0"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B.1.10</w:t>
      </w:r>
      <w:r>
        <w:rPr>
          <w:rFonts w:asciiTheme="minorHAnsi" w:eastAsiaTheme="minorEastAsia" w:hAnsiTheme="minorHAnsi" w:cstheme="minorBidi"/>
          <w:noProof/>
          <w:kern w:val="2"/>
          <w:sz w:val="22"/>
          <w:szCs w:val="22"/>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_Toc171523238 \h </w:instrText>
      </w:r>
      <w:r>
        <w:rPr>
          <w:noProof/>
        </w:rPr>
      </w:r>
      <w:r>
        <w:rPr>
          <w:noProof/>
        </w:rPr>
        <w:fldChar w:fldCharType="separate"/>
      </w:r>
      <w:r>
        <w:rPr>
          <w:noProof/>
        </w:rPr>
        <w:t>253</w:t>
      </w:r>
      <w:r>
        <w:rPr>
          <w:noProof/>
        </w:rPr>
        <w:fldChar w:fldCharType="end"/>
      </w:r>
    </w:p>
    <w:p w14:paraId="31967661" w14:textId="77EAA4C4" w:rsidR="005555C2" w:rsidRDefault="005555C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_Toc171523239 \h </w:instrText>
      </w:r>
      <w:r>
        <w:rPr>
          <w:noProof/>
        </w:rPr>
      </w:r>
      <w:r>
        <w:rPr>
          <w:noProof/>
        </w:rPr>
        <w:fldChar w:fldCharType="separate"/>
      </w:r>
      <w:r>
        <w:rPr>
          <w:noProof/>
        </w:rPr>
        <w:t>254</w:t>
      </w:r>
      <w:r>
        <w:rPr>
          <w:noProof/>
        </w:rPr>
        <w:fldChar w:fldCharType="end"/>
      </w:r>
    </w:p>
    <w:p w14:paraId="74483889" w14:textId="5194C269"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_Toc171523240 \h </w:instrText>
      </w:r>
      <w:r>
        <w:rPr>
          <w:noProof/>
        </w:rPr>
      </w:r>
      <w:r>
        <w:rPr>
          <w:noProof/>
        </w:rPr>
        <w:fldChar w:fldCharType="separate"/>
      </w:r>
      <w:r>
        <w:rPr>
          <w:noProof/>
        </w:rPr>
        <w:t>254</w:t>
      </w:r>
      <w:r>
        <w:rPr>
          <w:noProof/>
        </w:rPr>
        <w:fldChar w:fldCharType="end"/>
      </w:r>
    </w:p>
    <w:p w14:paraId="11ADC82F" w14:textId="281B3027"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_Toc171523241 \h </w:instrText>
      </w:r>
      <w:r>
        <w:rPr>
          <w:noProof/>
        </w:rPr>
      </w:r>
      <w:r>
        <w:rPr>
          <w:noProof/>
        </w:rPr>
        <w:fldChar w:fldCharType="separate"/>
      </w:r>
      <w:r>
        <w:rPr>
          <w:noProof/>
        </w:rPr>
        <w:t>254</w:t>
      </w:r>
      <w:r>
        <w:rPr>
          <w:noProof/>
        </w:rPr>
        <w:fldChar w:fldCharType="end"/>
      </w:r>
    </w:p>
    <w:p w14:paraId="52E57E3A" w14:textId="3F68D0A3"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_Toc171523242 \h </w:instrText>
      </w:r>
      <w:r>
        <w:rPr>
          <w:noProof/>
        </w:rPr>
      </w:r>
      <w:r>
        <w:rPr>
          <w:noProof/>
        </w:rPr>
        <w:fldChar w:fldCharType="separate"/>
      </w:r>
      <w:r>
        <w:rPr>
          <w:noProof/>
        </w:rPr>
        <w:t>254</w:t>
      </w:r>
      <w:r>
        <w:rPr>
          <w:noProof/>
        </w:rPr>
        <w:fldChar w:fldCharType="end"/>
      </w:r>
    </w:p>
    <w:p w14:paraId="49285807" w14:textId="7D2F66D2"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_Toc171523243 \h </w:instrText>
      </w:r>
      <w:r>
        <w:rPr>
          <w:noProof/>
        </w:rPr>
      </w:r>
      <w:r>
        <w:rPr>
          <w:noProof/>
        </w:rPr>
        <w:fldChar w:fldCharType="separate"/>
      </w:r>
      <w:r>
        <w:rPr>
          <w:noProof/>
        </w:rPr>
        <w:t>255</w:t>
      </w:r>
      <w:r>
        <w:rPr>
          <w:noProof/>
        </w:rPr>
        <w:fldChar w:fldCharType="end"/>
      </w:r>
    </w:p>
    <w:p w14:paraId="2BC5E008" w14:textId="255F7858" w:rsidR="005555C2" w:rsidRDefault="005555C2">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_Toc171523244 \h </w:instrText>
      </w:r>
      <w:r>
        <w:rPr>
          <w:noProof/>
        </w:rPr>
      </w:r>
      <w:r>
        <w:rPr>
          <w:noProof/>
        </w:rPr>
        <w:fldChar w:fldCharType="separate"/>
      </w:r>
      <w:r>
        <w:rPr>
          <w:noProof/>
        </w:rPr>
        <w:t>255</w:t>
      </w:r>
      <w:r>
        <w:rPr>
          <w:noProof/>
        </w:rPr>
        <w:fldChar w:fldCharType="end"/>
      </w:r>
    </w:p>
    <w:p w14:paraId="6130646D" w14:textId="525C6224"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rPr>
        <w:t>C.4</w:t>
      </w:r>
      <w:r>
        <w:rPr>
          <w:noProof/>
          <w:lang w:eastAsia="ko-KR"/>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_Toc171523245 \h </w:instrText>
      </w:r>
      <w:r>
        <w:rPr>
          <w:noProof/>
        </w:rPr>
      </w:r>
      <w:r>
        <w:rPr>
          <w:noProof/>
        </w:rPr>
        <w:fldChar w:fldCharType="separate"/>
      </w:r>
      <w:r>
        <w:rPr>
          <w:noProof/>
        </w:rPr>
        <w:t>255</w:t>
      </w:r>
      <w:r>
        <w:rPr>
          <w:noProof/>
        </w:rPr>
        <w:fldChar w:fldCharType="end"/>
      </w:r>
    </w:p>
    <w:p w14:paraId="18899B6B" w14:textId="0A19691B" w:rsidR="005555C2" w:rsidRDefault="005555C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C</w:t>
      </w:r>
      <w:r>
        <w:rPr>
          <w:noProof/>
        </w:rPr>
        <w:t>.4</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MC Service over 5G ProSe</w:t>
      </w:r>
      <w:r>
        <w:rPr>
          <w:noProof/>
        </w:rPr>
        <w:tab/>
      </w:r>
      <w:r>
        <w:rPr>
          <w:noProof/>
        </w:rPr>
        <w:fldChar w:fldCharType="begin" w:fldLock="1"/>
      </w:r>
      <w:r>
        <w:rPr>
          <w:noProof/>
        </w:rPr>
        <w:instrText xml:space="preserve"> PAGEREF _Toc171523246 \h </w:instrText>
      </w:r>
      <w:r>
        <w:rPr>
          <w:noProof/>
        </w:rPr>
      </w:r>
      <w:r>
        <w:rPr>
          <w:noProof/>
        </w:rPr>
        <w:fldChar w:fldCharType="separate"/>
      </w:r>
      <w:r>
        <w:rPr>
          <w:noProof/>
        </w:rPr>
        <w:t>255</w:t>
      </w:r>
      <w:r>
        <w:rPr>
          <w:noProof/>
        </w:rPr>
        <w:fldChar w:fldCharType="end"/>
      </w:r>
    </w:p>
    <w:p w14:paraId="721C07F9" w14:textId="52378287" w:rsidR="005555C2" w:rsidRDefault="005555C2" w:rsidP="005555C2">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_Toc171523247 \h </w:instrText>
      </w:r>
      <w:r>
        <w:rPr>
          <w:noProof/>
        </w:rPr>
      </w:r>
      <w:r>
        <w:rPr>
          <w:noProof/>
        </w:rPr>
        <w:fldChar w:fldCharType="separate"/>
      </w:r>
      <w:r>
        <w:rPr>
          <w:noProof/>
        </w:rPr>
        <w:t>256</w:t>
      </w:r>
      <w:r>
        <w:rPr>
          <w:noProof/>
        </w:rPr>
        <w:fldChar w:fldCharType="end"/>
      </w:r>
    </w:p>
    <w:p w14:paraId="0AD57282" w14:textId="386ACCD3"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9" w:name="_CRForeword"/>
      <w:bookmarkEnd w:id="9"/>
      <w:r w:rsidRPr="00C367E9">
        <w:br w:type="page"/>
      </w:r>
      <w:bookmarkStart w:id="10" w:name="foreword"/>
      <w:bookmarkStart w:id="11" w:name="_Toc171522922"/>
      <w:bookmarkEnd w:id="10"/>
      <w:r w:rsidRPr="00C367E9">
        <w:lastRenderedPageBreak/>
        <w:t>Foreword</w:t>
      </w:r>
      <w:bookmarkEnd w:id="11"/>
    </w:p>
    <w:p w14:paraId="413E209A" w14:textId="2D43C087" w:rsidR="00080512" w:rsidRPr="00C367E9" w:rsidRDefault="00080512">
      <w:r w:rsidRPr="00C367E9">
        <w:t xml:space="preserve">This Technical </w:t>
      </w:r>
      <w:bookmarkStart w:id="12" w:name="spectype3"/>
      <w:r w:rsidRPr="00C367E9">
        <w:t>Specification</w:t>
      </w:r>
      <w:bookmarkEnd w:id="12"/>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Start w:id="22" w:name="_Toc171522923"/>
      <w:bookmarkEnd w:id="13"/>
      <w:bookmarkEnd w:id="14"/>
      <w:r w:rsidRPr="004D3578">
        <w:t>1</w:t>
      </w:r>
      <w:r w:rsidRPr="004D3578">
        <w:tab/>
        <w:t>Scope</w:t>
      </w:r>
      <w:bookmarkEnd w:id="15"/>
      <w:bookmarkEnd w:id="16"/>
      <w:bookmarkEnd w:id="17"/>
      <w:bookmarkEnd w:id="18"/>
      <w:bookmarkEnd w:id="19"/>
      <w:bookmarkEnd w:id="20"/>
      <w:bookmarkEnd w:id="21"/>
      <w:bookmarkEnd w:id="22"/>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71522924"/>
      <w:bookmarkEnd w:id="23"/>
      <w:r w:rsidRPr="0052096B">
        <w:lastRenderedPageBreak/>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33DC08BD" w14:textId="77777777" w:rsidR="00C367E9" w:rsidRPr="004D3578"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171522925"/>
      <w:bookmarkEnd w:id="34"/>
      <w:r w:rsidRPr="004D3578">
        <w:t>3</w:t>
      </w:r>
      <w:r w:rsidRPr="004D3578">
        <w:tab/>
        <w:t>Definitions and abbreviations</w:t>
      </w:r>
      <w:bookmarkEnd w:id="33"/>
      <w:bookmarkEnd w:id="35"/>
      <w:bookmarkEnd w:id="36"/>
      <w:bookmarkEnd w:id="37"/>
      <w:bookmarkEnd w:id="38"/>
      <w:bookmarkEnd w:id="39"/>
      <w:bookmarkEnd w:id="40"/>
      <w:bookmarkEnd w:id="41"/>
    </w:p>
    <w:p w14:paraId="1B480CDC" w14:textId="77777777" w:rsidR="00C367E9" w:rsidRPr="004D3578"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171522926"/>
      <w:bookmarkEnd w:id="42"/>
      <w:r w:rsidRPr="004D3578">
        <w:t>3.1</w:t>
      </w:r>
      <w:r w:rsidRPr="004D3578">
        <w:tab/>
        <w:t>Definitions</w:t>
      </w:r>
      <w:bookmarkEnd w:id="43"/>
      <w:bookmarkEnd w:id="44"/>
      <w:bookmarkEnd w:id="45"/>
      <w:bookmarkEnd w:id="46"/>
      <w:bookmarkEnd w:id="47"/>
      <w:bookmarkEnd w:id="48"/>
      <w:bookmarkEnd w:id="49"/>
      <w:bookmarkEnd w:id="50"/>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lastRenderedPageBreak/>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171522927"/>
      <w:bookmarkEnd w:id="51"/>
      <w:r w:rsidRPr="004D3578">
        <w:t>3.2</w:t>
      </w:r>
      <w:r w:rsidRPr="004D3578">
        <w:tab/>
        <w:t>Abbreviations</w:t>
      </w:r>
      <w:bookmarkEnd w:id="52"/>
      <w:bookmarkEnd w:id="53"/>
      <w:bookmarkEnd w:id="54"/>
      <w:bookmarkEnd w:id="55"/>
      <w:bookmarkEnd w:id="56"/>
      <w:bookmarkEnd w:id="57"/>
      <w:bookmarkEnd w:id="58"/>
      <w:bookmarkEnd w:id="59"/>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171522928"/>
      <w:bookmarkEnd w:id="60"/>
      <w:r w:rsidRPr="004D3578">
        <w:lastRenderedPageBreak/>
        <w:t>4</w:t>
      </w:r>
      <w:r w:rsidRPr="004D3578">
        <w:tab/>
      </w:r>
      <w:r>
        <w:t>General</w:t>
      </w:r>
      <w:bookmarkEnd w:id="61"/>
      <w:bookmarkEnd w:id="62"/>
      <w:bookmarkEnd w:id="63"/>
      <w:bookmarkEnd w:id="64"/>
      <w:bookmarkEnd w:id="65"/>
      <w:bookmarkEnd w:id="66"/>
      <w:bookmarkEnd w:id="67"/>
      <w:bookmarkEnd w:id="68"/>
    </w:p>
    <w:p w14:paraId="1C036EE7" w14:textId="77777777" w:rsidR="00C367E9"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171522929"/>
      <w:bookmarkEnd w:id="69"/>
      <w:r>
        <w:t>4.1</w:t>
      </w:r>
      <w:r>
        <w:tab/>
        <w:t>MCS service administrator configuration</w:t>
      </w:r>
      <w:bookmarkEnd w:id="70"/>
      <w:bookmarkEnd w:id="71"/>
      <w:bookmarkEnd w:id="72"/>
      <w:bookmarkEnd w:id="73"/>
      <w:bookmarkEnd w:id="74"/>
      <w:bookmarkEnd w:id="75"/>
      <w:bookmarkEnd w:id="76"/>
      <w:bookmarkEnd w:id="77"/>
    </w:p>
    <w:p w14:paraId="4AC25568" w14:textId="77777777" w:rsidR="00C367E9"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171522930"/>
      <w:bookmarkEnd w:id="78"/>
      <w:r>
        <w:t>4.1.1</w:t>
      </w:r>
      <w:r>
        <w:tab/>
        <w:t>Common configuration</w:t>
      </w:r>
      <w:bookmarkEnd w:id="79"/>
      <w:bookmarkEnd w:id="80"/>
      <w:bookmarkEnd w:id="81"/>
      <w:bookmarkEnd w:id="82"/>
      <w:bookmarkEnd w:id="83"/>
      <w:bookmarkEnd w:id="84"/>
      <w:bookmarkEnd w:id="85"/>
      <w:bookmarkEnd w:id="8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171522931"/>
      <w:bookmarkEnd w:id="87"/>
      <w:r>
        <w:t>4.1.2</w:t>
      </w:r>
      <w:r>
        <w:tab/>
        <w:t>MCPTT configuration</w:t>
      </w:r>
      <w:bookmarkEnd w:id="88"/>
      <w:bookmarkEnd w:id="89"/>
      <w:bookmarkEnd w:id="90"/>
      <w:bookmarkEnd w:id="91"/>
      <w:bookmarkEnd w:id="92"/>
      <w:bookmarkEnd w:id="93"/>
      <w:bookmarkEnd w:id="94"/>
      <w:bookmarkEnd w:id="9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171522932"/>
      <w:bookmarkEnd w:id="96"/>
      <w:r>
        <w:t>4.1.3</w:t>
      </w:r>
      <w:r>
        <w:tab/>
        <w:t>MCVideo configuration</w:t>
      </w:r>
      <w:bookmarkEnd w:id="97"/>
      <w:bookmarkEnd w:id="98"/>
      <w:bookmarkEnd w:id="99"/>
      <w:bookmarkEnd w:id="100"/>
      <w:bookmarkEnd w:id="101"/>
      <w:bookmarkEnd w:id="102"/>
      <w:bookmarkEnd w:id="103"/>
      <w:bookmarkEnd w:id="104"/>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171522933"/>
      <w:bookmarkEnd w:id="105"/>
      <w:r>
        <w:t>4.1.4</w:t>
      </w:r>
      <w:r>
        <w:tab/>
        <w:t>MCData configuration</w:t>
      </w:r>
      <w:bookmarkEnd w:id="106"/>
      <w:bookmarkEnd w:id="107"/>
      <w:bookmarkEnd w:id="108"/>
      <w:bookmarkEnd w:id="109"/>
      <w:bookmarkEnd w:id="110"/>
      <w:bookmarkEnd w:id="111"/>
      <w:bookmarkEnd w:id="112"/>
      <w:bookmarkEnd w:id="113"/>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171522934"/>
      <w:bookmarkEnd w:id="114"/>
      <w:r>
        <w:t>4.2</w:t>
      </w:r>
      <w:r>
        <w:tab/>
        <w:t>MCS UE configuration</w:t>
      </w:r>
      <w:bookmarkEnd w:id="115"/>
      <w:bookmarkEnd w:id="116"/>
      <w:bookmarkEnd w:id="117"/>
      <w:bookmarkEnd w:id="118"/>
      <w:bookmarkEnd w:id="119"/>
      <w:bookmarkEnd w:id="120"/>
      <w:bookmarkEnd w:id="121"/>
      <w:bookmarkEnd w:id="122"/>
    </w:p>
    <w:p w14:paraId="134EDC55" w14:textId="77777777" w:rsidR="00C367E9"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171522935"/>
      <w:bookmarkEnd w:id="123"/>
      <w:r>
        <w:t>4.2.1</w:t>
      </w:r>
      <w:r>
        <w:tab/>
        <w:t>General</w:t>
      </w:r>
      <w:bookmarkEnd w:id="124"/>
      <w:bookmarkEnd w:id="125"/>
      <w:bookmarkEnd w:id="126"/>
      <w:bookmarkEnd w:id="127"/>
      <w:bookmarkEnd w:id="128"/>
      <w:bookmarkEnd w:id="129"/>
      <w:bookmarkEnd w:id="130"/>
      <w:bookmarkEnd w:id="131"/>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171522936"/>
      <w:bookmarkEnd w:id="132"/>
      <w:r>
        <w:t>4.2.2</w:t>
      </w:r>
      <w:r>
        <w:tab/>
        <w:t>Online configuration</w:t>
      </w:r>
      <w:bookmarkEnd w:id="133"/>
      <w:bookmarkEnd w:id="134"/>
      <w:bookmarkEnd w:id="135"/>
      <w:bookmarkEnd w:id="136"/>
      <w:bookmarkEnd w:id="137"/>
      <w:bookmarkEnd w:id="138"/>
      <w:bookmarkEnd w:id="139"/>
      <w:bookmarkEnd w:id="140"/>
    </w:p>
    <w:p w14:paraId="7D817025" w14:textId="09C9180D" w:rsidR="00C367E9"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171522937"/>
      <w:bookmarkEnd w:id="141"/>
      <w:r>
        <w:t>4.2.2.1</w:t>
      </w:r>
      <w:r>
        <w:tab/>
        <w:t>General</w:t>
      </w:r>
      <w:bookmarkEnd w:id="142"/>
      <w:bookmarkEnd w:id="143"/>
      <w:bookmarkEnd w:id="144"/>
      <w:bookmarkEnd w:id="145"/>
      <w:bookmarkEnd w:id="146"/>
      <w:bookmarkEnd w:id="147"/>
      <w:bookmarkEnd w:id="148"/>
      <w:bookmarkEnd w:id="149"/>
    </w:p>
    <w:p w14:paraId="02AC73DC" w14:textId="1DB92988" w:rsidR="00B55213" w:rsidRPr="00B55213" w:rsidRDefault="00B55213" w:rsidP="00501082">
      <w:pPr>
        <w:pStyle w:val="Heading5"/>
      </w:pPr>
      <w:bookmarkStart w:id="150" w:name="_CR4_2_2_1_1"/>
      <w:bookmarkStart w:id="151" w:name="_Toc171522938"/>
      <w:bookmarkEnd w:id="150"/>
      <w:r>
        <w:t>4.2.2.1.1</w:t>
      </w:r>
      <w:r>
        <w:tab/>
      </w:r>
      <w:r w:rsidRPr="00C90C94">
        <w:t>MC</w:t>
      </w:r>
      <w:r>
        <w:t xml:space="preserve">S UE configuration </w:t>
      </w:r>
      <w:r w:rsidRPr="00C90C94">
        <w:t>on primary MC system</w:t>
      </w:r>
      <w:bookmarkEnd w:id="151"/>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25pt;height:271.1pt" o:ole="">
            <v:imagedata r:id="rId12" o:title=""/>
          </v:shape>
          <o:OLEObject Type="Embed" ProgID="Visio.Drawing.11" ShapeID="_x0000_i1026" DrawAspect="Content" ObjectID="_1782135949" r:id="rId13"/>
        </w:object>
      </w:r>
    </w:p>
    <w:p w14:paraId="0C828AC0" w14:textId="77777777" w:rsidR="00B55213" w:rsidRDefault="00B55213" w:rsidP="00B55213">
      <w:pPr>
        <w:pStyle w:val="TF"/>
      </w:pPr>
      <w:bookmarkStart w:id="152" w:name="_CRFigure4_2_2_1_11MCSUEonlineconfigura"/>
      <w:r w:rsidRPr="003B0F41">
        <w:t>Figure</w:t>
      </w:r>
      <w:r>
        <w:t> </w:t>
      </w:r>
      <w:bookmarkEnd w:id="152"/>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3" w:name="_CR4_2_2_1_2"/>
      <w:bookmarkStart w:id="154" w:name="_Toc171522939"/>
      <w:bookmarkEnd w:id="153"/>
      <w:r>
        <w:t>4.2.2.1.2</w:t>
      </w:r>
      <w:r>
        <w:tab/>
      </w:r>
      <w:r w:rsidRPr="00C90C94">
        <w:t>MC</w:t>
      </w:r>
      <w:r>
        <w:t xml:space="preserve">S UE configuration </w:t>
      </w:r>
      <w:r>
        <w:rPr>
          <w:lang w:eastAsia="zh-CN"/>
        </w:rPr>
        <w:t>for migration to a partner MC system</w:t>
      </w:r>
      <w:bookmarkEnd w:id="154"/>
    </w:p>
    <w:p w14:paraId="11C4B926" w14:textId="77777777" w:rsidR="00B55213" w:rsidRPr="00F84593" w:rsidRDefault="00B55213" w:rsidP="00B55213">
      <w:pPr>
        <w:pStyle w:val="Heading6"/>
      </w:pPr>
      <w:bookmarkStart w:id="155" w:name="_CR4_2_2_1_2_1"/>
      <w:bookmarkStart w:id="156" w:name="_Toc171522940"/>
      <w:bookmarkEnd w:id="155"/>
      <w:r>
        <w:t>4.2.2.1.2.1</w:t>
      </w:r>
      <w:r>
        <w:tab/>
        <w:t>General</w:t>
      </w:r>
      <w:bookmarkEnd w:id="15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75pt;height:380.65pt" o:ole="">
            <v:imagedata r:id="rId14" o:title=""/>
          </v:shape>
          <o:OLEObject Type="Embed" ProgID="Visio.Drawing.15" ShapeID="_x0000_i1027" DrawAspect="Content" ObjectID="_1782135950" r:id="rId15"/>
        </w:object>
      </w:r>
    </w:p>
    <w:p w14:paraId="1506E8CF" w14:textId="77777777" w:rsidR="00B55213" w:rsidRDefault="00B55213" w:rsidP="00B55213">
      <w:pPr>
        <w:pStyle w:val="TF"/>
      </w:pPr>
      <w:bookmarkStart w:id="157" w:name="_CRFigure4_2_2_1_21MCSUEonlineconfigura"/>
      <w:r w:rsidRPr="00090B6B">
        <w:t>Figure</w:t>
      </w:r>
      <w:r>
        <w:t> </w:t>
      </w:r>
      <w:bookmarkEnd w:id="157"/>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rFonts w:eastAsiaTheme="minorEastAsia"/>
          <w:lang w:eastAsia="ko-KR"/>
        </w:rPr>
      </w:pPr>
      <w:r w:rsidRPr="00C01819">
        <w:rPr>
          <w:rFonts w:eastAsiaTheme="minorEastAsia" w:hint="eastAsia"/>
          <w:lang w:eastAsia="ko-KR"/>
        </w:rPr>
        <w:t>-</w:t>
      </w:r>
      <w:r w:rsidRPr="00C01819">
        <w:rPr>
          <w:rFonts w:eastAsiaTheme="minorEastAsia"/>
          <w:lang w:eastAsia="ko-KR"/>
        </w:rPr>
        <w:tab/>
      </w:r>
      <w:r w:rsidRPr="00C01819">
        <w:rPr>
          <w:rFonts w:eastAsiaTheme="minorEastAsia" w:hint="eastAsia"/>
          <w:lang w:eastAsia="ko-KR"/>
        </w:rPr>
        <w:t xml:space="preserve">the access token obtained </w:t>
      </w:r>
      <w:r w:rsidRPr="00C01819">
        <w:rPr>
          <w:rFonts w:eastAsiaTheme="minorEastAsia"/>
          <w:lang w:eastAsia="ko-KR"/>
        </w:rPr>
        <w:t>during the MCS user authentication to the selected partner MC system</w:t>
      </w:r>
      <w:r w:rsidRPr="00C01819">
        <w:rPr>
          <w:rFonts w:eastAsiaTheme="minorEastAsia" w:hint="eastAsia"/>
          <w:lang w:eastAsia="ko-KR"/>
        </w:rPr>
        <w:t>; or</w:t>
      </w:r>
    </w:p>
    <w:p w14:paraId="3FB2F62F" w14:textId="2F6E4EF3" w:rsidR="00C01819" w:rsidRDefault="00C01819" w:rsidP="00C01819">
      <w:pPr>
        <w:pStyle w:val="B1"/>
      </w:pPr>
      <w:r w:rsidRPr="00C01819">
        <w:rPr>
          <w:rFonts w:eastAsiaTheme="minorEastAsia" w:hint="eastAsia"/>
          <w:lang w:eastAsia="ko-KR"/>
        </w:rPr>
        <w:t>-</w:t>
      </w:r>
      <w:r w:rsidRPr="00C01819">
        <w:rPr>
          <w:rFonts w:eastAsiaTheme="minorEastAsia"/>
          <w:lang w:eastAsia="ko-KR"/>
        </w:rPr>
        <w:tab/>
      </w:r>
      <w:r w:rsidRPr="00C01819">
        <w:rPr>
          <w:rFonts w:eastAsiaTheme="minorEastAsia"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8" w:name="_CR4_2_2_1_2_2"/>
      <w:bookmarkStart w:id="159" w:name="_Toc171522941"/>
      <w:bookmarkEnd w:id="158"/>
      <w:r>
        <w:t>4.2.2.1.2.2</w:t>
      </w:r>
      <w:r>
        <w:tab/>
        <w:t>Partner MC system selection</w:t>
      </w:r>
      <w:bookmarkEnd w:id="159"/>
    </w:p>
    <w:p w14:paraId="2657DE51" w14:textId="77777777" w:rsidR="00B55213" w:rsidRDefault="00B55213" w:rsidP="00B55213">
      <w:pPr>
        <w:pStyle w:val="Heading7"/>
      </w:pPr>
      <w:bookmarkStart w:id="160" w:name="_CR4_2_2_1_2_2_1"/>
      <w:bookmarkStart w:id="161" w:name="_Toc171522942"/>
      <w:bookmarkEnd w:id="160"/>
      <w:r>
        <w:t>4.2.2.1.2.2.1</w:t>
      </w:r>
      <w:r>
        <w:tab/>
        <w:t>General</w:t>
      </w:r>
      <w:bookmarkEnd w:id="161"/>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 xml:space="preserve">An MCS UE shall provide the user with a means to switch between automatic partner MC system selection and manual partner MC system selection. If there has been no input from the user or the user has switched from manual partner MC </w:t>
      </w:r>
      <w:r>
        <w:lastRenderedPageBreak/>
        <w:t>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2" w:name="_CR4_2_2_1_2_2_2"/>
      <w:bookmarkStart w:id="163" w:name="_Toc171522943"/>
      <w:bookmarkEnd w:id="162"/>
      <w:r>
        <w:t>4.2.2.1.2.2.2</w:t>
      </w:r>
      <w:r>
        <w:tab/>
        <w:t>Automatic partner MC system selection</w:t>
      </w:r>
      <w:bookmarkEnd w:id="163"/>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4" w:name="_CR4_2_2_1_2_2_3"/>
      <w:bookmarkStart w:id="165" w:name="_Toc171522944"/>
      <w:bookmarkEnd w:id="164"/>
      <w:r>
        <w:t>4.2.2.1.2.2.3</w:t>
      </w:r>
      <w:r>
        <w:tab/>
        <w:t>Manual partner MC system selection</w:t>
      </w:r>
      <w:bookmarkEnd w:id="165"/>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6" w:name="_CR4_2_2_1_2_3"/>
      <w:bookmarkStart w:id="167" w:name="_Toc171522945"/>
      <w:bookmarkEnd w:id="166"/>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7"/>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8" w:name="_CR4_2_2_2"/>
      <w:bookmarkStart w:id="169" w:name="_Toc20212222"/>
      <w:bookmarkStart w:id="170" w:name="_Toc27731577"/>
      <w:bookmarkStart w:id="171" w:name="_Toc36127355"/>
      <w:bookmarkStart w:id="172" w:name="_Toc45214461"/>
      <w:bookmarkStart w:id="173" w:name="_Toc51937600"/>
      <w:bookmarkStart w:id="174" w:name="_Toc51937909"/>
      <w:bookmarkStart w:id="175" w:name="_Toc92291096"/>
      <w:bookmarkStart w:id="176" w:name="_Toc171522946"/>
      <w:bookmarkEnd w:id="168"/>
      <w:r>
        <w:t>4.2.2.2</w:t>
      </w:r>
      <w:r>
        <w:tab/>
        <w:t>MCPTT</w:t>
      </w:r>
      <w:bookmarkEnd w:id="169"/>
      <w:bookmarkEnd w:id="170"/>
      <w:bookmarkEnd w:id="171"/>
      <w:bookmarkEnd w:id="172"/>
      <w:bookmarkEnd w:id="173"/>
      <w:bookmarkEnd w:id="174"/>
      <w:bookmarkEnd w:id="175"/>
      <w:bookmarkEnd w:id="176"/>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7" w:name="_CR4_2_2_3"/>
      <w:bookmarkStart w:id="178" w:name="_Toc20212223"/>
      <w:bookmarkStart w:id="179" w:name="_Toc27731578"/>
      <w:bookmarkStart w:id="180" w:name="_Toc36127356"/>
      <w:bookmarkStart w:id="181" w:name="_Toc45214462"/>
      <w:bookmarkStart w:id="182" w:name="_Toc51937601"/>
      <w:bookmarkStart w:id="183" w:name="_Toc51937910"/>
      <w:bookmarkStart w:id="184" w:name="_Toc92291097"/>
      <w:bookmarkStart w:id="185" w:name="_Toc171522947"/>
      <w:bookmarkEnd w:id="177"/>
      <w:r>
        <w:t>4.2.2.3</w:t>
      </w:r>
      <w:r>
        <w:tab/>
        <w:t>MCVideo configuration</w:t>
      </w:r>
      <w:bookmarkEnd w:id="178"/>
      <w:bookmarkEnd w:id="179"/>
      <w:bookmarkEnd w:id="180"/>
      <w:bookmarkEnd w:id="181"/>
      <w:bookmarkEnd w:id="182"/>
      <w:bookmarkEnd w:id="183"/>
      <w:bookmarkEnd w:id="184"/>
      <w:bookmarkEnd w:id="185"/>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lastRenderedPageBreak/>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6" w:name="_CR4_2_2_4"/>
      <w:bookmarkStart w:id="187" w:name="_Toc20212224"/>
      <w:bookmarkStart w:id="188" w:name="_Toc27731579"/>
      <w:bookmarkStart w:id="189" w:name="_Toc36127357"/>
      <w:bookmarkStart w:id="190" w:name="_Toc45214463"/>
      <w:bookmarkStart w:id="191" w:name="_Toc51937602"/>
      <w:bookmarkStart w:id="192" w:name="_Toc51937911"/>
      <w:bookmarkStart w:id="193" w:name="_Toc92291098"/>
      <w:bookmarkStart w:id="194" w:name="_Toc171522948"/>
      <w:bookmarkEnd w:id="186"/>
      <w:r>
        <w:t>4.2.2.4</w:t>
      </w:r>
      <w:r>
        <w:tab/>
        <w:t>MCData configuration</w:t>
      </w:r>
      <w:bookmarkEnd w:id="187"/>
      <w:bookmarkEnd w:id="188"/>
      <w:bookmarkEnd w:id="189"/>
      <w:bookmarkEnd w:id="190"/>
      <w:bookmarkEnd w:id="191"/>
      <w:bookmarkEnd w:id="192"/>
      <w:bookmarkEnd w:id="193"/>
      <w:bookmarkEnd w:id="194"/>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5" w:name="_CR4_2_3"/>
      <w:bookmarkStart w:id="196" w:name="_Toc20212225"/>
      <w:bookmarkStart w:id="197" w:name="_Toc27731580"/>
      <w:bookmarkStart w:id="198" w:name="_Toc36127358"/>
      <w:bookmarkStart w:id="199" w:name="_Toc45214464"/>
      <w:bookmarkStart w:id="200" w:name="_Toc51937603"/>
      <w:bookmarkStart w:id="201" w:name="_Toc51937912"/>
      <w:bookmarkStart w:id="202" w:name="_Toc92291099"/>
      <w:bookmarkStart w:id="203" w:name="_Toc171522949"/>
      <w:bookmarkEnd w:id="195"/>
      <w:r>
        <w:t>4.2.3</w:t>
      </w:r>
      <w:r>
        <w:tab/>
        <w:t>Offline configuration</w:t>
      </w:r>
      <w:bookmarkEnd w:id="196"/>
      <w:bookmarkEnd w:id="197"/>
      <w:bookmarkEnd w:id="198"/>
      <w:bookmarkEnd w:id="199"/>
      <w:bookmarkEnd w:id="200"/>
      <w:bookmarkEnd w:id="201"/>
      <w:bookmarkEnd w:id="202"/>
      <w:bookmarkEnd w:id="203"/>
    </w:p>
    <w:p w14:paraId="75466653" w14:textId="77777777" w:rsidR="00C367E9" w:rsidRDefault="00C367E9" w:rsidP="00C367E9">
      <w:pPr>
        <w:pStyle w:val="Heading4"/>
      </w:pPr>
      <w:bookmarkStart w:id="204" w:name="_CR4_2_3_1"/>
      <w:bookmarkStart w:id="205" w:name="_Toc20212226"/>
      <w:bookmarkStart w:id="206" w:name="_Toc27731581"/>
      <w:bookmarkStart w:id="207" w:name="_Toc36127359"/>
      <w:bookmarkStart w:id="208" w:name="_Toc45214465"/>
      <w:bookmarkStart w:id="209" w:name="_Toc51937604"/>
      <w:bookmarkStart w:id="210" w:name="_Toc51937913"/>
      <w:bookmarkStart w:id="211" w:name="_Toc92291100"/>
      <w:bookmarkStart w:id="212" w:name="_Toc171522950"/>
      <w:bookmarkEnd w:id="204"/>
      <w:r>
        <w:t>4.2.3.1</w:t>
      </w:r>
      <w:r>
        <w:tab/>
        <w:t>General</w:t>
      </w:r>
      <w:bookmarkEnd w:id="205"/>
      <w:bookmarkEnd w:id="206"/>
      <w:bookmarkEnd w:id="207"/>
      <w:bookmarkEnd w:id="208"/>
      <w:bookmarkEnd w:id="209"/>
      <w:bookmarkEnd w:id="210"/>
      <w:bookmarkEnd w:id="211"/>
      <w:bookmarkEnd w:id="21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3" w:name="_CR4_2_3_2"/>
      <w:bookmarkStart w:id="214" w:name="_Toc20212227"/>
      <w:bookmarkStart w:id="215" w:name="_Toc27731582"/>
      <w:bookmarkStart w:id="216" w:name="_Toc36127360"/>
      <w:bookmarkStart w:id="217" w:name="_Toc45214466"/>
      <w:bookmarkStart w:id="218" w:name="_Toc51937605"/>
      <w:bookmarkStart w:id="219" w:name="_Toc51937914"/>
      <w:bookmarkStart w:id="220" w:name="_Toc92291101"/>
      <w:bookmarkStart w:id="221" w:name="_Toc171522951"/>
      <w:bookmarkEnd w:id="213"/>
      <w:r>
        <w:t>4.2.3.2</w:t>
      </w:r>
      <w:r>
        <w:tab/>
        <w:t>MCPTT</w:t>
      </w:r>
      <w:bookmarkEnd w:id="214"/>
      <w:bookmarkEnd w:id="215"/>
      <w:bookmarkEnd w:id="216"/>
      <w:bookmarkEnd w:id="217"/>
      <w:bookmarkEnd w:id="218"/>
      <w:bookmarkEnd w:id="219"/>
      <w:bookmarkEnd w:id="220"/>
      <w:bookmarkEnd w:id="221"/>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2" w:name="_CR4_2_3_3"/>
      <w:bookmarkStart w:id="223" w:name="_Toc20212228"/>
      <w:bookmarkStart w:id="224" w:name="_Toc27731583"/>
      <w:bookmarkStart w:id="225" w:name="_Toc36127361"/>
      <w:bookmarkStart w:id="226" w:name="_Toc45214467"/>
      <w:bookmarkStart w:id="227" w:name="_Toc51937606"/>
      <w:bookmarkStart w:id="228" w:name="_Toc51937915"/>
      <w:bookmarkStart w:id="229" w:name="_Toc92291102"/>
      <w:bookmarkStart w:id="230" w:name="_Toc171522952"/>
      <w:bookmarkEnd w:id="222"/>
      <w:r>
        <w:t>4.2.3.3</w:t>
      </w:r>
      <w:r>
        <w:tab/>
        <w:t>MCVideo configuration</w:t>
      </w:r>
      <w:bookmarkEnd w:id="223"/>
      <w:bookmarkEnd w:id="224"/>
      <w:bookmarkEnd w:id="225"/>
      <w:bookmarkEnd w:id="226"/>
      <w:bookmarkEnd w:id="227"/>
      <w:bookmarkEnd w:id="228"/>
      <w:bookmarkEnd w:id="229"/>
      <w:bookmarkEnd w:id="230"/>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1" w:name="_CR4_2_3_4"/>
      <w:bookmarkStart w:id="232" w:name="_Toc20212229"/>
      <w:bookmarkStart w:id="233" w:name="_Toc27731584"/>
      <w:bookmarkStart w:id="234" w:name="_Toc36127362"/>
      <w:bookmarkStart w:id="235" w:name="_Toc45214468"/>
      <w:bookmarkStart w:id="236" w:name="_Toc51937607"/>
      <w:bookmarkStart w:id="237" w:name="_Toc51937916"/>
      <w:bookmarkStart w:id="238" w:name="_Toc92291103"/>
      <w:bookmarkStart w:id="239" w:name="_Toc171522953"/>
      <w:bookmarkEnd w:id="231"/>
      <w:r>
        <w:t>4.2.3.4</w:t>
      </w:r>
      <w:r>
        <w:tab/>
        <w:t>MCData configuration</w:t>
      </w:r>
      <w:bookmarkEnd w:id="232"/>
      <w:bookmarkEnd w:id="233"/>
      <w:bookmarkEnd w:id="234"/>
      <w:bookmarkEnd w:id="235"/>
      <w:bookmarkEnd w:id="236"/>
      <w:bookmarkEnd w:id="237"/>
      <w:bookmarkEnd w:id="238"/>
      <w:bookmarkEnd w:id="239"/>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lastRenderedPageBreak/>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40" w:name="_CR4_3"/>
      <w:bookmarkStart w:id="241" w:name="_Toc20212230"/>
      <w:bookmarkStart w:id="242" w:name="_Toc27731585"/>
      <w:bookmarkStart w:id="243" w:name="_Toc36127363"/>
      <w:bookmarkStart w:id="244" w:name="_Toc45214469"/>
      <w:bookmarkStart w:id="245" w:name="_Toc51937608"/>
      <w:bookmarkStart w:id="246" w:name="_Toc51937917"/>
      <w:bookmarkStart w:id="247" w:name="_Toc92291104"/>
      <w:bookmarkStart w:id="248" w:name="_Toc171522954"/>
      <w:bookmarkEnd w:id="240"/>
      <w:r>
        <w:t>4.3</w:t>
      </w:r>
      <w:r>
        <w:tab/>
        <w:t>MCS server</w:t>
      </w:r>
      <w:bookmarkEnd w:id="241"/>
      <w:bookmarkEnd w:id="242"/>
      <w:bookmarkEnd w:id="243"/>
      <w:bookmarkEnd w:id="244"/>
      <w:bookmarkEnd w:id="245"/>
      <w:bookmarkEnd w:id="246"/>
      <w:bookmarkEnd w:id="247"/>
      <w:bookmarkEnd w:id="248"/>
    </w:p>
    <w:p w14:paraId="1312D1DB" w14:textId="77777777" w:rsidR="00C367E9" w:rsidRDefault="00C367E9" w:rsidP="00C367E9">
      <w:pPr>
        <w:pStyle w:val="Heading3"/>
      </w:pPr>
      <w:bookmarkStart w:id="249" w:name="_CR4_3_1"/>
      <w:bookmarkStart w:id="250" w:name="_Toc20212231"/>
      <w:bookmarkStart w:id="251" w:name="_Toc27731586"/>
      <w:bookmarkStart w:id="252" w:name="_Toc36127364"/>
      <w:bookmarkStart w:id="253" w:name="_Toc45214470"/>
      <w:bookmarkStart w:id="254" w:name="_Toc51937609"/>
      <w:bookmarkStart w:id="255" w:name="_Toc51937918"/>
      <w:bookmarkStart w:id="256" w:name="_Toc92291105"/>
      <w:bookmarkStart w:id="257" w:name="_Toc171522955"/>
      <w:bookmarkEnd w:id="249"/>
      <w:r>
        <w:t>4.3.1</w:t>
      </w:r>
      <w:r>
        <w:tab/>
        <w:t>General</w:t>
      </w:r>
      <w:bookmarkEnd w:id="250"/>
      <w:bookmarkEnd w:id="251"/>
      <w:bookmarkEnd w:id="252"/>
      <w:bookmarkEnd w:id="253"/>
      <w:bookmarkEnd w:id="254"/>
      <w:bookmarkEnd w:id="255"/>
      <w:bookmarkEnd w:id="256"/>
      <w:bookmarkEnd w:id="257"/>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8" w:name="_CR4_3_2"/>
      <w:bookmarkStart w:id="259" w:name="_Toc20212232"/>
      <w:bookmarkStart w:id="260" w:name="_Toc27731587"/>
      <w:bookmarkStart w:id="261" w:name="_Toc36127365"/>
      <w:bookmarkStart w:id="262" w:name="_Toc45214471"/>
      <w:bookmarkStart w:id="263" w:name="_Toc51937610"/>
      <w:bookmarkStart w:id="264" w:name="_Toc51937919"/>
      <w:bookmarkStart w:id="265" w:name="_Toc92291106"/>
      <w:bookmarkStart w:id="266" w:name="_Toc171522956"/>
      <w:bookmarkEnd w:id="258"/>
      <w:r>
        <w:t>4.3.2</w:t>
      </w:r>
      <w:r>
        <w:tab/>
        <w:t>MCPTT Server</w:t>
      </w:r>
      <w:bookmarkEnd w:id="259"/>
      <w:bookmarkEnd w:id="260"/>
      <w:bookmarkEnd w:id="261"/>
      <w:bookmarkEnd w:id="262"/>
      <w:bookmarkEnd w:id="263"/>
      <w:bookmarkEnd w:id="264"/>
      <w:bookmarkEnd w:id="265"/>
      <w:bookmarkEnd w:id="266"/>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7" w:name="_CR4_3_3"/>
      <w:bookmarkStart w:id="268" w:name="_Toc20212233"/>
      <w:bookmarkStart w:id="269" w:name="_Toc27731588"/>
      <w:bookmarkStart w:id="270" w:name="_Toc36127366"/>
      <w:bookmarkStart w:id="271" w:name="_Toc45214472"/>
      <w:bookmarkStart w:id="272" w:name="_Toc51937611"/>
      <w:bookmarkStart w:id="273" w:name="_Toc51937920"/>
      <w:bookmarkStart w:id="274" w:name="_Toc92291107"/>
      <w:bookmarkStart w:id="275" w:name="_Toc171522957"/>
      <w:bookmarkEnd w:id="267"/>
      <w:r>
        <w:t>4.3.3</w:t>
      </w:r>
      <w:r>
        <w:tab/>
        <w:t>MCVideo Server</w:t>
      </w:r>
      <w:bookmarkEnd w:id="268"/>
      <w:bookmarkEnd w:id="269"/>
      <w:bookmarkEnd w:id="270"/>
      <w:bookmarkEnd w:id="271"/>
      <w:bookmarkEnd w:id="272"/>
      <w:bookmarkEnd w:id="273"/>
      <w:bookmarkEnd w:id="274"/>
      <w:bookmarkEnd w:id="275"/>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76" w:name="_CR4_3_4"/>
      <w:bookmarkStart w:id="277" w:name="_Toc20212234"/>
      <w:bookmarkStart w:id="278" w:name="_Toc27731589"/>
      <w:bookmarkStart w:id="279" w:name="_Toc36127367"/>
      <w:bookmarkStart w:id="280" w:name="_Toc45214473"/>
      <w:bookmarkStart w:id="281" w:name="_Toc51937612"/>
      <w:bookmarkStart w:id="282" w:name="_Toc51937921"/>
      <w:bookmarkStart w:id="283" w:name="_Toc92291108"/>
      <w:bookmarkStart w:id="284" w:name="_Toc171522958"/>
      <w:bookmarkEnd w:id="276"/>
      <w:r>
        <w:t>4.3.4</w:t>
      </w:r>
      <w:r>
        <w:tab/>
        <w:t>MCData Server</w:t>
      </w:r>
      <w:bookmarkEnd w:id="277"/>
      <w:bookmarkEnd w:id="278"/>
      <w:bookmarkEnd w:id="279"/>
      <w:bookmarkEnd w:id="280"/>
      <w:bookmarkEnd w:id="281"/>
      <w:bookmarkEnd w:id="282"/>
      <w:bookmarkEnd w:id="283"/>
      <w:bookmarkEnd w:id="284"/>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5" w:name="_CR4_4"/>
      <w:bookmarkStart w:id="286" w:name="_Toc20212235"/>
      <w:bookmarkStart w:id="287" w:name="_Toc27731590"/>
      <w:bookmarkStart w:id="288" w:name="_Toc36127368"/>
      <w:bookmarkStart w:id="289" w:name="_Toc45214474"/>
      <w:bookmarkStart w:id="290" w:name="_Toc51937613"/>
      <w:bookmarkStart w:id="291" w:name="_Toc51937922"/>
      <w:bookmarkStart w:id="292" w:name="_Toc92291109"/>
      <w:bookmarkStart w:id="293" w:name="_Toc171522959"/>
      <w:bookmarkEnd w:id="285"/>
      <w:r>
        <w:t>4.4</w:t>
      </w:r>
      <w:r>
        <w:tab/>
        <w:t>Configuration management server</w:t>
      </w:r>
      <w:bookmarkEnd w:id="286"/>
      <w:bookmarkEnd w:id="287"/>
      <w:bookmarkEnd w:id="288"/>
      <w:bookmarkEnd w:id="289"/>
      <w:bookmarkEnd w:id="290"/>
      <w:bookmarkEnd w:id="291"/>
      <w:bookmarkEnd w:id="292"/>
      <w:bookmarkEnd w:id="29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4" w:name="_CR5"/>
      <w:bookmarkStart w:id="295" w:name="_Toc20212236"/>
      <w:bookmarkStart w:id="296" w:name="_Toc27731591"/>
      <w:bookmarkStart w:id="297" w:name="_Toc36127369"/>
      <w:bookmarkStart w:id="298" w:name="_Toc45214475"/>
      <w:bookmarkStart w:id="299" w:name="_Toc51937614"/>
      <w:bookmarkStart w:id="300" w:name="_Toc51937923"/>
      <w:bookmarkStart w:id="301" w:name="_Toc92291110"/>
      <w:bookmarkStart w:id="302" w:name="_Toc171522960"/>
      <w:bookmarkEnd w:id="294"/>
      <w:r>
        <w:t>5</w:t>
      </w:r>
      <w:r>
        <w:tab/>
        <w:t>Functional entities</w:t>
      </w:r>
      <w:bookmarkEnd w:id="295"/>
      <w:bookmarkEnd w:id="296"/>
      <w:bookmarkEnd w:id="297"/>
      <w:bookmarkEnd w:id="298"/>
      <w:bookmarkEnd w:id="299"/>
      <w:bookmarkEnd w:id="300"/>
      <w:bookmarkEnd w:id="301"/>
      <w:bookmarkEnd w:id="302"/>
    </w:p>
    <w:p w14:paraId="5AF539FA" w14:textId="77777777" w:rsidR="00C367E9" w:rsidRDefault="00C367E9" w:rsidP="00C367E9">
      <w:pPr>
        <w:pStyle w:val="Heading2"/>
      </w:pPr>
      <w:bookmarkStart w:id="303" w:name="_CR5_1"/>
      <w:bookmarkStart w:id="304" w:name="_Toc20212237"/>
      <w:bookmarkStart w:id="305" w:name="_Toc27731592"/>
      <w:bookmarkStart w:id="306" w:name="_Toc36127370"/>
      <w:bookmarkStart w:id="307" w:name="_Toc45214476"/>
      <w:bookmarkStart w:id="308" w:name="_Toc51937615"/>
      <w:bookmarkStart w:id="309" w:name="_Toc51937924"/>
      <w:bookmarkStart w:id="310" w:name="_Toc92291111"/>
      <w:bookmarkStart w:id="311" w:name="_Toc171522961"/>
      <w:bookmarkEnd w:id="303"/>
      <w:r>
        <w:t>5.1</w:t>
      </w:r>
      <w:r>
        <w:tab/>
        <w:t>Configuration management client (CMC)</w:t>
      </w:r>
      <w:bookmarkEnd w:id="304"/>
      <w:bookmarkEnd w:id="305"/>
      <w:bookmarkEnd w:id="306"/>
      <w:bookmarkEnd w:id="307"/>
      <w:bookmarkEnd w:id="308"/>
      <w:bookmarkEnd w:id="309"/>
      <w:bookmarkEnd w:id="310"/>
      <w:bookmarkEnd w:id="311"/>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2" w:name="_CR5_2"/>
      <w:bookmarkStart w:id="313" w:name="_Toc20212238"/>
      <w:bookmarkStart w:id="314" w:name="_Toc27731593"/>
      <w:bookmarkStart w:id="315" w:name="_Toc36127371"/>
      <w:bookmarkStart w:id="316" w:name="_Toc45214477"/>
      <w:bookmarkStart w:id="317" w:name="_Toc51937616"/>
      <w:bookmarkStart w:id="318" w:name="_Toc51937925"/>
      <w:bookmarkStart w:id="319" w:name="_Toc92291112"/>
      <w:bookmarkStart w:id="320" w:name="_Toc171522962"/>
      <w:bookmarkEnd w:id="312"/>
      <w:r>
        <w:t>5.2</w:t>
      </w:r>
      <w:r>
        <w:tab/>
        <w:t>Configuration management server (CMS)</w:t>
      </w:r>
      <w:bookmarkEnd w:id="313"/>
      <w:bookmarkEnd w:id="314"/>
      <w:bookmarkEnd w:id="315"/>
      <w:bookmarkEnd w:id="316"/>
      <w:bookmarkEnd w:id="317"/>
      <w:bookmarkEnd w:id="318"/>
      <w:bookmarkEnd w:id="319"/>
      <w:bookmarkEnd w:id="320"/>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1" w:name="_CR5_3"/>
      <w:bookmarkStart w:id="322" w:name="_Toc20212239"/>
      <w:bookmarkStart w:id="323" w:name="_Toc27731594"/>
      <w:bookmarkStart w:id="324" w:name="_Toc36127372"/>
      <w:bookmarkStart w:id="325" w:name="_Toc45214478"/>
      <w:bookmarkStart w:id="326" w:name="_Toc51937617"/>
      <w:bookmarkStart w:id="327" w:name="_Toc51937926"/>
      <w:bookmarkStart w:id="328" w:name="_Toc92291113"/>
      <w:bookmarkStart w:id="329" w:name="_Toc171522963"/>
      <w:bookmarkEnd w:id="321"/>
      <w:r>
        <w:t>5.3</w:t>
      </w:r>
      <w:r>
        <w:tab/>
      </w:r>
      <w:r w:rsidRPr="00283362">
        <w:t xml:space="preserve">MCS </w:t>
      </w:r>
      <w:r>
        <w:t>server</w:t>
      </w:r>
      <w:bookmarkEnd w:id="322"/>
      <w:bookmarkEnd w:id="323"/>
      <w:bookmarkEnd w:id="324"/>
      <w:bookmarkEnd w:id="325"/>
      <w:bookmarkEnd w:id="326"/>
      <w:bookmarkEnd w:id="327"/>
      <w:bookmarkEnd w:id="328"/>
      <w:bookmarkEnd w:id="329"/>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30" w:name="_CR6"/>
      <w:bookmarkStart w:id="331" w:name="_Toc20212240"/>
      <w:bookmarkStart w:id="332" w:name="_Toc27731595"/>
      <w:bookmarkStart w:id="333" w:name="_Toc36127373"/>
      <w:bookmarkStart w:id="334" w:name="_Toc45214479"/>
      <w:bookmarkStart w:id="335" w:name="_Toc51937618"/>
      <w:bookmarkStart w:id="336" w:name="_Toc51937927"/>
      <w:bookmarkStart w:id="337" w:name="_Toc92291114"/>
      <w:bookmarkStart w:id="338" w:name="_Toc171522964"/>
      <w:bookmarkEnd w:id="330"/>
      <w:r>
        <w:t>6</w:t>
      </w:r>
      <w:r>
        <w:tab/>
        <w:t>Procedures</w:t>
      </w:r>
      <w:bookmarkEnd w:id="331"/>
      <w:bookmarkEnd w:id="332"/>
      <w:bookmarkEnd w:id="333"/>
      <w:bookmarkEnd w:id="334"/>
      <w:bookmarkEnd w:id="335"/>
      <w:bookmarkEnd w:id="336"/>
      <w:bookmarkEnd w:id="337"/>
      <w:bookmarkEnd w:id="338"/>
    </w:p>
    <w:p w14:paraId="3D102700" w14:textId="77777777" w:rsidR="00C367E9" w:rsidRDefault="00C367E9" w:rsidP="00C367E9">
      <w:pPr>
        <w:pStyle w:val="Heading2"/>
      </w:pPr>
      <w:bookmarkStart w:id="339" w:name="_CR6_1"/>
      <w:bookmarkStart w:id="340" w:name="_Toc20212241"/>
      <w:bookmarkStart w:id="341" w:name="_Toc27731596"/>
      <w:bookmarkStart w:id="342" w:name="_Toc36127374"/>
      <w:bookmarkStart w:id="343" w:name="_Toc45214480"/>
      <w:bookmarkStart w:id="344" w:name="_Toc51937619"/>
      <w:bookmarkStart w:id="345" w:name="_Toc51937928"/>
      <w:bookmarkStart w:id="346" w:name="_Toc92291115"/>
      <w:bookmarkStart w:id="347" w:name="_Toc171522965"/>
      <w:bookmarkEnd w:id="339"/>
      <w:r>
        <w:t>6.1</w:t>
      </w:r>
      <w:r>
        <w:tab/>
        <w:t>Introduction</w:t>
      </w:r>
      <w:bookmarkEnd w:id="340"/>
      <w:bookmarkEnd w:id="341"/>
      <w:bookmarkEnd w:id="342"/>
      <w:bookmarkEnd w:id="343"/>
      <w:bookmarkEnd w:id="344"/>
      <w:bookmarkEnd w:id="345"/>
      <w:bookmarkEnd w:id="346"/>
      <w:bookmarkEnd w:id="347"/>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8" w:name="_CR6_2"/>
      <w:bookmarkStart w:id="349" w:name="_Toc20212242"/>
      <w:bookmarkStart w:id="350" w:name="_Toc27731597"/>
      <w:bookmarkStart w:id="351" w:name="_Toc36127375"/>
      <w:bookmarkStart w:id="352" w:name="_Toc45214481"/>
      <w:bookmarkStart w:id="353" w:name="_Toc51937620"/>
      <w:bookmarkStart w:id="354" w:name="_Toc51937929"/>
      <w:bookmarkStart w:id="355" w:name="_Toc92291116"/>
      <w:bookmarkStart w:id="356" w:name="_Toc171522966"/>
      <w:bookmarkEnd w:id="348"/>
      <w:r>
        <w:t>6.2</w:t>
      </w:r>
      <w:r>
        <w:tab/>
        <w:t>Common procedures</w:t>
      </w:r>
      <w:bookmarkEnd w:id="349"/>
      <w:bookmarkEnd w:id="350"/>
      <w:bookmarkEnd w:id="351"/>
      <w:bookmarkEnd w:id="352"/>
      <w:bookmarkEnd w:id="353"/>
      <w:bookmarkEnd w:id="354"/>
      <w:bookmarkEnd w:id="355"/>
      <w:bookmarkEnd w:id="356"/>
    </w:p>
    <w:p w14:paraId="11669865" w14:textId="77777777" w:rsidR="00C367E9" w:rsidRDefault="00C367E9" w:rsidP="00C367E9">
      <w:pPr>
        <w:pStyle w:val="Heading3"/>
      </w:pPr>
      <w:bookmarkStart w:id="357" w:name="_CR6_2_1"/>
      <w:bookmarkStart w:id="358" w:name="_Toc20212243"/>
      <w:bookmarkStart w:id="359" w:name="_Toc27731598"/>
      <w:bookmarkStart w:id="360" w:name="_Toc36127376"/>
      <w:bookmarkStart w:id="361" w:name="_Toc45214482"/>
      <w:bookmarkStart w:id="362" w:name="_Toc51937621"/>
      <w:bookmarkStart w:id="363" w:name="_Toc51937930"/>
      <w:bookmarkStart w:id="364" w:name="_Toc92291117"/>
      <w:bookmarkStart w:id="365" w:name="_Toc171522967"/>
      <w:bookmarkEnd w:id="357"/>
      <w:r>
        <w:t>6.2.1</w:t>
      </w:r>
      <w:r>
        <w:tab/>
        <w:t>General</w:t>
      </w:r>
      <w:bookmarkEnd w:id="358"/>
      <w:bookmarkEnd w:id="359"/>
      <w:bookmarkEnd w:id="360"/>
      <w:bookmarkEnd w:id="361"/>
      <w:bookmarkEnd w:id="362"/>
      <w:bookmarkEnd w:id="363"/>
      <w:bookmarkEnd w:id="364"/>
      <w:bookmarkEnd w:id="365"/>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6" w:name="_CR6_2_2"/>
      <w:bookmarkStart w:id="367" w:name="_Toc20212244"/>
      <w:bookmarkStart w:id="368" w:name="_Toc27731599"/>
      <w:bookmarkStart w:id="369" w:name="_Toc36127377"/>
      <w:bookmarkStart w:id="370" w:name="_Toc45214483"/>
      <w:bookmarkStart w:id="371" w:name="_Toc51937622"/>
      <w:bookmarkStart w:id="372" w:name="_Toc51937931"/>
      <w:bookmarkStart w:id="373" w:name="_Toc92291118"/>
      <w:bookmarkStart w:id="374" w:name="_Toc171522968"/>
      <w:bookmarkEnd w:id="366"/>
      <w:r>
        <w:t>6.2.2</w:t>
      </w:r>
      <w:r>
        <w:tab/>
        <w:t>Client procedures</w:t>
      </w:r>
      <w:bookmarkEnd w:id="367"/>
      <w:bookmarkEnd w:id="368"/>
      <w:bookmarkEnd w:id="369"/>
      <w:bookmarkEnd w:id="370"/>
      <w:bookmarkEnd w:id="371"/>
      <w:bookmarkEnd w:id="372"/>
      <w:bookmarkEnd w:id="373"/>
      <w:bookmarkEnd w:id="374"/>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5" w:name="_CR6_2_3"/>
      <w:bookmarkStart w:id="376" w:name="_Toc20212245"/>
      <w:bookmarkStart w:id="377" w:name="_Toc27731600"/>
      <w:bookmarkStart w:id="378" w:name="_Toc36127378"/>
      <w:bookmarkStart w:id="379" w:name="_Toc45214484"/>
      <w:bookmarkStart w:id="380" w:name="_Toc51937623"/>
      <w:bookmarkStart w:id="381" w:name="_Toc51937932"/>
      <w:bookmarkStart w:id="382" w:name="_Toc92291119"/>
      <w:bookmarkStart w:id="383" w:name="_Toc171522969"/>
      <w:bookmarkEnd w:id="375"/>
      <w:r>
        <w:t>6.2.3</w:t>
      </w:r>
      <w:r>
        <w:tab/>
        <w:t>MCS server procedures</w:t>
      </w:r>
      <w:bookmarkEnd w:id="376"/>
      <w:bookmarkEnd w:id="377"/>
      <w:bookmarkEnd w:id="378"/>
      <w:bookmarkEnd w:id="379"/>
      <w:bookmarkEnd w:id="380"/>
      <w:bookmarkEnd w:id="381"/>
      <w:bookmarkEnd w:id="382"/>
      <w:bookmarkEnd w:id="38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4" w:name="_CR6_2_4"/>
      <w:bookmarkStart w:id="385" w:name="_Toc20212246"/>
      <w:bookmarkStart w:id="386" w:name="_Toc27731601"/>
      <w:bookmarkStart w:id="387" w:name="_Toc36127379"/>
      <w:bookmarkStart w:id="388" w:name="_Toc45214485"/>
      <w:bookmarkStart w:id="389" w:name="_Toc51937624"/>
      <w:bookmarkStart w:id="390" w:name="_Toc51937933"/>
      <w:bookmarkStart w:id="391" w:name="_Toc92291120"/>
      <w:bookmarkStart w:id="392" w:name="_Toc171522970"/>
      <w:bookmarkEnd w:id="384"/>
      <w:r>
        <w:t>6.2.4</w:t>
      </w:r>
      <w:r>
        <w:tab/>
        <w:t>Configuration management server procedures</w:t>
      </w:r>
      <w:bookmarkEnd w:id="385"/>
      <w:bookmarkEnd w:id="386"/>
      <w:bookmarkEnd w:id="387"/>
      <w:bookmarkEnd w:id="388"/>
      <w:bookmarkEnd w:id="389"/>
      <w:bookmarkEnd w:id="390"/>
      <w:bookmarkEnd w:id="391"/>
      <w:bookmarkEnd w:id="392"/>
    </w:p>
    <w:p w14:paraId="0A283ABB" w14:textId="77777777" w:rsidR="00C367E9" w:rsidRPr="006A63F0" w:rsidRDefault="00C367E9" w:rsidP="00C367E9">
      <w:pPr>
        <w:pStyle w:val="Heading4"/>
      </w:pPr>
      <w:bookmarkStart w:id="393" w:name="_CR6_2_4_1"/>
      <w:bookmarkStart w:id="394" w:name="_Toc20212247"/>
      <w:bookmarkStart w:id="395" w:name="_Toc27731602"/>
      <w:bookmarkStart w:id="396" w:name="_Toc36127380"/>
      <w:bookmarkStart w:id="397" w:name="_Toc45214486"/>
      <w:bookmarkStart w:id="398" w:name="_Toc51937625"/>
      <w:bookmarkStart w:id="399" w:name="_Toc51937934"/>
      <w:bookmarkStart w:id="400" w:name="_Toc92291121"/>
      <w:bookmarkStart w:id="401" w:name="_Toc171522971"/>
      <w:bookmarkEnd w:id="393"/>
      <w:r>
        <w:t>6.2.4.1</w:t>
      </w:r>
      <w:r>
        <w:tab/>
        <w:t>General</w:t>
      </w:r>
      <w:bookmarkEnd w:id="394"/>
      <w:bookmarkEnd w:id="395"/>
      <w:bookmarkEnd w:id="396"/>
      <w:bookmarkEnd w:id="397"/>
      <w:bookmarkEnd w:id="398"/>
      <w:bookmarkEnd w:id="399"/>
      <w:bookmarkEnd w:id="400"/>
      <w:bookmarkEnd w:id="401"/>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2" w:name="_CR6_2_4_2"/>
      <w:bookmarkStart w:id="403" w:name="_Toc20212248"/>
      <w:bookmarkStart w:id="404" w:name="_Toc27731603"/>
      <w:bookmarkStart w:id="405" w:name="_Toc36127381"/>
      <w:bookmarkStart w:id="406" w:name="_Toc45214487"/>
      <w:bookmarkStart w:id="407" w:name="_Toc51937626"/>
      <w:bookmarkStart w:id="408" w:name="_Toc51937935"/>
      <w:bookmarkStart w:id="409" w:name="_Toc92291122"/>
      <w:bookmarkStart w:id="410" w:name="_Toc171522972"/>
      <w:bookmarkEnd w:id="402"/>
      <w:r>
        <w:t>6.2.4.2</w:t>
      </w:r>
      <w:r>
        <w:tab/>
        <w:t>SIP failure case</w:t>
      </w:r>
      <w:bookmarkEnd w:id="403"/>
      <w:bookmarkEnd w:id="404"/>
      <w:bookmarkEnd w:id="405"/>
      <w:bookmarkEnd w:id="406"/>
      <w:bookmarkEnd w:id="407"/>
      <w:bookmarkEnd w:id="408"/>
      <w:bookmarkEnd w:id="409"/>
      <w:bookmarkEnd w:id="410"/>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1" w:name="_CR6_3"/>
      <w:bookmarkStart w:id="412" w:name="_Toc20212249"/>
      <w:bookmarkStart w:id="413" w:name="_Toc27731604"/>
      <w:bookmarkStart w:id="414" w:name="_Toc36127382"/>
      <w:bookmarkStart w:id="415" w:name="_Toc45214488"/>
      <w:bookmarkStart w:id="416" w:name="_Toc51937627"/>
      <w:bookmarkStart w:id="417" w:name="_Toc51937936"/>
      <w:bookmarkStart w:id="418" w:name="_Toc92291123"/>
      <w:bookmarkStart w:id="419" w:name="_Toc171522973"/>
      <w:bookmarkEnd w:id="411"/>
      <w:r>
        <w:t>6.3</w:t>
      </w:r>
      <w:r>
        <w:tab/>
        <w:t>Configuration management procedures</w:t>
      </w:r>
      <w:bookmarkEnd w:id="412"/>
      <w:bookmarkEnd w:id="413"/>
      <w:bookmarkEnd w:id="414"/>
      <w:bookmarkEnd w:id="415"/>
      <w:bookmarkEnd w:id="416"/>
      <w:bookmarkEnd w:id="417"/>
      <w:bookmarkEnd w:id="418"/>
      <w:bookmarkEnd w:id="419"/>
    </w:p>
    <w:p w14:paraId="37C72401" w14:textId="77777777" w:rsidR="00C367E9" w:rsidRDefault="00C367E9" w:rsidP="00C367E9">
      <w:pPr>
        <w:pStyle w:val="Heading3"/>
      </w:pPr>
      <w:bookmarkStart w:id="420" w:name="_CR6_3_1"/>
      <w:bookmarkStart w:id="421" w:name="_Toc20212250"/>
      <w:bookmarkStart w:id="422" w:name="_Toc27731605"/>
      <w:bookmarkStart w:id="423" w:name="_Toc36127383"/>
      <w:bookmarkStart w:id="424" w:name="_Toc45214489"/>
      <w:bookmarkStart w:id="425" w:name="_Toc51937628"/>
      <w:bookmarkStart w:id="426" w:name="_Toc51937937"/>
      <w:bookmarkStart w:id="427" w:name="_Toc92291124"/>
      <w:bookmarkStart w:id="428" w:name="_Toc171522974"/>
      <w:bookmarkEnd w:id="420"/>
      <w:r>
        <w:t>6.3.1</w:t>
      </w:r>
      <w:r>
        <w:tab/>
        <w:t>General</w:t>
      </w:r>
      <w:bookmarkEnd w:id="421"/>
      <w:bookmarkEnd w:id="422"/>
      <w:bookmarkEnd w:id="423"/>
      <w:bookmarkEnd w:id="424"/>
      <w:bookmarkEnd w:id="425"/>
      <w:bookmarkEnd w:id="426"/>
      <w:bookmarkEnd w:id="427"/>
      <w:bookmarkEnd w:id="428"/>
    </w:p>
    <w:p w14:paraId="6DBD073D" w14:textId="77777777" w:rsidR="00C367E9" w:rsidRPr="00D4586B" w:rsidRDefault="00C367E9" w:rsidP="00C367E9">
      <w:pPr>
        <w:pStyle w:val="Heading4"/>
      </w:pPr>
      <w:bookmarkStart w:id="429" w:name="_CR6_3_1_1"/>
      <w:bookmarkStart w:id="430" w:name="_Toc20212251"/>
      <w:bookmarkStart w:id="431" w:name="_Toc27731606"/>
      <w:bookmarkStart w:id="432" w:name="_Toc36127384"/>
      <w:bookmarkStart w:id="433" w:name="_Toc45214490"/>
      <w:bookmarkStart w:id="434" w:name="_Toc51937629"/>
      <w:bookmarkStart w:id="435" w:name="_Toc51937938"/>
      <w:bookmarkStart w:id="436" w:name="_Toc92291125"/>
      <w:bookmarkStart w:id="437" w:name="_Toc171522975"/>
      <w:bookmarkEnd w:id="429"/>
      <w:r w:rsidRPr="00D4586B">
        <w:t>6.</w:t>
      </w:r>
      <w:r>
        <w:t>3</w:t>
      </w:r>
      <w:r w:rsidRPr="00D4586B">
        <w:t>.</w:t>
      </w:r>
      <w:r>
        <w:t>1.1</w:t>
      </w:r>
      <w:r w:rsidRPr="00D4586B">
        <w:tab/>
        <w:t>Client procedures</w:t>
      </w:r>
      <w:bookmarkEnd w:id="430"/>
      <w:bookmarkEnd w:id="431"/>
      <w:bookmarkEnd w:id="432"/>
      <w:bookmarkEnd w:id="433"/>
      <w:bookmarkEnd w:id="434"/>
      <w:bookmarkEnd w:id="435"/>
      <w:bookmarkEnd w:id="436"/>
      <w:bookmarkEnd w:id="437"/>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8" w:name="_CR6_3_1_2"/>
      <w:bookmarkStart w:id="439" w:name="_Toc20212252"/>
      <w:bookmarkStart w:id="440" w:name="_Toc27731607"/>
      <w:bookmarkStart w:id="441" w:name="_Toc36127385"/>
      <w:bookmarkStart w:id="442" w:name="_Toc45214491"/>
      <w:bookmarkStart w:id="443" w:name="_Toc51937630"/>
      <w:bookmarkStart w:id="444" w:name="_Toc51937939"/>
      <w:bookmarkStart w:id="445" w:name="_Toc92291126"/>
      <w:bookmarkStart w:id="446" w:name="_Toc171522976"/>
      <w:bookmarkEnd w:id="438"/>
      <w:r w:rsidRPr="00D4586B">
        <w:lastRenderedPageBreak/>
        <w:t>6.</w:t>
      </w:r>
      <w:r>
        <w:t>3</w:t>
      </w:r>
      <w:r w:rsidRPr="00D4586B">
        <w:t>.</w:t>
      </w:r>
      <w:r>
        <w:t>1.2</w:t>
      </w:r>
      <w:r w:rsidRPr="00D4586B">
        <w:tab/>
        <w:t>Configuration management server procedures</w:t>
      </w:r>
      <w:bookmarkEnd w:id="439"/>
      <w:bookmarkEnd w:id="440"/>
      <w:bookmarkEnd w:id="441"/>
      <w:bookmarkEnd w:id="442"/>
      <w:bookmarkEnd w:id="443"/>
      <w:bookmarkEnd w:id="444"/>
      <w:bookmarkEnd w:id="445"/>
      <w:bookmarkEnd w:id="446"/>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7" w:name="_CR6_3_2"/>
      <w:bookmarkStart w:id="448" w:name="_Toc20212253"/>
      <w:bookmarkStart w:id="449" w:name="_Toc27731608"/>
      <w:bookmarkStart w:id="450" w:name="_Toc36127386"/>
      <w:bookmarkStart w:id="451" w:name="_Toc45214492"/>
      <w:bookmarkStart w:id="452" w:name="_Toc51937631"/>
      <w:bookmarkStart w:id="453" w:name="_Toc51937940"/>
      <w:bookmarkStart w:id="454" w:name="_Toc92291127"/>
      <w:bookmarkStart w:id="455" w:name="_Toc171522977"/>
      <w:bookmarkEnd w:id="447"/>
      <w:r>
        <w:t>6.3.2</w:t>
      </w:r>
      <w:r>
        <w:tab/>
        <w:t>Configuration management document creation procedure</w:t>
      </w:r>
      <w:bookmarkEnd w:id="448"/>
      <w:bookmarkEnd w:id="449"/>
      <w:bookmarkEnd w:id="450"/>
      <w:bookmarkEnd w:id="451"/>
      <w:bookmarkEnd w:id="452"/>
      <w:bookmarkEnd w:id="453"/>
      <w:bookmarkEnd w:id="454"/>
      <w:bookmarkEnd w:id="455"/>
    </w:p>
    <w:p w14:paraId="55C6F288" w14:textId="77777777" w:rsidR="00C367E9" w:rsidRDefault="00C367E9" w:rsidP="00C367E9">
      <w:pPr>
        <w:pStyle w:val="Heading4"/>
      </w:pPr>
      <w:bookmarkStart w:id="456" w:name="_CR6_3_2_1"/>
      <w:bookmarkStart w:id="457" w:name="_Toc20212254"/>
      <w:bookmarkStart w:id="458" w:name="_Toc27731609"/>
      <w:bookmarkStart w:id="459" w:name="_Toc36127387"/>
      <w:bookmarkStart w:id="460" w:name="_Toc45214493"/>
      <w:bookmarkStart w:id="461" w:name="_Toc51937632"/>
      <w:bookmarkStart w:id="462" w:name="_Toc51937941"/>
      <w:bookmarkStart w:id="463" w:name="_Toc92291128"/>
      <w:bookmarkStart w:id="464" w:name="_Toc171522978"/>
      <w:bookmarkEnd w:id="456"/>
      <w:r>
        <w:t>6.3.2.1</w:t>
      </w:r>
      <w:r>
        <w:tab/>
        <w:t>General</w:t>
      </w:r>
      <w:bookmarkEnd w:id="457"/>
      <w:bookmarkEnd w:id="458"/>
      <w:bookmarkEnd w:id="459"/>
      <w:bookmarkEnd w:id="460"/>
      <w:bookmarkEnd w:id="461"/>
      <w:bookmarkEnd w:id="462"/>
      <w:bookmarkEnd w:id="463"/>
      <w:bookmarkEnd w:id="464"/>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5" w:name="_CR6_3_2_2"/>
      <w:bookmarkStart w:id="466" w:name="_Toc20212255"/>
      <w:bookmarkStart w:id="467" w:name="_Toc27731610"/>
      <w:bookmarkStart w:id="468" w:name="_Toc36127388"/>
      <w:bookmarkStart w:id="469" w:name="_Toc45214494"/>
      <w:bookmarkStart w:id="470" w:name="_Toc51937633"/>
      <w:bookmarkStart w:id="471" w:name="_Toc51937942"/>
      <w:bookmarkStart w:id="472" w:name="_Toc92291129"/>
      <w:bookmarkStart w:id="473" w:name="_Toc171522979"/>
      <w:bookmarkEnd w:id="465"/>
      <w:r>
        <w:t>6.3.2.2</w:t>
      </w:r>
      <w:r>
        <w:tab/>
        <w:t>Configuration management client (CMC) procedures</w:t>
      </w:r>
      <w:bookmarkEnd w:id="466"/>
      <w:bookmarkEnd w:id="467"/>
      <w:bookmarkEnd w:id="468"/>
      <w:bookmarkEnd w:id="469"/>
      <w:bookmarkEnd w:id="470"/>
      <w:bookmarkEnd w:id="471"/>
      <w:bookmarkEnd w:id="472"/>
      <w:bookmarkEnd w:id="47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4" w:name="_CR6_3_2_3"/>
      <w:bookmarkStart w:id="475" w:name="_Toc20212256"/>
      <w:bookmarkStart w:id="476" w:name="_Toc27731611"/>
      <w:bookmarkStart w:id="477" w:name="_Toc36127389"/>
      <w:bookmarkStart w:id="478" w:name="_Toc45214495"/>
      <w:bookmarkStart w:id="479" w:name="_Toc51937634"/>
      <w:bookmarkStart w:id="480" w:name="_Toc51937943"/>
      <w:bookmarkStart w:id="481" w:name="_Toc92291130"/>
      <w:bookmarkStart w:id="482" w:name="_Toc171522980"/>
      <w:bookmarkEnd w:id="474"/>
      <w:r>
        <w:t>6.3.2.3</w:t>
      </w:r>
      <w:r>
        <w:tab/>
        <w:t>Configuration management server (CMS) procedures</w:t>
      </w:r>
      <w:bookmarkEnd w:id="475"/>
      <w:bookmarkEnd w:id="476"/>
      <w:bookmarkEnd w:id="477"/>
      <w:bookmarkEnd w:id="478"/>
      <w:bookmarkEnd w:id="479"/>
      <w:bookmarkEnd w:id="480"/>
      <w:bookmarkEnd w:id="481"/>
      <w:bookmarkEnd w:id="48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3" w:name="_CR6_3_3"/>
      <w:bookmarkStart w:id="484" w:name="_Toc20212257"/>
      <w:bookmarkStart w:id="485" w:name="_Toc27731612"/>
      <w:bookmarkStart w:id="486" w:name="_Toc36127390"/>
      <w:bookmarkStart w:id="487" w:name="_Toc45214496"/>
      <w:bookmarkStart w:id="488" w:name="_Toc51937635"/>
      <w:bookmarkStart w:id="489" w:name="_Toc51937944"/>
      <w:bookmarkStart w:id="490" w:name="_Toc92291131"/>
      <w:bookmarkStart w:id="491" w:name="_Toc171522981"/>
      <w:bookmarkEnd w:id="483"/>
      <w:r>
        <w:t>6.3.3</w:t>
      </w:r>
      <w:r>
        <w:tab/>
        <w:t>Configuration management document retrieval procedure</w:t>
      </w:r>
      <w:bookmarkEnd w:id="484"/>
      <w:bookmarkEnd w:id="485"/>
      <w:bookmarkEnd w:id="486"/>
      <w:bookmarkEnd w:id="487"/>
      <w:bookmarkEnd w:id="488"/>
      <w:bookmarkEnd w:id="489"/>
      <w:bookmarkEnd w:id="490"/>
      <w:bookmarkEnd w:id="491"/>
    </w:p>
    <w:p w14:paraId="64AF8E5E" w14:textId="77777777" w:rsidR="00C367E9" w:rsidRDefault="00C367E9" w:rsidP="00C367E9">
      <w:pPr>
        <w:pStyle w:val="Heading4"/>
      </w:pPr>
      <w:bookmarkStart w:id="492" w:name="_CR6_3_3_1"/>
      <w:bookmarkStart w:id="493" w:name="_Toc20212258"/>
      <w:bookmarkStart w:id="494" w:name="_Toc27731613"/>
      <w:bookmarkStart w:id="495" w:name="_Toc36127391"/>
      <w:bookmarkStart w:id="496" w:name="_Toc45214497"/>
      <w:bookmarkStart w:id="497" w:name="_Toc51937636"/>
      <w:bookmarkStart w:id="498" w:name="_Toc51937945"/>
      <w:bookmarkStart w:id="499" w:name="_Toc92291132"/>
      <w:bookmarkStart w:id="500" w:name="_Toc171522982"/>
      <w:bookmarkEnd w:id="492"/>
      <w:r>
        <w:t>6.3.3.1</w:t>
      </w:r>
      <w:r>
        <w:tab/>
        <w:t>General</w:t>
      </w:r>
      <w:bookmarkEnd w:id="493"/>
      <w:bookmarkEnd w:id="494"/>
      <w:bookmarkEnd w:id="495"/>
      <w:bookmarkEnd w:id="496"/>
      <w:bookmarkEnd w:id="497"/>
      <w:bookmarkEnd w:id="498"/>
      <w:bookmarkEnd w:id="499"/>
      <w:bookmarkEnd w:id="500"/>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1" w:name="_CR6_3_3_2"/>
      <w:bookmarkStart w:id="502" w:name="_Toc20212259"/>
      <w:bookmarkStart w:id="503" w:name="_Toc27731614"/>
      <w:bookmarkStart w:id="504" w:name="_Toc36127392"/>
      <w:bookmarkStart w:id="505" w:name="_Toc45214498"/>
      <w:bookmarkStart w:id="506" w:name="_Toc51937637"/>
      <w:bookmarkStart w:id="507" w:name="_Toc51937946"/>
      <w:bookmarkStart w:id="508" w:name="_Toc92291133"/>
      <w:bookmarkStart w:id="509" w:name="_Toc171522983"/>
      <w:bookmarkEnd w:id="501"/>
      <w:r>
        <w:t>6.3.3.2</w:t>
      </w:r>
      <w:r>
        <w:tab/>
        <w:t>Client procedures</w:t>
      </w:r>
      <w:bookmarkEnd w:id="502"/>
      <w:bookmarkEnd w:id="503"/>
      <w:bookmarkEnd w:id="504"/>
      <w:bookmarkEnd w:id="505"/>
      <w:bookmarkEnd w:id="506"/>
      <w:bookmarkEnd w:id="507"/>
      <w:bookmarkEnd w:id="508"/>
      <w:bookmarkEnd w:id="509"/>
    </w:p>
    <w:p w14:paraId="1A1F8153" w14:textId="77777777" w:rsidR="00C367E9" w:rsidRDefault="00C367E9" w:rsidP="00C367E9">
      <w:pPr>
        <w:pStyle w:val="Heading5"/>
      </w:pPr>
      <w:bookmarkStart w:id="510" w:name="_CR6_3_3_2_1"/>
      <w:bookmarkStart w:id="511" w:name="_Toc20212260"/>
      <w:bookmarkStart w:id="512" w:name="_Toc27731615"/>
      <w:bookmarkStart w:id="513" w:name="_Toc36127393"/>
      <w:bookmarkStart w:id="514" w:name="_Toc45214499"/>
      <w:bookmarkStart w:id="515" w:name="_Toc51937638"/>
      <w:bookmarkStart w:id="516" w:name="_Toc51937947"/>
      <w:bookmarkStart w:id="517" w:name="_Toc92291134"/>
      <w:bookmarkStart w:id="518" w:name="_Toc171522984"/>
      <w:bookmarkEnd w:id="510"/>
      <w:r>
        <w:t>6.3.3.2.1</w:t>
      </w:r>
      <w:r>
        <w:tab/>
        <w:t>General client (GC) procedures</w:t>
      </w:r>
      <w:bookmarkEnd w:id="511"/>
      <w:bookmarkEnd w:id="512"/>
      <w:bookmarkEnd w:id="513"/>
      <w:bookmarkEnd w:id="514"/>
      <w:bookmarkEnd w:id="515"/>
      <w:bookmarkEnd w:id="516"/>
      <w:bookmarkEnd w:id="517"/>
      <w:bookmarkEnd w:id="518"/>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9" w:name="_CR6_3_3_2_2"/>
      <w:bookmarkStart w:id="520" w:name="_Toc20212261"/>
      <w:bookmarkStart w:id="521" w:name="_Toc27731616"/>
      <w:bookmarkStart w:id="522" w:name="_Toc36127394"/>
      <w:bookmarkStart w:id="523" w:name="_Toc45214500"/>
      <w:bookmarkStart w:id="524" w:name="_Toc51937639"/>
      <w:bookmarkStart w:id="525" w:name="_Toc51937948"/>
      <w:bookmarkStart w:id="526" w:name="_Toc92291135"/>
      <w:bookmarkStart w:id="527" w:name="_Toc171522985"/>
      <w:bookmarkEnd w:id="519"/>
      <w:r>
        <w:t>6.3.3.2.2</w:t>
      </w:r>
      <w:r>
        <w:tab/>
        <w:t>Configuration management client (CMC) procedures</w:t>
      </w:r>
      <w:bookmarkEnd w:id="520"/>
      <w:bookmarkEnd w:id="521"/>
      <w:bookmarkEnd w:id="522"/>
      <w:bookmarkEnd w:id="523"/>
      <w:bookmarkEnd w:id="524"/>
      <w:bookmarkEnd w:id="525"/>
      <w:bookmarkEnd w:id="526"/>
      <w:bookmarkEnd w:id="527"/>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8" w:name="_CR6_3_3_2_3"/>
      <w:bookmarkStart w:id="529" w:name="_Toc20212262"/>
      <w:bookmarkStart w:id="530" w:name="_Toc27731617"/>
      <w:bookmarkStart w:id="531" w:name="_Toc36127395"/>
      <w:bookmarkStart w:id="532" w:name="_Toc45214501"/>
      <w:bookmarkStart w:id="533" w:name="_Toc51937640"/>
      <w:bookmarkStart w:id="534" w:name="_Toc51937949"/>
      <w:bookmarkStart w:id="535" w:name="_Toc92291136"/>
      <w:bookmarkStart w:id="536" w:name="_Toc171522986"/>
      <w:bookmarkEnd w:id="528"/>
      <w:r>
        <w:t>6.3.3.2.3</w:t>
      </w:r>
      <w:r>
        <w:tab/>
        <w:t>MCS server procedures</w:t>
      </w:r>
      <w:bookmarkEnd w:id="529"/>
      <w:bookmarkEnd w:id="530"/>
      <w:bookmarkEnd w:id="531"/>
      <w:bookmarkEnd w:id="532"/>
      <w:bookmarkEnd w:id="533"/>
      <w:bookmarkEnd w:id="534"/>
      <w:bookmarkEnd w:id="535"/>
      <w:bookmarkEnd w:id="536"/>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7" w:name="_CR6_3_3_3"/>
      <w:bookmarkStart w:id="538" w:name="_Toc20212263"/>
      <w:bookmarkStart w:id="539" w:name="_Toc27731618"/>
      <w:bookmarkStart w:id="540" w:name="_Toc36127396"/>
      <w:bookmarkStart w:id="541" w:name="_Toc45214502"/>
      <w:bookmarkStart w:id="542" w:name="_Toc51937641"/>
      <w:bookmarkStart w:id="543" w:name="_Toc51937950"/>
      <w:bookmarkStart w:id="544" w:name="_Toc92291137"/>
      <w:bookmarkStart w:id="545" w:name="_Toc171522987"/>
      <w:bookmarkEnd w:id="537"/>
      <w:r>
        <w:t>6.3.3.3</w:t>
      </w:r>
      <w:r>
        <w:tab/>
        <w:t>Configuration management server procedures</w:t>
      </w:r>
      <w:bookmarkEnd w:id="538"/>
      <w:bookmarkEnd w:id="539"/>
      <w:bookmarkEnd w:id="540"/>
      <w:bookmarkEnd w:id="541"/>
      <w:bookmarkEnd w:id="542"/>
      <w:bookmarkEnd w:id="543"/>
      <w:bookmarkEnd w:id="544"/>
      <w:bookmarkEnd w:id="545"/>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6" w:name="_CR6_3_4"/>
      <w:bookmarkStart w:id="547" w:name="_Toc20212264"/>
      <w:bookmarkStart w:id="548" w:name="_Toc27731619"/>
      <w:bookmarkStart w:id="549" w:name="_Toc36127397"/>
      <w:bookmarkStart w:id="550" w:name="_Toc45214503"/>
      <w:bookmarkStart w:id="551" w:name="_Toc51937642"/>
      <w:bookmarkStart w:id="552" w:name="_Toc51937951"/>
      <w:bookmarkStart w:id="553" w:name="_Toc92291138"/>
      <w:bookmarkStart w:id="554" w:name="_Toc171522988"/>
      <w:bookmarkEnd w:id="546"/>
      <w:r w:rsidRPr="00B66593">
        <w:lastRenderedPageBreak/>
        <w:t>6.3.4</w:t>
      </w:r>
      <w:r w:rsidRPr="00B66593">
        <w:tab/>
        <w:t>Configuration management document update procedure</w:t>
      </w:r>
      <w:bookmarkEnd w:id="547"/>
      <w:bookmarkEnd w:id="548"/>
      <w:bookmarkEnd w:id="549"/>
      <w:bookmarkEnd w:id="550"/>
      <w:bookmarkEnd w:id="551"/>
      <w:bookmarkEnd w:id="552"/>
      <w:bookmarkEnd w:id="553"/>
      <w:bookmarkEnd w:id="554"/>
    </w:p>
    <w:p w14:paraId="70256352" w14:textId="77777777" w:rsidR="00C367E9" w:rsidRDefault="00C367E9" w:rsidP="00C367E9">
      <w:pPr>
        <w:pStyle w:val="Heading4"/>
      </w:pPr>
      <w:bookmarkStart w:id="555" w:name="_CR6_3_4_1"/>
      <w:bookmarkStart w:id="556" w:name="_Toc20212265"/>
      <w:bookmarkStart w:id="557" w:name="_Toc27731620"/>
      <w:bookmarkStart w:id="558" w:name="_Toc36127398"/>
      <w:bookmarkStart w:id="559" w:name="_Toc45214504"/>
      <w:bookmarkStart w:id="560" w:name="_Toc51937643"/>
      <w:bookmarkStart w:id="561" w:name="_Toc51937952"/>
      <w:bookmarkStart w:id="562" w:name="_Toc92291139"/>
      <w:bookmarkStart w:id="563" w:name="_Toc171522989"/>
      <w:bookmarkEnd w:id="555"/>
      <w:r>
        <w:t>6.3.4.1</w:t>
      </w:r>
      <w:r>
        <w:tab/>
        <w:t>General</w:t>
      </w:r>
      <w:bookmarkEnd w:id="556"/>
      <w:bookmarkEnd w:id="557"/>
      <w:bookmarkEnd w:id="558"/>
      <w:bookmarkEnd w:id="559"/>
      <w:bookmarkEnd w:id="560"/>
      <w:bookmarkEnd w:id="561"/>
      <w:bookmarkEnd w:id="562"/>
      <w:bookmarkEnd w:id="56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4" w:name="_CR6_3_4_2"/>
      <w:bookmarkStart w:id="565" w:name="_Toc20212266"/>
      <w:bookmarkStart w:id="566" w:name="_Toc27731621"/>
      <w:bookmarkStart w:id="567" w:name="_Toc36127399"/>
      <w:bookmarkStart w:id="568" w:name="_Toc45214505"/>
      <w:bookmarkStart w:id="569" w:name="_Toc51937644"/>
      <w:bookmarkStart w:id="570" w:name="_Toc51937953"/>
      <w:bookmarkStart w:id="571" w:name="_Toc92291140"/>
      <w:bookmarkStart w:id="572" w:name="_Toc171522990"/>
      <w:bookmarkEnd w:id="564"/>
      <w:r>
        <w:t>6.3.4.2</w:t>
      </w:r>
      <w:r>
        <w:tab/>
        <w:t>Configuration management client procedures</w:t>
      </w:r>
      <w:bookmarkEnd w:id="565"/>
      <w:bookmarkEnd w:id="566"/>
      <w:bookmarkEnd w:id="567"/>
      <w:bookmarkEnd w:id="568"/>
      <w:bookmarkEnd w:id="569"/>
      <w:bookmarkEnd w:id="570"/>
      <w:bookmarkEnd w:id="571"/>
      <w:bookmarkEnd w:id="57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3" w:name="_CR6_3_4_3"/>
      <w:bookmarkStart w:id="574" w:name="_Toc20212267"/>
      <w:bookmarkStart w:id="575" w:name="_Toc27731622"/>
      <w:bookmarkStart w:id="576" w:name="_Toc36127400"/>
      <w:bookmarkStart w:id="577" w:name="_Toc45214506"/>
      <w:bookmarkStart w:id="578" w:name="_Toc51937645"/>
      <w:bookmarkStart w:id="579" w:name="_Toc51937954"/>
      <w:bookmarkStart w:id="580" w:name="_Toc92291141"/>
      <w:bookmarkStart w:id="581" w:name="_Toc171522991"/>
      <w:bookmarkEnd w:id="573"/>
      <w:r>
        <w:t>6.3.4.3</w:t>
      </w:r>
      <w:r>
        <w:tab/>
        <w:t>Configuration management server procedures</w:t>
      </w:r>
      <w:bookmarkEnd w:id="574"/>
      <w:bookmarkEnd w:id="575"/>
      <w:bookmarkEnd w:id="576"/>
      <w:bookmarkEnd w:id="577"/>
      <w:bookmarkEnd w:id="578"/>
      <w:bookmarkEnd w:id="579"/>
      <w:bookmarkEnd w:id="580"/>
      <w:bookmarkEnd w:id="581"/>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2" w:name="_CR6_3_5"/>
      <w:bookmarkStart w:id="583" w:name="_Toc20212268"/>
      <w:bookmarkStart w:id="584" w:name="_Toc27731623"/>
      <w:bookmarkStart w:id="585" w:name="_Toc36127401"/>
      <w:bookmarkStart w:id="586" w:name="_Toc45214507"/>
      <w:bookmarkStart w:id="587" w:name="_Toc51937646"/>
      <w:bookmarkStart w:id="588" w:name="_Toc51937955"/>
      <w:bookmarkStart w:id="589" w:name="_Toc92291142"/>
      <w:bookmarkStart w:id="590" w:name="_Toc171522992"/>
      <w:bookmarkEnd w:id="582"/>
      <w:r>
        <w:t>6.3.5</w:t>
      </w:r>
      <w:r>
        <w:tab/>
        <w:t>Configuration management document deletion procedure</w:t>
      </w:r>
      <w:bookmarkEnd w:id="583"/>
      <w:bookmarkEnd w:id="584"/>
      <w:bookmarkEnd w:id="585"/>
      <w:bookmarkEnd w:id="586"/>
      <w:bookmarkEnd w:id="587"/>
      <w:bookmarkEnd w:id="588"/>
      <w:bookmarkEnd w:id="589"/>
      <w:bookmarkEnd w:id="590"/>
    </w:p>
    <w:p w14:paraId="1D79CF3D" w14:textId="77777777" w:rsidR="00C367E9" w:rsidRDefault="00C367E9" w:rsidP="00C367E9">
      <w:pPr>
        <w:pStyle w:val="Heading4"/>
      </w:pPr>
      <w:bookmarkStart w:id="591" w:name="_CR6_3_5_1"/>
      <w:bookmarkStart w:id="592" w:name="_Toc20212269"/>
      <w:bookmarkStart w:id="593" w:name="_Toc27731624"/>
      <w:bookmarkStart w:id="594" w:name="_Toc36127402"/>
      <w:bookmarkStart w:id="595" w:name="_Toc45214508"/>
      <w:bookmarkStart w:id="596" w:name="_Toc51937647"/>
      <w:bookmarkStart w:id="597" w:name="_Toc51937956"/>
      <w:bookmarkStart w:id="598" w:name="_Toc92291143"/>
      <w:bookmarkStart w:id="599" w:name="_Toc171522993"/>
      <w:bookmarkEnd w:id="591"/>
      <w:r>
        <w:t>6.3.5.1</w:t>
      </w:r>
      <w:r>
        <w:tab/>
        <w:t>General</w:t>
      </w:r>
      <w:bookmarkEnd w:id="592"/>
      <w:bookmarkEnd w:id="593"/>
      <w:bookmarkEnd w:id="594"/>
      <w:bookmarkEnd w:id="595"/>
      <w:bookmarkEnd w:id="596"/>
      <w:bookmarkEnd w:id="597"/>
      <w:bookmarkEnd w:id="598"/>
      <w:bookmarkEnd w:id="599"/>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600" w:name="_CR6_3_5_2"/>
      <w:bookmarkStart w:id="601" w:name="_Toc20212270"/>
      <w:bookmarkStart w:id="602" w:name="_Toc27731625"/>
      <w:bookmarkStart w:id="603" w:name="_Toc36127403"/>
      <w:bookmarkStart w:id="604" w:name="_Toc45214509"/>
      <w:bookmarkStart w:id="605" w:name="_Toc51937648"/>
      <w:bookmarkStart w:id="606" w:name="_Toc51937957"/>
      <w:bookmarkStart w:id="607" w:name="_Toc92291144"/>
      <w:bookmarkStart w:id="608" w:name="_Toc171522994"/>
      <w:bookmarkEnd w:id="600"/>
      <w:r>
        <w:t>6.3.5.2</w:t>
      </w:r>
      <w:r>
        <w:tab/>
        <w:t>Configuration management Client (CMC) procedures</w:t>
      </w:r>
      <w:bookmarkEnd w:id="601"/>
      <w:bookmarkEnd w:id="602"/>
      <w:bookmarkEnd w:id="603"/>
      <w:bookmarkEnd w:id="604"/>
      <w:bookmarkEnd w:id="605"/>
      <w:bookmarkEnd w:id="606"/>
      <w:bookmarkEnd w:id="607"/>
      <w:bookmarkEnd w:id="608"/>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9" w:name="_CR6_3_5_3"/>
      <w:bookmarkStart w:id="610" w:name="_Toc20212271"/>
      <w:bookmarkStart w:id="611" w:name="_Toc27731626"/>
      <w:bookmarkStart w:id="612" w:name="_Toc36127404"/>
      <w:bookmarkStart w:id="613" w:name="_Toc45214510"/>
      <w:bookmarkStart w:id="614" w:name="_Toc51937649"/>
      <w:bookmarkStart w:id="615" w:name="_Toc51937958"/>
      <w:bookmarkStart w:id="616" w:name="_Toc92291145"/>
      <w:bookmarkStart w:id="617" w:name="_Toc171522995"/>
      <w:bookmarkEnd w:id="609"/>
      <w:r>
        <w:t>6.3.5.3</w:t>
      </w:r>
      <w:r>
        <w:tab/>
        <w:t>Configuration management server (CMS) procedures</w:t>
      </w:r>
      <w:bookmarkEnd w:id="610"/>
      <w:bookmarkEnd w:id="611"/>
      <w:bookmarkEnd w:id="612"/>
      <w:bookmarkEnd w:id="613"/>
      <w:bookmarkEnd w:id="614"/>
      <w:bookmarkEnd w:id="615"/>
      <w:bookmarkEnd w:id="616"/>
      <w:bookmarkEnd w:id="617"/>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8" w:name="_CR6_3_6"/>
      <w:bookmarkStart w:id="619" w:name="_Toc20212272"/>
      <w:bookmarkStart w:id="620" w:name="_Toc27731627"/>
      <w:bookmarkStart w:id="621" w:name="_Toc36127405"/>
      <w:bookmarkStart w:id="622" w:name="_Toc45214511"/>
      <w:bookmarkStart w:id="623" w:name="_Toc51937650"/>
      <w:bookmarkStart w:id="624" w:name="_Toc51937959"/>
      <w:bookmarkStart w:id="625" w:name="_Toc92291146"/>
      <w:bookmarkStart w:id="626" w:name="_Toc171522996"/>
      <w:bookmarkEnd w:id="618"/>
      <w:r>
        <w:t>6.3.6</w:t>
      </w:r>
      <w:r>
        <w:tab/>
        <w:t>Configuration management document element creation or replacement procedure</w:t>
      </w:r>
      <w:bookmarkEnd w:id="619"/>
      <w:bookmarkEnd w:id="620"/>
      <w:bookmarkEnd w:id="621"/>
      <w:bookmarkEnd w:id="622"/>
      <w:bookmarkEnd w:id="623"/>
      <w:bookmarkEnd w:id="624"/>
      <w:bookmarkEnd w:id="625"/>
      <w:bookmarkEnd w:id="626"/>
    </w:p>
    <w:p w14:paraId="549738DF" w14:textId="77777777" w:rsidR="00C367E9" w:rsidRDefault="00C367E9" w:rsidP="00C367E9">
      <w:pPr>
        <w:pStyle w:val="Heading4"/>
      </w:pPr>
      <w:bookmarkStart w:id="627" w:name="_CR6_3_6_1"/>
      <w:bookmarkStart w:id="628" w:name="_Toc20212273"/>
      <w:bookmarkStart w:id="629" w:name="_Toc27731628"/>
      <w:bookmarkStart w:id="630" w:name="_Toc36127406"/>
      <w:bookmarkStart w:id="631" w:name="_Toc45214512"/>
      <w:bookmarkStart w:id="632" w:name="_Toc51937651"/>
      <w:bookmarkStart w:id="633" w:name="_Toc51937960"/>
      <w:bookmarkStart w:id="634" w:name="_Toc92291147"/>
      <w:bookmarkStart w:id="635" w:name="_Toc171522997"/>
      <w:bookmarkEnd w:id="627"/>
      <w:r>
        <w:t>6.3.6.1</w:t>
      </w:r>
      <w:r>
        <w:tab/>
        <w:t>General</w:t>
      </w:r>
      <w:bookmarkEnd w:id="628"/>
      <w:bookmarkEnd w:id="629"/>
      <w:bookmarkEnd w:id="630"/>
      <w:bookmarkEnd w:id="631"/>
      <w:bookmarkEnd w:id="632"/>
      <w:bookmarkEnd w:id="633"/>
      <w:bookmarkEnd w:id="634"/>
      <w:bookmarkEnd w:id="635"/>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6" w:name="_CR6_3_6_2"/>
      <w:bookmarkStart w:id="637" w:name="_Toc20212274"/>
      <w:bookmarkStart w:id="638" w:name="_Toc27731629"/>
      <w:bookmarkStart w:id="639" w:name="_Toc36127407"/>
      <w:bookmarkStart w:id="640" w:name="_Toc45214513"/>
      <w:bookmarkStart w:id="641" w:name="_Toc51937652"/>
      <w:bookmarkStart w:id="642" w:name="_Toc51937961"/>
      <w:bookmarkStart w:id="643" w:name="_Toc92291148"/>
      <w:bookmarkStart w:id="644" w:name="_Toc171522998"/>
      <w:bookmarkEnd w:id="636"/>
      <w:r>
        <w:t>6.3.6.2</w:t>
      </w:r>
      <w:r>
        <w:tab/>
        <w:t>Client procedures</w:t>
      </w:r>
      <w:bookmarkEnd w:id="637"/>
      <w:bookmarkEnd w:id="638"/>
      <w:bookmarkEnd w:id="639"/>
      <w:bookmarkEnd w:id="640"/>
      <w:bookmarkEnd w:id="641"/>
      <w:bookmarkEnd w:id="642"/>
      <w:bookmarkEnd w:id="643"/>
      <w:bookmarkEnd w:id="644"/>
    </w:p>
    <w:p w14:paraId="5965D6E2" w14:textId="77777777" w:rsidR="00C367E9" w:rsidRDefault="00C367E9" w:rsidP="00C367E9">
      <w:pPr>
        <w:pStyle w:val="Heading5"/>
      </w:pPr>
      <w:bookmarkStart w:id="645" w:name="_CR6_3_6_2_1"/>
      <w:bookmarkStart w:id="646" w:name="_Toc20212275"/>
      <w:bookmarkStart w:id="647" w:name="_Toc27731630"/>
      <w:bookmarkStart w:id="648" w:name="_Toc36127408"/>
      <w:bookmarkStart w:id="649" w:name="_Toc45214514"/>
      <w:bookmarkStart w:id="650" w:name="_Toc51937653"/>
      <w:bookmarkStart w:id="651" w:name="_Toc51937962"/>
      <w:bookmarkStart w:id="652" w:name="_Toc92291149"/>
      <w:bookmarkStart w:id="653" w:name="_Toc171522999"/>
      <w:bookmarkEnd w:id="645"/>
      <w:r>
        <w:t>6.3.6.2.1</w:t>
      </w:r>
      <w:r>
        <w:tab/>
        <w:t>General client procedures</w:t>
      </w:r>
      <w:bookmarkEnd w:id="646"/>
      <w:bookmarkEnd w:id="647"/>
      <w:bookmarkEnd w:id="648"/>
      <w:bookmarkEnd w:id="649"/>
      <w:bookmarkEnd w:id="650"/>
      <w:bookmarkEnd w:id="651"/>
      <w:bookmarkEnd w:id="652"/>
      <w:bookmarkEnd w:id="65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4" w:name="_CR6_3_6_2_2"/>
      <w:bookmarkStart w:id="655" w:name="_Toc20212276"/>
      <w:bookmarkStart w:id="656" w:name="_Toc27731631"/>
      <w:bookmarkStart w:id="657" w:name="_Toc36127409"/>
      <w:bookmarkStart w:id="658" w:name="_Toc45214515"/>
      <w:bookmarkStart w:id="659" w:name="_Toc51937654"/>
      <w:bookmarkStart w:id="660" w:name="_Toc51937963"/>
      <w:bookmarkStart w:id="661" w:name="_Toc92291150"/>
      <w:bookmarkStart w:id="662" w:name="_Toc171523000"/>
      <w:bookmarkEnd w:id="654"/>
      <w:r>
        <w:lastRenderedPageBreak/>
        <w:t>6.3.6.2.2</w:t>
      </w:r>
      <w:r>
        <w:tab/>
        <w:t>Configuration management client procedures</w:t>
      </w:r>
      <w:bookmarkEnd w:id="655"/>
      <w:bookmarkEnd w:id="656"/>
      <w:bookmarkEnd w:id="657"/>
      <w:bookmarkEnd w:id="658"/>
      <w:bookmarkEnd w:id="659"/>
      <w:bookmarkEnd w:id="660"/>
      <w:bookmarkEnd w:id="661"/>
      <w:bookmarkEnd w:id="66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3" w:name="_CR6_3_6_3"/>
      <w:bookmarkStart w:id="664" w:name="_Toc20212277"/>
      <w:bookmarkStart w:id="665" w:name="_Toc27731632"/>
      <w:bookmarkStart w:id="666" w:name="_Toc36127410"/>
      <w:bookmarkStart w:id="667" w:name="_Toc45214516"/>
      <w:bookmarkStart w:id="668" w:name="_Toc51937655"/>
      <w:bookmarkStart w:id="669" w:name="_Toc51937964"/>
      <w:bookmarkStart w:id="670" w:name="_Toc92291151"/>
      <w:bookmarkStart w:id="671" w:name="_Toc171523001"/>
      <w:bookmarkEnd w:id="663"/>
      <w:r>
        <w:t>6.3.6.3</w:t>
      </w:r>
      <w:r>
        <w:tab/>
        <w:t>Configuration management server procedures</w:t>
      </w:r>
      <w:bookmarkEnd w:id="664"/>
      <w:bookmarkEnd w:id="665"/>
      <w:bookmarkEnd w:id="666"/>
      <w:bookmarkEnd w:id="667"/>
      <w:bookmarkEnd w:id="668"/>
      <w:bookmarkEnd w:id="669"/>
      <w:bookmarkEnd w:id="670"/>
      <w:bookmarkEnd w:id="671"/>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72" w:name="_CR6_3_7"/>
      <w:bookmarkStart w:id="673" w:name="_Toc20212278"/>
      <w:bookmarkStart w:id="674" w:name="_Toc27731633"/>
      <w:bookmarkStart w:id="675" w:name="_Toc36127411"/>
      <w:bookmarkStart w:id="676" w:name="_Toc45214517"/>
      <w:bookmarkStart w:id="677" w:name="_Toc51937656"/>
      <w:bookmarkStart w:id="678" w:name="_Toc51937965"/>
      <w:bookmarkStart w:id="679" w:name="_Toc92291152"/>
      <w:bookmarkStart w:id="680" w:name="_Toc171523002"/>
      <w:bookmarkEnd w:id="672"/>
      <w:r>
        <w:t>6.3.7</w:t>
      </w:r>
      <w:r>
        <w:tab/>
        <w:t>Configuration management document element deletion procedure</w:t>
      </w:r>
      <w:bookmarkEnd w:id="673"/>
      <w:bookmarkEnd w:id="674"/>
      <w:bookmarkEnd w:id="675"/>
      <w:bookmarkEnd w:id="676"/>
      <w:bookmarkEnd w:id="677"/>
      <w:bookmarkEnd w:id="678"/>
      <w:bookmarkEnd w:id="679"/>
      <w:bookmarkEnd w:id="680"/>
    </w:p>
    <w:p w14:paraId="5536D39D" w14:textId="77777777" w:rsidR="00C367E9" w:rsidRDefault="00C367E9" w:rsidP="00C367E9">
      <w:pPr>
        <w:pStyle w:val="Heading4"/>
      </w:pPr>
      <w:bookmarkStart w:id="681" w:name="_CR6_3_7_1"/>
      <w:bookmarkStart w:id="682" w:name="_Toc20212279"/>
      <w:bookmarkStart w:id="683" w:name="_Toc27731634"/>
      <w:bookmarkStart w:id="684" w:name="_Toc36127412"/>
      <w:bookmarkStart w:id="685" w:name="_Toc45214518"/>
      <w:bookmarkStart w:id="686" w:name="_Toc51937657"/>
      <w:bookmarkStart w:id="687" w:name="_Toc51937966"/>
      <w:bookmarkStart w:id="688" w:name="_Toc92291153"/>
      <w:bookmarkStart w:id="689" w:name="_Toc171523003"/>
      <w:bookmarkEnd w:id="681"/>
      <w:r>
        <w:t>6.3.7.1</w:t>
      </w:r>
      <w:r>
        <w:tab/>
        <w:t>General</w:t>
      </w:r>
      <w:bookmarkEnd w:id="682"/>
      <w:bookmarkEnd w:id="683"/>
      <w:bookmarkEnd w:id="684"/>
      <w:bookmarkEnd w:id="685"/>
      <w:bookmarkEnd w:id="686"/>
      <w:bookmarkEnd w:id="687"/>
      <w:bookmarkEnd w:id="688"/>
      <w:bookmarkEnd w:id="689"/>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90" w:name="_CR6_3_7_2"/>
      <w:bookmarkStart w:id="691" w:name="_Toc20212280"/>
      <w:bookmarkStart w:id="692" w:name="_Toc27731635"/>
      <w:bookmarkStart w:id="693" w:name="_Toc36127413"/>
      <w:bookmarkStart w:id="694" w:name="_Toc45214519"/>
      <w:bookmarkStart w:id="695" w:name="_Toc51937658"/>
      <w:bookmarkStart w:id="696" w:name="_Toc51937967"/>
      <w:bookmarkStart w:id="697" w:name="_Toc92291154"/>
      <w:bookmarkStart w:id="698" w:name="_Toc171523004"/>
      <w:bookmarkEnd w:id="690"/>
      <w:r>
        <w:t>6.3.7.2</w:t>
      </w:r>
      <w:r>
        <w:tab/>
        <w:t>Client procedures</w:t>
      </w:r>
      <w:bookmarkEnd w:id="691"/>
      <w:bookmarkEnd w:id="692"/>
      <w:bookmarkEnd w:id="693"/>
      <w:bookmarkEnd w:id="694"/>
      <w:bookmarkEnd w:id="695"/>
      <w:bookmarkEnd w:id="696"/>
      <w:bookmarkEnd w:id="697"/>
      <w:bookmarkEnd w:id="698"/>
    </w:p>
    <w:p w14:paraId="54F3901F" w14:textId="77777777" w:rsidR="00C367E9" w:rsidRDefault="00C367E9" w:rsidP="00C367E9">
      <w:pPr>
        <w:pStyle w:val="Heading5"/>
      </w:pPr>
      <w:bookmarkStart w:id="699" w:name="_CR6_3_7_2_1"/>
      <w:bookmarkStart w:id="700" w:name="_Toc20212281"/>
      <w:bookmarkStart w:id="701" w:name="_Toc27731636"/>
      <w:bookmarkStart w:id="702" w:name="_Toc36127414"/>
      <w:bookmarkStart w:id="703" w:name="_Toc45214520"/>
      <w:bookmarkStart w:id="704" w:name="_Toc51937659"/>
      <w:bookmarkStart w:id="705" w:name="_Toc51937968"/>
      <w:bookmarkStart w:id="706" w:name="_Toc92291155"/>
      <w:bookmarkStart w:id="707" w:name="_Toc171523005"/>
      <w:bookmarkEnd w:id="699"/>
      <w:r>
        <w:t>6.3.7.2.1</w:t>
      </w:r>
      <w:r>
        <w:tab/>
        <w:t>General client procedures</w:t>
      </w:r>
      <w:bookmarkEnd w:id="700"/>
      <w:bookmarkEnd w:id="701"/>
      <w:bookmarkEnd w:id="702"/>
      <w:bookmarkEnd w:id="703"/>
      <w:bookmarkEnd w:id="704"/>
      <w:bookmarkEnd w:id="705"/>
      <w:bookmarkEnd w:id="706"/>
      <w:bookmarkEnd w:id="707"/>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8" w:name="_CR6_3_7_2_2"/>
      <w:bookmarkStart w:id="709" w:name="_Toc20212282"/>
      <w:bookmarkStart w:id="710" w:name="_Toc27731637"/>
      <w:bookmarkStart w:id="711" w:name="_Toc36127415"/>
      <w:bookmarkStart w:id="712" w:name="_Toc45214521"/>
      <w:bookmarkStart w:id="713" w:name="_Toc51937660"/>
      <w:bookmarkStart w:id="714" w:name="_Toc51937969"/>
      <w:bookmarkStart w:id="715" w:name="_Toc92291156"/>
      <w:bookmarkStart w:id="716" w:name="_Toc171523006"/>
      <w:bookmarkEnd w:id="708"/>
      <w:r>
        <w:t>6.3.7.2.2</w:t>
      </w:r>
      <w:r>
        <w:tab/>
        <w:t>Configuration management client procedures</w:t>
      </w:r>
      <w:bookmarkEnd w:id="709"/>
      <w:bookmarkEnd w:id="710"/>
      <w:bookmarkEnd w:id="711"/>
      <w:bookmarkEnd w:id="712"/>
      <w:bookmarkEnd w:id="713"/>
      <w:bookmarkEnd w:id="714"/>
      <w:bookmarkEnd w:id="715"/>
      <w:bookmarkEnd w:id="716"/>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7" w:name="_CR6_3_7_3"/>
      <w:bookmarkStart w:id="718" w:name="_Toc20212283"/>
      <w:bookmarkStart w:id="719" w:name="_Toc27731638"/>
      <w:bookmarkStart w:id="720" w:name="_Toc36127416"/>
      <w:bookmarkStart w:id="721" w:name="_Toc45214522"/>
      <w:bookmarkStart w:id="722" w:name="_Toc51937661"/>
      <w:bookmarkStart w:id="723" w:name="_Toc51937970"/>
      <w:bookmarkStart w:id="724" w:name="_Toc92291157"/>
      <w:bookmarkStart w:id="725" w:name="_Toc171523007"/>
      <w:bookmarkEnd w:id="717"/>
      <w:r>
        <w:t>6.3.7.3</w:t>
      </w:r>
      <w:r>
        <w:tab/>
        <w:t>Configuration management server procedures</w:t>
      </w:r>
      <w:bookmarkEnd w:id="718"/>
      <w:bookmarkEnd w:id="719"/>
      <w:bookmarkEnd w:id="720"/>
      <w:bookmarkEnd w:id="721"/>
      <w:bookmarkEnd w:id="722"/>
      <w:bookmarkEnd w:id="723"/>
      <w:bookmarkEnd w:id="724"/>
      <w:bookmarkEnd w:id="725"/>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6" w:name="_CR6_3_8"/>
      <w:bookmarkStart w:id="727" w:name="_Toc20212284"/>
      <w:bookmarkStart w:id="728" w:name="_Toc27731639"/>
      <w:bookmarkStart w:id="729" w:name="_Toc36127417"/>
      <w:bookmarkStart w:id="730" w:name="_Toc45214523"/>
      <w:bookmarkStart w:id="731" w:name="_Toc51937662"/>
      <w:bookmarkStart w:id="732" w:name="_Toc51937971"/>
      <w:bookmarkStart w:id="733" w:name="_Toc92291158"/>
      <w:bookmarkStart w:id="734" w:name="_Toc171523008"/>
      <w:bookmarkEnd w:id="726"/>
      <w:r>
        <w:t>6.3.8</w:t>
      </w:r>
      <w:r>
        <w:tab/>
        <w:t>Configuration management document element fetching procedure</w:t>
      </w:r>
      <w:bookmarkEnd w:id="727"/>
      <w:bookmarkEnd w:id="728"/>
      <w:bookmarkEnd w:id="729"/>
      <w:bookmarkEnd w:id="730"/>
      <w:bookmarkEnd w:id="731"/>
      <w:bookmarkEnd w:id="732"/>
      <w:bookmarkEnd w:id="733"/>
      <w:bookmarkEnd w:id="734"/>
    </w:p>
    <w:p w14:paraId="6C0CDA70" w14:textId="77777777" w:rsidR="00C367E9" w:rsidRDefault="00C367E9" w:rsidP="00C367E9">
      <w:pPr>
        <w:pStyle w:val="Heading4"/>
      </w:pPr>
      <w:bookmarkStart w:id="735" w:name="_CR6_3_8_1"/>
      <w:bookmarkStart w:id="736" w:name="_Toc20212285"/>
      <w:bookmarkStart w:id="737" w:name="_Toc27731640"/>
      <w:bookmarkStart w:id="738" w:name="_Toc36127418"/>
      <w:bookmarkStart w:id="739" w:name="_Toc45214524"/>
      <w:bookmarkStart w:id="740" w:name="_Toc51937663"/>
      <w:bookmarkStart w:id="741" w:name="_Toc51937972"/>
      <w:bookmarkStart w:id="742" w:name="_Toc92291159"/>
      <w:bookmarkStart w:id="743" w:name="_Toc171523009"/>
      <w:bookmarkEnd w:id="735"/>
      <w:r>
        <w:t>6.3.8.1</w:t>
      </w:r>
      <w:r>
        <w:tab/>
        <w:t>General</w:t>
      </w:r>
      <w:bookmarkEnd w:id="736"/>
      <w:bookmarkEnd w:id="737"/>
      <w:bookmarkEnd w:id="738"/>
      <w:bookmarkEnd w:id="739"/>
      <w:bookmarkEnd w:id="740"/>
      <w:bookmarkEnd w:id="741"/>
      <w:bookmarkEnd w:id="742"/>
      <w:bookmarkEnd w:id="74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4" w:name="_CR6_3_8_2"/>
      <w:bookmarkStart w:id="745" w:name="_Toc20212286"/>
      <w:bookmarkStart w:id="746" w:name="_Toc27731641"/>
      <w:bookmarkStart w:id="747" w:name="_Toc36127419"/>
      <w:bookmarkStart w:id="748" w:name="_Toc45214525"/>
      <w:bookmarkStart w:id="749" w:name="_Toc51937664"/>
      <w:bookmarkStart w:id="750" w:name="_Toc51937973"/>
      <w:bookmarkStart w:id="751" w:name="_Toc92291160"/>
      <w:bookmarkStart w:id="752" w:name="_Toc171523010"/>
      <w:bookmarkEnd w:id="744"/>
      <w:r>
        <w:t>6.3.8.2</w:t>
      </w:r>
      <w:r>
        <w:tab/>
        <w:t>Client procedures</w:t>
      </w:r>
      <w:bookmarkEnd w:id="745"/>
      <w:bookmarkEnd w:id="746"/>
      <w:bookmarkEnd w:id="747"/>
      <w:bookmarkEnd w:id="748"/>
      <w:bookmarkEnd w:id="749"/>
      <w:bookmarkEnd w:id="750"/>
      <w:bookmarkEnd w:id="751"/>
      <w:bookmarkEnd w:id="752"/>
    </w:p>
    <w:p w14:paraId="5A4DAB30" w14:textId="77777777" w:rsidR="00C367E9" w:rsidRDefault="00C367E9" w:rsidP="00C367E9">
      <w:pPr>
        <w:pStyle w:val="Heading5"/>
      </w:pPr>
      <w:bookmarkStart w:id="753" w:name="_CR6_3_8_2_1"/>
      <w:bookmarkStart w:id="754" w:name="_Toc20212287"/>
      <w:bookmarkStart w:id="755" w:name="_Toc27731642"/>
      <w:bookmarkStart w:id="756" w:name="_Toc36127420"/>
      <w:bookmarkStart w:id="757" w:name="_Toc45214526"/>
      <w:bookmarkStart w:id="758" w:name="_Toc51937665"/>
      <w:bookmarkStart w:id="759" w:name="_Toc51937974"/>
      <w:bookmarkStart w:id="760" w:name="_Toc92291161"/>
      <w:bookmarkStart w:id="761" w:name="_Toc171523011"/>
      <w:bookmarkEnd w:id="753"/>
      <w:r>
        <w:t>6.3.8.2.1</w:t>
      </w:r>
      <w:r>
        <w:tab/>
        <w:t>General client procedures</w:t>
      </w:r>
      <w:bookmarkEnd w:id="754"/>
      <w:bookmarkEnd w:id="755"/>
      <w:bookmarkEnd w:id="756"/>
      <w:bookmarkEnd w:id="757"/>
      <w:bookmarkEnd w:id="758"/>
      <w:bookmarkEnd w:id="759"/>
      <w:bookmarkEnd w:id="760"/>
      <w:bookmarkEnd w:id="761"/>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2" w:name="_CR6_3_8_2_2"/>
      <w:bookmarkStart w:id="763" w:name="_Toc20212288"/>
      <w:bookmarkStart w:id="764" w:name="_Toc27731643"/>
      <w:bookmarkStart w:id="765" w:name="_Toc36127421"/>
      <w:bookmarkStart w:id="766" w:name="_Toc45214527"/>
      <w:bookmarkStart w:id="767" w:name="_Toc51937666"/>
      <w:bookmarkStart w:id="768" w:name="_Toc51937975"/>
      <w:bookmarkStart w:id="769" w:name="_Toc92291162"/>
      <w:bookmarkStart w:id="770" w:name="_Toc171523012"/>
      <w:bookmarkEnd w:id="762"/>
      <w:r>
        <w:lastRenderedPageBreak/>
        <w:t>6.3.8.2.2</w:t>
      </w:r>
      <w:r>
        <w:tab/>
        <w:t>Configuration management client procedures</w:t>
      </w:r>
      <w:bookmarkEnd w:id="763"/>
      <w:bookmarkEnd w:id="764"/>
      <w:bookmarkEnd w:id="765"/>
      <w:bookmarkEnd w:id="766"/>
      <w:bookmarkEnd w:id="767"/>
      <w:bookmarkEnd w:id="768"/>
      <w:bookmarkEnd w:id="769"/>
      <w:bookmarkEnd w:id="770"/>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1" w:name="_CR6_3_8_2_3"/>
      <w:bookmarkStart w:id="772" w:name="_Toc20212289"/>
      <w:bookmarkStart w:id="773" w:name="_Toc27731644"/>
      <w:bookmarkStart w:id="774" w:name="_Toc36127422"/>
      <w:bookmarkStart w:id="775" w:name="_Toc45214528"/>
      <w:bookmarkStart w:id="776" w:name="_Toc51937667"/>
      <w:bookmarkStart w:id="777" w:name="_Toc51937976"/>
      <w:bookmarkStart w:id="778" w:name="_Toc92291163"/>
      <w:bookmarkStart w:id="779" w:name="_Toc171523013"/>
      <w:bookmarkEnd w:id="771"/>
      <w:r>
        <w:t>6.3.8.2.3</w:t>
      </w:r>
      <w:r>
        <w:tab/>
        <w:t>MCS server procedures</w:t>
      </w:r>
      <w:bookmarkEnd w:id="772"/>
      <w:bookmarkEnd w:id="773"/>
      <w:bookmarkEnd w:id="774"/>
      <w:bookmarkEnd w:id="775"/>
      <w:bookmarkEnd w:id="776"/>
      <w:bookmarkEnd w:id="777"/>
      <w:bookmarkEnd w:id="778"/>
      <w:bookmarkEnd w:id="779"/>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80" w:name="_CR6_3_8_3"/>
      <w:bookmarkStart w:id="781" w:name="_Toc20212290"/>
      <w:bookmarkStart w:id="782" w:name="_Toc27731645"/>
      <w:bookmarkStart w:id="783" w:name="_Toc36127423"/>
      <w:bookmarkStart w:id="784" w:name="_Toc45214529"/>
      <w:bookmarkStart w:id="785" w:name="_Toc51937668"/>
      <w:bookmarkStart w:id="786" w:name="_Toc51937977"/>
      <w:bookmarkStart w:id="787" w:name="_Toc92291164"/>
      <w:bookmarkStart w:id="788" w:name="_Toc171523014"/>
      <w:bookmarkEnd w:id="780"/>
      <w:r>
        <w:t>6.3.8.3</w:t>
      </w:r>
      <w:r>
        <w:tab/>
        <w:t>Configuration management server procedures</w:t>
      </w:r>
      <w:bookmarkEnd w:id="781"/>
      <w:bookmarkEnd w:id="782"/>
      <w:bookmarkEnd w:id="783"/>
      <w:bookmarkEnd w:id="784"/>
      <w:bookmarkEnd w:id="785"/>
      <w:bookmarkEnd w:id="786"/>
      <w:bookmarkEnd w:id="787"/>
      <w:bookmarkEnd w:id="788"/>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9" w:name="_CR6_3_9"/>
      <w:bookmarkStart w:id="790" w:name="_Toc20212291"/>
      <w:bookmarkStart w:id="791" w:name="_Toc27731646"/>
      <w:bookmarkStart w:id="792" w:name="_Toc36127424"/>
      <w:bookmarkStart w:id="793" w:name="_Toc45214530"/>
      <w:bookmarkStart w:id="794" w:name="_Toc51937669"/>
      <w:bookmarkStart w:id="795" w:name="_Toc51937978"/>
      <w:bookmarkStart w:id="796" w:name="_Toc92291165"/>
      <w:bookmarkStart w:id="797" w:name="_Toc171523015"/>
      <w:bookmarkEnd w:id="789"/>
      <w:r>
        <w:t>6.3.9</w:t>
      </w:r>
      <w:r>
        <w:tab/>
        <w:t>Configuration management document attribute creation or replacement procedure</w:t>
      </w:r>
      <w:bookmarkEnd w:id="790"/>
      <w:bookmarkEnd w:id="791"/>
      <w:bookmarkEnd w:id="792"/>
      <w:bookmarkEnd w:id="793"/>
      <w:bookmarkEnd w:id="794"/>
      <w:bookmarkEnd w:id="795"/>
      <w:bookmarkEnd w:id="796"/>
      <w:bookmarkEnd w:id="797"/>
    </w:p>
    <w:p w14:paraId="23282955" w14:textId="77777777" w:rsidR="00C367E9" w:rsidRDefault="00C367E9" w:rsidP="00C367E9">
      <w:pPr>
        <w:pStyle w:val="Heading4"/>
      </w:pPr>
      <w:bookmarkStart w:id="798" w:name="_CR6_3_9_1"/>
      <w:bookmarkStart w:id="799" w:name="_Toc20212292"/>
      <w:bookmarkStart w:id="800" w:name="_Toc27731647"/>
      <w:bookmarkStart w:id="801" w:name="_Toc36127425"/>
      <w:bookmarkStart w:id="802" w:name="_Toc45214531"/>
      <w:bookmarkStart w:id="803" w:name="_Toc51937670"/>
      <w:bookmarkStart w:id="804" w:name="_Toc51937979"/>
      <w:bookmarkStart w:id="805" w:name="_Toc92291166"/>
      <w:bookmarkStart w:id="806" w:name="_Toc171523016"/>
      <w:bookmarkEnd w:id="798"/>
      <w:r>
        <w:t>6.3.9.1</w:t>
      </w:r>
      <w:r>
        <w:tab/>
        <w:t>General</w:t>
      </w:r>
      <w:bookmarkEnd w:id="799"/>
      <w:bookmarkEnd w:id="800"/>
      <w:bookmarkEnd w:id="801"/>
      <w:bookmarkEnd w:id="802"/>
      <w:bookmarkEnd w:id="803"/>
      <w:bookmarkEnd w:id="804"/>
      <w:bookmarkEnd w:id="805"/>
      <w:bookmarkEnd w:id="806"/>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7" w:name="_CR6_3_9_2"/>
      <w:bookmarkStart w:id="808" w:name="_Toc20212293"/>
      <w:bookmarkStart w:id="809" w:name="_Toc27731648"/>
      <w:bookmarkStart w:id="810" w:name="_Toc36127426"/>
      <w:bookmarkStart w:id="811" w:name="_Toc45214532"/>
      <w:bookmarkStart w:id="812" w:name="_Toc51937671"/>
      <w:bookmarkStart w:id="813" w:name="_Toc51937980"/>
      <w:bookmarkStart w:id="814" w:name="_Toc92291167"/>
      <w:bookmarkStart w:id="815" w:name="_Toc171523017"/>
      <w:bookmarkEnd w:id="807"/>
      <w:r>
        <w:t>6.3.9.2</w:t>
      </w:r>
      <w:r>
        <w:tab/>
        <w:t>Client procedures</w:t>
      </w:r>
      <w:bookmarkEnd w:id="808"/>
      <w:bookmarkEnd w:id="809"/>
      <w:bookmarkEnd w:id="810"/>
      <w:bookmarkEnd w:id="811"/>
      <w:bookmarkEnd w:id="812"/>
      <w:bookmarkEnd w:id="813"/>
      <w:bookmarkEnd w:id="814"/>
      <w:bookmarkEnd w:id="815"/>
    </w:p>
    <w:p w14:paraId="5A76C052" w14:textId="77777777" w:rsidR="00C367E9" w:rsidRDefault="00C367E9" w:rsidP="00C367E9">
      <w:pPr>
        <w:pStyle w:val="Heading5"/>
      </w:pPr>
      <w:bookmarkStart w:id="816" w:name="_CR6_3_9_2_1"/>
      <w:bookmarkStart w:id="817" w:name="_Toc20212294"/>
      <w:bookmarkStart w:id="818" w:name="_Toc27731649"/>
      <w:bookmarkStart w:id="819" w:name="_Toc36127427"/>
      <w:bookmarkStart w:id="820" w:name="_Toc45214533"/>
      <w:bookmarkStart w:id="821" w:name="_Toc51937672"/>
      <w:bookmarkStart w:id="822" w:name="_Toc51937981"/>
      <w:bookmarkStart w:id="823" w:name="_Toc92291168"/>
      <w:bookmarkStart w:id="824" w:name="_Toc171523018"/>
      <w:bookmarkEnd w:id="816"/>
      <w:r>
        <w:t>6.3.9.2.1</w:t>
      </w:r>
      <w:r>
        <w:tab/>
        <w:t>General client procedures</w:t>
      </w:r>
      <w:bookmarkEnd w:id="817"/>
      <w:bookmarkEnd w:id="818"/>
      <w:bookmarkEnd w:id="819"/>
      <w:bookmarkEnd w:id="820"/>
      <w:bookmarkEnd w:id="821"/>
      <w:bookmarkEnd w:id="822"/>
      <w:bookmarkEnd w:id="823"/>
      <w:bookmarkEnd w:id="824"/>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5" w:name="_CR6_3_9_2_2"/>
      <w:bookmarkStart w:id="826" w:name="_Toc20212295"/>
      <w:bookmarkStart w:id="827" w:name="_Toc27731650"/>
      <w:bookmarkStart w:id="828" w:name="_Toc36127428"/>
      <w:bookmarkStart w:id="829" w:name="_Toc45214534"/>
      <w:bookmarkStart w:id="830" w:name="_Toc51937673"/>
      <w:bookmarkStart w:id="831" w:name="_Toc51937982"/>
      <w:bookmarkStart w:id="832" w:name="_Toc92291169"/>
      <w:bookmarkStart w:id="833" w:name="_Toc171523019"/>
      <w:bookmarkEnd w:id="825"/>
      <w:r>
        <w:t>6.3.9.2.2</w:t>
      </w:r>
      <w:r>
        <w:tab/>
        <w:t>Configuration management client procedures</w:t>
      </w:r>
      <w:bookmarkEnd w:id="826"/>
      <w:bookmarkEnd w:id="827"/>
      <w:bookmarkEnd w:id="828"/>
      <w:bookmarkEnd w:id="829"/>
      <w:bookmarkEnd w:id="830"/>
      <w:bookmarkEnd w:id="831"/>
      <w:bookmarkEnd w:id="832"/>
      <w:bookmarkEnd w:id="8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4" w:name="_CR6_3_9_3"/>
      <w:bookmarkStart w:id="835" w:name="_Toc20212296"/>
      <w:bookmarkStart w:id="836" w:name="_Toc27731651"/>
      <w:bookmarkStart w:id="837" w:name="_Toc36127429"/>
      <w:bookmarkStart w:id="838" w:name="_Toc45214535"/>
      <w:bookmarkStart w:id="839" w:name="_Toc51937674"/>
      <w:bookmarkStart w:id="840" w:name="_Toc51937983"/>
      <w:bookmarkStart w:id="841" w:name="_Toc92291170"/>
      <w:bookmarkStart w:id="842" w:name="_Toc171523020"/>
      <w:bookmarkEnd w:id="834"/>
      <w:r>
        <w:t>6.3.9.3</w:t>
      </w:r>
      <w:r>
        <w:tab/>
        <w:t>Configuration management server procedures</w:t>
      </w:r>
      <w:bookmarkEnd w:id="835"/>
      <w:bookmarkEnd w:id="836"/>
      <w:bookmarkEnd w:id="837"/>
      <w:bookmarkEnd w:id="838"/>
      <w:bookmarkEnd w:id="839"/>
      <w:bookmarkEnd w:id="840"/>
      <w:bookmarkEnd w:id="841"/>
      <w:bookmarkEnd w:id="84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3" w:name="_CR6_3_10"/>
      <w:bookmarkStart w:id="844" w:name="_Toc20212297"/>
      <w:bookmarkStart w:id="845" w:name="_Toc27731652"/>
      <w:bookmarkStart w:id="846" w:name="_Toc36127430"/>
      <w:bookmarkStart w:id="847" w:name="_Toc45214536"/>
      <w:bookmarkStart w:id="848" w:name="_Toc51937675"/>
      <w:bookmarkStart w:id="849" w:name="_Toc51937984"/>
      <w:bookmarkStart w:id="850" w:name="_Toc92291171"/>
      <w:bookmarkStart w:id="851" w:name="_Toc171523021"/>
      <w:bookmarkEnd w:id="843"/>
      <w:r w:rsidRPr="00C11986">
        <w:rPr>
          <w:lang w:val="fr-FR"/>
        </w:rPr>
        <w:t>6.3.10</w:t>
      </w:r>
      <w:r w:rsidRPr="00C11986">
        <w:rPr>
          <w:lang w:val="fr-FR"/>
        </w:rPr>
        <w:tab/>
        <w:t>Configuration management document attribute deletion procedure</w:t>
      </w:r>
      <w:bookmarkEnd w:id="844"/>
      <w:bookmarkEnd w:id="845"/>
      <w:bookmarkEnd w:id="846"/>
      <w:bookmarkEnd w:id="847"/>
      <w:bookmarkEnd w:id="848"/>
      <w:bookmarkEnd w:id="849"/>
      <w:bookmarkEnd w:id="850"/>
      <w:bookmarkEnd w:id="851"/>
    </w:p>
    <w:p w14:paraId="30137400" w14:textId="77777777" w:rsidR="00C367E9" w:rsidRDefault="00C367E9" w:rsidP="00C367E9">
      <w:pPr>
        <w:pStyle w:val="Heading4"/>
      </w:pPr>
      <w:bookmarkStart w:id="852" w:name="_CR6_3_10_1"/>
      <w:bookmarkStart w:id="853" w:name="_Toc20212298"/>
      <w:bookmarkStart w:id="854" w:name="_Toc27731653"/>
      <w:bookmarkStart w:id="855" w:name="_Toc36127431"/>
      <w:bookmarkStart w:id="856" w:name="_Toc45214537"/>
      <w:bookmarkStart w:id="857" w:name="_Toc51937676"/>
      <w:bookmarkStart w:id="858" w:name="_Toc51937985"/>
      <w:bookmarkStart w:id="859" w:name="_Toc92291172"/>
      <w:bookmarkStart w:id="860" w:name="_Toc171523022"/>
      <w:bookmarkEnd w:id="852"/>
      <w:r>
        <w:t>6.3.10.1</w:t>
      </w:r>
      <w:r>
        <w:tab/>
        <w:t>General</w:t>
      </w:r>
      <w:bookmarkEnd w:id="853"/>
      <w:bookmarkEnd w:id="854"/>
      <w:bookmarkEnd w:id="855"/>
      <w:bookmarkEnd w:id="856"/>
      <w:bookmarkEnd w:id="857"/>
      <w:bookmarkEnd w:id="858"/>
      <w:bookmarkEnd w:id="859"/>
      <w:bookmarkEnd w:id="860"/>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1" w:name="_CR6_3_10_2"/>
      <w:bookmarkStart w:id="862" w:name="_Toc20212299"/>
      <w:bookmarkStart w:id="863" w:name="_Toc27731654"/>
      <w:bookmarkStart w:id="864" w:name="_Toc36127432"/>
      <w:bookmarkStart w:id="865" w:name="_Toc45214538"/>
      <w:bookmarkStart w:id="866" w:name="_Toc51937677"/>
      <w:bookmarkStart w:id="867" w:name="_Toc51937986"/>
      <w:bookmarkStart w:id="868" w:name="_Toc92291173"/>
      <w:bookmarkStart w:id="869" w:name="_Toc171523023"/>
      <w:bookmarkEnd w:id="861"/>
      <w:r>
        <w:lastRenderedPageBreak/>
        <w:t>6.3.10.2</w:t>
      </w:r>
      <w:r>
        <w:tab/>
        <w:t>Client procedures</w:t>
      </w:r>
      <w:bookmarkEnd w:id="862"/>
      <w:bookmarkEnd w:id="863"/>
      <w:bookmarkEnd w:id="864"/>
      <w:bookmarkEnd w:id="865"/>
      <w:bookmarkEnd w:id="866"/>
      <w:bookmarkEnd w:id="867"/>
      <w:bookmarkEnd w:id="868"/>
      <w:bookmarkEnd w:id="869"/>
    </w:p>
    <w:p w14:paraId="0D167AFF" w14:textId="77777777" w:rsidR="00C367E9" w:rsidRDefault="00C367E9" w:rsidP="00C367E9">
      <w:pPr>
        <w:pStyle w:val="Heading5"/>
      </w:pPr>
      <w:bookmarkStart w:id="870" w:name="_CR6_3_10_2_1"/>
      <w:bookmarkStart w:id="871" w:name="_Toc20212300"/>
      <w:bookmarkStart w:id="872" w:name="_Toc27731655"/>
      <w:bookmarkStart w:id="873" w:name="_Toc36127433"/>
      <w:bookmarkStart w:id="874" w:name="_Toc45214539"/>
      <w:bookmarkStart w:id="875" w:name="_Toc51937678"/>
      <w:bookmarkStart w:id="876" w:name="_Toc51937987"/>
      <w:bookmarkStart w:id="877" w:name="_Toc92291174"/>
      <w:bookmarkStart w:id="878" w:name="_Toc171523024"/>
      <w:bookmarkEnd w:id="870"/>
      <w:r>
        <w:t>6.3.10.2.1</w:t>
      </w:r>
      <w:r>
        <w:tab/>
        <w:t>General client procedures</w:t>
      </w:r>
      <w:bookmarkEnd w:id="871"/>
      <w:bookmarkEnd w:id="872"/>
      <w:bookmarkEnd w:id="873"/>
      <w:bookmarkEnd w:id="874"/>
      <w:bookmarkEnd w:id="875"/>
      <w:bookmarkEnd w:id="876"/>
      <w:bookmarkEnd w:id="877"/>
      <w:bookmarkEnd w:id="878"/>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9" w:name="_CR6_3_10_2_2"/>
      <w:bookmarkStart w:id="880" w:name="_Toc20212301"/>
      <w:bookmarkStart w:id="881" w:name="_Toc27731656"/>
      <w:bookmarkStart w:id="882" w:name="_Toc36127434"/>
      <w:bookmarkStart w:id="883" w:name="_Toc45214540"/>
      <w:bookmarkStart w:id="884" w:name="_Toc51937679"/>
      <w:bookmarkStart w:id="885" w:name="_Toc51937988"/>
      <w:bookmarkStart w:id="886" w:name="_Toc92291175"/>
      <w:bookmarkStart w:id="887" w:name="_Toc171523025"/>
      <w:bookmarkEnd w:id="879"/>
      <w:r>
        <w:t>6.3.10.2.2</w:t>
      </w:r>
      <w:r>
        <w:tab/>
        <w:t>Configuration management client procedures</w:t>
      </w:r>
      <w:bookmarkEnd w:id="880"/>
      <w:bookmarkEnd w:id="881"/>
      <w:bookmarkEnd w:id="882"/>
      <w:bookmarkEnd w:id="883"/>
      <w:bookmarkEnd w:id="884"/>
      <w:bookmarkEnd w:id="885"/>
      <w:bookmarkEnd w:id="886"/>
      <w:bookmarkEnd w:id="887"/>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8" w:name="_CR6_3_10_3"/>
      <w:bookmarkStart w:id="889" w:name="_Toc20212302"/>
      <w:bookmarkStart w:id="890" w:name="_Toc27731657"/>
      <w:bookmarkStart w:id="891" w:name="_Toc36127435"/>
      <w:bookmarkStart w:id="892" w:name="_Toc45214541"/>
      <w:bookmarkStart w:id="893" w:name="_Toc51937680"/>
      <w:bookmarkStart w:id="894" w:name="_Toc51937989"/>
      <w:bookmarkStart w:id="895" w:name="_Toc92291176"/>
      <w:bookmarkStart w:id="896" w:name="_Toc171523026"/>
      <w:bookmarkEnd w:id="888"/>
      <w:r>
        <w:t>6.3.10.3</w:t>
      </w:r>
      <w:r>
        <w:tab/>
        <w:t>Configuration management server procedures</w:t>
      </w:r>
      <w:bookmarkEnd w:id="889"/>
      <w:bookmarkEnd w:id="890"/>
      <w:bookmarkEnd w:id="891"/>
      <w:bookmarkEnd w:id="892"/>
      <w:bookmarkEnd w:id="893"/>
      <w:bookmarkEnd w:id="894"/>
      <w:bookmarkEnd w:id="895"/>
      <w:bookmarkEnd w:id="896"/>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7" w:name="_CR6_3_11"/>
      <w:bookmarkStart w:id="898" w:name="_Toc20212303"/>
      <w:bookmarkStart w:id="899" w:name="_Toc27731658"/>
      <w:bookmarkStart w:id="900" w:name="_Toc36127436"/>
      <w:bookmarkStart w:id="901" w:name="_Toc45214542"/>
      <w:bookmarkStart w:id="902" w:name="_Toc51937681"/>
      <w:bookmarkStart w:id="903" w:name="_Toc51937990"/>
      <w:bookmarkStart w:id="904" w:name="_Toc92291177"/>
      <w:bookmarkStart w:id="905" w:name="_Toc171523027"/>
      <w:bookmarkEnd w:id="897"/>
      <w:r>
        <w:t>6.3.11</w:t>
      </w:r>
      <w:r>
        <w:tab/>
        <w:t>Configuration management document attribute fetching procedure</w:t>
      </w:r>
      <w:bookmarkEnd w:id="898"/>
      <w:bookmarkEnd w:id="899"/>
      <w:bookmarkEnd w:id="900"/>
      <w:bookmarkEnd w:id="901"/>
      <w:bookmarkEnd w:id="902"/>
      <w:bookmarkEnd w:id="903"/>
      <w:bookmarkEnd w:id="904"/>
      <w:bookmarkEnd w:id="905"/>
    </w:p>
    <w:p w14:paraId="74C34343" w14:textId="77777777" w:rsidR="00C367E9" w:rsidRDefault="00C367E9" w:rsidP="00C367E9">
      <w:pPr>
        <w:pStyle w:val="Heading4"/>
      </w:pPr>
      <w:bookmarkStart w:id="906" w:name="_CR6_3_11_1"/>
      <w:bookmarkStart w:id="907" w:name="_Toc20212304"/>
      <w:bookmarkStart w:id="908" w:name="_Toc27731659"/>
      <w:bookmarkStart w:id="909" w:name="_Toc36127437"/>
      <w:bookmarkStart w:id="910" w:name="_Toc45214543"/>
      <w:bookmarkStart w:id="911" w:name="_Toc51937682"/>
      <w:bookmarkStart w:id="912" w:name="_Toc51937991"/>
      <w:bookmarkStart w:id="913" w:name="_Toc92291178"/>
      <w:bookmarkStart w:id="914" w:name="_Toc171523028"/>
      <w:bookmarkEnd w:id="906"/>
      <w:r>
        <w:t>6.3.11.1</w:t>
      </w:r>
      <w:r>
        <w:tab/>
        <w:t>General</w:t>
      </w:r>
      <w:bookmarkEnd w:id="907"/>
      <w:bookmarkEnd w:id="908"/>
      <w:bookmarkEnd w:id="909"/>
      <w:bookmarkEnd w:id="910"/>
      <w:bookmarkEnd w:id="911"/>
      <w:bookmarkEnd w:id="912"/>
      <w:bookmarkEnd w:id="913"/>
      <w:bookmarkEnd w:id="914"/>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5" w:name="_CR6_3_11_2"/>
      <w:bookmarkStart w:id="916" w:name="_Toc20212305"/>
      <w:bookmarkStart w:id="917" w:name="_Toc27731660"/>
      <w:bookmarkStart w:id="918" w:name="_Toc36127438"/>
      <w:bookmarkStart w:id="919" w:name="_Toc45214544"/>
      <w:bookmarkStart w:id="920" w:name="_Toc51937683"/>
      <w:bookmarkStart w:id="921" w:name="_Toc51937992"/>
      <w:bookmarkStart w:id="922" w:name="_Toc92291179"/>
      <w:bookmarkStart w:id="923" w:name="_Toc171523029"/>
      <w:bookmarkEnd w:id="915"/>
      <w:r>
        <w:t>6.3.11.2</w:t>
      </w:r>
      <w:r>
        <w:tab/>
        <w:t>Client procedures</w:t>
      </w:r>
      <w:bookmarkEnd w:id="916"/>
      <w:bookmarkEnd w:id="917"/>
      <w:bookmarkEnd w:id="918"/>
      <w:bookmarkEnd w:id="919"/>
      <w:bookmarkEnd w:id="920"/>
      <w:bookmarkEnd w:id="921"/>
      <w:bookmarkEnd w:id="922"/>
      <w:bookmarkEnd w:id="923"/>
    </w:p>
    <w:p w14:paraId="45C5C281" w14:textId="77777777" w:rsidR="00C367E9" w:rsidRDefault="00C367E9" w:rsidP="00C367E9">
      <w:pPr>
        <w:pStyle w:val="Heading5"/>
      </w:pPr>
      <w:bookmarkStart w:id="924" w:name="_CR6_3_11_2_1"/>
      <w:bookmarkStart w:id="925" w:name="_Toc20212306"/>
      <w:bookmarkStart w:id="926" w:name="_Toc27731661"/>
      <w:bookmarkStart w:id="927" w:name="_Toc36127439"/>
      <w:bookmarkStart w:id="928" w:name="_Toc45214545"/>
      <w:bookmarkStart w:id="929" w:name="_Toc51937684"/>
      <w:bookmarkStart w:id="930" w:name="_Toc51937993"/>
      <w:bookmarkStart w:id="931" w:name="_Toc92291180"/>
      <w:bookmarkStart w:id="932" w:name="_Toc171523030"/>
      <w:bookmarkEnd w:id="924"/>
      <w:r>
        <w:t>6.3.11.2.1</w:t>
      </w:r>
      <w:r>
        <w:tab/>
        <w:t>General client procedures</w:t>
      </w:r>
      <w:bookmarkEnd w:id="925"/>
      <w:bookmarkEnd w:id="926"/>
      <w:bookmarkEnd w:id="927"/>
      <w:bookmarkEnd w:id="928"/>
      <w:bookmarkEnd w:id="929"/>
      <w:bookmarkEnd w:id="930"/>
      <w:bookmarkEnd w:id="931"/>
      <w:bookmarkEnd w:id="93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3" w:name="_CR6_3_11_2_2"/>
      <w:bookmarkStart w:id="934" w:name="_Toc20212307"/>
      <w:bookmarkStart w:id="935" w:name="_Toc27731662"/>
      <w:bookmarkStart w:id="936" w:name="_Toc36127440"/>
      <w:bookmarkStart w:id="937" w:name="_Toc45214546"/>
      <w:bookmarkStart w:id="938" w:name="_Toc51937685"/>
      <w:bookmarkStart w:id="939" w:name="_Toc51937994"/>
      <w:bookmarkStart w:id="940" w:name="_Toc92291181"/>
      <w:bookmarkStart w:id="941" w:name="_Toc171523031"/>
      <w:bookmarkEnd w:id="933"/>
      <w:r>
        <w:t>6.3.11.2.2</w:t>
      </w:r>
      <w:r>
        <w:tab/>
        <w:t>Configuration management client procedures</w:t>
      </w:r>
      <w:bookmarkEnd w:id="934"/>
      <w:bookmarkEnd w:id="935"/>
      <w:bookmarkEnd w:id="936"/>
      <w:bookmarkEnd w:id="937"/>
      <w:bookmarkEnd w:id="938"/>
      <w:bookmarkEnd w:id="939"/>
      <w:bookmarkEnd w:id="940"/>
      <w:bookmarkEnd w:id="941"/>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2" w:name="_CR6_3_11_2_3"/>
      <w:bookmarkStart w:id="943" w:name="_Toc20212308"/>
      <w:bookmarkStart w:id="944" w:name="_Toc27731663"/>
      <w:bookmarkStart w:id="945" w:name="_Toc36127441"/>
      <w:bookmarkStart w:id="946" w:name="_Toc45214547"/>
      <w:bookmarkStart w:id="947" w:name="_Toc51937686"/>
      <w:bookmarkStart w:id="948" w:name="_Toc51937995"/>
      <w:bookmarkStart w:id="949" w:name="_Toc92291182"/>
      <w:bookmarkStart w:id="950" w:name="_Toc171523032"/>
      <w:bookmarkEnd w:id="942"/>
      <w:r>
        <w:t>6.3.11.2.3</w:t>
      </w:r>
      <w:r>
        <w:tab/>
        <w:t>MCS server procedures</w:t>
      </w:r>
      <w:bookmarkEnd w:id="943"/>
      <w:bookmarkEnd w:id="944"/>
      <w:bookmarkEnd w:id="945"/>
      <w:bookmarkEnd w:id="946"/>
      <w:bookmarkEnd w:id="947"/>
      <w:bookmarkEnd w:id="948"/>
      <w:bookmarkEnd w:id="949"/>
      <w:bookmarkEnd w:id="950"/>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1" w:name="_CR6_3_11_3"/>
      <w:bookmarkStart w:id="952" w:name="_Toc20212309"/>
      <w:bookmarkStart w:id="953" w:name="_Toc27731664"/>
      <w:bookmarkStart w:id="954" w:name="_Toc36127442"/>
      <w:bookmarkStart w:id="955" w:name="_Toc45214548"/>
      <w:bookmarkStart w:id="956" w:name="_Toc51937687"/>
      <w:bookmarkStart w:id="957" w:name="_Toc51937996"/>
      <w:bookmarkStart w:id="958" w:name="_Toc92291183"/>
      <w:bookmarkStart w:id="959" w:name="_Toc171523033"/>
      <w:bookmarkEnd w:id="951"/>
      <w:r>
        <w:t>6.3.11.3</w:t>
      </w:r>
      <w:r>
        <w:tab/>
        <w:t>Configuration management server procedures</w:t>
      </w:r>
      <w:bookmarkEnd w:id="952"/>
      <w:bookmarkEnd w:id="953"/>
      <w:bookmarkEnd w:id="954"/>
      <w:bookmarkEnd w:id="955"/>
      <w:bookmarkEnd w:id="956"/>
      <w:bookmarkEnd w:id="957"/>
      <w:bookmarkEnd w:id="958"/>
      <w:bookmarkEnd w:id="959"/>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60" w:name="_CR6_3_12"/>
      <w:bookmarkStart w:id="961" w:name="_Toc20212310"/>
      <w:bookmarkStart w:id="962" w:name="_Toc27731665"/>
      <w:bookmarkStart w:id="963" w:name="_Toc36127443"/>
      <w:bookmarkStart w:id="964" w:name="_Toc45214549"/>
      <w:bookmarkStart w:id="965" w:name="_Toc51937688"/>
      <w:bookmarkStart w:id="966" w:name="_Toc51937997"/>
      <w:bookmarkStart w:id="967" w:name="_Toc92291184"/>
      <w:bookmarkStart w:id="968" w:name="_Toc171523034"/>
      <w:bookmarkEnd w:id="960"/>
      <w:r>
        <w:lastRenderedPageBreak/>
        <w:t>6.3.12</w:t>
      </w:r>
      <w:r>
        <w:tab/>
        <w:t>Configuration management document namespace binding fetching procedure</w:t>
      </w:r>
      <w:bookmarkEnd w:id="961"/>
      <w:bookmarkEnd w:id="962"/>
      <w:bookmarkEnd w:id="963"/>
      <w:bookmarkEnd w:id="964"/>
      <w:bookmarkEnd w:id="965"/>
      <w:bookmarkEnd w:id="966"/>
      <w:bookmarkEnd w:id="967"/>
      <w:bookmarkEnd w:id="968"/>
    </w:p>
    <w:p w14:paraId="27D90987" w14:textId="77777777" w:rsidR="00C367E9" w:rsidRDefault="00C367E9" w:rsidP="00C367E9">
      <w:pPr>
        <w:pStyle w:val="Heading4"/>
      </w:pPr>
      <w:bookmarkStart w:id="969" w:name="_CR6_3_12_1"/>
      <w:bookmarkStart w:id="970" w:name="_Toc20212311"/>
      <w:bookmarkStart w:id="971" w:name="_Toc27731666"/>
      <w:bookmarkStart w:id="972" w:name="_Toc36127444"/>
      <w:bookmarkStart w:id="973" w:name="_Toc45214550"/>
      <w:bookmarkStart w:id="974" w:name="_Toc51937689"/>
      <w:bookmarkStart w:id="975" w:name="_Toc51937998"/>
      <w:bookmarkStart w:id="976" w:name="_Toc92291185"/>
      <w:bookmarkStart w:id="977" w:name="_Toc171523035"/>
      <w:bookmarkEnd w:id="969"/>
      <w:r>
        <w:t>6.3.12.1</w:t>
      </w:r>
      <w:r>
        <w:tab/>
        <w:t>General</w:t>
      </w:r>
      <w:bookmarkEnd w:id="970"/>
      <w:bookmarkEnd w:id="971"/>
      <w:bookmarkEnd w:id="972"/>
      <w:bookmarkEnd w:id="973"/>
      <w:bookmarkEnd w:id="974"/>
      <w:bookmarkEnd w:id="975"/>
      <w:bookmarkEnd w:id="976"/>
      <w:bookmarkEnd w:id="977"/>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8" w:name="_CR6_3_12_2"/>
      <w:bookmarkStart w:id="979" w:name="_Toc20212312"/>
      <w:bookmarkStart w:id="980" w:name="_Toc27731667"/>
      <w:bookmarkStart w:id="981" w:name="_Toc36127445"/>
      <w:bookmarkStart w:id="982" w:name="_Toc45214551"/>
      <w:bookmarkStart w:id="983" w:name="_Toc51937690"/>
      <w:bookmarkStart w:id="984" w:name="_Toc51937999"/>
      <w:bookmarkStart w:id="985" w:name="_Toc92291186"/>
      <w:bookmarkStart w:id="986" w:name="_Toc171523036"/>
      <w:bookmarkEnd w:id="978"/>
      <w:r>
        <w:t>6.3.12.2</w:t>
      </w:r>
      <w:r>
        <w:tab/>
        <w:t>Client procedures</w:t>
      </w:r>
      <w:bookmarkEnd w:id="979"/>
      <w:bookmarkEnd w:id="980"/>
      <w:bookmarkEnd w:id="981"/>
      <w:bookmarkEnd w:id="982"/>
      <w:bookmarkEnd w:id="983"/>
      <w:bookmarkEnd w:id="984"/>
      <w:bookmarkEnd w:id="985"/>
      <w:bookmarkEnd w:id="986"/>
    </w:p>
    <w:p w14:paraId="36434762" w14:textId="77777777" w:rsidR="00C367E9" w:rsidRDefault="00C367E9" w:rsidP="00C367E9">
      <w:pPr>
        <w:pStyle w:val="Heading5"/>
      </w:pPr>
      <w:bookmarkStart w:id="987" w:name="_CR6_3_12_2_1"/>
      <w:bookmarkStart w:id="988" w:name="_Toc20212313"/>
      <w:bookmarkStart w:id="989" w:name="_Toc27731668"/>
      <w:bookmarkStart w:id="990" w:name="_Toc36127446"/>
      <w:bookmarkStart w:id="991" w:name="_Toc45214552"/>
      <w:bookmarkStart w:id="992" w:name="_Toc51937691"/>
      <w:bookmarkStart w:id="993" w:name="_Toc51938000"/>
      <w:bookmarkStart w:id="994" w:name="_Toc92291187"/>
      <w:bookmarkStart w:id="995" w:name="_Toc171523037"/>
      <w:bookmarkEnd w:id="987"/>
      <w:r>
        <w:t>6.3.12.2.1</w:t>
      </w:r>
      <w:r>
        <w:tab/>
        <w:t>General client procedures</w:t>
      </w:r>
      <w:bookmarkEnd w:id="988"/>
      <w:bookmarkEnd w:id="989"/>
      <w:bookmarkEnd w:id="990"/>
      <w:bookmarkEnd w:id="991"/>
      <w:bookmarkEnd w:id="992"/>
      <w:bookmarkEnd w:id="993"/>
      <w:bookmarkEnd w:id="994"/>
      <w:bookmarkEnd w:id="995"/>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6" w:name="_CR6_3_12_2_2"/>
      <w:bookmarkStart w:id="997" w:name="_Toc20212314"/>
      <w:bookmarkStart w:id="998" w:name="_Toc27731669"/>
      <w:bookmarkStart w:id="999" w:name="_Toc36127447"/>
      <w:bookmarkStart w:id="1000" w:name="_Toc45214553"/>
      <w:bookmarkStart w:id="1001" w:name="_Toc51937692"/>
      <w:bookmarkStart w:id="1002" w:name="_Toc51938001"/>
      <w:bookmarkStart w:id="1003" w:name="_Toc92291188"/>
      <w:bookmarkStart w:id="1004" w:name="_Toc171523038"/>
      <w:bookmarkEnd w:id="996"/>
      <w:r>
        <w:t>6.3.12.2.2</w:t>
      </w:r>
      <w:r>
        <w:tab/>
        <w:t>Configuration management client procedures</w:t>
      </w:r>
      <w:bookmarkEnd w:id="997"/>
      <w:bookmarkEnd w:id="998"/>
      <w:bookmarkEnd w:id="999"/>
      <w:bookmarkEnd w:id="1000"/>
      <w:bookmarkEnd w:id="1001"/>
      <w:bookmarkEnd w:id="1002"/>
      <w:bookmarkEnd w:id="1003"/>
      <w:bookmarkEnd w:id="1004"/>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5" w:name="_CR6_3_12_2_3"/>
      <w:bookmarkStart w:id="1006" w:name="_Toc20212315"/>
      <w:bookmarkStart w:id="1007" w:name="_Toc27731670"/>
      <w:bookmarkStart w:id="1008" w:name="_Toc36127448"/>
      <w:bookmarkStart w:id="1009" w:name="_Toc45214554"/>
      <w:bookmarkStart w:id="1010" w:name="_Toc51937693"/>
      <w:bookmarkStart w:id="1011" w:name="_Toc51938002"/>
      <w:bookmarkStart w:id="1012" w:name="_Toc92291189"/>
      <w:bookmarkStart w:id="1013" w:name="_Toc171523039"/>
      <w:bookmarkEnd w:id="1005"/>
      <w:r>
        <w:t>6.3.12.2.3</w:t>
      </w:r>
      <w:r>
        <w:tab/>
        <w:t>MCS server procedures</w:t>
      </w:r>
      <w:bookmarkEnd w:id="1006"/>
      <w:bookmarkEnd w:id="1007"/>
      <w:bookmarkEnd w:id="1008"/>
      <w:bookmarkEnd w:id="1009"/>
      <w:bookmarkEnd w:id="1010"/>
      <w:bookmarkEnd w:id="1011"/>
      <w:bookmarkEnd w:id="1012"/>
      <w:bookmarkEnd w:id="101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4" w:name="_CR6_3_12_3"/>
      <w:bookmarkStart w:id="1015" w:name="_Toc20212316"/>
      <w:bookmarkStart w:id="1016" w:name="_Toc27731671"/>
      <w:bookmarkStart w:id="1017" w:name="_Toc36127449"/>
      <w:bookmarkStart w:id="1018" w:name="_Toc45214555"/>
      <w:bookmarkStart w:id="1019" w:name="_Toc51937694"/>
      <w:bookmarkStart w:id="1020" w:name="_Toc51938003"/>
      <w:bookmarkStart w:id="1021" w:name="_Toc92291190"/>
      <w:bookmarkStart w:id="1022" w:name="_Toc171523040"/>
      <w:bookmarkEnd w:id="1014"/>
      <w:r>
        <w:t>6.3.12.3</w:t>
      </w:r>
      <w:r>
        <w:tab/>
        <w:t>Configuration management server procedures</w:t>
      </w:r>
      <w:bookmarkEnd w:id="1015"/>
      <w:bookmarkEnd w:id="1016"/>
      <w:bookmarkEnd w:id="1017"/>
      <w:bookmarkEnd w:id="1018"/>
      <w:bookmarkEnd w:id="1019"/>
      <w:bookmarkEnd w:id="1020"/>
      <w:bookmarkEnd w:id="1021"/>
      <w:bookmarkEnd w:id="102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3" w:name="_CR6_3_13"/>
      <w:bookmarkStart w:id="1024" w:name="_Toc20212317"/>
      <w:bookmarkStart w:id="1025" w:name="_Toc27731672"/>
      <w:bookmarkStart w:id="1026" w:name="_Toc36127450"/>
      <w:bookmarkStart w:id="1027" w:name="_Toc45214556"/>
      <w:bookmarkStart w:id="1028" w:name="_Toc51937695"/>
      <w:bookmarkStart w:id="1029" w:name="_Toc51938004"/>
      <w:bookmarkStart w:id="1030" w:name="_Toc92291191"/>
      <w:bookmarkStart w:id="1031" w:name="_Toc171523041"/>
      <w:bookmarkEnd w:id="1023"/>
      <w:r>
        <w:t>6.3.13</w:t>
      </w:r>
      <w:r>
        <w:tab/>
        <w:t>Configuration management subscription and notification procedure</w:t>
      </w:r>
      <w:bookmarkEnd w:id="1024"/>
      <w:bookmarkEnd w:id="1025"/>
      <w:bookmarkEnd w:id="1026"/>
      <w:bookmarkEnd w:id="1027"/>
      <w:bookmarkEnd w:id="1028"/>
      <w:bookmarkEnd w:id="1029"/>
      <w:bookmarkEnd w:id="1030"/>
      <w:bookmarkEnd w:id="1031"/>
    </w:p>
    <w:p w14:paraId="4F58B428" w14:textId="77777777" w:rsidR="00C367E9" w:rsidRDefault="00C367E9" w:rsidP="00C367E9">
      <w:pPr>
        <w:pStyle w:val="Heading4"/>
      </w:pPr>
      <w:bookmarkStart w:id="1032" w:name="_CR6_3_13_1"/>
      <w:bookmarkStart w:id="1033" w:name="_Toc20212318"/>
      <w:bookmarkStart w:id="1034" w:name="_Toc27731673"/>
      <w:bookmarkStart w:id="1035" w:name="_Toc36127451"/>
      <w:bookmarkStart w:id="1036" w:name="_Toc45214557"/>
      <w:bookmarkStart w:id="1037" w:name="_Toc51937696"/>
      <w:bookmarkStart w:id="1038" w:name="_Toc51938005"/>
      <w:bookmarkStart w:id="1039" w:name="_Toc92291192"/>
      <w:bookmarkStart w:id="1040" w:name="_Toc171523042"/>
      <w:bookmarkEnd w:id="1032"/>
      <w:r>
        <w:t>6.3.13.1</w:t>
      </w:r>
      <w:r>
        <w:tab/>
        <w:t>General</w:t>
      </w:r>
      <w:bookmarkEnd w:id="1033"/>
      <w:bookmarkEnd w:id="1034"/>
      <w:bookmarkEnd w:id="1035"/>
      <w:bookmarkEnd w:id="1036"/>
      <w:bookmarkEnd w:id="1037"/>
      <w:bookmarkEnd w:id="1038"/>
      <w:bookmarkEnd w:id="1039"/>
      <w:bookmarkEnd w:id="1040"/>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1" w:name="_CR6_3_13_2"/>
      <w:bookmarkStart w:id="1042" w:name="_Toc20212319"/>
      <w:bookmarkStart w:id="1043" w:name="_Toc27731674"/>
      <w:bookmarkStart w:id="1044" w:name="_Toc36127452"/>
      <w:bookmarkStart w:id="1045" w:name="_Toc45214558"/>
      <w:bookmarkStart w:id="1046" w:name="_Toc51937697"/>
      <w:bookmarkStart w:id="1047" w:name="_Toc51938006"/>
      <w:bookmarkStart w:id="1048" w:name="_Toc92291193"/>
      <w:bookmarkStart w:id="1049" w:name="_Toc171523043"/>
      <w:bookmarkEnd w:id="1041"/>
      <w:r>
        <w:t>6.3.13.2</w:t>
      </w:r>
      <w:r>
        <w:tab/>
        <w:t>Client procedures</w:t>
      </w:r>
      <w:bookmarkEnd w:id="1042"/>
      <w:bookmarkEnd w:id="1043"/>
      <w:bookmarkEnd w:id="1044"/>
      <w:bookmarkEnd w:id="1045"/>
      <w:bookmarkEnd w:id="1046"/>
      <w:bookmarkEnd w:id="1047"/>
      <w:bookmarkEnd w:id="1048"/>
      <w:bookmarkEnd w:id="1049"/>
    </w:p>
    <w:p w14:paraId="06AD19FB" w14:textId="77777777" w:rsidR="00C367E9" w:rsidRPr="00986001" w:rsidRDefault="00C367E9" w:rsidP="00C367E9">
      <w:pPr>
        <w:pStyle w:val="Heading5"/>
      </w:pPr>
      <w:bookmarkStart w:id="1050" w:name="_CR6_3_13_2_1"/>
      <w:bookmarkStart w:id="1051" w:name="_Toc20212320"/>
      <w:bookmarkStart w:id="1052" w:name="_Toc27731675"/>
      <w:bookmarkStart w:id="1053" w:name="_Toc36127453"/>
      <w:bookmarkStart w:id="1054" w:name="_Toc45214559"/>
      <w:bookmarkStart w:id="1055" w:name="_Toc51937698"/>
      <w:bookmarkStart w:id="1056" w:name="_Toc51938007"/>
      <w:bookmarkStart w:id="1057" w:name="_Toc92291194"/>
      <w:bookmarkStart w:id="1058" w:name="_Toc171523044"/>
      <w:bookmarkEnd w:id="1050"/>
      <w:r w:rsidRPr="00986001">
        <w:t>6.3.</w:t>
      </w:r>
      <w:r>
        <w:t>13</w:t>
      </w:r>
      <w:r w:rsidRPr="00986001">
        <w:t>.2.1</w:t>
      </w:r>
      <w:r w:rsidRPr="00986001">
        <w:tab/>
        <w:t xml:space="preserve">General client </w:t>
      </w:r>
      <w:r>
        <w:t xml:space="preserve">(GC) </w:t>
      </w:r>
      <w:r w:rsidRPr="00986001">
        <w:t>procedures</w:t>
      </w:r>
      <w:bookmarkEnd w:id="1051"/>
      <w:bookmarkEnd w:id="1052"/>
      <w:bookmarkEnd w:id="1053"/>
      <w:bookmarkEnd w:id="1054"/>
      <w:bookmarkEnd w:id="1055"/>
      <w:bookmarkEnd w:id="1056"/>
      <w:bookmarkEnd w:id="1057"/>
      <w:bookmarkEnd w:id="1058"/>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9" w:name="_CR6_3_13_2_2"/>
      <w:bookmarkStart w:id="1060" w:name="_Toc20212321"/>
      <w:bookmarkStart w:id="1061" w:name="_Toc27731676"/>
      <w:bookmarkStart w:id="1062" w:name="_Toc36127454"/>
      <w:bookmarkStart w:id="1063" w:name="_Toc45214560"/>
      <w:bookmarkStart w:id="1064" w:name="_Toc51937699"/>
      <w:bookmarkStart w:id="1065" w:name="_Toc51938008"/>
      <w:bookmarkStart w:id="1066" w:name="_Toc92291195"/>
      <w:bookmarkStart w:id="1067" w:name="_Toc171523045"/>
      <w:bookmarkEnd w:id="1059"/>
      <w:r w:rsidRPr="00986001">
        <w:t>6.3.</w:t>
      </w:r>
      <w:r>
        <w:t>13</w:t>
      </w:r>
      <w:r w:rsidRPr="00986001">
        <w:t>.2.2</w:t>
      </w:r>
      <w:r w:rsidRPr="00986001">
        <w:tab/>
      </w:r>
      <w:r>
        <w:t>Configuration</w:t>
      </w:r>
      <w:r w:rsidRPr="00986001">
        <w:t xml:space="preserve"> management client procedures</w:t>
      </w:r>
      <w:bookmarkEnd w:id="1060"/>
      <w:bookmarkEnd w:id="1061"/>
      <w:bookmarkEnd w:id="1062"/>
      <w:bookmarkEnd w:id="1063"/>
      <w:bookmarkEnd w:id="1064"/>
      <w:bookmarkEnd w:id="1065"/>
      <w:bookmarkEnd w:id="1066"/>
      <w:bookmarkEnd w:id="1067"/>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8" w:name="_CR6_3_13_2_3"/>
      <w:bookmarkStart w:id="1069" w:name="_Toc20212322"/>
      <w:bookmarkStart w:id="1070" w:name="_Toc27731677"/>
      <w:bookmarkStart w:id="1071" w:name="_Toc36127455"/>
      <w:bookmarkStart w:id="1072" w:name="_Toc45214561"/>
      <w:bookmarkStart w:id="1073" w:name="_Toc51937700"/>
      <w:bookmarkStart w:id="1074" w:name="_Toc51938009"/>
      <w:bookmarkStart w:id="1075" w:name="_Toc92291196"/>
      <w:bookmarkStart w:id="1076" w:name="_Toc171523046"/>
      <w:bookmarkEnd w:id="1068"/>
      <w:r w:rsidRPr="00986001">
        <w:t>6.3.</w:t>
      </w:r>
      <w:r>
        <w:t>13</w:t>
      </w:r>
      <w:r w:rsidRPr="00986001">
        <w:t>.2.3</w:t>
      </w:r>
      <w:r w:rsidRPr="00986001">
        <w:tab/>
      </w:r>
      <w:r>
        <w:t>MCS</w:t>
      </w:r>
      <w:r w:rsidRPr="00986001">
        <w:t xml:space="preserve"> server procedures</w:t>
      </w:r>
      <w:bookmarkEnd w:id="1069"/>
      <w:bookmarkEnd w:id="1070"/>
      <w:bookmarkEnd w:id="1071"/>
      <w:bookmarkEnd w:id="1072"/>
      <w:bookmarkEnd w:id="1073"/>
      <w:bookmarkEnd w:id="1074"/>
      <w:bookmarkEnd w:id="1075"/>
      <w:bookmarkEnd w:id="1076"/>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7" w:name="_CR6_3_13_3"/>
      <w:bookmarkStart w:id="1078" w:name="_Toc20212323"/>
      <w:bookmarkStart w:id="1079" w:name="_Toc27731678"/>
      <w:bookmarkStart w:id="1080" w:name="_Toc36127456"/>
      <w:bookmarkStart w:id="1081" w:name="_Toc45214562"/>
      <w:bookmarkStart w:id="1082" w:name="_Toc51937701"/>
      <w:bookmarkStart w:id="1083" w:name="_Toc51938010"/>
      <w:bookmarkStart w:id="1084" w:name="_Toc92291197"/>
      <w:bookmarkStart w:id="1085" w:name="_Toc171523047"/>
      <w:bookmarkEnd w:id="1077"/>
      <w:r w:rsidRPr="00986001">
        <w:t>6.3.</w:t>
      </w:r>
      <w:r>
        <w:t>13</w:t>
      </w:r>
      <w:r w:rsidRPr="00986001">
        <w:t>.3</w:t>
      </w:r>
      <w:r w:rsidRPr="00986001">
        <w:tab/>
      </w:r>
      <w:r>
        <w:t>Configuration</w:t>
      </w:r>
      <w:r w:rsidRPr="00986001">
        <w:t xml:space="preserve"> management server procedures</w:t>
      </w:r>
      <w:bookmarkEnd w:id="1078"/>
      <w:bookmarkEnd w:id="1079"/>
      <w:bookmarkEnd w:id="1080"/>
      <w:bookmarkEnd w:id="1081"/>
      <w:bookmarkEnd w:id="1082"/>
      <w:bookmarkEnd w:id="1083"/>
      <w:bookmarkEnd w:id="1084"/>
      <w:bookmarkEnd w:id="1085"/>
    </w:p>
    <w:p w14:paraId="19AA3CD5" w14:textId="77777777" w:rsidR="00C367E9" w:rsidRDefault="00C367E9" w:rsidP="00C367E9">
      <w:pPr>
        <w:pStyle w:val="Heading5"/>
      </w:pPr>
      <w:bookmarkStart w:id="1086" w:name="_CR6_3_13_3_1"/>
      <w:bookmarkStart w:id="1087" w:name="_Toc20212324"/>
      <w:bookmarkStart w:id="1088" w:name="_Toc27731679"/>
      <w:bookmarkStart w:id="1089" w:name="_Toc36127457"/>
      <w:bookmarkStart w:id="1090" w:name="_Toc45214563"/>
      <w:bookmarkStart w:id="1091" w:name="_Toc51937702"/>
      <w:bookmarkStart w:id="1092" w:name="_Toc51938011"/>
      <w:bookmarkStart w:id="1093" w:name="_Toc92291198"/>
      <w:bookmarkStart w:id="1094" w:name="_Toc171523048"/>
      <w:bookmarkEnd w:id="1086"/>
      <w:r>
        <w:t>6.3.13.3.1</w:t>
      </w:r>
      <w:r>
        <w:tab/>
        <w:t>General</w:t>
      </w:r>
      <w:bookmarkEnd w:id="1087"/>
      <w:bookmarkEnd w:id="1088"/>
      <w:bookmarkEnd w:id="1089"/>
      <w:bookmarkEnd w:id="1090"/>
      <w:bookmarkEnd w:id="1091"/>
      <w:bookmarkEnd w:id="1092"/>
      <w:bookmarkEnd w:id="1093"/>
      <w:bookmarkEnd w:id="1094"/>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5" w:name="_CR6_3_13_3_2"/>
      <w:bookmarkStart w:id="1096" w:name="_Toc20212325"/>
      <w:bookmarkStart w:id="1097" w:name="_Toc27731680"/>
      <w:bookmarkStart w:id="1098" w:name="_Toc36127458"/>
      <w:bookmarkStart w:id="1099" w:name="_Toc45214564"/>
      <w:bookmarkStart w:id="1100" w:name="_Toc51937703"/>
      <w:bookmarkStart w:id="1101" w:name="_Toc51938012"/>
      <w:bookmarkStart w:id="1102" w:name="_Toc92291199"/>
      <w:bookmarkStart w:id="1103" w:name="_Toc171523049"/>
      <w:bookmarkEnd w:id="1095"/>
      <w:r>
        <w:t>6.3.13.3.2</w:t>
      </w:r>
      <w:r>
        <w:tab/>
        <w:t>Procedures for CMS</w:t>
      </w:r>
      <w:r w:rsidRPr="0073469F">
        <w:t xml:space="preserve"> </w:t>
      </w:r>
      <w:r>
        <w:t>performing the subscription function</w:t>
      </w:r>
      <w:bookmarkEnd w:id="1096"/>
      <w:bookmarkEnd w:id="1097"/>
      <w:bookmarkEnd w:id="1098"/>
      <w:bookmarkEnd w:id="1099"/>
      <w:bookmarkEnd w:id="1100"/>
      <w:bookmarkEnd w:id="1101"/>
      <w:bookmarkEnd w:id="1102"/>
      <w:bookmarkEnd w:id="1103"/>
    </w:p>
    <w:p w14:paraId="373DA573" w14:textId="77777777" w:rsidR="00C367E9" w:rsidRPr="006A63F0" w:rsidRDefault="00C367E9" w:rsidP="00C367E9">
      <w:pPr>
        <w:pStyle w:val="Heading6"/>
      </w:pPr>
      <w:bookmarkStart w:id="1104" w:name="_CR6_3_13_3_2_1"/>
      <w:bookmarkStart w:id="1105" w:name="_Toc20212326"/>
      <w:bookmarkStart w:id="1106" w:name="_Toc27731681"/>
      <w:bookmarkStart w:id="1107" w:name="_Toc36127459"/>
      <w:bookmarkStart w:id="1108" w:name="_Toc45214565"/>
      <w:bookmarkStart w:id="1109" w:name="_Toc51937704"/>
      <w:bookmarkStart w:id="1110" w:name="_Toc51938013"/>
      <w:bookmarkStart w:id="1111" w:name="_Toc92291200"/>
      <w:bookmarkStart w:id="1112" w:name="_Toc171523050"/>
      <w:bookmarkEnd w:id="1104"/>
      <w:r>
        <w:t>6.3.13.3.2.1</w:t>
      </w:r>
      <w:r>
        <w:tab/>
        <w:t>General</w:t>
      </w:r>
      <w:bookmarkEnd w:id="1105"/>
      <w:bookmarkEnd w:id="1106"/>
      <w:bookmarkEnd w:id="1107"/>
      <w:bookmarkEnd w:id="1108"/>
      <w:bookmarkEnd w:id="1109"/>
      <w:bookmarkEnd w:id="1110"/>
      <w:bookmarkEnd w:id="1111"/>
      <w:bookmarkEnd w:id="111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3" w:name="_CR6_3_13_3_2_2"/>
      <w:bookmarkStart w:id="1114" w:name="_Toc20212327"/>
      <w:bookmarkStart w:id="1115" w:name="_Toc27731682"/>
      <w:bookmarkStart w:id="1116" w:name="_Toc36127460"/>
      <w:bookmarkStart w:id="1117" w:name="_Toc45214566"/>
      <w:bookmarkStart w:id="1118" w:name="_Toc51937705"/>
      <w:bookmarkStart w:id="1119" w:name="_Toc51938014"/>
      <w:bookmarkStart w:id="1120" w:name="_Toc92291201"/>
      <w:bookmarkStart w:id="1121" w:name="_Toc171523051"/>
      <w:bookmarkEnd w:id="1113"/>
      <w:r>
        <w:t>6.3.13.3.2.2</w:t>
      </w:r>
      <w:r>
        <w:tab/>
        <w:t>CMC originated subscription proxy procedure</w:t>
      </w:r>
      <w:bookmarkEnd w:id="1114"/>
      <w:bookmarkEnd w:id="1115"/>
      <w:bookmarkEnd w:id="1116"/>
      <w:bookmarkEnd w:id="1117"/>
      <w:bookmarkEnd w:id="1118"/>
      <w:bookmarkEnd w:id="1119"/>
      <w:bookmarkEnd w:id="1120"/>
      <w:bookmarkEnd w:id="1121"/>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2" w:name="_CR6_3_13_3_2_3"/>
      <w:bookmarkStart w:id="1123" w:name="_Toc20212328"/>
      <w:bookmarkStart w:id="1124" w:name="_Toc27731683"/>
      <w:bookmarkStart w:id="1125" w:name="_Toc36127461"/>
      <w:bookmarkStart w:id="1126" w:name="_Toc45214567"/>
      <w:bookmarkStart w:id="1127" w:name="_Toc51937706"/>
      <w:bookmarkStart w:id="1128" w:name="_Toc51938015"/>
      <w:bookmarkStart w:id="1129" w:name="_Toc92291202"/>
      <w:bookmarkStart w:id="1130" w:name="_Toc171523052"/>
      <w:bookmarkEnd w:id="1122"/>
      <w:r>
        <w:t>6.3.13.3.2.3</w:t>
      </w:r>
      <w:r>
        <w:tab/>
        <w:t>CMC originated subscription procedure</w:t>
      </w:r>
      <w:bookmarkEnd w:id="1123"/>
      <w:bookmarkEnd w:id="1124"/>
      <w:bookmarkEnd w:id="1125"/>
      <w:bookmarkEnd w:id="1126"/>
      <w:bookmarkEnd w:id="1127"/>
      <w:bookmarkEnd w:id="1128"/>
      <w:bookmarkEnd w:id="1129"/>
      <w:bookmarkEnd w:id="113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1" w:name="_CR6_3_13_3_2_4"/>
      <w:bookmarkStart w:id="1132" w:name="_Toc20212329"/>
      <w:bookmarkStart w:id="1133" w:name="_Toc27731684"/>
      <w:bookmarkStart w:id="1134" w:name="_Toc36127462"/>
      <w:bookmarkStart w:id="1135" w:name="_Toc45214568"/>
      <w:bookmarkStart w:id="1136" w:name="_Toc51937707"/>
      <w:bookmarkStart w:id="1137" w:name="_Toc51938016"/>
      <w:bookmarkStart w:id="1138" w:name="_Toc92291203"/>
      <w:bookmarkStart w:id="1139" w:name="_Toc171523053"/>
      <w:bookmarkEnd w:id="1131"/>
      <w:r>
        <w:t>6.3.13.3.2.4</w:t>
      </w:r>
      <w:r>
        <w:tab/>
        <w:t>MCS server originated subscription procedure</w:t>
      </w:r>
      <w:bookmarkEnd w:id="1132"/>
      <w:bookmarkEnd w:id="1133"/>
      <w:bookmarkEnd w:id="1134"/>
      <w:bookmarkEnd w:id="1135"/>
      <w:bookmarkEnd w:id="1136"/>
      <w:bookmarkEnd w:id="1137"/>
      <w:bookmarkEnd w:id="1138"/>
      <w:bookmarkEnd w:id="1139"/>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40" w:name="_CR7"/>
      <w:bookmarkStart w:id="1141" w:name="_Toc20212330"/>
      <w:bookmarkStart w:id="1142" w:name="_Toc27731685"/>
      <w:bookmarkStart w:id="1143" w:name="_Toc36127463"/>
      <w:bookmarkStart w:id="1144" w:name="_Toc45214569"/>
      <w:bookmarkStart w:id="1145" w:name="_Toc51937708"/>
      <w:bookmarkStart w:id="1146" w:name="_Toc51938017"/>
      <w:bookmarkStart w:id="1147" w:name="_Toc92291204"/>
      <w:bookmarkStart w:id="1148" w:name="historyclause"/>
      <w:bookmarkStart w:id="1149" w:name="_Toc171523054"/>
      <w:bookmarkEnd w:id="1140"/>
      <w:r w:rsidRPr="00986001">
        <w:lastRenderedPageBreak/>
        <w:t>7</w:t>
      </w:r>
      <w:r w:rsidRPr="00986001">
        <w:tab/>
      </w:r>
      <w:r>
        <w:t>Common configuration management documents</w:t>
      </w:r>
      <w:bookmarkEnd w:id="1141"/>
      <w:bookmarkEnd w:id="1142"/>
      <w:bookmarkEnd w:id="1143"/>
      <w:bookmarkEnd w:id="1144"/>
      <w:bookmarkEnd w:id="1145"/>
      <w:bookmarkEnd w:id="1146"/>
      <w:bookmarkEnd w:id="1147"/>
      <w:bookmarkEnd w:id="1149"/>
    </w:p>
    <w:p w14:paraId="28C453F4" w14:textId="77777777" w:rsidR="00C367E9" w:rsidRPr="00986001" w:rsidRDefault="00C367E9" w:rsidP="00C367E9">
      <w:pPr>
        <w:pStyle w:val="Heading2"/>
      </w:pPr>
      <w:bookmarkStart w:id="1150" w:name="_CR7_1"/>
      <w:bookmarkStart w:id="1151" w:name="_Toc20212331"/>
      <w:bookmarkStart w:id="1152" w:name="_Toc27731686"/>
      <w:bookmarkStart w:id="1153" w:name="_Toc36127464"/>
      <w:bookmarkStart w:id="1154" w:name="_Toc45214570"/>
      <w:bookmarkStart w:id="1155" w:name="_Toc51937709"/>
      <w:bookmarkStart w:id="1156" w:name="_Toc51938018"/>
      <w:bookmarkStart w:id="1157" w:name="_Toc92291205"/>
      <w:bookmarkStart w:id="1158" w:name="_Toc171523055"/>
      <w:bookmarkEnd w:id="1150"/>
      <w:r w:rsidRPr="00986001">
        <w:t>7.1</w:t>
      </w:r>
      <w:r w:rsidRPr="00986001">
        <w:tab/>
        <w:t>Introduction</w:t>
      </w:r>
      <w:bookmarkEnd w:id="1151"/>
      <w:bookmarkEnd w:id="1152"/>
      <w:bookmarkEnd w:id="1153"/>
      <w:bookmarkEnd w:id="1154"/>
      <w:bookmarkEnd w:id="1155"/>
      <w:bookmarkEnd w:id="1156"/>
      <w:bookmarkEnd w:id="1157"/>
      <w:bookmarkEnd w:id="1158"/>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9" w:name="_CR7_2"/>
      <w:bookmarkStart w:id="1160" w:name="_Toc20212332"/>
      <w:bookmarkStart w:id="1161" w:name="_Toc27731687"/>
      <w:bookmarkStart w:id="1162" w:name="_Toc36127465"/>
      <w:bookmarkStart w:id="1163" w:name="_Toc45214571"/>
      <w:bookmarkStart w:id="1164" w:name="_Toc51937710"/>
      <w:bookmarkStart w:id="1165" w:name="_Toc51938019"/>
      <w:bookmarkStart w:id="1166" w:name="_Toc92291206"/>
      <w:bookmarkStart w:id="1167" w:name="_Toc171523056"/>
      <w:bookmarkEnd w:id="1159"/>
      <w:r w:rsidRPr="004F22A2">
        <w:t>7.2</w:t>
      </w:r>
      <w:r w:rsidRPr="004F22A2">
        <w:tab/>
        <w:t>MCS UE initial configuration document</w:t>
      </w:r>
      <w:bookmarkEnd w:id="1160"/>
      <w:bookmarkEnd w:id="1161"/>
      <w:bookmarkEnd w:id="1162"/>
      <w:bookmarkEnd w:id="1163"/>
      <w:bookmarkEnd w:id="1164"/>
      <w:bookmarkEnd w:id="1165"/>
      <w:bookmarkEnd w:id="1166"/>
      <w:bookmarkEnd w:id="1167"/>
    </w:p>
    <w:p w14:paraId="3597BFF7" w14:textId="77777777" w:rsidR="00C367E9" w:rsidRPr="00986001" w:rsidRDefault="00C367E9" w:rsidP="00C367E9">
      <w:pPr>
        <w:pStyle w:val="Heading3"/>
      </w:pPr>
      <w:bookmarkStart w:id="1168" w:name="_CR7_2_1"/>
      <w:bookmarkStart w:id="1169" w:name="_Toc20212333"/>
      <w:bookmarkStart w:id="1170" w:name="_Toc27731688"/>
      <w:bookmarkStart w:id="1171" w:name="_Toc36127466"/>
      <w:bookmarkStart w:id="1172" w:name="_Toc45214572"/>
      <w:bookmarkStart w:id="1173" w:name="_Toc51937711"/>
      <w:bookmarkStart w:id="1174" w:name="_Toc51938020"/>
      <w:bookmarkStart w:id="1175" w:name="_Toc92291207"/>
      <w:bookmarkStart w:id="1176" w:name="_Toc171523057"/>
      <w:bookmarkEnd w:id="1168"/>
      <w:r>
        <w:t>7.2.1</w:t>
      </w:r>
      <w:r>
        <w:tab/>
        <w:t>General</w:t>
      </w:r>
      <w:bookmarkEnd w:id="1169"/>
      <w:bookmarkEnd w:id="1170"/>
      <w:bookmarkEnd w:id="1171"/>
      <w:bookmarkEnd w:id="1172"/>
      <w:bookmarkEnd w:id="1173"/>
      <w:bookmarkEnd w:id="1174"/>
      <w:bookmarkEnd w:id="1175"/>
      <w:bookmarkEnd w:id="1176"/>
    </w:p>
    <w:p w14:paraId="19AC3ED0" w14:textId="77777777" w:rsidR="00C367E9" w:rsidRDefault="00C367E9" w:rsidP="00C367E9">
      <w:pPr>
        <w:pStyle w:val="Heading4"/>
        <w:rPr>
          <w:lang w:val="en-US"/>
        </w:rPr>
      </w:pPr>
      <w:bookmarkStart w:id="1177" w:name="_CR7_2_1_0"/>
      <w:bookmarkStart w:id="1178" w:name="_Toc20212334"/>
      <w:bookmarkStart w:id="1179" w:name="_Toc27731689"/>
      <w:bookmarkStart w:id="1180" w:name="_Toc36127467"/>
      <w:bookmarkStart w:id="1181" w:name="_Toc45214573"/>
      <w:bookmarkStart w:id="1182" w:name="_Toc51937712"/>
      <w:bookmarkStart w:id="1183" w:name="_Toc51938021"/>
      <w:bookmarkStart w:id="1184" w:name="_Toc92291208"/>
      <w:bookmarkStart w:id="1185" w:name="_Toc171523058"/>
      <w:bookmarkEnd w:id="1177"/>
      <w:r>
        <w:rPr>
          <w:lang w:val="en-US"/>
        </w:rPr>
        <w:t>7.2.1.0</w:t>
      </w:r>
      <w:r>
        <w:rPr>
          <w:lang w:val="en-US"/>
        </w:rPr>
        <w:tab/>
        <w:t>Applicability</w:t>
      </w:r>
      <w:bookmarkEnd w:id="1178"/>
      <w:bookmarkEnd w:id="1179"/>
      <w:bookmarkEnd w:id="1180"/>
      <w:bookmarkEnd w:id="1181"/>
      <w:bookmarkEnd w:id="1182"/>
      <w:bookmarkEnd w:id="1183"/>
      <w:bookmarkEnd w:id="1184"/>
      <w:bookmarkEnd w:id="1185"/>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6" w:name="_CR7_2_1_1"/>
      <w:bookmarkStart w:id="1187" w:name="_Toc20212335"/>
      <w:bookmarkStart w:id="1188" w:name="_Toc27731690"/>
      <w:bookmarkStart w:id="1189" w:name="_Toc36127468"/>
      <w:bookmarkStart w:id="1190" w:name="_Toc45214574"/>
      <w:bookmarkStart w:id="1191" w:name="_Toc51937713"/>
      <w:bookmarkStart w:id="1192" w:name="_Toc51938022"/>
      <w:bookmarkStart w:id="1193" w:name="_Toc92291209"/>
      <w:bookmarkStart w:id="1194" w:name="_Hlk531249666"/>
      <w:bookmarkStart w:id="1195" w:name="_Toc171523059"/>
      <w:bookmarkEnd w:id="1186"/>
      <w:r>
        <w:t>7.2.1.1</w:t>
      </w:r>
      <w:r>
        <w:tab/>
        <w:t>MCS client access to UE initial configuration documents</w:t>
      </w:r>
      <w:bookmarkEnd w:id="1187"/>
      <w:bookmarkEnd w:id="1188"/>
      <w:bookmarkEnd w:id="1189"/>
      <w:bookmarkEnd w:id="1190"/>
      <w:bookmarkEnd w:id="1191"/>
      <w:bookmarkEnd w:id="1192"/>
      <w:bookmarkEnd w:id="1193"/>
      <w:bookmarkEnd w:id="119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6" w:name="_Hlk530147785"/>
      <w:r>
        <w:t xml:space="preserve">In this case, the term "user" in the XCAP sense </w:t>
      </w:r>
      <w:r>
        <w:rPr>
          <w:lang w:eastAsia="en-GB"/>
        </w:rPr>
        <w:t>refers to the UE-id.</w:t>
      </w:r>
      <w:bookmarkEnd w:id="119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7" w:name="_CR7_2_2"/>
      <w:bookmarkStart w:id="1198" w:name="_Toc20212336"/>
      <w:bookmarkStart w:id="1199" w:name="_Toc27731691"/>
      <w:bookmarkStart w:id="1200" w:name="_Toc36127469"/>
      <w:bookmarkStart w:id="1201" w:name="_Toc45214575"/>
      <w:bookmarkStart w:id="1202" w:name="_Toc51937714"/>
      <w:bookmarkStart w:id="1203" w:name="_Toc51938023"/>
      <w:bookmarkStart w:id="1204" w:name="_Toc92291210"/>
      <w:bookmarkStart w:id="1205" w:name="_Toc171523060"/>
      <w:bookmarkEnd w:id="1197"/>
      <w:r>
        <w:lastRenderedPageBreak/>
        <w:t>7.2.2</w:t>
      </w:r>
      <w:r>
        <w:tab/>
        <w:t>C</w:t>
      </w:r>
      <w:r w:rsidRPr="00986001">
        <w:t>oding</w:t>
      </w:r>
      <w:bookmarkEnd w:id="1198"/>
      <w:bookmarkEnd w:id="1199"/>
      <w:bookmarkEnd w:id="1200"/>
      <w:bookmarkEnd w:id="1201"/>
      <w:bookmarkEnd w:id="1202"/>
      <w:bookmarkEnd w:id="1203"/>
      <w:bookmarkEnd w:id="1204"/>
      <w:bookmarkEnd w:id="1205"/>
    </w:p>
    <w:p w14:paraId="669F1492" w14:textId="77777777" w:rsidR="00C367E9" w:rsidRPr="0019247C" w:rsidRDefault="00C367E9" w:rsidP="00C367E9">
      <w:pPr>
        <w:pStyle w:val="Heading4"/>
      </w:pPr>
      <w:bookmarkStart w:id="1206" w:name="_CR7_2_2_1"/>
      <w:bookmarkStart w:id="1207" w:name="_Toc20212337"/>
      <w:bookmarkStart w:id="1208" w:name="_Toc27731692"/>
      <w:bookmarkStart w:id="1209" w:name="_Toc36127470"/>
      <w:bookmarkStart w:id="1210" w:name="_Toc45214576"/>
      <w:bookmarkStart w:id="1211" w:name="_Toc51937715"/>
      <w:bookmarkStart w:id="1212" w:name="_Toc51938024"/>
      <w:bookmarkStart w:id="1213" w:name="_Toc92291211"/>
      <w:bookmarkStart w:id="1214" w:name="_Toc171523061"/>
      <w:bookmarkEnd w:id="1206"/>
      <w:r>
        <w:t>7.2.2.1</w:t>
      </w:r>
      <w:r>
        <w:tab/>
        <w:t>Structure</w:t>
      </w:r>
      <w:bookmarkEnd w:id="1207"/>
      <w:bookmarkEnd w:id="1208"/>
      <w:bookmarkEnd w:id="1209"/>
      <w:bookmarkEnd w:id="1210"/>
      <w:bookmarkEnd w:id="1211"/>
      <w:bookmarkEnd w:id="1212"/>
      <w:bookmarkEnd w:id="1213"/>
      <w:bookmarkEnd w:id="1214"/>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5" w:name="_Toc20212338"/>
      <w:bookmarkStart w:id="1216" w:name="_Toc27731693"/>
      <w:bookmarkStart w:id="1217" w:name="_Toc36127471"/>
      <w:bookmarkStart w:id="1218" w:name="_Toc45214577"/>
      <w:bookmarkStart w:id="1219" w:name="_Toc51937716"/>
      <w:bookmarkStart w:id="1220" w:name="_Toc51938025"/>
      <w:bookmarkStart w:id="1221"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222" w:name="_CR7_2_2_2"/>
      <w:bookmarkStart w:id="1223" w:name="_Toc171523062"/>
      <w:bookmarkEnd w:id="1222"/>
      <w:r w:rsidRPr="000B2651">
        <w:t>7.</w:t>
      </w:r>
      <w:r>
        <w:t>2</w:t>
      </w:r>
      <w:r w:rsidRPr="000B2651">
        <w:t>.2.2</w:t>
      </w:r>
      <w:r w:rsidRPr="000B2651">
        <w:tab/>
        <w:t>Application Unique ID</w:t>
      </w:r>
      <w:bookmarkEnd w:id="1215"/>
      <w:bookmarkEnd w:id="1216"/>
      <w:bookmarkEnd w:id="1217"/>
      <w:bookmarkEnd w:id="1218"/>
      <w:bookmarkEnd w:id="1219"/>
      <w:bookmarkEnd w:id="1220"/>
      <w:bookmarkEnd w:id="1221"/>
      <w:bookmarkEnd w:id="1223"/>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4" w:name="_CR7_2_2_3"/>
      <w:bookmarkStart w:id="1225" w:name="_Toc20212339"/>
      <w:bookmarkStart w:id="1226" w:name="_Toc27731694"/>
      <w:bookmarkStart w:id="1227" w:name="_Toc36127472"/>
      <w:bookmarkStart w:id="1228" w:name="_Toc45214578"/>
      <w:bookmarkStart w:id="1229" w:name="_Toc51937717"/>
      <w:bookmarkStart w:id="1230" w:name="_Toc51938026"/>
      <w:bookmarkStart w:id="1231" w:name="_Toc92291213"/>
      <w:bookmarkStart w:id="1232" w:name="_Toc171523063"/>
      <w:bookmarkEnd w:id="1224"/>
      <w:r w:rsidRPr="00F70427">
        <w:t>7.</w:t>
      </w:r>
      <w:r>
        <w:t>2</w:t>
      </w:r>
      <w:r w:rsidRPr="00F70427">
        <w:t>.2.3</w:t>
      </w:r>
      <w:r w:rsidRPr="00F70427">
        <w:tab/>
        <w:t>XML Schema</w:t>
      </w:r>
      <w:bookmarkEnd w:id="1225"/>
      <w:bookmarkEnd w:id="1226"/>
      <w:bookmarkEnd w:id="1227"/>
      <w:bookmarkEnd w:id="1228"/>
      <w:bookmarkEnd w:id="1229"/>
      <w:bookmarkEnd w:id="1230"/>
      <w:bookmarkEnd w:id="1231"/>
      <w:bookmarkEnd w:id="1232"/>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3" w:name="_CR7_2_2_4"/>
      <w:bookmarkStart w:id="1234" w:name="_Toc20212340"/>
      <w:bookmarkStart w:id="1235" w:name="_Toc27731695"/>
      <w:bookmarkStart w:id="1236" w:name="_Toc36127473"/>
      <w:bookmarkStart w:id="1237" w:name="_Toc45214579"/>
      <w:bookmarkStart w:id="1238" w:name="_Toc51937718"/>
      <w:bookmarkStart w:id="1239" w:name="_Toc51938027"/>
      <w:bookmarkStart w:id="1240" w:name="_Toc92291214"/>
      <w:bookmarkStart w:id="1241" w:name="_Toc171523064"/>
      <w:bookmarkEnd w:id="1233"/>
      <w:r w:rsidRPr="000B2651">
        <w:t>7.</w:t>
      </w:r>
      <w:r>
        <w:t>2</w:t>
      </w:r>
      <w:r w:rsidRPr="000B2651">
        <w:t>.2.4</w:t>
      </w:r>
      <w:r w:rsidRPr="000B2651">
        <w:tab/>
        <w:t xml:space="preserve">Default </w:t>
      </w:r>
      <w:r>
        <w:t xml:space="preserve">Document </w:t>
      </w:r>
      <w:r w:rsidRPr="000B2651">
        <w:t>Namespace</w:t>
      </w:r>
      <w:bookmarkEnd w:id="1234"/>
      <w:bookmarkEnd w:id="1235"/>
      <w:bookmarkEnd w:id="1236"/>
      <w:bookmarkEnd w:id="1237"/>
      <w:bookmarkEnd w:id="1238"/>
      <w:bookmarkEnd w:id="1239"/>
      <w:bookmarkEnd w:id="1240"/>
      <w:bookmarkEnd w:id="1241"/>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242" w:name="_CR7_2_2_5"/>
      <w:bookmarkStart w:id="1243" w:name="_Toc20212341"/>
      <w:bookmarkStart w:id="1244" w:name="_Toc27731696"/>
      <w:bookmarkStart w:id="1245" w:name="_Toc36127474"/>
      <w:bookmarkStart w:id="1246" w:name="_Toc45214580"/>
      <w:bookmarkStart w:id="1247" w:name="_Toc51937719"/>
      <w:bookmarkStart w:id="1248" w:name="_Toc51938028"/>
      <w:bookmarkStart w:id="1249" w:name="_Toc92291215"/>
      <w:bookmarkStart w:id="1250" w:name="_Toc171523065"/>
      <w:bookmarkEnd w:id="1242"/>
      <w:r w:rsidRPr="000B2651">
        <w:t>7.</w:t>
      </w:r>
      <w:r>
        <w:t>2</w:t>
      </w:r>
      <w:r w:rsidRPr="000B2651">
        <w:t>.2.5</w:t>
      </w:r>
      <w:r w:rsidRPr="000B2651">
        <w:tab/>
        <w:t>MIME type</w:t>
      </w:r>
      <w:bookmarkEnd w:id="1243"/>
      <w:bookmarkEnd w:id="1244"/>
      <w:bookmarkEnd w:id="1245"/>
      <w:bookmarkEnd w:id="1246"/>
      <w:bookmarkEnd w:id="1247"/>
      <w:bookmarkEnd w:id="1248"/>
      <w:bookmarkEnd w:id="1249"/>
      <w:bookmarkEnd w:id="1250"/>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1" w:name="_CR7_2_2_6"/>
      <w:bookmarkStart w:id="1252" w:name="_Toc20212342"/>
      <w:bookmarkStart w:id="1253" w:name="_Toc27731697"/>
      <w:bookmarkStart w:id="1254" w:name="_Toc36127475"/>
      <w:bookmarkStart w:id="1255" w:name="_Toc45214581"/>
      <w:bookmarkStart w:id="1256" w:name="_Toc51937720"/>
      <w:bookmarkStart w:id="1257" w:name="_Toc51938029"/>
      <w:bookmarkStart w:id="1258" w:name="_Toc92291216"/>
      <w:bookmarkStart w:id="1259" w:name="_Toc171523066"/>
      <w:bookmarkEnd w:id="1251"/>
      <w:r w:rsidRPr="000B2651">
        <w:lastRenderedPageBreak/>
        <w:t>7.</w:t>
      </w:r>
      <w:r>
        <w:t>2</w:t>
      </w:r>
      <w:r w:rsidRPr="000B2651">
        <w:t>.2.6</w:t>
      </w:r>
      <w:r w:rsidRPr="000B2651">
        <w:tab/>
        <w:t>Validation Constraints</w:t>
      </w:r>
      <w:bookmarkEnd w:id="1252"/>
      <w:bookmarkEnd w:id="1253"/>
      <w:bookmarkEnd w:id="1254"/>
      <w:bookmarkEnd w:id="1255"/>
      <w:bookmarkEnd w:id="1256"/>
      <w:bookmarkEnd w:id="1257"/>
      <w:bookmarkEnd w:id="1258"/>
      <w:bookmarkEnd w:id="1259"/>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60" w:name="_CR7_2_2_7"/>
      <w:bookmarkStart w:id="1261" w:name="_Toc20212343"/>
      <w:bookmarkStart w:id="1262" w:name="_Toc27731698"/>
      <w:bookmarkStart w:id="1263" w:name="_Toc36127476"/>
      <w:bookmarkStart w:id="1264" w:name="_Toc45214582"/>
      <w:bookmarkStart w:id="1265" w:name="_Toc51937721"/>
      <w:bookmarkStart w:id="1266" w:name="_Toc51938030"/>
      <w:bookmarkStart w:id="1267" w:name="_Toc92291217"/>
      <w:bookmarkStart w:id="1268" w:name="_Toc171523067"/>
      <w:bookmarkEnd w:id="1260"/>
      <w:r w:rsidRPr="00FD64D5">
        <w:t>7.</w:t>
      </w:r>
      <w:r>
        <w:t>2</w:t>
      </w:r>
      <w:r w:rsidRPr="00FD64D5">
        <w:t>.2.7</w:t>
      </w:r>
      <w:r w:rsidRPr="00FD64D5">
        <w:tab/>
        <w:t>Data Semantics</w:t>
      </w:r>
      <w:bookmarkEnd w:id="1261"/>
      <w:bookmarkEnd w:id="1262"/>
      <w:bookmarkEnd w:id="1263"/>
      <w:bookmarkEnd w:id="1264"/>
      <w:bookmarkEnd w:id="1265"/>
      <w:bookmarkEnd w:id="1266"/>
      <w:bookmarkEnd w:id="1267"/>
      <w:bookmarkEnd w:id="1268"/>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9"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9"/>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70" w:name="_CR7_2_2_8"/>
      <w:bookmarkStart w:id="1271" w:name="_Toc20212344"/>
      <w:bookmarkStart w:id="1272" w:name="_Toc27731699"/>
      <w:bookmarkStart w:id="1273" w:name="_Toc36127477"/>
      <w:bookmarkStart w:id="1274" w:name="_Toc45214583"/>
      <w:bookmarkStart w:id="1275" w:name="_Toc51937722"/>
      <w:bookmarkStart w:id="1276" w:name="_Toc51938031"/>
      <w:bookmarkStart w:id="1277" w:name="_Toc92291218"/>
      <w:bookmarkStart w:id="1278" w:name="_Toc171523068"/>
      <w:bookmarkEnd w:id="1270"/>
      <w:r w:rsidRPr="00794952">
        <w:t>7.</w:t>
      </w:r>
      <w:r>
        <w:t>2</w:t>
      </w:r>
      <w:r w:rsidRPr="00794952">
        <w:t>.2.8</w:t>
      </w:r>
      <w:r w:rsidRPr="00794952">
        <w:tab/>
        <w:t>Naming Conventions</w:t>
      </w:r>
      <w:bookmarkEnd w:id="1271"/>
      <w:bookmarkEnd w:id="1272"/>
      <w:bookmarkEnd w:id="1273"/>
      <w:bookmarkEnd w:id="1274"/>
      <w:bookmarkEnd w:id="1275"/>
      <w:bookmarkEnd w:id="1276"/>
      <w:bookmarkEnd w:id="1277"/>
      <w:bookmarkEnd w:id="1278"/>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9" w:name="_CR7_2_2_9"/>
      <w:bookmarkStart w:id="1280" w:name="_Toc20212345"/>
      <w:bookmarkStart w:id="1281" w:name="_Toc27731700"/>
      <w:bookmarkStart w:id="1282" w:name="_Toc36127478"/>
      <w:bookmarkStart w:id="1283" w:name="_Toc45214584"/>
      <w:bookmarkStart w:id="1284" w:name="_Toc51937723"/>
      <w:bookmarkStart w:id="1285" w:name="_Toc51938032"/>
      <w:bookmarkStart w:id="1286" w:name="_Toc92291219"/>
      <w:bookmarkStart w:id="1287" w:name="_Toc171523069"/>
      <w:bookmarkEnd w:id="1279"/>
      <w:r w:rsidRPr="00794952">
        <w:t>7.</w:t>
      </w:r>
      <w:r>
        <w:t>2</w:t>
      </w:r>
      <w:r w:rsidRPr="00794952">
        <w:t>.2.9</w:t>
      </w:r>
      <w:r w:rsidRPr="00794952">
        <w:tab/>
        <w:t>Global documents</w:t>
      </w:r>
      <w:bookmarkEnd w:id="1280"/>
      <w:bookmarkEnd w:id="1281"/>
      <w:bookmarkEnd w:id="1282"/>
      <w:bookmarkEnd w:id="1283"/>
      <w:bookmarkEnd w:id="1284"/>
      <w:bookmarkEnd w:id="1285"/>
      <w:bookmarkEnd w:id="1286"/>
      <w:bookmarkEnd w:id="128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8" w:name="_CR7_2_2_10"/>
      <w:bookmarkStart w:id="1289" w:name="_Toc20212346"/>
      <w:bookmarkStart w:id="1290" w:name="_Toc27731701"/>
      <w:bookmarkStart w:id="1291" w:name="_Toc36127479"/>
      <w:bookmarkStart w:id="1292" w:name="_Toc45214585"/>
      <w:bookmarkStart w:id="1293" w:name="_Toc51937724"/>
      <w:bookmarkStart w:id="1294" w:name="_Toc51938033"/>
      <w:bookmarkStart w:id="1295" w:name="_Toc92291220"/>
      <w:bookmarkStart w:id="1296" w:name="_Toc171523070"/>
      <w:bookmarkEnd w:id="1288"/>
      <w:r w:rsidRPr="00794952">
        <w:t>7.</w:t>
      </w:r>
      <w:r>
        <w:t>2</w:t>
      </w:r>
      <w:r w:rsidRPr="00794952">
        <w:t>.2.10</w:t>
      </w:r>
      <w:r w:rsidRPr="00794952">
        <w:tab/>
        <w:t>Resource interdependencies</w:t>
      </w:r>
      <w:bookmarkEnd w:id="1289"/>
      <w:bookmarkEnd w:id="1290"/>
      <w:bookmarkEnd w:id="1291"/>
      <w:bookmarkEnd w:id="1292"/>
      <w:bookmarkEnd w:id="1293"/>
      <w:bookmarkEnd w:id="1294"/>
      <w:bookmarkEnd w:id="1295"/>
      <w:bookmarkEnd w:id="129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7" w:name="_CR7_2_2_11"/>
      <w:bookmarkStart w:id="1298" w:name="_Toc20212347"/>
      <w:bookmarkStart w:id="1299" w:name="_Toc27731702"/>
      <w:bookmarkStart w:id="1300" w:name="_Toc36127480"/>
      <w:bookmarkStart w:id="1301" w:name="_Toc45214586"/>
      <w:bookmarkStart w:id="1302" w:name="_Toc51937725"/>
      <w:bookmarkStart w:id="1303" w:name="_Toc51938034"/>
      <w:bookmarkStart w:id="1304" w:name="_Toc92291221"/>
      <w:bookmarkStart w:id="1305" w:name="_Toc171523071"/>
      <w:bookmarkEnd w:id="1297"/>
      <w:r w:rsidRPr="00794952">
        <w:t>7.</w:t>
      </w:r>
      <w:r>
        <w:t>2</w:t>
      </w:r>
      <w:r w:rsidRPr="00794952">
        <w:t>.2.11</w:t>
      </w:r>
      <w:r w:rsidRPr="00794952">
        <w:tab/>
        <w:t>Authorization Policies</w:t>
      </w:r>
      <w:bookmarkEnd w:id="1298"/>
      <w:bookmarkEnd w:id="1299"/>
      <w:bookmarkEnd w:id="1300"/>
      <w:bookmarkEnd w:id="1301"/>
      <w:bookmarkEnd w:id="1302"/>
      <w:bookmarkEnd w:id="1303"/>
      <w:bookmarkEnd w:id="1304"/>
      <w:bookmarkEnd w:id="1305"/>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6" w:name="_CR7_2_2_12"/>
      <w:bookmarkStart w:id="1307" w:name="_Toc20212348"/>
      <w:bookmarkStart w:id="1308" w:name="_Toc27731703"/>
      <w:bookmarkStart w:id="1309" w:name="_Toc36127481"/>
      <w:bookmarkStart w:id="1310" w:name="_Toc45214587"/>
      <w:bookmarkStart w:id="1311" w:name="_Toc51937726"/>
      <w:bookmarkStart w:id="1312" w:name="_Toc51938035"/>
      <w:bookmarkStart w:id="1313" w:name="_Toc92291222"/>
      <w:bookmarkStart w:id="1314" w:name="_Toc171523072"/>
      <w:bookmarkEnd w:id="1306"/>
      <w:r w:rsidRPr="00794952">
        <w:t>7.</w:t>
      </w:r>
      <w:r>
        <w:t>2</w:t>
      </w:r>
      <w:r w:rsidRPr="00794952">
        <w:t>.2.12</w:t>
      </w:r>
      <w:r w:rsidRPr="00794952">
        <w:tab/>
        <w:t>Subscription to Changes</w:t>
      </w:r>
      <w:bookmarkEnd w:id="1307"/>
      <w:bookmarkEnd w:id="1308"/>
      <w:bookmarkEnd w:id="1309"/>
      <w:bookmarkEnd w:id="1310"/>
      <w:bookmarkEnd w:id="1311"/>
      <w:bookmarkEnd w:id="1312"/>
      <w:bookmarkEnd w:id="1313"/>
      <w:bookmarkEnd w:id="1314"/>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8B19FA" w:rsidRDefault="00EC0D3E" w:rsidP="00EC0D3E">
      <w:pPr>
        <w:pStyle w:val="Heading2"/>
        <w:rPr>
          <w:lang w:val="fr-FR"/>
        </w:rPr>
      </w:pPr>
      <w:bookmarkStart w:id="1315" w:name="_CR7_3"/>
      <w:bookmarkStart w:id="1316" w:name="_Toc171523073"/>
      <w:bookmarkEnd w:id="1315"/>
      <w:r w:rsidRPr="008B19FA">
        <w:rPr>
          <w:lang w:val="fr-FR"/>
        </w:rPr>
        <w:lastRenderedPageBreak/>
        <w:t>7.3</w:t>
      </w:r>
      <w:r w:rsidRPr="008B19FA">
        <w:rPr>
          <w:lang w:val="fr-FR"/>
        </w:rPr>
        <w:tab/>
      </w:r>
      <w:r w:rsidR="0053693B">
        <w:rPr>
          <w:lang w:val="fr-FR"/>
        </w:rPr>
        <w:t>Void</w:t>
      </w:r>
      <w:bookmarkEnd w:id="1316"/>
    </w:p>
    <w:p w14:paraId="583D03E0" w14:textId="77777777" w:rsidR="00C367E9" w:rsidRDefault="00C367E9" w:rsidP="00C367E9">
      <w:pPr>
        <w:pStyle w:val="Heading1"/>
      </w:pPr>
      <w:bookmarkStart w:id="1317" w:name="_CR7_3_1"/>
      <w:bookmarkStart w:id="1318" w:name="_CR7_3_1_1"/>
      <w:bookmarkStart w:id="1319" w:name="_CR7_3_1_2"/>
      <w:bookmarkStart w:id="1320" w:name="_CR7_3_2"/>
      <w:bookmarkStart w:id="1321" w:name="_CR7_3_2_1"/>
      <w:bookmarkStart w:id="1322" w:name="_CR7_3_2_2"/>
      <w:bookmarkStart w:id="1323" w:name="_CR7_3_2_3"/>
      <w:bookmarkStart w:id="1324" w:name="_CR7_3_2_4"/>
      <w:bookmarkStart w:id="1325" w:name="_CR7_3_2_5"/>
      <w:bookmarkStart w:id="1326" w:name="_CR7_3_2_6"/>
      <w:bookmarkStart w:id="1327" w:name="_CR7_3_2_7"/>
      <w:bookmarkStart w:id="1328" w:name="_CR7_3_2_8"/>
      <w:bookmarkStart w:id="1329" w:name="_CR7_3_2_9"/>
      <w:bookmarkStart w:id="1330" w:name="_CR7_3_2_10"/>
      <w:bookmarkStart w:id="1331" w:name="_CR7_3_2_11"/>
      <w:bookmarkStart w:id="1332" w:name="_CR7_3_2_12"/>
      <w:bookmarkStart w:id="1333" w:name="_CR8"/>
      <w:bookmarkStart w:id="1334" w:name="_Toc20212349"/>
      <w:bookmarkStart w:id="1335" w:name="_Toc27731704"/>
      <w:bookmarkStart w:id="1336" w:name="_Toc36127482"/>
      <w:bookmarkStart w:id="1337" w:name="_Toc45214588"/>
      <w:bookmarkStart w:id="1338" w:name="_Toc51937727"/>
      <w:bookmarkStart w:id="1339" w:name="_Toc51938036"/>
      <w:bookmarkStart w:id="1340" w:name="_Toc92291223"/>
      <w:bookmarkStart w:id="1341" w:name="_Toc171523074"/>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t>8</w:t>
      </w:r>
      <w:r w:rsidRPr="00986001">
        <w:tab/>
      </w:r>
      <w:r>
        <w:t>MCPTT configuration management documents</w:t>
      </w:r>
      <w:bookmarkEnd w:id="1334"/>
      <w:bookmarkEnd w:id="1335"/>
      <w:bookmarkEnd w:id="1336"/>
      <w:bookmarkEnd w:id="1337"/>
      <w:bookmarkEnd w:id="1338"/>
      <w:bookmarkEnd w:id="1339"/>
      <w:bookmarkEnd w:id="1340"/>
      <w:bookmarkEnd w:id="1341"/>
    </w:p>
    <w:p w14:paraId="37CA9AF1" w14:textId="77777777" w:rsidR="00C367E9" w:rsidRPr="00986001" w:rsidRDefault="00C367E9" w:rsidP="00C367E9">
      <w:pPr>
        <w:pStyle w:val="Heading2"/>
      </w:pPr>
      <w:bookmarkStart w:id="1342" w:name="_CR8_1"/>
      <w:bookmarkStart w:id="1343" w:name="_Toc20212350"/>
      <w:bookmarkStart w:id="1344" w:name="_Toc27731705"/>
      <w:bookmarkStart w:id="1345" w:name="_Toc36127483"/>
      <w:bookmarkStart w:id="1346" w:name="_Toc45214589"/>
      <w:bookmarkStart w:id="1347" w:name="_Toc51937728"/>
      <w:bookmarkStart w:id="1348" w:name="_Toc51938037"/>
      <w:bookmarkStart w:id="1349" w:name="_Toc92291224"/>
      <w:bookmarkStart w:id="1350" w:name="_Toc171523075"/>
      <w:bookmarkEnd w:id="1342"/>
      <w:r>
        <w:t>8</w:t>
      </w:r>
      <w:r w:rsidRPr="00986001">
        <w:t>.1</w:t>
      </w:r>
      <w:r w:rsidRPr="00986001">
        <w:tab/>
        <w:t>Introduction</w:t>
      </w:r>
      <w:bookmarkEnd w:id="1343"/>
      <w:bookmarkEnd w:id="1344"/>
      <w:bookmarkEnd w:id="1345"/>
      <w:bookmarkEnd w:id="1346"/>
      <w:bookmarkEnd w:id="1347"/>
      <w:bookmarkEnd w:id="1348"/>
      <w:bookmarkEnd w:id="1349"/>
      <w:bookmarkEnd w:id="1350"/>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51" w:name="_CR8_2"/>
      <w:bookmarkStart w:id="1352" w:name="_Toc20212351"/>
      <w:bookmarkStart w:id="1353" w:name="_Toc27731706"/>
      <w:bookmarkStart w:id="1354" w:name="_Toc36127484"/>
      <w:bookmarkStart w:id="1355" w:name="_Toc45214590"/>
      <w:bookmarkStart w:id="1356" w:name="_Toc51937729"/>
      <w:bookmarkStart w:id="1357" w:name="_Toc51938038"/>
      <w:bookmarkStart w:id="1358" w:name="_Toc92291225"/>
      <w:bookmarkStart w:id="1359" w:name="_Toc171523076"/>
      <w:bookmarkEnd w:id="1351"/>
      <w:r w:rsidRPr="00D241C1">
        <w:rPr>
          <w:lang w:val="fr-FR"/>
        </w:rPr>
        <w:t>8</w:t>
      </w:r>
      <w:r w:rsidRPr="00564582">
        <w:rPr>
          <w:lang w:val="fr-FR"/>
        </w:rPr>
        <w:t>.</w:t>
      </w:r>
      <w:r w:rsidRPr="00D241C1">
        <w:rPr>
          <w:lang w:val="fr-FR"/>
        </w:rPr>
        <w:t>2</w:t>
      </w:r>
      <w:r w:rsidRPr="00564582">
        <w:rPr>
          <w:lang w:val="fr-FR"/>
        </w:rPr>
        <w:tab/>
        <w:t>MCPTT UE configuration document</w:t>
      </w:r>
      <w:bookmarkEnd w:id="1352"/>
      <w:bookmarkEnd w:id="1353"/>
      <w:bookmarkEnd w:id="1354"/>
      <w:bookmarkEnd w:id="1355"/>
      <w:bookmarkEnd w:id="1356"/>
      <w:bookmarkEnd w:id="1357"/>
      <w:bookmarkEnd w:id="1358"/>
      <w:bookmarkEnd w:id="1359"/>
    </w:p>
    <w:p w14:paraId="4F0572CA" w14:textId="77777777" w:rsidR="00C367E9" w:rsidRPr="00986001" w:rsidRDefault="00C367E9" w:rsidP="00C367E9">
      <w:pPr>
        <w:pStyle w:val="Heading3"/>
      </w:pPr>
      <w:bookmarkStart w:id="1360" w:name="_CR8_2_1"/>
      <w:bookmarkStart w:id="1361" w:name="_Toc20212352"/>
      <w:bookmarkStart w:id="1362" w:name="_Toc27731707"/>
      <w:bookmarkStart w:id="1363" w:name="_Toc36127485"/>
      <w:bookmarkStart w:id="1364" w:name="_Toc45214591"/>
      <w:bookmarkStart w:id="1365" w:name="_Toc51937730"/>
      <w:bookmarkStart w:id="1366" w:name="_Toc51938039"/>
      <w:bookmarkStart w:id="1367" w:name="_Toc92291226"/>
      <w:bookmarkStart w:id="1368" w:name="_Toc171523077"/>
      <w:bookmarkEnd w:id="1360"/>
      <w:r>
        <w:t>8.2.1</w:t>
      </w:r>
      <w:r>
        <w:tab/>
        <w:t>General</w:t>
      </w:r>
      <w:bookmarkEnd w:id="1361"/>
      <w:bookmarkEnd w:id="1362"/>
      <w:bookmarkEnd w:id="1363"/>
      <w:bookmarkEnd w:id="1364"/>
      <w:bookmarkEnd w:id="1365"/>
      <w:bookmarkEnd w:id="1366"/>
      <w:bookmarkEnd w:id="1367"/>
      <w:bookmarkEnd w:id="1368"/>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369" w:name="_CR8_2_1A"/>
      <w:bookmarkStart w:id="1370" w:name="_Toc20212353"/>
      <w:bookmarkStart w:id="1371" w:name="_Toc27731708"/>
      <w:bookmarkStart w:id="1372" w:name="_Toc36127486"/>
      <w:bookmarkStart w:id="1373" w:name="_Toc45214592"/>
      <w:bookmarkStart w:id="1374" w:name="_Toc51937731"/>
      <w:bookmarkStart w:id="1375" w:name="_Toc51938040"/>
      <w:bookmarkStart w:id="1376" w:name="_Toc92291227"/>
      <w:bookmarkStart w:id="1377" w:name="MCCQCTEMPBM_00000047"/>
      <w:bookmarkStart w:id="1378" w:name="_Toc171523078"/>
      <w:bookmarkEnd w:id="1369"/>
      <w:r>
        <w:t>8.2.1A</w:t>
      </w:r>
      <w:r>
        <w:tab/>
        <w:t>MCPTT client access to MCPTT UE configuration documents</w:t>
      </w:r>
      <w:bookmarkEnd w:id="1370"/>
      <w:bookmarkEnd w:id="1371"/>
      <w:bookmarkEnd w:id="1372"/>
      <w:bookmarkEnd w:id="1373"/>
      <w:bookmarkEnd w:id="1374"/>
      <w:bookmarkEnd w:id="1375"/>
      <w:bookmarkEnd w:id="1376"/>
      <w:bookmarkEnd w:id="1378"/>
    </w:p>
    <w:bookmarkEnd w:id="1377"/>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lastRenderedPageBreak/>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79" w:name="_CR8_2_2"/>
      <w:bookmarkStart w:id="1380" w:name="_Toc20212354"/>
      <w:bookmarkStart w:id="1381" w:name="_Toc27731709"/>
      <w:bookmarkStart w:id="1382" w:name="_Toc36127487"/>
      <w:bookmarkStart w:id="1383" w:name="_Toc45214593"/>
      <w:bookmarkStart w:id="1384" w:name="_Toc51937732"/>
      <w:bookmarkStart w:id="1385" w:name="_Toc51938041"/>
      <w:bookmarkStart w:id="1386" w:name="_Toc92291228"/>
      <w:bookmarkStart w:id="1387" w:name="_Toc171523079"/>
      <w:bookmarkEnd w:id="1379"/>
      <w:r>
        <w:t>8.2.2</w:t>
      </w:r>
      <w:r>
        <w:tab/>
        <w:t>C</w:t>
      </w:r>
      <w:r w:rsidRPr="00986001">
        <w:t>oding</w:t>
      </w:r>
      <w:bookmarkEnd w:id="1380"/>
      <w:bookmarkEnd w:id="1381"/>
      <w:bookmarkEnd w:id="1382"/>
      <w:bookmarkEnd w:id="1383"/>
      <w:bookmarkEnd w:id="1384"/>
      <w:bookmarkEnd w:id="1385"/>
      <w:bookmarkEnd w:id="1386"/>
      <w:bookmarkEnd w:id="1387"/>
    </w:p>
    <w:p w14:paraId="2E67E931" w14:textId="77777777" w:rsidR="00C367E9" w:rsidRPr="0019247C" w:rsidRDefault="00C367E9" w:rsidP="00C367E9">
      <w:pPr>
        <w:pStyle w:val="Heading4"/>
      </w:pPr>
      <w:bookmarkStart w:id="1388" w:name="_CR8_2_2_1"/>
      <w:bookmarkStart w:id="1389" w:name="_Toc20212355"/>
      <w:bookmarkStart w:id="1390" w:name="_Toc27731710"/>
      <w:bookmarkStart w:id="1391" w:name="_Toc36127488"/>
      <w:bookmarkStart w:id="1392" w:name="_Toc45214594"/>
      <w:bookmarkStart w:id="1393" w:name="_Toc51937733"/>
      <w:bookmarkStart w:id="1394" w:name="_Toc51938042"/>
      <w:bookmarkStart w:id="1395" w:name="_Toc92291229"/>
      <w:bookmarkStart w:id="1396" w:name="_Toc171523080"/>
      <w:bookmarkEnd w:id="1388"/>
      <w:r>
        <w:t>8.2.2.1</w:t>
      </w:r>
      <w:r>
        <w:tab/>
        <w:t>Structure</w:t>
      </w:r>
      <w:bookmarkEnd w:id="1389"/>
      <w:bookmarkEnd w:id="1390"/>
      <w:bookmarkEnd w:id="1391"/>
      <w:bookmarkEnd w:id="1392"/>
      <w:bookmarkEnd w:id="1393"/>
      <w:bookmarkEnd w:id="1394"/>
      <w:bookmarkEnd w:id="1395"/>
      <w:bookmarkEnd w:id="1396"/>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lastRenderedPageBreak/>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397" w:name="_CR8_2_2_2"/>
      <w:bookmarkStart w:id="1398" w:name="_Toc20212356"/>
      <w:bookmarkStart w:id="1399" w:name="_Toc27731711"/>
      <w:bookmarkStart w:id="1400" w:name="_Toc36127489"/>
      <w:bookmarkStart w:id="1401" w:name="_Toc45214595"/>
      <w:bookmarkStart w:id="1402" w:name="_Toc51937734"/>
      <w:bookmarkStart w:id="1403" w:name="_Toc51938043"/>
      <w:bookmarkStart w:id="1404" w:name="_Toc92291230"/>
      <w:bookmarkStart w:id="1405" w:name="_Toc171523081"/>
      <w:bookmarkEnd w:id="1397"/>
      <w:r>
        <w:t>8</w:t>
      </w:r>
      <w:r w:rsidRPr="000B2651">
        <w:t>.</w:t>
      </w:r>
      <w:r>
        <w:t>2</w:t>
      </w:r>
      <w:r w:rsidRPr="000B2651">
        <w:t>.2.2</w:t>
      </w:r>
      <w:r w:rsidRPr="000B2651">
        <w:tab/>
        <w:t>Application Unique ID</w:t>
      </w:r>
      <w:bookmarkEnd w:id="1398"/>
      <w:bookmarkEnd w:id="1399"/>
      <w:bookmarkEnd w:id="1400"/>
      <w:bookmarkEnd w:id="1401"/>
      <w:bookmarkEnd w:id="1402"/>
      <w:bookmarkEnd w:id="1403"/>
      <w:bookmarkEnd w:id="1404"/>
      <w:bookmarkEnd w:id="1405"/>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06" w:name="_CR8_2_2_3"/>
      <w:bookmarkStart w:id="1407" w:name="_Toc20212357"/>
      <w:bookmarkStart w:id="1408" w:name="_Toc27731712"/>
      <w:bookmarkStart w:id="1409" w:name="_Toc36127490"/>
      <w:bookmarkStart w:id="1410" w:name="_Toc45214596"/>
      <w:bookmarkStart w:id="1411" w:name="_Toc51937735"/>
      <w:bookmarkStart w:id="1412" w:name="_Toc51938044"/>
      <w:bookmarkStart w:id="1413" w:name="_Toc92291231"/>
      <w:bookmarkStart w:id="1414" w:name="_Toc171523082"/>
      <w:bookmarkEnd w:id="1406"/>
      <w:r>
        <w:t>8</w:t>
      </w:r>
      <w:r w:rsidRPr="00F70427">
        <w:t>.</w:t>
      </w:r>
      <w:r>
        <w:t>2</w:t>
      </w:r>
      <w:r w:rsidRPr="00F70427">
        <w:t>.2.3</w:t>
      </w:r>
      <w:r w:rsidRPr="00F70427">
        <w:tab/>
        <w:t>XML Schema</w:t>
      </w:r>
      <w:bookmarkEnd w:id="1407"/>
      <w:bookmarkEnd w:id="1408"/>
      <w:bookmarkEnd w:id="1409"/>
      <w:bookmarkEnd w:id="1410"/>
      <w:bookmarkEnd w:id="1411"/>
      <w:bookmarkEnd w:id="1412"/>
      <w:bookmarkEnd w:id="1413"/>
      <w:bookmarkEnd w:id="1414"/>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lastRenderedPageBreak/>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lastRenderedPageBreak/>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415" w:name="_CR8_2_2_4"/>
      <w:bookmarkStart w:id="1416" w:name="_Toc20212358"/>
      <w:bookmarkStart w:id="1417" w:name="_Toc27731713"/>
      <w:bookmarkStart w:id="1418" w:name="_Toc36127491"/>
      <w:bookmarkStart w:id="1419" w:name="_Toc45214597"/>
      <w:bookmarkStart w:id="1420" w:name="_Toc51937736"/>
      <w:bookmarkStart w:id="1421" w:name="_Toc51938045"/>
      <w:bookmarkStart w:id="1422" w:name="_Toc92291232"/>
      <w:bookmarkStart w:id="1423" w:name="_Toc171523083"/>
      <w:bookmarkEnd w:id="1415"/>
      <w:r>
        <w:t>8</w:t>
      </w:r>
      <w:r w:rsidRPr="000B2651">
        <w:t>.</w:t>
      </w:r>
      <w:r>
        <w:t>2</w:t>
      </w:r>
      <w:r w:rsidRPr="000B2651">
        <w:t>.2.4</w:t>
      </w:r>
      <w:r w:rsidRPr="000B2651">
        <w:tab/>
        <w:t xml:space="preserve">Default </w:t>
      </w:r>
      <w:r>
        <w:t xml:space="preserve">Document </w:t>
      </w:r>
      <w:r w:rsidRPr="000B2651">
        <w:t>Namespace</w:t>
      </w:r>
      <w:bookmarkEnd w:id="1416"/>
      <w:bookmarkEnd w:id="1417"/>
      <w:bookmarkEnd w:id="1418"/>
      <w:bookmarkEnd w:id="1419"/>
      <w:bookmarkEnd w:id="1420"/>
      <w:bookmarkEnd w:id="1421"/>
      <w:bookmarkEnd w:id="1422"/>
      <w:bookmarkEnd w:id="142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24" w:name="_CR8_2_2_5"/>
      <w:bookmarkStart w:id="1425" w:name="_Toc20212359"/>
      <w:bookmarkStart w:id="1426" w:name="_Toc27731714"/>
      <w:bookmarkStart w:id="1427" w:name="_Toc36127492"/>
      <w:bookmarkStart w:id="1428" w:name="_Toc45214598"/>
      <w:bookmarkStart w:id="1429" w:name="_Toc51937737"/>
      <w:bookmarkStart w:id="1430" w:name="_Toc51938046"/>
      <w:bookmarkStart w:id="1431" w:name="_Toc92291233"/>
      <w:bookmarkStart w:id="1432" w:name="_Toc171523084"/>
      <w:bookmarkEnd w:id="1424"/>
      <w:r>
        <w:t>8</w:t>
      </w:r>
      <w:r w:rsidRPr="000B2651">
        <w:t>.</w:t>
      </w:r>
      <w:r>
        <w:t>2</w:t>
      </w:r>
      <w:r w:rsidRPr="000B2651">
        <w:t>.2.5</w:t>
      </w:r>
      <w:r w:rsidRPr="000B2651">
        <w:tab/>
        <w:t>MIME type</w:t>
      </w:r>
      <w:bookmarkEnd w:id="1425"/>
      <w:bookmarkEnd w:id="1426"/>
      <w:bookmarkEnd w:id="1427"/>
      <w:bookmarkEnd w:id="1428"/>
      <w:bookmarkEnd w:id="1429"/>
      <w:bookmarkEnd w:id="1430"/>
      <w:bookmarkEnd w:id="1431"/>
      <w:bookmarkEnd w:id="1432"/>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33" w:name="_CR8_2_2_6"/>
      <w:bookmarkStart w:id="1434" w:name="_Toc20212360"/>
      <w:bookmarkStart w:id="1435" w:name="_Toc27731715"/>
      <w:bookmarkStart w:id="1436" w:name="_Toc36127493"/>
      <w:bookmarkStart w:id="1437" w:name="_Toc45214599"/>
      <w:bookmarkStart w:id="1438" w:name="_Toc51937738"/>
      <w:bookmarkStart w:id="1439" w:name="_Toc51938047"/>
      <w:bookmarkStart w:id="1440" w:name="_Toc92291234"/>
      <w:bookmarkStart w:id="1441" w:name="_Toc171523085"/>
      <w:bookmarkEnd w:id="1433"/>
      <w:r>
        <w:t>8</w:t>
      </w:r>
      <w:r w:rsidRPr="000B2651">
        <w:t>.</w:t>
      </w:r>
      <w:r>
        <w:t>2</w:t>
      </w:r>
      <w:r w:rsidRPr="000B2651">
        <w:t>.2.6</w:t>
      </w:r>
      <w:r w:rsidRPr="000B2651">
        <w:tab/>
        <w:t>Validation Constraints</w:t>
      </w:r>
      <w:bookmarkEnd w:id="1434"/>
      <w:bookmarkEnd w:id="1435"/>
      <w:bookmarkEnd w:id="1436"/>
      <w:bookmarkEnd w:id="1437"/>
      <w:bookmarkEnd w:id="1438"/>
      <w:bookmarkEnd w:id="1439"/>
      <w:bookmarkEnd w:id="1440"/>
      <w:bookmarkEnd w:id="1441"/>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lastRenderedPageBreak/>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42" w:name="_CR8_2_2_7"/>
      <w:bookmarkStart w:id="1443" w:name="_Toc20212361"/>
      <w:bookmarkStart w:id="1444" w:name="_Toc27731716"/>
      <w:bookmarkStart w:id="1445" w:name="_Toc36127494"/>
      <w:bookmarkStart w:id="1446" w:name="_Toc45214600"/>
      <w:bookmarkStart w:id="1447" w:name="_Toc51937739"/>
      <w:bookmarkStart w:id="1448" w:name="_Toc51938048"/>
      <w:bookmarkStart w:id="1449" w:name="_Toc92291235"/>
      <w:bookmarkStart w:id="1450" w:name="_Toc171523086"/>
      <w:bookmarkEnd w:id="1442"/>
      <w:r>
        <w:lastRenderedPageBreak/>
        <w:t>8</w:t>
      </w:r>
      <w:r w:rsidRPr="00FD64D5">
        <w:t>.</w:t>
      </w:r>
      <w:r>
        <w:t>2</w:t>
      </w:r>
      <w:r w:rsidRPr="00FD64D5">
        <w:t>.2.7</w:t>
      </w:r>
      <w:r w:rsidRPr="00FD64D5">
        <w:tab/>
        <w:t>Data Semantics</w:t>
      </w:r>
      <w:bookmarkEnd w:id="1443"/>
      <w:bookmarkEnd w:id="1444"/>
      <w:bookmarkEnd w:id="1445"/>
      <w:bookmarkEnd w:id="1446"/>
      <w:bookmarkEnd w:id="1447"/>
      <w:bookmarkEnd w:id="1448"/>
      <w:bookmarkEnd w:id="1449"/>
      <w:bookmarkEnd w:id="1450"/>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51" w:name="_CR8_2_2_8"/>
      <w:bookmarkStart w:id="1452" w:name="_Toc20212362"/>
      <w:bookmarkStart w:id="1453" w:name="_Toc27731717"/>
      <w:bookmarkStart w:id="1454" w:name="_Toc36127495"/>
      <w:bookmarkStart w:id="1455" w:name="_Toc45214601"/>
      <w:bookmarkStart w:id="1456" w:name="_Toc51937740"/>
      <w:bookmarkStart w:id="1457" w:name="_Toc51938049"/>
      <w:bookmarkStart w:id="1458" w:name="_Toc92291236"/>
      <w:bookmarkStart w:id="1459" w:name="_Toc171523087"/>
      <w:bookmarkEnd w:id="1451"/>
      <w:r>
        <w:t>8</w:t>
      </w:r>
      <w:r w:rsidRPr="00794952">
        <w:t>.</w:t>
      </w:r>
      <w:r>
        <w:t>2</w:t>
      </w:r>
      <w:r w:rsidRPr="00794952">
        <w:t>.2.8</w:t>
      </w:r>
      <w:r w:rsidRPr="00794952">
        <w:tab/>
        <w:t>Naming Conventions</w:t>
      </w:r>
      <w:bookmarkEnd w:id="1452"/>
      <w:bookmarkEnd w:id="1453"/>
      <w:bookmarkEnd w:id="1454"/>
      <w:bookmarkEnd w:id="1455"/>
      <w:bookmarkEnd w:id="1456"/>
      <w:bookmarkEnd w:id="1457"/>
      <w:bookmarkEnd w:id="1458"/>
      <w:bookmarkEnd w:id="1459"/>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60" w:name="_CR8_2_2_9"/>
      <w:bookmarkStart w:id="1461" w:name="_Toc20212363"/>
      <w:bookmarkStart w:id="1462" w:name="_Toc27731718"/>
      <w:bookmarkStart w:id="1463" w:name="_Toc36127496"/>
      <w:bookmarkStart w:id="1464" w:name="_Toc45214602"/>
      <w:bookmarkStart w:id="1465" w:name="_Toc51937741"/>
      <w:bookmarkStart w:id="1466" w:name="_Toc51938050"/>
      <w:bookmarkStart w:id="1467" w:name="_Toc92291237"/>
      <w:bookmarkStart w:id="1468" w:name="_Toc171523088"/>
      <w:bookmarkEnd w:id="1460"/>
      <w:r>
        <w:t>8</w:t>
      </w:r>
      <w:r w:rsidRPr="00794952">
        <w:t>.</w:t>
      </w:r>
      <w:r>
        <w:t>2</w:t>
      </w:r>
      <w:r w:rsidRPr="00794952">
        <w:t>.2.9</w:t>
      </w:r>
      <w:r w:rsidRPr="00794952">
        <w:tab/>
        <w:t>Global documents</w:t>
      </w:r>
      <w:bookmarkEnd w:id="1461"/>
      <w:bookmarkEnd w:id="1462"/>
      <w:bookmarkEnd w:id="1463"/>
      <w:bookmarkEnd w:id="1464"/>
      <w:bookmarkEnd w:id="1465"/>
      <w:bookmarkEnd w:id="1466"/>
      <w:bookmarkEnd w:id="1467"/>
      <w:bookmarkEnd w:id="1468"/>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469" w:name="_CR8_2_2_10"/>
      <w:bookmarkStart w:id="1470" w:name="_Toc20212364"/>
      <w:bookmarkStart w:id="1471" w:name="_Toc27731719"/>
      <w:bookmarkStart w:id="1472" w:name="_Toc36127497"/>
      <w:bookmarkStart w:id="1473" w:name="_Toc45214603"/>
      <w:bookmarkStart w:id="1474" w:name="_Toc51937742"/>
      <w:bookmarkStart w:id="1475" w:name="_Toc51938051"/>
      <w:bookmarkStart w:id="1476" w:name="_Toc92291238"/>
      <w:bookmarkStart w:id="1477" w:name="_Toc171523089"/>
      <w:bookmarkEnd w:id="1469"/>
      <w:r>
        <w:t>8</w:t>
      </w:r>
      <w:r w:rsidRPr="00794952">
        <w:t>.</w:t>
      </w:r>
      <w:r>
        <w:t>2</w:t>
      </w:r>
      <w:r w:rsidRPr="00794952">
        <w:t>.2.10</w:t>
      </w:r>
      <w:r w:rsidRPr="00794952">
        <w:tab/>
        <w:t>Resource interdependencies</w:t>
      </w:r>
      <w:bookmarkEnd w:id="1470"/>
      <w:bookmarkEnd w:id="1471"/>
      <w:bookmarkEnd w:id="1472"/>
      <w:bookmarkEnd w:id="1473"/>
      <w:bookmarkEnd w:id="1474"/>
      <w:bookmarkEnd w:id="1475"/>
      <w:bookmarkEnd w:id="1476"/>
      <w:bookmarkEnd w:id="1477"/>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478" w:name="_CR8_2_2_11"/>
      <w:bookmarkStart w:id="1479" w:name="_Toc20212365"/>
      <w:bookmarkStart w:id="1480" w:name="_Toc27731720"/>
      <w:bookmarkStart w:id="1481" w:name="_Toc36127498"/>
      <w:bookmarkStart w:id="1482" w:name="_Toc45214604"/>
      <w:bookmarkStart w:id="1483" w:name="_Toc51937743"/>
      <w:bookmarkStart w:id="1484" w:name="_Toc51938052"/>
      <w:bookmarkStart w:id="1485" w:name="_Toc92291239"/>
      <w:bookmarkStart w:id="1486" w:name="_Toc171523090"/>
      <w:bookmarkEnd w:id="1478"/>
      <w:r>
        <w:t>8</w:t>
      </w:r>
      <w:r w:rsidRPr="00794952">
        <w:t>.</w:t>
      </w:r>
      <w:r>
        <w:t>2</w:t>
      </w:r>
      <w:r w:rsidRPr="00794952">
        <w:t>.2.11</w:t>
      </w:r>
      <w:r w:rsidRPr="00794952">
        <w:tab/>
        <w:t>Authorization Policies</w:t>
      </w:r>
      <w:bookmarkEnd w:id="1479"/>
      <w:bookmarkEnd w:id="1480"/>
      <w:bookmarkEnd w:id="1481"/>
      <w:bookmarkEnd w:id="1482"/>
      <w:bookmarkEnd w:id="1483"/>
      <w:bookmarkEnd w:id="1484"/>
      <w:bookmarkEnd w:id="1485"/>
      <w:bookmarkEnd w:id="1486"/>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487" w:name="_CR8_2_2_12"/>
      <w:bookmarkStart w:id="1488" w:name="_Toc20212366"/>
      <w:bookmarkStart w:id="1489" w:name="_Toc27731721"/>
      <w:bookmarkStart w:id="1490" w:name="_Toc36127499"/>
      <w:bookmarkStart w:id="1491" w:name="_Toc45214605"/>
      <w:bookmarkStart w:id="1492" w:name="_Toc51937744"/>
      <w:bookmarkStart w:id="1493" w:name="_Toc51938053"/>
      <w:bookmarkStart w:id="1494" w:name="_Toc92291240"/>
      <w:bookmarkStart w:id="1495" w:name="_Toc171523091"/>
      <w:bookmarkEnd w:id="1487"/>
      <w:r>
        <w:t>8</w:t>
      </w:r>
      <w:r w:rsidRPr="00794952">
        <w:t>.</w:t>
      </w:r>
      <w:r>
        <w:t>2</w:t>
      </w:r>
      <w:r w:rsidRPr="00794952">
        <w:t>.2.12</w:t>
      </w:r>
      <w:r w:rsidRPr="00794952">
        <w:tab/>
        <w:t>Subscription to Changes</w:t>
      </w:r>
      <w:bookmarkEnd w:id="1488"/>
      <w:bookmarkEnd w:id="1489"/>
      <w:bookmarkEnd w:id="1490"/>
      <w:bookmarkEnd w:id="1491"/>
      <w:bookmarkEnd w:id="1492"/>
      <w:bookmarkEnd w:id="1493"/>
      <w:bookmarkEnd w:id="1494"/>
      <w:bookmarkEnd w:id="1495"/>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496" w:name="_CR8_3"/>
      <w:bookmarkStart w:id="1497" w:name="_Toc20212367"/>
      <w:bookmarkStart w:id="1498" w:name="_Toc27731722"/>
      <w:bookmarkStart w:id="1499" w:name="_Toc36127500"/>
      <w:bookmarkStart w:id="1500" w:name="_Toc45214606"/>
      <w:bookmarkStart w:id="1501" w:name="_Toc51937745"/>
      <w:bookmarkStart w:id="1502" w:name="_Toc51938054"/>
      <w:bookmarkStart w:id="1503" w:name="_Toc92291241"/>
      <w:bookmarkStart w:id="1504" w:name="_Toc171523092"/>
      <w:bookmarkEnd w:id="1496"/>
      <w:r w:rsidRPr="00D241C1">
        <w:lastRenderedPageBreak/>
        <w:t>8.3</w:t>
      </w:r>
      <w:r w:rsidRPr="00D241C1">
        <w:tab/>
        <w:t>MCPTT user profile configuration document</w:t>
      </w:r>
      <w:bookmarkEnd w:id="1497"/>
      <w:bookmarkEnd w:id="1498"/>
      <w:bookmarkEnd w:id="1499"/>
      <w:bookmarkEnd w:id="1500"/>
      <w:bookmarkEnd w:id="1501"/>
      <w:bookmarkEnd w:id="1502"/>
      <w:bookmarkEnd w:id="1503"/>
      <w:bookmarkEnd w:id="1504"/>
    </w:p>
    <w:p w14:paraId="021DA04D" w14:textId="77777777" w:rsidR="00C367E9" w:rsidRPr="00986001" w:rsidRDefault="00C367E9" w:rsidP="00C367E9">
      <w:pPr>
        <w:pStyle w:val="Heading3"/>
      </w:pPr>
      <w:bookmarkStart w:id="1505" w:name="_CR8_3_1"/>
      <w:bookmarkStart w:id="1506" w:name="_Toc20212368"/>
      <w:bookmarkStart w:id="1507" w:name="_Toc27731723"/>
      <w:bookmarkStart w:id="1508" w:name="_Toc36127501"/>
      <w:bookmarkStart w:id="1509" w:name="_Toc45214607"/>
      <w:bookmarkStart w:id="1510" w:name="_Toc51937746"/>
      <w:bookmarkStart w:id="1511" w:name="_Toc51938055"/>
      <w:bookmarkStart w:id="1512" w:name="_Toc92291242"/>
      <w:bookmarkStart w:id="1513" w:name="_Toc171523093"/>
      <w:bookmarkEnd w:id="1505"/>
      <w:r>
        <w:t>8.3.1</w:t>
      </w:r>
      <w:r>
        <w:tab/>
        <w:t>General</w:t>
      </w:r>
      <w:bookmarkEnd w:id="1506"/>
      <w:bookmarkEnd w:id="1507"/>
      <w:bookmarkEnd w:id="1508"/>
      <w:bookmarkEnd w:id="1509"/>
      <w:bookmarkEnd w:id="1510"/>
      <w:bookmarkEnd w:id="1511"/>
      <w:bookmarkEnd w:id="1512"/>
      <w:bookmarkEnd w:id="15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14" w:name="_CR8_3_1A"/>
      <w:bookmarkStart w:id="1515" w:name="_Toc20212369"/>
      <w:bookmarkStart w:id="1516" w:name="_Toc27731724"/>
      <w:bookmarkStart w:id="1517" w:name="_Toc36127502"/>
      <w:bookmarkStart w:id="1518" w:name="_Toc45214608"/>
      <w:bookmarkStart w:id="1519" w:name="_Toc51937747"/>
      <w:bookmarkStart w:id="1520" w:name="_Toc51938056"/>
      <w:bookmarkStart w:id="1521" w:name="_Toc92291243"/>
      <w:bookmarkStart w:id="1522" w:name="MCCQCTEMPBM_00000048"/>
      <w:bookmarkStart w:id="1523" w:name="_Toc171523094"/>
      <w:bookmarkEnd w:id="1514"/>
      <w:r>
        <w:t>8.3.1A</w:t>
      </w:r>
      <w:r>
        <w:tab/>
        <w:t>MCPTT client access to MCPTT user profile documents</w:t>
      </w:r>
      <w:bookmarkEnd w:id="1515"/>
      <w:bookmarkEnd w:id="1516"/>
      <w:bookmarkEnd w:id="1517"/>
      <w:bookmarkEnd w:id="1518"/>
      <w:bookmarkEnd w:id="1519"/>
      <w:bookmarkEnd w:id="1520"/>
      <w:bookmarkEnd w:id="1521"/>
      <w:bookmarkEnd w:id="1523"/>
    </w:p>
    <w:bookmarkEnd w:id="15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24" w:name="_CR8_3_2"/>
      <w:bookmarkStart w:id="1525" w:name="_Toc20212370"/>
      <w:bookmarkStart w:id="1526" w:name="_Toc27731725"/>
      <w:bookmarkStart w:id="1527" w:name="_Toc36127503"/>
      <w:bookmarkStart w:id="1528" w:name="_Toc45214609"/>
      <w:bookmarkStart w:id="1529" w:name="_Toc51937748"/>
      <w:bookmarkStart w:id="1530" w:name="_Toc51938057"/>
      <w:bookmarkStart w:id="1531" w:name="_Toc92291244"/>
      <w:bookmarkStart w:id="1532" w:name="_Toc171523095"/>
      <w:bookmarkEnd w:id="1524"/>
      <w:r>
        <w:t>8.3.2</w:t>
      </w:r>
      <w:r>
        <w:tab/>
        <w:t>C</w:t>
      </w:r>
      <w:r w:rsidRPr="00986001">
        <w:t>oding</w:t>
      </w:r>
      <w:bookmarkEnd w:id="1525"/>
      <w:bookmarkEnd w:id="1526"/>
      <w:bookmarkEnd w:id="1527"/>
      <w:bookmarkEnd w:id="1528"/>
      <w:bookmarkEnd w:id="1529"/>
      <w:bookmarkEnd w:id="1530"/>
      <w:bookmarkEnd w:id="1531"/>
      <w:bookmarkEnd w:id="1532"/>
    </w:p>
    <w:p w14:paraId="37EF0E4B" w14:textId="77777777" w:rsidR="00C367E9" w:rsidRPr="0045024E" w:rsidRDefault="00C367E9" w:rsidP="00C367E9">
      <w:pPr>
        <w:pStyle w:val="Heading4"/>
      </w:pPr>
      <w:bookmarkStart w:id="1533" w:name="_CR8_3_2_1"/>
      <w:bookmarkStart w:id="1534" w:name="_Toc20212371"/>
      <w:bookmarkStart w:id="1535" w:name="_Toc27731726"/>
      <w:bookmarkStart w:id="1536" w:name="_Toc36127504"/>
      <w:bookmarkStart w:id="1537" w:name="_Toc45214610"/>
      <w:bookmarkStart w:id="1538" w:name="_Toc51937749"/>
      <w:bookmarkStart w:id="1539" w:name="_Toc51938058"/>
      <w:bookmarkStart w:id="1540" w:name="_Toc92291245"/>
      <w:bookmarkStart w:id="1541" w:name="_Toc171523096"/>
      <w:bookmarkEnd w:id="1533"/>
      <w:r>
        <w:t>8</w:t>
      </w:r>
      <w:r w:rsidRPr="0045024E">
        <w:t>.</w:t>
      </w:r>
      <w:r>
        <w:t>3</w:t>
      </w:r>
      <w:r w:rsidRPr="0045024E">
        <w:t>.2.1</w:t>
      </w:r>
      <w:r>
        <w:tab/>
      </w:r>
      <w:r w:rsidRPr="0045024E">
        <w:t>Structure</w:t>
      </w:r>
      <w:bookmarkEnd w:id="1534"/>
      <w:bookmarkEnd w:id="1535"/>
      <w:bookmarkEnd w:id="1536"/>
      <w:bookmarkEnd w:id="1537"/>
      <w:bookmarkEnd w:id="1538"/>
      <w:bookmarkEnd w:id="1539"/>
      <w:bookmarkEnd w:id="1540"/>
      <w:bookmarkEnd w:id="1541"/>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lastRenderedPageBreak/>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lastRenderedPageBreak/>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lastRenderedPageBreak/>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42"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42"/>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lastRenderedPageBreak/>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43" w:name="_Hlk56677315"/>
      <w:r>
        <w:t xml:space="preserve">and </w:t>
      </w:r>
      <w:r w:rsidRPr="00F55217">
        <w:t xml:space="preserve">may include an &lt;anyExt&gt; element </w:t>
      </w:r>
      <w:r>
        <w:t>with</w:t>
      </w:r>
      <w:bookmarkEnd w:id="1543"/>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44" w:name="_Hlk55559946"/>
      <w:r>
        <w:t xml:space="preserve">and </w:t>
      </w:r>
      <w:r w:rsidRPr="00F55217">
        <w:t xml:space="preserve">may include an &lt;anyExt&gt; element </w:t>
      </w:r>
      <w:r>
        <w:t xml:space="preserve">with </w:t>
      </w:r>
      <w:bookmarkEnd w:id="154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45" w:name="_Hlk97309823"/>
      <w:r>
        <w:t>iii)</w:t>
      </w:r>
      <w:r>
        <w:tab/>
        <w:t>one &lt;GroupKMSURI&gt; element; and</w:t>
      </w:r>
    </w:p>
    <w:bookmarkEnd w:id="1545"/>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lastRenderedPageBreak/>
        <w:t>4</w:t>
      </w:r>
      <w:r w:rsidR="00C367E9">
        <w:t>)</w:t>
      </w:r>
      <w:r w:rsidR="00C367E9">
        <w:tab/>
        <w:t>shall contain an "index" attribute.</w:t>
      </w:r>
    </w:p>
    <w:p w14:paraId="48009B53" w14:textId="77777777" w:rsidR="00C367E9" w:rsidRPr="0045024E" w:rsidRDefault="00C367E9" w:rsidP="00C367E9">
      <w:pPr>
        <w:pStyle w:val="Heading4"/>
      </w:pPr>
      <w:bookmarkStart w:id="1546" w:name="_CR8_3_2_2"/>
      <w:bookmarkStart w:id="1547" w:name="_Toc20212372"/>
      <w:bookmarkStart w:id="1548" w:name="_Toc27731727"/>
      <w:bookmarkStart w:id="1549" w:name="_Toc36127505"/>
      <w:bookmarkStart w:id="1550" w:name="_Toc45214611"/>
      <w:bookmarkStart w:id="1551" w:name="_Toc51937750"/>
      <w:bookmarkStart w:id="1552" w:name="_Toc51938059"/>
      <w:bookmarkStart w:id="1553" w:name="_Toc92291246"/>
      <w:bookmarkStart w:id="1554" w:name="_Toc171523097"/>
      <w:bookmarkEnd w:id="1546"/>
      <w:r>
        <w:t>8</w:t>
      </w:r>
      <w:r w:rsidRPr="0045024E">
        <w:t>.</w:t>
      </w:r>
      <w:r>
        <w:t>3</w:t>
      </w:r>
      <w:r w:rsidRPr="0045024E">
        <w:t>.2.2</w:t>
      </w:r>
      <w:r w:rsidRPr="0045024E">
        <w:tab/>
        <w:t>Application Unique ID</w:t>
      </w:r>
      <w:bookmarkEnd w:id="1547"/>
      <w:bookmarkEnd w:id="1548"/>
      <w:bookmarkEnd w:id="1549"/>
      <w:bookmarkEnd w:id="1550"/>
      <w:bookmarkEnd w:id="1551"/>
      <w:bookmarkEnd w:id="1552"/>
      <w:bookmarkEnd w:id="1553"/>
      <w:bookmarkEnd w:id="1554"/>
    </w:p>
    <w:p w14:paraId="5A539192" w14:textId="77777777" w:rsidR="00C367E9" w:rsidRPr="0045024E" w:rsidRDefault="00C367E9" w:rsidP="00C367E9">
      <w:bookmarkStart w:id="1555" w:name="5.1.3_XML_Schema"/>
      <w:bookmarkStart w:id="1556" w:name="5.1.4_Default_Namespace"/>
      <w:bookmarkStart w:id="1557" w:name="5.1.5_MIME_Type"/>
      <w:bookmarkStart w:id="1558" w:name="5.1.6_Validation_Constraints"/>
      <w:bookmarkStart w:id="1559" w:name="5.1.7_Data_Semantics"/>
      <w:bookmarkStart w:id="1560" w:name="5.1.8_Naming_Conventions"/>
      <w:bookmarkStart w:id="1561" w:name="5.1.9_Global_Documents"/>
      <w:bookmarkStart w:id="1562" w:name="bookmark5"/>
      <w:bookmarkStart w:id="1563" w:name="bookmark4"/>
      <w:bookmarkStart w:id="1564" w:name="bookmark3"/>
      <w:bookmarkStart w:id="1565" w:name="bookmark2"/>
      <w:bookmarkStart w:id="1566" w:name="5.1.2_Application_Unique_ID"/>
      <w:bookmarkEnd w:id="1555"/>
      <w:bookmarkEnd w:id="1556"/>
      <w:bookmarkEnd w:id="1557"/>
      <w:bookmarkEnd w:id="1558"/>
      <w:bookmarkEnd w:id="1559"/>
      <w:bookmarkEnd w:id="1560"/>
      <w:bookmarkEnd w:id="1561"/>
      <w:bookmarkEnd w:id="1562"/>
      <w:bookmarkEnd w:id="1563"/>
      <w:bookmarkEnd w:id="1564"/>
      <w:bookmarkEnd w:id="1565"/>
      <w:bookmarkEnd w:id="1566"/>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67" w:name="_CR8_3_2_3"/>
      <w:bookmarkStart w:id="1568" w:name="_Toc20212373"/>
      <w:bookmarkStart w:id="1569" w:name="_Toc27731728"/>
      <w:bookmarkStart w:id="1570" w:name="_Toc36127506"/>
      <w:bookmarkStart w:id="1571" w:name="_Toc45214612"/>
      <w:bookmarkStart w:id="1572" w:name="_Toc51937751"/>
      <w:bookmarkStart w:id="1573" w:name="_Toc51938060"/>
      <w:bookmarkStart w:id="1574" w:name="_Toc92291247"/>
      <w:bookmarkStart w:id="1575" w:name="_Toc171523098"/>
      <w:bookmarkEnd w:id="1567"/>
      <w:r>
        <w:t>8</w:t>
      </w:r>
      <w:r w:rsidRPr="0045024E">
        <w:t>.</w:t>
      </w:r>
      <w:r>
        <w:t>3</w:t>
      </w:r>
      <w:r w:rsidRPr="0045024E">
        <w:t>.2.3</w:t>
      </w:r>
      <w:r w:rsidRPr="0045024E">
        <w:tab/>
        <w:t>XML Schema</w:t>
      </w:r>
      <w:bookmarkEnd w:id="1568"/>
      <w:bookmarkEnd w:id="1569"/>
      <w:bookmarkEnd w:id="1570"/>
      <w:bookmarkEnd w:id="1571"/>
      <w:bookmarkEnd w:id="1572"/>
      <w:bookmarkEnd w:id="1573"/>
      <w:bookmarkEnd w:id="1574"/>
      <w:bookmarkEnd w:id="1575"/>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6" w:name="_Toc20212374"/>
      <w:bookmarkStart w:id="1577" w:name="_Toc27731729"/>
      <w:bookmarkStart w:id="1578" w:name="_Toc36127507"/>
      <w:bookmarkStart w:id="1579" w:name="_Toc45214613"/>
      <w:bookmarkStart w:id="1580" w:name="_Toc51937752"/>
      <w:bookmarkStart w:id="1581"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149E8985" w:rsidR="00C367E9" w:rsidRDefault="00C367E9" w:rsidP="00C367E9">
      <w:pPr>
        <w:pStyle w:val="PL"/>
      </w:pPr>
      <w:r>
        <w:t xml:space="preserve">  xmlns:xs=</w:t>
      </w:r>
      <w:r w:rsidR="001477AC">
        <w:t>"</w:t>
      </w:r>
      <w:hyperlink r:id="rId16" w:history="1">
        <w:r w:rsidR="001477AC" w:rsidRPr="00FB296D">
          <w:rPr>
            <w:rStyle w:val="Hyperlink"/>
          </w:rPr>
          <w:t>http://www.w3.org/2001/XMLSchema</w:t>
        </w:r>
      </w:hyperlink>
      <w:r w:rsidR="001477AC">
        <w:t>"</w:t>
      </w:r>
    </w:p>
    <w:p w14:paraId="30850847" w14:textId="27E737B0" w:rsidR="00BD5218" w:rsidRDefault="00BD5218" w:rsidP="00C367E9">
      <w:pPr>
        <w:pStyle w:val="PL"/>
      </w:pPr>
      <w:r>
        <w:t xml:space="preserve">  </w:t>
      </w:r>
      <w:bookmarkStart w:id="1582" w:name="_Hlk128558506"/>
      <w:r>
        <w:t>xmlns:mcpttiup</w:t>
      </w:r>
      <w:r w:rsidRPr="00C13C61">
        <w:t>="urn:3gpp:mcptt:mcpttUEinitConfig:1.0"</w:t>
      </w:r>
      <w:bookmarkEnd w:id="1582"/>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bookmarkStart w:id="1583" w:name="_Hlk128562383"/>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583"/>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lastRenderedPageBreak/>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lastRenderedPageBreak/>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lastRenderedPageBreak/>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lastRenderedPageBreak/>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584" w:name="_Hlk97309900"/>
      <w:r>
        <w:rPr>
          <w:rFonts w:eastAsia="Courier New"/>
        </w:rPr>
        <w:t xml:space="preserve">      </w:t>
      </w:r>
      <w:r>
        <w:t>&lt;xs:element name="GroupKMSURI" type="mcpttup:EntryType"/&gt;</w:t>
      </w:r>
    </w:p>
    <w:bookmarkEnd w:id="1584"/>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lastRenderedPageBreak/>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585" w:name="_CR8_3_2_4"/>
      <w:bookmarkStart w:id="1586" w:name="_Toc92291248"/>
      <w:bookmarkStart w:id="1587" w:name="_Toc171523099"/>
      <w:bookmarkEnd w:id="1585"/>
      <w:r>
        <w:t>8</w:t>
      </w:r>
      <w:r w:rsidRPr="0045024E">
        <w:t>.</w:t>
      </w:r>
      <w:r>
        <w:t>3</w:t>
      </w:r>
      <w:r w:rsidRPr="0045024E">
        <w:t>.2.4</w:t>
      </w:r>
      <w:r w:rsidRPr="0045024E">
        <w:tab/>
        <w:t xml:space="preserve">Default </w:t>
      </w:r>
      <w:r>
        <w:t xml:space="preserve">Document </w:t>
      </w:r>
      <w:r w:rsidRPr="0045024E">
        <w:t>Namespace</w:t>
      </w:r>
      <w:bookmarkEnd w:id="1576"/>
      <w:bookmarkEnd w:id="1577"/>
      <w:bookmarkEnd w:id="1578"/>
      <w:bookmarkEnd w:id="1579"/>
      <w:bookmarkEnd w:id="1580"/>
      <w:bookmarkEnd w:id="1581"/>
      <w:bookmarkEnd w:id="1586"/>
      <w:bookmarkEnd w:id="1587"/>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588" w:name="_CR8_3_2_5"/>
      <w:bookmarkStart w:id="1589" w:name="_Toc20212375"/>
      <w:bookmarkStart w:id="1590" w:name="_Toc27731730"/>
      <w:bookmarkStart w:id="1591" w:name="_Toc36127508"/>
      <w:bookmarkStart w:id="1592" w:name="_Toc45214614"/>
      <w:bookmarkStart w:id="1593" w:name="_Toc51937753"/>
      <w:bookmarkStart w:id="1594" w:name="_Toc51938062"/>
      <w:bookmarkStart w:id="1595" w:name="_Toc92291249"/>
      <w:bookmarkStart w:id="1596" w:name="_Toc171523100"/>
      <w:bookmarkEnd w:id="1588"/>
      <w:r>
        <w:t>8</w:t>
      </w:r>
      <w:r w:rsidRPr="0045024E">
        <w:t>.</w:t>
      </w:r>
      <w:r>
        <w:t>3</w:t>
      </w:r>
      <w:r w:rsidRPr="0045024E">
        <w:t>.2.5</w:t>
      </w:r>
      <w:r w:rsidRPr="0045024E">
        <w:tab/>
        <w:t>MIME type</w:t>
      </w:r>
      <w:bookmarkEnd w:id="1589"/>
      <w:bookmarkEnd w:id="1590"/>
      <w:bookmarkEnd w:id="1591"/>
      <w:bookmarkEnd w:id="1592"/>
      <w:bookmarkEnd w:id="1593"/>
      <w:bookmarkEnd w:id="1594"/>
      <w:bookmarkEnd w:id="1595"/>
      <w:bookmarkEnd w:id="1596"/>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597" w:name="_CR8_3_2_6"/>
      <w:bookmarkStart w:id="1598" w:name="_Toc20212376"/>
      <w:bookmarkStart w:id="1599" w:name="_Toc27731731"/>
      <w:bookmarkStart w:id="1600" w:name="_Toc36127509"/>
      <w:bookmarkStart w:id="1601" w:name="_Toc45214615"/>
      <w:bookmarkStart w:id="1602" w:name="_Toc51937754"/>
      <w:bookmarkStart w:id="1603" w:name="_Toc51938063"/>
      <w:bookmarkStart w:id="1604" w:name="_Toc92291250"/>
      <w:bookmarkStart w:id="1605" w:name="_Toc171523101"/>
      <w:bookmarkEnd w:id="1597"/>
      <w:r>
        <w:t>8</w:t>
      </w:r>
      <w:r w:rsidRPr="0045024E">
        <w:t>.</w:t>
      </w:r>
      <w:r>
        <w:t>3</w:t>
      </w:r>
      <w:r w:rsidRPr="0045024E">
        <w:t>.2.6</w:t>
      </w:r>
      <w:r w:rsidRPr="0045024E">
        <w:tab/>
        <w:t>Validation Constraints</w:t>
      </w:r>
      <w:bookmarkEnd w:id="1598"/>
      <w:bookmarkEnd w:id="1599"/>
      <w:bookmarkEnd w:id="1600"/>
      <w:bookmarkEnd w:id="1601"/>
      <w:bookmarkEnd w:id="1602"/>
      <w:bookmarkEnd w:id="1603"/>
      <w:bookmarkEnd w:id="1604"/>
      <w:bookmarkEnd w:id="160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06" w:name="_Hlk96515437"/>
      <w:r>
        <w:t xml:space="preserve">of the &lt;MCPTTGroupInfo&gt; element </w:t>
      </w:r>
      <w:bookmarkEnd w:id="160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 xml:space="preserve">The value of the &lt;RelativePresentationPriority&gt; element of the &lt;anyExt&gt; element of the &lt;entry&gt; element of the &lt;MCPTTGroupInfo&gt; element of the &lt;OffNetwork&gt; element shall be within the range of 0 to 255. If not, the XDMS </w:t>
      </w:r>
      <w:r>
        <w:lastRenderedPageBreak/>
        <w:t>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07" w:name="_CR8_3_2_7"/>
      <w:bookmarkStart w:id="1608" w:name="_Toc20212377"/>
      <w:bookmarkStart w:id="1609" w:name="_Toc27731732"/>
      <w:bookmarkStart w:id="1610" w:name="_Toc36127510"/>
      <w:bookmarkStart w:id="1611" w:name="_Toc45214616"/>
      <w:bookmarkStart w:id="1612" w:name="_Toc51937755"/>
      <w:bookmarkStart w:id="1613" w:name="_Toc51938064"/>
      <w:bookmarkStart w:id="1614" w:name="_Toc92291251"/>
      <w:bookmarkStart w:id="1615" w:name="_Toc171523102"/>
      <w:bookmarkEnd w:id="1607"/>
      <w:r>
        <w:t>8</w:t>
      </w:r>
      <w:r w:rsidRPr="0045024E">
        <w:t>.</w:t>
      </w:r>
      <w:r>
        <w:t>3</w:t>
      </w:r>
      <w:r w:rsidRPr="0045024E">
        <w:t>.2.7</w:t>
      </w:r>
      <w:r w:rsidRPr="0045024E">
        <w:tab/>
        <w:t>Data Semantics</w:t>
      </w:r>
      <w:bookmarkEnd w:id="1608"/>
      <w:bookmarkEnd w:id="1609"/>
      <w:bookmarkEnd w:id="1610"/>
      <w:bookmarkEnd w:id="1611"/>
      <w:bookmarkEnd w:id="1612"/>
      <w:bookmarkEnd w:id="1613"/>
      <w:bookmarkEnd w:id="1614"/>
      <w:bookmarkEnd w:id="161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w:t>
      </w:r>
      <w:r>
        <w:lastRenderedPageBreak/>
        <w:t xml:space="preserve">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16" w:name="_Hlk97309965"/>
      <w:r>
        <w:t>-</w:t>
      </w:r>
      <w:r>
        <w:tab/>
        <w:t xml:space="preserve">the &lt;GMS-Serv-Id&gt; element of the &lt;GroupServerInfo&gt; element of the &lt;anyExt&gt; element of the &lt;entry&gt; element of the &lt;MCPTTGroupInfo&gt; </w:t>
      </w:r>
      <w:bookmarkStart w:id="1617" w:name="_Hlk96585869"/>
      <w:r>
        <w:t xml:space="preserve">element </w:t>
      </w:r>
      <w:bookmarkStart w:id="1618" w:name="_Hlk97210410"/>
      <w:bookmarkEnd w:id="1617"/>
      <w:r>
        <w:t xml:space="preserve">of the &lt;OnNetwork&gt; element </w:t>
      </w:r>
      <w:bookmarkEnd w:id="1618"/>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19" w:name="_Hlk103861352"/>
      <w:r w:rsidR="0029761B">
        <w:t>8</w:t>
      </w:r>
      <w:bookmarkEnd w:id="1619"/>
      <w:r w:rsidR="0029761B">
        <w:t xml:space="preserve"> </w:t>
      </w:r>
      <w:r>
        <w:t xml:space="preserve">in 3GPP TS 24.483 [4]; </w:t>
      </w:r>
    </w:p>
    <w:p w14:paraId="54E9D0C9" w14:textId="1345A871" w:rsidR="00C806D7" w:rsidRDefault="00C806D7" w:rsidP="00C806D7">
      <w:pPr>
        <w:pStyle w:val="B1"/>
      </w:pPr>
      <w:bookmarkStart w:id="1620" w:name="_Hlk97310008"/>
      <w:bookmarkEnd w:id="1616"/>
      <w:r>
        <w:t>-</w:t>
      </w:r>
      <w:r>
        <w:tab/>
        <w:t xml:space="preserve">the &lt;IDMS-token-endpoint&gt; element of the &lt;GroupServerInfo&gt; element of the &lt;anyExt&gt; element of the &lt;entry&gt; element of the &lt;MCPTTGroupInfo&gt; element </w:t>
      </w:r>
      <w:bookmarkStart w:id="1621" w:name="_Hlk97281034"/>
      <w:r>
        <w:t xml:space="preserve">of the &lt;OnNetwork&gt; element </w:t>
      </w:r>
      <w:bookmarkEnd w:id="1621"/>
      <w:r>
        <w:t>contains the URI used to contact the identity management server token endpoint for the MCPTT group ID in the &lt;uri-entry&gt; element of the &lt;entry&gt; element of the &lt;MCPTTGroupInfo&gt; element and corresponds to the "IDMSToken</w:t>
      </w:r>
      <w:bookmarkStart w:id="1622" w:name="_Hlk103860690"/>
      <w:r w:rsidR="0029761B">
        <w:t>EndPoint</w:t>
      </w:r>
      <w:bookmarkEnd w:id="1622"/>
      <w:r>
        <w:t xml:space="preserve">" element of </w:t>
      </w:r>
      <w:r w:rsidR="00056BBA">
        <w:t>clause</w:t>
      </w:r>
      <w:r>
        <w:t> 5.2.</w:t>
      </w:r>
      <w:r w:rsidR="0029761B">
        <w:t>48B</w:t>
      </w:r>
      <w:bookmarkStart w:id="1623" w:name="_Hlk103861412"/>
      <w:r w:rsidR="0029761B">
        <w:t>9</w:t>
      </w:r>
      <w:bookmarkEnd w:id="1623"/>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24" w:name="_Hlk102651771"/>
      <w:r w:rsidR="0029761B">
        <w:t>Group</w:t>
      </w:r>
      <w:bookmarkEnd w:id="1624"/>
      <w:r>
        <w:t xml:space="preserve">KMSURI" element of </w:t>
      </w:r>
      <w:r w:rsidR="00056BBA">
        <w:t>clause</w:t>
      </w:r>
      <w:r>
        <w:t> 5.2.</w:t>
      </w:r>
      <w:r w:rsidR="0029761B">
        <w:t>48B1</w:t>
      </w:r>
      <w:bookmarkStart w:id="1625" w:name="_Hlk103861436"/>
      <w:r w:rsidR="0029761B">
        <w:t>0</w:t>
      </w:r>
      <w:bookmarkEnd w:id="1625"/>
      <w:r>
        <w:t xml:space="preserve"> in 3GPP TS 24.483 [4]. If the entry element is empty, the kms present in the MCS initial configuration document is used;</w:t>
      </w:r>
    </w:p>
    <w:bookmarkEnd w:id="1620"/>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lastRenderedPageBreak/>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26" w:name="_Hlk97310039"/>
      <w:r>
        <w:t>-</w:t>
      </w:r>
      <w:r>
        <w:tab/>
        <w:t xml:space="preserve">the &lt;GMS-Serv-Id&gt; element of the &lt;GroupServerInfo&gt; element of the &lt;anyExt&gt; element of the &lt;entry&gt; element of the &lt;MCPTTGroupInfo&gt; element </w:t>
      </w:r>
      <w:bookmarkStart w:id="1627" w:name="_Hlk97210558"/>
      <w:r>
        <w:t xml:space="preserve">of the &lt;OffNetwork&gt; element </w:t>
      </w:r>
      <w:bookmarkEnd w:id="1627"/>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28" w:name="_Hlk103861485"/>
      <w:r w:rsidR="00B6152C">
        <w:t>C</w:t>
      </w:r>
      <w:bookmarkEnd w:id="1628"/>
      <w:r w:rsidR="00B6152C">
        <w:t xml:space="preserve"> </w:t>
      </w:r>
      <w:r>
        <w:t xml:space="preserve">in 3GPP TS 24.483 [4]; </w:t>
      </w:r>
    </w:p>
    <w:p w14:paraId="61E4E399" w14:textId="26A809B0" w:rsidR="00C806D7" w:rsidRDefault="00C806D7" w:rsidP="00C806D7">
      <w:pPr>
        <w:pStyle w:val="B1"/>
      </w:pPr>
      <w:bookmarkStart w:id="1629" w:name="_Hlk97310167"/>
      <w:bookmarkEnd w:id="162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30" w:name="_Hlk103861531"/>
      <w:r w:rsidR="00B6152C">
        <w:t>D</w:t>
      </w:r>
      <w:bookmarkEnd w:id="1630"/>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31" w:name="_Hlk97310189"/>
      <w:bookmarkEnd w:id="1629"/>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32" w:name="_Hlk102651847"/>
      <w:r w:rsidR="00F8418C">
        <w:t>Group</w:t>
      </w:r>
      <w:bookmarkEnd w:id="1632"/>
      <w:r>
        <w:t>KMSURI" element of clause 5.2.</w:t>
      </w:r>
      <w:r w:rsidR="00F8418C">
        <w:t>53</w:t>
      </w:r>
      <w:bookmarkStart w:id="1633" w:name="_Hlk103861552"/>
      <w:r w:rsidR="00F8418C">
        <w:t>E</w:t>
      </w:r>
      <w:bookmarkEnd w:id="1633"/>
      <w:r>
        <w:t xml:space="preserve"> in 3GPP TS 24.483 [4]. If the entry element is empty, the kms present in the MCS initial configuration document is used;</w:t>
      </w:r>
      <w:bookmarkEnd w:id="1631"/>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34" w:name="_Hlk71122444"/>
      <w:r>
        <w:t>call-forwarding-target</w:t>
      </w:r>
      <w:bookmarkEnd w:id="163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35" w:name="_Hlk97210665"/>
      <w:r>
        <w:t xml:space="preserve">the &lt;entry&gt; element of </w:t>
      </w:r>
      <w:bookmarkEnd w:id="163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36" w:name="_Hlk507537788"/>
    </w:p>
    <w:bookmarkEnd w:id="163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lastRenderedPageBreak/>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37" w:name="_Hlk102652578"/>
      <w:r w:rsidR="00F8418C">
        <w:t>Relative</w:t>
      </w:r>
      <w:bookmarkEnd w:id="1637"/>
      <w:r>
        <w:t>PresentationPriority" element of clause 5.2.</w:t>
      </w:r>
      <w:bookmarkStart w:id="1638" w:name="_Hlk102651925"/>
      <w:r w:rsidR="00F8418C">
        <w:t>53B</w:t>
      </w:r>
      <w:bookmarkEnd w:id="163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lastRenderedPageBreak/>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lastRenderedPageBreak/>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lastRenderedPageBreak/>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39" w:name="_Hlk90731671"/>
      <w:r>
        <w:t>T</w:t>
      </w:r>
      <w:r w:rsidRPr="000F24E8">
        <w:t>he &lt;</w:t>
      </w:r>
      <w:r>
        <w:t>user-</w:t>
      </w:r>
      <w:r w:rsidRPr="000F24E8">
        <w:t xml:space="preserve">max-simultaneous-authorizations&gt; element of the &lt;anyExt&gt; element </w:t>
      </w:r>
      <w:bookmarkEnd w:id="163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40" w:name="_CRTable8_3_2_71"/>
      <w:r w:rsidRPr="00441BFF">
        <w:t>Table </w:t>
      </w:r>
      <w:bookmarkEnd w:id="1640"/>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41" w:name="_CRTable8_3_2_72"/>
      <w:r w:rsidRPr="00441BFF">
        <w:lastRenderedPageBreak/>
        <w:t>Table </w:t>
      </w:r>
      <w:bookmarkEnd w:id="1641"/>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42" w:name="_CRTable8_3_2_73"/>
      <w:r w:rsidRPr="00441BFF">
        <w:t>Table </w:t>
      </w:r>
      <w:bookmarkEnd w:id="1642"/>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43" w:name="_CRTable8_3_2_74"/>
      <w:r w:rsidRPr="00441BFF">
        <w:t>Table </w:t>
      </w:r>
      <w:bookmarkEnd w:id="1643"/>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44" w:name="_CRTable8_3_2_75"/>
      <w:r w:rsidRPr="00441BFF">
        <w:t>Table </w:t>
      </w:r>
      <w:bookmarkEnd w:id="1644"/>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45" w:name="_CRTable8_3_2_76"/>
      <w:r w:rsidRPr="00441BFF">
        <w:t>Table </w:t>
      </w:r>
      <w:bookmarkEnd w:id="1645"/>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46" w:name="_CRTable8_3_2_77"/>
      <w:r w:rsidRPr="0079391E">
        <w:lastRenderedPageBreak/>
        <w:t>Table </w:t>
      </w:r>
      <w:bookmarkEnd w:id="1646"/>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47" w:name="_CRTable8_3_2_78"/>
      <w:r w:rsidRPr="0079391E">
        <w:t>Table </w:t>
      </w:r>
      <w:bookmarkEnd w:id="1647"/>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48" w:name="_CRTable8_3_2_79"/>
      <w:r w:rsidRPr="0079391E">
        <w:t>Table </w:t>
      </w:r>
      <w:bookmarkEnd w:id="1648"/>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49" w:name="_CRTable8_3_2_710"/>
      <w:r w:rsidRPr="0079391E">
        <w:t>Table </w:t>
      </w:r>
      <w:bookmarkEnd w:id="1649"/>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50" w:name="_CRTable8_3_2_711"/>
      <w:r w:rsidRPr="0079391E">
        <w:t>Table </w:t>
      </w:r>
      <w:bookmarkEnd w:id="1650"/>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51" w:name="_CRTable8_3_2_712"/>
      <w:r w:rsidRPr="00847E44">
        <w:lastRenderedPageBreak/>
        <w:t>Table </w:t>
      </w:r>
      <w:bookmarkEnd w:id="1651"/>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52" w:name="_CRTable8_3_2_713"/>
      <w:r w:rsidRPr="0079391E">
        <w:t>Table </w:t>
      </w:r>
      <w:bookmarkEnd w:id="1652"/>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53" w:name="_CRTable8_3_2_714"/>
      <w:r w:rsidRPr="0079391E">
        <w:t>Table </w:t>
      </w:r>
      <w:bookmarkEnd w:id="1653"/>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54" w:name="_CRTable8_3_2_715"/>
      <w:r w:rsidRPr="0079391E">
        <w:t>Table </w:t>
      </w:r>
      <w:bookmarkEnd w:id="1654"/>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55" w:name="_CRTable8_3_2_716"/>
      <w:r w:rsidRPr="0079391E">
        <w:t>Table </w:t>
      </w:r>
      <w:bookmarkEnd w:id="1655"/>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56" w:name="_CRTable8_3_2_717"/>
      <w:r w:rsidRPr="0079391E">
        <w:lastRenderedPageBreak/>
        <w:t>Table </w:t>
      </w:r>
      <w:bookmarkEnd w:id="1656"/>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57" w:name="_CRTable8_3_2_718"/>
      <w:r w:rsidRPr="0079391E">
        <w:t>Table </w:t>
      </w:r>
      <w:bookmarkEnd w:id="1657"/>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58" w:name="_CRTable8_3_2_719"/>
      <w:r w:rsidRPr="0079391E">
        <w:t>Table </w:t>
      </w:r>
      <w:bookmarkEnd w:id="1658"/>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59" w:name="_CRTable8_3_2_720"/>
      <w:r w:rsidRPr="0079391E">
        <w:t>Table </w:t>
      </w:r>
      <w:bookmarkEnd w:id="1659"/>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60" w:name="_CRTable8_3_2_721"/>
      <w:r w:rsidRPr="0079391E">
        <w:t>Table </w:t>
      </w:r>
      <w:bookmarkEnd w:id="1660"/>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61" w:name="_CRTable8_3_2_722"/>
      <w:r w:rsidRPr="0079391E">
        <w:lastRenderedPageBreak/>
        <w:t>Table </w:t>
      </w:r>
      <w:bookmarkEnd w:id="1661"/>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62" w:name="_CRTable8_3_2_723"/>
      <w:r w:rsidRPr="0079391E">
        <w:t>Table </w:t>
      </w:r>
      <w:bookmarkEnd w:id="1662"/>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63" w:name="_CRTable8_3_2_724"/>
      <w:r w:rsidRPr="00E31D28">
        <w:t>Table </w:t>
      </w:r>
      <w:bookmarkEnd w:id="1663"/>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664" w:name="_CRTable8_3_2_725"/>
      <w:r w:rsidRPr="00E31D28">
        <w:t>Table </w:t>
      </w:r>
      <w:bookmarkEnd w:id="1664"/>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665" w:name="_CRTable8_3_2_726"/>
      <w:r w:rsidRPr="00E31D28">
        <w:t>Table </w:t>
      </w:r>
      <w:bookmarkEnd w:id="1665"/>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66" w:name="_CRTable8_3_2_727"/>
      <w:r w:rsidRPr="00847E44">
        <w:lastRenderedPageBreak/>
        <w:t>Table </w:t>
      </w:r>
      <w:bookmarkEnd w:id="1666"/>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67" w:name="_CRTable8_3_2_728"/>
      <w:r w:rsidRPr="00847E44">
        <w:t>Table </w:t>
      </w:r>
      <w:bookmarkEnd w:id="1667"/>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68" w:name="_CRTable8_3_2_729"/>
      <w:r w:rsidRPr="00847E44">
        <w:t>Table </w:t>
      </w:r>
      <w:bookmarkEnd w:id="1668"/>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69" w:name="_CRTable8_3_2_730"/>
      <w:r w:rsidRPr="00847E44">
        <w:t>Table </w:t>
      </w:r>
      <w:bookmarkEnd w:id="1669"/>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70" w:name="_CRTable8_3_2_731"/>
      <w:r w:rsidRPr="00847E44">
        <w:t>Table </w:t>
      </w:r>
      <w:bookmarkEnd w:id="1670"/>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71" w:name="_CRTable8_3_2_732"/>
      <w:r w:rsidRPr="00847E44">
        <w:lastRenderedPageBreak/>
        <w:t>Table </w:t>
      </w:r>
      <w:bookmarkEnd w:id="1671"/>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72" w:name="_CRTable8_3_2_733"/>
      <w:r w:rsidRPr="00847E44">
        <w:t>Table </w:t>
      </w:r>
      <w:bookmarkEnd w:id="1672"/>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73" w:name="_CRTable8_3_2_734"/>
      <w:r w:rsidRPr="00847E44">
        <w:t>Table </w:t>
      </w:r>
      <w:bookmarkEnd w:id="1673"/>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674" w:name="_CRTable8_3_2_735"/>
      <w:r w:rsidRPr="00847E44">
        <w:t>Table </w:t>
      </w:r>
      <w:bookmarkEnd w:id="1674"/>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75" w:name="_CRTable8_3_2_736"/>
      <w:r w:rsidRPr="00E31D28">
        <w:t>Table </w:t>
      </w:r>
      <w:bookmarkEnd w:id="1675"/>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76" w:name="_CRTable8_3_2_737"/>
      <w:r w:rsidRPr="00E31D28">
        <w:t>Table </w:t>
      </w:r>
      <w:bookmarkEnd w:id="1676"/>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77" w:name="_CRTable8_3_2_738"/>
      <w:r w:rsidRPr="00E31D28">
        <w:lastRenderedPageBreak/>
        <w:t>Table </w:t>
      </w:r>
      <w:bookmarkEnd w:id="1677"/>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78" w:name="_CRTable8_3_2_739"/>
      <w:r w:rsidRPr="00E31D28">
        <w:t>Table </w:t>
      </w:r>
      <w:bookmarkEnd w:id="1678"/>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79" w:name="_CRTable8_3_2_740"/>
      <w:r w:rsidRPr="00E31D28">
        <w:t>Table </w:t>
      </w:r>
      <w:bookmarkEnd w:id="1679"/>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80" w:name="_CRTable8_3_2_741"/>
      <w:r w:rsidRPr="00E31D28">
        <w:t>Table </w:t>
      </w:r>
      <w:bookmarkEnd w:id="1680"/>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81" w:name="_CRTable8_3_2_742"/>
      <w:r w:rsidRPr="00E31D28">
        <w:t>Table </w:t>
      </w:r>
      <w:bookmarkEnd w:id="1681"/>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82" w:name="_CRTable8_3_2_743"/>
      <w:r w:rsidRPr="00E31D28">
        <w:t>Table </w:t>
      </w:r>
      <w:bookmarkEnd w:id="1682"/>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83" w:name="_CRTable8_3_2_744"/>
      <w:r w:rsidRPr="00E31D28">
        <w:t>Table </w:t>
      </w:r>
      <w:bookmarkEnd w:id="1683"/>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684" w:name="_CRTable8_3_2_745"/>
      <w:r w:rsidRPr="00E31D28">
        <w:t>Table </w:t>
      </w:r>
      <w:bookmarkEnd w:id="1684"/>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685" w:name="_CRTable8_3_2_746"/>
      <w:r w:rsidRPr="00E31D28">
        <w:t>Table </w:t>
      </w:r>
      <w:bookmarkEnd w:id="1685"/>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686" w:name="_CRTable8_3_2_747"/>
      <w:r w:rsidRPr="00E31D28">
        <w:t>Table </w:t>
      </w:r>
      <w:bookmarkEnd w:id="1686"/>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687"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688" w:name="_CRTable8_3_2_748"/>
      <w:r w:rsidRPr="00847E44">
        <w:t>Table </w:t>
      </w:r>
      <w:bookmarkEnd w:id="1688"/>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687"/>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689" w:name="_CRTable8_3_2_749"/>
      <w:r w:rsidRPr="00847E44">
        <w:t>Table </w:t>
      </w:r>
      <w:bookmarkEnd w:id="1689"/>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90" w:name="_Toc20212378"/>
      <w:bookmarkStart w:id="1691" w:name="_Toc27731733"/>
      <w:bookmarkStart w:id="1692" w:name="_Toc36127511"/>
      <w:bookmarkStart w:id="1693" w:name="_Toc45214617"/>
      <w:bookmarkStart w:id="1694" w:name="_Toc51937756"/>
      <w:bookmarkStart w:id="1695" w:name="_Toc51938065"/>
      <w:r w:rsidRPr="0045024E">
        <w:t>The &lt;</w:t>
      </w:r>
      <w:bookmarkStart w:id="1696" w:name="_Hlk57708855"/>
      <w:r w:rsidRPr="0045024E">
        <w:t>allow-</w:t>
      </w:r>
      <w:r>
        <w:t>call-transfer</w:t>
      </w:r>
      <w:bookmarkEnd w:id="169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697" w:name="_CRTable8_3_2_750"/>
      <w:r w:rsidRPr="0079391E">
        <w:t>Table </w:t>
      </w:r>
      <w:bookmarkEnd w:id="1697"/>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698" w:name="_Hlk57708871"/>
      <w:r>
        <w:rPr>
          <w:lang w:eastAsia="ko-KR"/>
        </w:rPr>
        <w:t>allow-call-transfer-to-any</w:t>
      </w:r>
      <w:bookmarkEnd w:id="169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699" w:name="_CRTable8_3_2_751"/>
      <w:r w:rsidRPr="00847E44">
        <w:t>Table </w:t>
      </w:r>
      <w:bookmarkEnd w:id="1699"/>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00"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00"/>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01" w:name="_CRTable8_3_2_752"/>
      <w:r>
        <w:lastRenderedPageBreak/>
        <w:t>Table </w:t>
      </w:r>
      <w:bookmarkEnd w:id="1701"/>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02" w:name="_Hlk68681582"/>
      <w:r>
        <w:t>call-forwarding-on</w:t>
      </w:r>
      <w:bookmarkEnd w:id="1702"/>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03" w:name="_CRTable8_3_2_753"/>
      <w:r>
        <w:t>Table </w:t>
      </w:r>
      <w:bookmarkEnd w:id="1703"/>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04" w:name="_CRTable8_3_2_754"/>
      <w:r>
        <w:t>Table </w:t>
      </w:r>
      <w:bookmarkEnd w:id="1704"/>
      <w:r>
        <w:rPr>
          <w:lang w:eastAsia="ko-KR"/>
        </w:rPr>
        <w:t>8.3.2.7-</w:t>
      </w:r>
      <w:r>
        <w:t xml:space="preserve">54: </w:t>
      </w:r>
      <w:r>
        <w:rPr>
          <w:lang w:eastAsia="ko-KR"/>
        </w:rPr>
        <w:t>Values of &lt;forward-</w:t>
      </w:r>
      <w:bookmarkStart w:id="1705" w:name="_Hlk72756955"/>
      <w:r>
        <w:rPr>
          <w:lang w:eastAsia="ko-KR"/>
        </w:rPr>
        <w:t>to-functional-alias</w:t>
      </w:r>
      <w:bookmarkEnd w:id="170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06" w:name="_CRTable8_3_2_755"/>
      <w:r>
        <w:t>Table </w:t>
      </w:r>
      <w:bookmarkEnd w:id="1706"/>
      <w:r>
        <w:rPr>
          <w:lang w:eastAsia="ko-KR"/>
        </w:rPr>
        <w:t>8.3.2.7-55</w:t>
      </w:r>
      <w:r>
        <w:t xml:space="preserve">: </w:t>
      </w:r>
      <w:r>
        <w:rPr>
          <w:lang w:eastAsia="ko-KR"/>
        </w:rPr>
        <w:t>Values of &lt;allow-call-</w:t>
      </w:r>
      <w:bookmarkStart w:id="1707" w:name="_Hlk72757041"/>
      <w:r>
        <w:rPr>
          <w:lang w:eastAsia="ko-KR"/>
        </w:rPr>
        <w:t>forward-manual-input</w:t>
      </w:r>
      <w:bookmarkEnd w:id="170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08" w:name="_CRTable8_3_2_756"/>
      <w:r>
        <w:t>Table </w:t>
      </w:r>
      <w:bookmarkEnd w:id="1708"/>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09" w:name="_CRTable8_3_2_757"/>
      <w:r w:rsidRPr="0079391E">
        <w:lastRenderedPageBreak/>
        <w:t>Table </w:t>
      </w:r>
      <w:bookmarkEnd w:id="1709"/>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10" w:name="_CRTable8_3_2_758"/>
      <w:r w:rsidRPr="0079391E">
        <w:t>Table </w:t>
      </w:r>
      <w:bookmarkEnd w:id="1710"/>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11" w:name="_CRTable8_3_2_759"/>
      <w:r w:rsidRPr="0079391E">
        <w:t>Table </w:t>
      </w:r>
      <w:bookmarkEnd w:id="1711"/>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12" w:name="_CRTable8_3_2_760"/>
      <w:r w:rsidRPr="0079391E">
        <w:t>Table </w:t>
      </w:r>
      <w:bookmarkEnd w:id="1712"/>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13" w:name="_CRTable8_3_2_761"/>
      <w:r w:rsidRPr="0079391E">
        <w:t>Table </w:t>
      </w:r>
      <w:bookmarkEnd w:id="1713"/>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14" w:name="_CRTable8_3_2_762"/>
      <w:r w:rsidRPr="0079391E">
        <w:lastRenderedPageBreak/>
        <w:t>Table </w:t>
      </w:r>
      <w:bookmarkEnd w:id="1714"/>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15" w:name="_CRTable8_3_2_763"/>
      <w:r w:rsidRPr="0079391E">
        <w:t>Table </w:t>
      </w:r>
      <w:bookmarkEnd w:id="1715"/>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16" w:name="_CRTable8_3_2_764"/>
      <w:r w:rsidRPr="0079391E">
        <w:t>Table </w:t>
      </w:r>
      <w:bookmarkEnd w:id="1716"/>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17" w:name="_CRTable8_3_2_765"/>
      <w:r w:rsidRPr="0079391E">
        <w:t>Table </w:t>
      </w:r>
      <w:bookmarkEnd w:id="1717"/>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718" w:name="_CR8_3_2_8"/>
      <w:bookmarkStart w:id="1719" w:name="_Toc92291252"/>
      <w:bookmarkStart w:id="1720" w:name="_Toc171523103"/>
      <w:bookmarkEnd w:id="1718"/>
      <w:r>
        <w:lastRenderedPageBreak/>
        <w:t>8</w:t>
      </w:r>
      <w:r w:rsidRPr="0045024E">
        <w:t>.</w:t>
      </w:r>
      <w:r>
        <w:t>3</w:t>
      </w:r>
      <w:r w:rsidRPr="0045024E">
        <w:t>.2.8</w:t>
      </w:r>
      <w:r w:rsidRPr="0045024E">
        <w:tab/>
        <w:t>Naming Conventions</w:t>
      </w:r>
      <w:bookmarkEnd w:id="1690"/>
      <w:bookmarkEnd w:id="1691"/>
      <w:bookmarkEnd w:id="1692"/>
      <w:bookmarkEnd w:id="1693"/>
      <w:bookmarkEnd w:id="1694"/>
      <w:bookmarkEnd w:id="1695"/>
      <w:bookmarkEnd w:id="1719"/>
      <w:bookmarkEnd w:id="1720"/>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21" w:name="_CR8_3_2_9"/>
      <w:bookmarkStart w:id="1722" w:name="_Toc20212379"/>
      <w:bookmarkStart w:id="1723" w:name="_Toc27731734"/>
      <w:bookmarkStart w:id="1724" w:name="_Toc36127512"/>
      <w:bookmarkStart w:id="1725" w:name="_Toc45214618"/>
      <w:bookmarkStart w:id="1726" w:name="_Toc51937757"/>
      <w:bookmarkStart w:id="1727" w:name="_Toc51938066"/>
      <w:bookmarkStart w:id="1728" w:name="_Toc92291253"/>
      <w:bookmarkStart w:id="1729" w:name="_Toc171523104"/>
      <w:bookmarkEnd w:id="1721"/>
      <w:r>
        <w:t>8</w:t>
      </w:r>
      <w:r w:rsidRPr="0045024E">
        <w:t>.</w:t>
      </w:r>
      <w:r>
        <w:t>3</w:t>
      </w:r>
      <w:r w:rsidRPr="0045024E">
        <w:t>.2.9</w:t>
      </w:r>
      <w:r w:rsidRPr="0045024E">
        <w:tab/>
        <w:t>Global documents</w:t>
      </w:r>
      <w:bookmarkEnd w:id="1722"/>
      <w:bookmarkEnd w:id="1723"/>
      <w:bookmarkEnd w:id="1724"/>
      <w:bookmarkEnd w:id="1725"/>
      <w:bookmarkEnd w:id="1726"/>
      <w:bookmarkEnd w:id="1727"/>
      <w:bookmarkEnd w:id="1728"/>
      <w:bookmarkEnd w:id="1729"/>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30" w:name="_CR8_3_2_10"/>
      <w:bookmarkStart w:id="1731" w:name="_Toc20212380"/>
      <w:bookmarkStart w:id="1732" w:name="_Toc27731735"/>
      <w:bookmarkStart w:id="1733" w:name="_Toc36127513"/>
      <w:bookmarkStart w:id="1734" w:name="_Toc45214619"/>
      <w:bookmarkStart w:id="1735" w:name="_Toc51937758"/>
      <w:bookmarkStart w:id="1736" w:name="_Toc51938067"/>
      <w:bookmarkStart w:id="1737" w:name="_Toc92291254"/>
      <w:bookmarkStart w:id="1738" w:name="_Toc171523105"/>
      <w:bookmarkEnd w:id="1730"/>
      <w:r>
        <w:t>8</w:t>
      </w:r>
      <w:r w:rsidRPr="0045024E">
        <w:t>.</w:t>
      </w:r>
      <w:r>
        <w:t>3</w:t>
      </w:r>
      <w:r w:rsidRPr="0045024E">
        <w:t>.2.10</w:t>
      </w:r>
      <w:r w:rsidRPr="0045024E">
        <w:tab/>
        <w:t>Resource interdependencies</w:t>
      </w:r>
      <w:bookmarkEnd w:id="1731"/>
      <w:bookmarkEnd w:id="1732"/>
      <w:bookmarkEnd w:id="1733"/>
      <w:bookmarkEnd w:id="1734"/>
      <w:bookmarkEnd w:id="1735"/>
      <w:bookmarkEnd w:id="1736"/>
      <w:bookmarkEnd w:id="1737"/>
      <w:bookmarkEnd w:id="1738"/>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39" w:name="_CR8_3_2_11"/>
      <w:bookmarkStart w:id="1740" w:name="_Toc20212381"/>
      <w:bookmarkStart w:id="1741" w:name="_Toc27731736"/>
      <w:bookmarkStart w:id="1742" w:name="_Toc36127514"/>
      <w:bookmarkStart w:id="1743" w:name="_Toc45214620"/>
      <w:bookmarkStart w:id="1744" w:name="_Toc51937759"/>
      <w:bookmarkStart w:id="1745" w:name="_Toc51938068"/>
      <w:bookmarkStart w:id="1746" w:name="_Toc92291255"/>
      <w:bookmarkStart w:id="1747" w:name="_Toc171523106"/>
      <w:bookmarkEnd w:id="1739"/>
      <w:r>
        <w:t>8</w:t>
      </w:r>
      <w:r w:rsidRPr="0045024E">
        <w:t>.</w:t>
      </w:r>
      <w:r>
        <w:t>3</w:t>
      </w:r>
      <w:r w:rsidRPr="0045024E">
        <w:t>.2.11</w:t>
      </w:r>
      <w:r w:rsidRPr="0045024E">
        <w:tab/>
      </w:r>
      <w:r>
        <w:t>Access Permissions</w:t>
      </w:r>
      <w:r w:rsidRPr="0045024E">
        <w:t xml:space="preserve"> Policies</w:t>
      </w:r>
      <w:bookmarkEnd w:id="1740"/>
      <w:bookmarkEnd w:id="1741"/>
      <w:bookmarkEnd w:id="1742"/>
      <w:bookmarkEnd w:id="1743"/>
      <w:bookmarkEnd w:id="1744"/>
      <w:bookmarkEnd w:id="1745"/>
      <w:bookmarkEnd w:id="1746"/>
      <w:bookmarkEnd w:id="1747"/>
    </w:p>
    <w:p w14:paraId="3232067F" w14:textId="77777777" w:rsidR="00C367E9" w:rsidRPr="0045024E" w:rsidRDefault="00C367E9" w:rsidP="00C367E9">
      <w:bookmarkStart w:id="1748" w:name="5.1.12_Subscription_to_Changes"/>
      <w:bookmarkStart w:id="1749" w:name="5.1.13_Search_Capabilities"/>
      <w:bookmarkStart w:id="1750" w:name="5.1.10_Resource_Interdependencies"/>
      <w:bookmarkStart w:id="1751" w:name="5.1.11_Authorization_Policies"/>
      <w:bookmarkEnd w:id="1748"/>
      <w:bookmarkEnd w:id="1749"/>
      <w:bookmarkEnd w:id="1750"/>
      <w:bookmarkEnd w:id="175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52" w:name="_CR8_3_2_12"/>
      <w:bookmarkStart w:id="1753" w:name="_Toc20212382"/>
      <w:bookmarkStart w:id="1754" w:name="_Toc27731737"/>
      <w:bookmarkStart w:id="1755" w:name="_Toc36127515"/>
      <w:bookmarkStart w:id="1756" w:name="_Toc45214621"/>
      <w:bookmarkStart w:id="1757" w:name="_Toc51937760"/>
      <w:bookmarkStart w:id="1758" w:name="_Toc51938069"/>
      <w:bookmarkStart w:id="1759" w:name="_Toc92291256"/>
      <w:bookmarkStart w:id="1760" w:name="_Toc171523107"/>
      <w:bookmarkEnd w:id="1752"/>
      <w:r>
        <w:t>8</w:t>
      </w:r>
      <w:r w:rsidRPr="0045024E">
        <w:t>.</w:t>
      </w:r>
      <w:r>
        <w:t>3</w:t>
      </w:r>
      <w:r w:rsidRPr="0045024E">
        <w:t>.2.12</w:t>
      </w:r>
      <w:r w:rsidRPr="0045024E">
        <w:tab/>
        <w:t>Subscription to Changes</w:t>
      </w:r>
      <w:bookmarkEnd w:id="1753"/>
      <w:bookmarkEnd w:id="1754"/>
      <w:bookmarkEnd w:id="1755"/>
      <w:bookmarkEnd w:id="1756"/>
      <w:bookmarkEnd w:id="1757"/>
      <w:bookmarkEnd w:id="1758"/>
      <w:bookmarkEnd w:id="1759"/>
      <w:bookmarkEnd w:id="176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761" w:name="_CR8_4"/>
      <w:bookmarkStart w:id="1762" w:name="_Toc20212383"/>
      <w:bookmarkStart w:id="1763" w:name="_Toc27731738"/>
      <w:bookmarkStart w:id="1764" w:name="_Toc36127516"/>
      <w:bookmarkStart w:id="1765" w:name="_Toc45214622"/>
      <w:bookmarkStart w:id="1766" w:name="_Toc51937761"/>
      <w:bookmarkStart w:id="1767" w:name="_Toc51938070"/>
      <w:bookmarkStart w:id="1768" w:name="_Toc92291257"/>
      <w:bookmarkStart w:id="1769" w:name="_Toc171523108"/>
      <w:bookmarkEnd w:id="1761"/>
      <w:r>
        <w:rPr>
          <w:lang w:val="en-US"/>
        </w:rPr>
        <w:t>8</w:t>
      </w:r>
      <w:r w:rsidRPr="00A65589">
        <w:rPr>
          <w:lang w:val="en-US"/>
        </w:rPr>
        <w:t>.</w:t>
      </w:r>
      <w:r>
        <w:rPr>
          <w:lang w:val="en-US"/>
        </w:rPr>
        <w:t>4</w:t>
      </w:r>
      <w:r w:rsidRPr="00A65589">
        <w:rPr>
          <w:lang w:val="en-US"/>
        </w:rPr>
        <w:tab/>
        <w:t>MCPTT service configuration document</w:t>
      </w:r>
      <w:bookmarkEnd w:id="1762"/>
      <w:bookmarkEnd w:id="1763"/>
      <w:bookmarkEnd w:id="1764"/>
      <w:bookmarkEnd w:id="1765"/>
      <w:bookmarkEnd w:id="1766"/>
      <w:bookmarkEnd w:id="1767"/>
      <w:bookmarkEnd w:id="1768"/>
      <w:bookmarkEnd w:id="1769"/>
    </w:p>
    <w:p w14:paraId="64247897" w14:textId="77777777" w:rsidR="00C367E9" w:rsidRPr="00986001" w:rsidRDefault="00C367E9" w:rsidP="00C367E9">
      <w:pPr>
        <w:pStyle w:val="Heading3"/>
      </w:pPr>
      <w:bookmarkStart w:id="1770" w:name="_CR8_4_1"/>
      <w:bookmarkStart w:id="1771" w:name="_Toc20212384"/>
      <w:bookmarkStart w:id="1772" w:name="_Toc27731739"/>
      <w:bookmarkStart w:id="1773" w:name="_Toc36127517"/>
      <w:bookmarkStart w:id="1774" w:name="_Toc45214623"/>
      <w:bookmarkStart w:id="1775" w:name="_Toc51937762"/>
      <w:bookmarkStart w:id="1776" w:name="_Toc51938071"/>
      <w:bookmarkStart w:id="1777" w:name="_Toc92291258"/>
      <w:bookmarkStart w:id="1778" w:name="_Toc171523109"/>
      <w:bookmarkEnd w:id="1770"/>
      <w:r>
        <w:t>8.4.1</w:t>
      </w:r>
      <w:r>
        <w:tab/>
        <w:t>General</w:t>
      </w:r>
      <w:bookmarkEnd w:id="1771"/>
      <w:bookmarkEnd w:id="1772"/>
      <w:bookmarkEnd w:id="1773"/>
      <w:bookmarkEnd w:id="1774"/>
      <w:bookmarkEnd w:id="1775"/>
      <w:bookmarkEnd w:id="1776"/>
      <w:bookmarkEnd w:id="1777"/>
      <w:bookmarkEnd w:id="1778"/>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79" w:name="_CR8_4_2"/>
      <w:bookmarkStart w:id="1780" w:name="_Toc20212385"/>
      <w:bookmarkStart w:id="1781" w:name="_Toc27731740"/>
      <w:bookmarkStart w:id="1782" w:name="_Toc36127518"/>
      <w:bookmarkStart w:id="1783" w:name="_Toc45214624"/>
      <w:bookmarkStart w:id="1784" w:name="_Toc51937763"/>
      <w:bookmarkStart w:id="1785" w:name="_Toc51938072"/>
      <w:bookmarkStart w:id="1786" w:name="_Toc92291259"/>
      <w:bookmarkStart w:id="1787" w:name="_Toc171523110"/>
      <w:bookmarkEnd w:id="1779"/>
      <w:r>
        <w:t>8.4.2</w:t>
      </w:r>
      <w:r>
        <w:tab/>
        <w:t>C</w:t>
      </w:r>
      <w:r w:rsidRPr="00986001">
        <w:t>oding</w:t>
      </w:r>
      <w:bookmarkEnd w:id="1780"/>
      <w:bookmarkEnd w:id="1781"/>
      <w:bookmarkEnd w:id="1782"/>
      <w:bookmarkEnd w:id="1783"/>
      <w:bookmarkEnd w:id="1784"/>
      <w:bookmarkEnd w:id="1785"/>
      <w:bookmarkEnd w:id="1786"/>
      <w:bookmarkEnd w:id="1787"/>
    </w:p>
    <w:p w14:paraId="627F452B" w14:textId="77777777" w:rsidR="00C367E9" w:rsidRPr="0019247C" w:rsidRDefault="00C367E9" w:rsidP="00C367E9">
      <w:pPr>
        <w:pStyle w:val="Heading4"/>
      </w:pPr>
      <w:bookmarkStart w:id="1788" w:name="_CR8_4_2_1"/>
      <w:bookmarkStart w:id="1789" w:name="_Toc20212386"/>
      <w:bookmarkStart w:id="1790" w:name="_Toc27731741"/>
      <w:bookmarkStart w:id="1791" w:name="_Toc36127519"/>
      <w:bookmarkStart w:id="1792" w:name="_Toc45214625"/>
      <w:bookmarkStart w:id="1793" w:name="_Toc51937764"/>
      <w:bookmarkStart w:id="1794" w:name="_Toc51938073"/>
      <w:bookmarkStart w:id="1795" w:name="_Toc92291260"/>
      <w:bookmarkStart w:id="1796" w:name="_Toc171523111"/>
      <w:bookmarkEnd w:id="1788"/>
      <w:r>
        <w:t>8.4.2.1</w:t>
      </w:r>
      <w:r>
        <w:tab/>
        <w:t>Structure</w:t>
      </w:r>
      <w:bookmarkEnd w:id="1789"/>
      <w:bookmarkEnd w:id="1790"/>
      <w:bookmarkEnd w:id="1791"/>
      <w:bookmarkEnd w:id="1792"/>
      <w:bookmarkEnd w:id="1793"/>
      <w:bookmarkEnd w:id="1794"/>
      <w:bookmarkEnd w:id="1795"/>
      <w:bookmarkEnd w:id="1796"/>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48386561" w:rsidR="00C367E9" w:rsidRDefault="00C367E9" w:rsidP="00C367E9">
      <w:pPr>
        <w:pStyle w:val="B2"/>
      </w:pPr>
      <w:r>
        <w:rPr>
          <w:lang w:val="en-US"/>
        </w:rPr>
        <w:t>j)</w:t>
      </w:r>
      <w:r>
        <w:rPr>
          <w:lang w:val="en-US"/>
        </w:rPr>
        <w:tab/>
        <w:t xml:space="preserve">a </w:t>
      </w:r>
      <w:r>
        <w:t>&lt;T20-floor-granted&gt; element;</w:t>
      </w:r>
    </w:p>
    <w:p w14:paraId="4679EE5C" w14:textId="77777777" w:rsidR="00956AF9" w:rsidRDefault="00956AF9" w:rsidP="00956AF9">
      <w:pPr>
        <w:pStyle w:val="B2"/>
        <w:rPr>
          <w:lang w:val="fr-FR"/>
        </w:rPr>
      </w:pPr>
      <w:r>
        <w:rPr>
          <w:lang w:val="fr-FR"/>
        </w:rPr>
        <w:t>k)</w:t>
      </w:r>
      <w:r>
        <w:rPr>
          <w:lang w:val="fr-FR"/>
        </w:rPr>
        <w:tab/>
        <w:t>a &lt;T25-mbs-conversation&gt; element;</w:t>
      </w:r>
    </w:p>
    <w:p w14:paraId="4EBA10CB" w14:textId="77777777" w:rsidR="00956AF9" w:rsidRDefault="00956AF9" w:rsidP="00956AF9">
      <w:pPr>
        <w:pStyle w:val="B2"/>
      </w:pPr>
      <w:r>
        <w:lastRenderedPageBreak/>
        <w:t>l)</w:t>
      </w:r>
      <w:r>
        <w:tab/>
        <w:t>a &lt;T26-map-group-to-session</w:t>
      </w:r>
      <w:r>
        <w:rPr>
          <w:rFonts w:hint="eastAsia"/>
          <w:lang w:eastAsia="zh-CN"/>
        </w:rPr>
        <w:t>-stream</w:t>
      </w:r>
      <w:r>
        <w:t>&gt; element;</w:t>
      </w:r>
    </w:p>
    <w:p w14:paraId="369617D3" w14:textId="251C2E1E" w:rsidR="00956AF9" w:rsidRDefault="00956AF9" w:rsidP="00C367E9">
      <w:pPr>
        <w:pStyle w:val="B2"/>
      </w:pPr>
      <w:r>
        <w:t>m)</w:t>
      </w:r>
      <w:r>
        <w:tab/>
        <w:t>a &lt;T27-unmap-group-from-session</w:t>
      </w:r>
      <w:r>
        <w:rPr>
          <w:rFonts w:hint="eastAsia"/>
          <w:lang w:eastAsia="zh-CN"/>
        </w:rPr>
        <w:t>-stream</w:t>
      </w:r>
      <w:r>
        <w:t>&gt; element;</w:t>
      </w:r>
    </w:p>
    <w:p w14:paraId="058C5180" w14:textId="2E607EC1" w:rsidR="00C367E9" w:rsidRDefault="00956AF9" w:rsidP="00C367E9">
      <w:pPr>
        <w:pStyle w:val="B2"/>
      </w:pPr>
      <w:r>
        <w:t>n</w:t>
      </w:r>
      <w:r w:rsidR="00C367E9">
        <w:t>)</w:t>
      </w:r>
      <w:r w:rsidR="00C367E9">
        <w:tab/>
        <w:t>a &lt;T55-connect&gt; element;</w:t>
      </w:r>
    </w:p>
    <w:p w14:paraId="731F5FE8" w14:textId="46EB886E" w:rsidR="00C367E9" w:rsidRDefault="00956AF9" w:rsidP="00C367E9">
      <w:pPr>
        <w:pStyle w:val="B2"/>
      </w:pPr>
      <w:r>
        <w:t>o</w:t>
      </w:r>
      <w:r w:rsidR="00C367E9">
        <w:t>)</w:t>
      </w:r>
      <w:r w:rsidR="00C367E9">
        <w:tab/>
        <w:t xml:space="preserve">a&lt;T56-disconnect&gt; </w:t>
      </w:r>
      <w:r w:rsidR="00C367E9" w:rsidRPr="00F86315">
        <w:t>element;</w:t>
      </w:r>
    </w:p>
    <w:p w14:paraId="15AF4144" w14:textId="54DDC764" w:rsidR="00C367E9" w:rsidRDefault="00956AF9" w:rsidP="00C367E9">
      <w:pPr>
        <w:pStyle w:val="B2"/>
      </w:pPr>
      <w:r>
        <w:t>p</w:t>
      </w:r>
      <w:r w:rsidR="00C367E9" w:rsidRPr="00F86315">
        <w:t>)</w:t>
      </w:r>
      <w:r w:rsidR="00C367E9">
        <w:tab/>
        <w:t xml:space="preserve">a </w:t>
      </w:r>
      <w:r w:rsidR="00C367E9" w:rsidRPr="00DD1433">
        <w:t>&lt;C7-floor-idle&gt; element</w:t>
      </w:r>
      <w:r w:rsidR="00C367E9">
        <w:t>;</w:t>
      </w:r>
    </w:p>
    <w:p w14:paraId="7F679C73" w14:textId="5B372297" w:rsidR="00C367E9" w:rsidRDefault="00956AF9" w:rsidP="00C367E9">
      <w:pPr>
        <w:pStyle w:val="B2"/>
      </w:pPr>
      <w:r>
        <w:t>q</w:t>
      </w:r>
      <w:r w:rsidR="00C367E9">
        <w:t>)</w:t>
      </w:r>
      <w:r w:rsidR="00C367E9">
        <w:tab/>
        <w:t>a &lt;C17-unmap-group-to-bearer&gt; element;</w:t>
      </w:r>
    </w:p>
    <w:p w14:paraId="44E9E44F" w14:textId="6D36DDD5" w:rsidR="00C367E9" w:rsidRDefault="00956AF9" w:rsidP="00C367E9">
      <w:pPr>
        <w:pStyle w:val="B2"/>
      </w:pPr>
      <w:r>
        <w:t>r</w:t>
      </w:r>
      <w:r w:rsidR="00C367E9">
        <w:t>)</w:t>
      </w:r>
      <w:r w:rsidR="00C367E9">
        <w:tab/>
        <w:t>a &lt;C20-floor-granted&gt; element;</w:t>
      </w:r>
    </w:p>
    <w:p w14:paraId="4E0BE08C" w14:textId="4D2BAC41" w:rsidR="00956AF9" w:rsidRDefault="00956AF9" w:rsidP="00C367E9">
      <w:pPr>
        <w:pStyle w:val="B2"/>
      </w:pPr>
      <w:r>
        <w:t>s)</w:t>
      </w:r>
      <w:r>
        <w:tab/>
        <w:t>a &lt;C27-unmap-group-from-session</w:t>
      </w:r>
      <w:r>
        <w:rPr>
          <w:rFonts w:hint="eastAsia"/>
          <w:lang w:eastAsia="zh-CN"/>
        </w:rPr>
        <w:t>-stream</w:t>
      </w:r>
      <w:r>
        <w:t>&gt; element;</w:t>
      </w:r>
    </w:p>
    <w:p w14:paraId="5BE88057" w14:textId="6CE9328E" w:rsidR="00C367E9" w:rsidRDefault="00956AF9" w:rsidP="00C367E9">
      <w:pPr>
        <w:pStyle w:val="B2"/>
      </w:pPr>
      <w:r>
        <w:t>t</w:t>
      </w:r>
      <w:r w:rsidR="00C367E9">
        <w:t>)</w:t>
      </w:r>
      <w:r w:rsidR="00C367E9">
        <w:tab/>
        <w:t>a &lt;C55-connect&gt; element; and</w:t>
      </w:r>
    </w:p>
    <w:p w14:paraId="01907B0D" w14:textId="49456D4B" w:rsidR="00C367E9" w:rsidRDefault="00956AF9" w:rsidP="00C367E9">
      <w:pPr>
        <w:pStyle w:val="B2"/>
      </w:pPr>
      <w:r>
        <w:t>u</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lastRenderedPageBreak/>
        <w:t>v)</w:t>
      </w:r>
      <w:r>
        <w:rPr>
          <w:lang w:val="en-US"/>
        </w:rPr>
        <w:tab/>
        <w:t>may contain an &lt;anyExt&gt; element containing a &lt;functional-alias-priority&gt; element; and</w:t>
      </w:r>
    </w:p>
    <w:p w14:paraId="40CA7E07" w14:textId="7522C56D" w:rsidR="00C367E9" w:rsidRDefault="00C367E9" w:rsidP="00C367E9">
      <w:pPr>
        <w:pStyle w:val="B2"/>
        <w:rPr>
          <w:lang w:val="en-US"/>
        </w:rPr>
      </w:pPr>
      <w:r>
        <w:rPr>
          <w:lang w:val="en-US"/>
        </w:rPr>
        <w:t>b)</w:t>
      </w:r>
      <w:r>
        <w:rPr>
          <w:lang w:val="en-US"/>
        </w:rPr>
        <w:tab/>
        <w:t>a &lt;</w:t>
      </w:r>
      <w:bookmarkStart w:id="1797" w:name="_Hlk71104914"/>
      <w:r>
        <w:rPr>
          <w:lang w:val="en-US"/>
        </w:rPr>
        <w:t>max-simultaneous-authorizations</w:t>
      </w:r>
      <w:bookmarkEnd w:id="1797"/>
      <w:r>
        <w:rPr>
          <w:lang w:val="en-US"/>
        </w:rPr>
        <w:t>&gt; element;</w:t>
      </w:r>
    </w:p>
    <w:p w14:paraId="4D0B19BE" w14:textId="77777777" w:rsidR="008E1242" w:rsidRDefault="00C367E9" w:rsidP="00C367E9">
      <w:pPr>
        <w:pStyle w:val="B2"/>
        <w:rPr>
          <w:lang w:val="en-US"/>
        </w:rPr>
      </w:pPr>
      <w:r>
        <w:rPr>
          <w:lang w:val="en-US"/>
        </w:rPr>
        <w:t>c)</w:t>
      </w:r>
      <w:r>
        <w:rPr>
          <w:lang w:val="en-US"/>
        </w:rPr>
        <w:tab/>
        <w:t>a &lt;max-immediate-forwardings&gt; element</w:t>
      </w:r>
      <w:r w:rsidR="008E1242">
        <w:rPr>
          <w:lang w:val="en-US"/>
        </w:rPr>
        <w:t>; and</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51FCD50B" w:rsidR="00C367E9" w:rsidRDefault="008E1242" w:rsidP="00E177B7">
      <w:pPr>
        <w:pStyle w:val="B3"/>
        <w:rPr>
          <w:lang w:val="en-US"/>
        </w:rPr>
      </w:pPr>
      <w:r>
        <w:rPr>
          <w:lang w:val="en-US"/>
        </w:rPr>
        <w:t>iv)</w:t>
      </w:r>
      <w:r>
        <w:rPr>
          <w:lang w:val="en-US"/>
        </w:rPr>
        <w:tab/>
        <w:t>a &lt;max-duration-of-call&gt;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798" w:name="_CR8_4_2_2"/>
      <w:bookmarkStart w:id="1799" w:name="_Toc20212387"/>
      <w:bookmarkStart w:id="1800" w:name="_Toc27731742"/>
      <w:bookmarkStart w:id="1801" w:name="_Toc36127520"/>
      <w:bookmarkStart w:id="1802" w:name="_Toc45214626"/>
      <w:bookmarkStart w:id="1803" w:name="_Toc51937765"/>
      <w:bookmarkStart w:id="1804" w:name="_Toc51938074"/>
      <w:bookmarkStart w:id="1805" w:name="_Toc92291261"/>
      <w:bookmarkStart w:id="1806" w:name="_Toc171523112"/>
      <w:bookmarkEnd w:id="1798"/>
      <w:r>
        <w:t>8.4.2.2</w:t>
      </w:r>
      <w:r w:rsidRPr="00016A64">
        <w:tab/>
      </w:r>
      <w:r>
        <w:t>Application Unique ID</w:t>
      </w:r>
      <w:bookmarkEnd w:id="1799"/>
      <w:bookmarkEnd w:id="1800"/>
      <w:bookmarkEnd w:id="1801"/>
      <w:bookmarkEnd w:id="1802"/>
      <w:bookmarkEnd w:id="1803"/>
      <w:bookmarkEnd w:id="1804"/>
      <w:bookmarkEnd w:id="1805"/>
      <w:bookmarkEnd w:id="1806"/>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07" w:name="_CR8_4_2_3"/>
      <w:bookmarkStart w:id="1808" w:name="_Toc20212388"/>
      <w:bookmarkStart w:id="1809" w:name="_Toc27731743"/>
      <w:bookmarkStart w:id="1810" w:name="_Toc36127521"/>
      <w:bookmarkStart w:id="1811" w:name="_Toc45214627"/>
      <w:bookmarkStart w:id="1812" w:name="_Toc51937766"/>
      <w:bookmarkStart w:id="1813" w:name="_Toc51938075"/>
      <w:bookmarkStart w:id="1814" w:name="_Toc92291262"/>
      <w:bookmarkStart w:id="1815" w:name="_Toc171523113"/>
      <w:bookmarkEnd w:id="1807"/>
      <w:r>
        <w:t>8.4</w:t>
      </w:r>
      <w:r w:rsidRPr="00345011">
        <w:t>.2.</w:t>
      </w:r>
      <w:r>
        <w:t>3</w:t>
      </w:r>
      <w:r w:rsidRPr="00345011">
        <w:tab/>
      </w:r>
      <w:r>
        <w:t>XML Schema</w:t>
      </w:r>
      <w:bookmarkEnd w:id="1808"/>
      <w:bookmarkEnd w:id="1809"/>
      <w:bookmarkEnd w:id="1810"/>
      <w:bookmarkEnd w:id="1811"/>
      <w:bookmarkEnd w:id="1812"/>
      <w:bookmarkEnd w:id="1813"/>
      <w:bookmarkEnd w:id="1814"/>
      <w:bookmarkEnd w:id="181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lastRenderedPageBreak/>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lastRenderedPageBreak/>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6A10BA6B" w14:textId="74D22978" w:rsidR="00956AF9" w:rsidRDefault="00956AF9" w:rsidP="00956AF9">
      <w:pPr>
        <w:pStyle w:val="PL"/>
        <w:rPr>
          <w:lang w:val="fr-FR"/>
        </w:rPr>
      </w:pPr>
      <w:r>
        <w:t xml:space="preserve">      </w:t>
      </w:r>
      <w:r>
        <w:rPr>
          <w:lang w:val="fr-FR"/>
        </w:rPr>
        <w:t>&lt;xs:element name="T25-mbs-conversation" type="xs:duration"/&gt;</w:t>
      </w:r>
    </w:p>
    <w:p w14:paraId="1ECC9322" w14:textId="77777777" w:rsidR="00956AF9" w:rsidRDefault="00956AF9" w:rsidP="00956AF9">
      <w:pPr>
        <w:pStyle w:val="PL"/>
      </w:pPr>
      <w:r>
        <w:rPr>
          <w:lang w:val="fr-FR"/>
        </w:rPr>
        <w:t xml:space="preserve">      </w:t>
      </w:r>
      <w:r>
        <w:t>&lt;xs:element name="T26-map-group-to-session</w:t>
      </w:r>
      <w:r>
        <w:rPr>
          <w:rFonts w:hint="eastAsia"/>
          <w:lang w:eastAsia="zh-CN"/>
        </w:rPr>
        <w:t>-stream</w:t>
      </w:r>
      <w:r>
        <w:t>" type="xs:duration"/&gt;</w:t>
      </w:r>
    </w:p>
    <w:p w14:paraId="63457E8A" w14:textId="4B474DB1" w:rsidR="00956AF9" w:rsidRDefault="00956AF9" w:rsidP="00C367E9">
      <w:pPr>
        <w:pStyle w:val="PL"/>
      </w:pPr>
      <w:r>
        <w:t xml:space="preserve">      &lt;xs:element name="T27-unmap-group-from-session</w:t>
      </w:r>
      <w:r>
        <w:rPr>
          <w:rFonts w:hint="eastAsia"/>
          <w:lang w:eastAsia="zh-CN"/>
        </w:rPr>
        <w:t>-stream</w:t>
      </w:r>
      <w:r>
        <w:t>" type="xs:duration"/&gt;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35020CB5" w:rsidR="00C367E9" w:rsidRDefault="00C367E9" w:rsidP="00C367E9">
      <w:pPr>
        <w:pStyle w:val="PL"/>
      </w:pPr>
      <w:r>
        <w:t xml:space="preserve">      &lt;xs:element name="</w:t>
      </w:r>
      <w:r w:rsidRPr="00DD1433">
        <w:t>C20-floor-granted</w:t>
      </w:r>
      <w:r>
        <w:t>" type="xs:unsignedShort"</w:t>
      </w:r>
      <w:r w:rsidRPr="00CB4D03">
        <w:t>/&gt;</w:t>
      </w:r>
    </w:p>
    <w:p w14:paraId="2AAE5213" w14:textId="59C9ACA0" w:rsidR="00956AF9" w:rsidRDefault="00956AF9" w:rsidP="00C367E9">
      <w:pPr>
        <w:pStyle w:val="PL"/>
      </w:pPr>
      <w:r>
        <w:t xml:space="preserve">      &lt;xs:element name="C27-unmap-group-from-session</w:t>
      </w:r>
      <w:r>
        <w:rPr>
          <w:rFonts w:hint="eastAsia"/>
          <w:lang w:eastAsia="zh-CN"/>
        </w:rPr>
        <w:t>-stream</w:t>
      </w:r>
      <w:r>
        <w:t>" type="xs:unsignedShort"/&gt;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lastRenderedPageBreak/>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lastRenderedPageBreak/>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816" w:name="_CR8_4_2_4"/>
      <w:bookmarkStart w:id="1817" w:name="_Toc20212389"/>
      <w:bookmarkStart w:id="1818" w:name="_Toc27731744"/>
      <w:bookmarkStart w:id="1819" w:name="_Toc36127522"/>
      <w:bookmarkStart w:id="1820" w:name="_Toc45214628"/>
      <w:bookmarkStart w:id="1821" w:name="_Toc51937767"/>
      <w:bookmarkStart w:id="1822" w:name="_Toc51938076"/>
      <w:bookmarkStart w:id="1823" w:name="_Toc92291263"/>
      <w:bookmarkStart w:id="1824" w:name="_Toc171523114"/>
      <w:bookmarkEnd w:id="1816"/>
      <w:r>
        <w:t>8.4.2.4</w:t>
      </w:r>
      <w:r>
        <w:tab/>
        <w:t>Default Document Namespace</w:t>
      </w:r>
      <w:bookmarkEnd w:id="1817"/>
      <w:bookmarkEnd w:id="1818"/>
      <w:bookmarkEnd w:id="1819"/>
      <w:bookmarkEnd w:id="1820"/>
      <w:bookmarkEnd w:id="1821"/>
      <w:bookmarkEnd w:id="1822"/>
      <w:bookmarkEnd w:id="1823"/>
      <w:bookmarkEnd w:id="1824"/>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25" w:name="_CR8_4_2_5"/>
      <w:bookmarkStart w:id="1826" w:name="_Toc20212390"/>
      <w:bookmarkStart w:id="1827" w:name="_Toc27731745"/>
      <w:bookmarkStart w:id="1828" w:name="_Toc36127523"/>
      <w:bookmarkStart w:id="1829" w:name="_Toc45214629"/>
      <w:bookmarkStart w:id="1830" w:name="_Toc51937768"/>
      <w:bookmarkStart w:id="1831" w:name="_Toc51938077"/>
      <w:bookmarkStart w:id="1832" w:name="_Toc92291264"/>
      <w:bookmarkStart w:id="1833" w:name="_Toc171523115"/>
      <w:bookmarkEnd w:id="1825"/>
      <w:r>
        <w:t>8.4.2.5</w:t>
      </w:r>
      <w:r>
        <w:tab/>
        <w:t>MIME type</w:t>
      </w:r>
      <w:bookmarkEnd w:id="1826"/>
      <w:bookmarkEnd w:id="1827"/>
      <w:bookmarkEnd w:id="1828"/>
      <w:bookmarkEnd w:id="1829"/>
      <w:bookmarkEnd w:id="1830"/>
      <w:bookmarkEnd w:id="1831"/>
      <w:bookmarkEnd w:id="1832"/>
      <w:bookmarkEnd w:id="1833"/>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34" w:name="_CR8_4_2_6"/>
      <w:bookmarkStart w:id="1835" w:name="_Toc20212391"/>
      <w:bookmarkStart w:id="1836" w:name="_Toc27731746"/>
      <w:bookmarkStart w:id="1837" w:name="_Toc36127524"/>
      <w:bookmarkStart w:id="1838" w:name="_Toc45214630"/>
      <w:bookmarkStart w:id="1839" w:name="_Toc51937769"/>
      <w:bookmarkStart w:id="1840" w:name="_Toc51938078"/>
      <w:bookmarkStart w:id="1841" w:name="_Toc92291265"/>
      <w:bookmarkStart w:id="1842" w:name="_Toc171523116"/>
      <w:bookmarkEnd w:id="1834"/>
      <w:r>
        <w:lastRenderedPageBreak/>
        <w:t>8.4.2.6</w:t>
      </w:r>
      <w:r>
        <w:tab/>
        <w:t>Validation Constraints</w:t>
      </w:r>
      <w:bookmarkEnd w:id="1835"/>
      <w:bookmarkEnd w:id="1836"/>
      <w:bookmarkEnd w:id="1837"/>
      <w:bookmarkEnd w:id="1838"/>
      <w:bookmarkEnd w:id="1839"/>
      <w:bookmarkEnd w:id="1840"/>
      <w:bookmarkEnd w:id="1841"/>
      <w:bookmarkEnd w:id="184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lastRenderedPageBreak/>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lastRenderedPageBreak/>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43" w:name="_CR8_4_2_7"/>
      <w:bookmarkStart w:id="1844" w:name="_Toc20212392"/>
      <w:bookmarkStart w:id="1845" w:name="_Toc27731747"/>
      <w:bookmarkStart w:id="1846" w:name="_Toc36127525"/>
      <w:bookmarkStart w:id="1847" w:name="_Toc45214631"/>
      <w:bookmarkStart w:id="1848" w:name="_Toc51937770"/>
      <w:bookmarkStart w:id="1849" w:name="_Toc51938079"/>
      <w:bookmarkStart w:id="1850" w:name="_Toc92291266"/>
      <w:bookmarkStart w:id="1851" w:name="_Toc171523117"/>
      <w:bookmarkEnd w:id="1843"/>
      <w:r>
        <w:t>8.4.2.7</w:t>
      </w:r>
      <w:r w:rsidRPr="00345011">
        <w:tab/>
        <w:t>Data Semantics</w:t>
      </w:r>
      <w:bookmarkEnd w:id="1844"/>
      <w:bookmarkEnd w:id="1845"/>
      <w:bookmarkEnd w:id="1846"/>
      <w:bookmarkEnd w:id="1847"/>
      <w:bookmarkEnd w:id="1848"/>
      <w:bookmarkEnd w:id="1849"/>
      <w:bookmarkEnd w:id="1850"/>
      <w:bookmarkEnd w:id="185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lastRenderedPageBreak/>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lastRenderedPageBreak/>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77777777" w:rsidR="00956AF9" w:rsidRDefault="00956AF9" w:rsidP="00956AF9">
      <w:pPr>
        <w:pStyle w:val="B1"/>
      </w:pPr>
      <w:r>
        <w:t>22)</w:t>
      </w:r>
      <w:r>
        <w:tab/>
        <w:t>the &lt;T25-mbs-conversation&gt; element of the &lt;fc-timers-counters&gt; element contains the maximum allowed time of silence in a group session involving an MBS session before the MBS subchannel shall be released;</w:t>
      </w:r>
    </w:p>
    <w:p w14:paraId="7DB93424" w14:textId="77777777" w:rsidR="00956AF9" w:rsidRDefault="00956AF9" w:rsidP="00956AF9">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0D512DC9" w14:textId="15D27BB8" w:rsidR="00956AF9" w:rsidRPr="00A83359" w:rsidRDefault="00956AF9" w:rsidP="00C367E9">
      <w:pPr>
        <w:pStyle w:val="B1"/>
      </w:pPr>
      <w:r>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852" w:name="_Hlk139148129"/>
      <w:r>
        <w:t>28)</w:t>
      </w:r>
      <w:r>
        <w:tab/>
        <w:t>the &lt;C17-unmap-group-to-bearer&gt; element of the &lt;fc-timers-counters&gt; element contains the maximum times the Unmap Group To Bearer message shall be retransmitted;</w:t>
      </w:r>
    </w:p>
    <w:bookmarkEnd w:id="1852"/>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3A0C432D" w:rsidR="00956AF9" w:rsidRPr="00844EDD" w:rsidRDefault="00956AF9" w:rsidP="00C367E9">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lastRenderedPageBreak/>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853"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853"/>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lastRenderedPageBreak/>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54" w:name="_CR8_4_2_8"/>
      <w:bookmarkStart w:id="1855" w:name="_Toc20212393"/>
      <w:bookmarkStart w:id="1856" w:name="_Toc27731748"/>
      <w:bookmarkStart w:id="1857" w:name="_Toc36127526"/>
      <w:bookmarkStart w:id="1858" w:name="_Toc45214632"/>
      <w:bookmarkStart w:id="1859" w:name="_Toc51937771"/>
      <w:bookmarkStart w:id="1860" w:name="_Toc51938080"/>
      <w:bookmarkStart w:id="1861" w:name="_Toc92291267"/>
      <w:bookmarkStart w:id="1862" w:name="_Toc171523118"/>
      <w:bookmarkEnd w:id="1854"/>
      <w:r>
        <w:t>8.4.2.8</w:t>
      </w:r>
      <w:r>
        <w:tab/>
        <w:t>Naming Conventions</w:t>
      </w:r>
      <w:bookmarkEnd w:id="1855"/>
      <w:bookmarkEnd w:id="1856"/>
      <w:bookmarkEnd w:id="1857"/>
      <w:bookmarkEnd w:id="1858"/>
      <w:bookmarkEnd w:id="1859"/>
      <w:bookmarkEnd w:id="1860"/>
      <w:bookmarkEnd w:id="1861"/>
      <w:bookmarkEnd w:id="1862"/>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63" w:name="_CR8_4_2_9"/>
      <w:bookmarkStart w:id="1864" w:name="_Toc20212394"/>
      <w:bookmarkStart w:id="1865" w:name="_Toc27731749"/>
      <w:bookmarkStart w:id="1866" w:name="_Toc36127527"/>
      <w:bookmarkStart w:id="1867" w:name="_Toc45214633"/>
      <w:bookmarkStart w:id="1868" w:name="_Toc51937772"/>
      <w:bookmarkStart w:id="1869" w:name="_Toc51938081"/>
      <w:bookmarkStart w:id="1870" w:name="_Toc92291268"/>
      <w:bookmarkStart w:id="1871" w:name="_Toc171523119"/>
      <w:bookmarkEnd w:id="1863"/>
      <w:r>
        <w:t>8.4.2.9</w:t>
      </w:r>
      <w:r>
        <w:tab/>
        <w:t>Global documents</w:t>
      </w:r>
      <w:bookmarkEnd w:id="1864"/>
      <w:bookmarkEnd w:id="1865"/>
      <w:bookmarkEnd w:id="1866"/>
      <w:bookmarkEnd w:id="1867"/>
      <w:bookmarkEnd w:id="1868"/>
      <w:bookmarkEnd w:id="1869"/>
      <w:bookmarkEnd w:id="1870"/>
      <w:bookmarkEnd w:id="1871"/>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72" w:name="_CR8_4_2_10"/>
      <w:bookmarkStart w:id="1873" w:name="_Toc20212395"/>
      <w:bookmarkStart w:id="1874" w:name="_Toc27731750"/>
      <w:bookmarkStart w:id="1875" w:name="_Toc36127528"/>
      <w:bookmarkStart w:id="1876" w:name="_Toc45214634"/>
      <w:bookmarkStart w:id="1877" w:name="_Toc51937773"/>
      <w:bookmarkStart w:id="1878" w:name="_Toc51938082"/>
      <w:bookmarkStart w:id="1879" w:name="_Toc92291269"/>
      <w:bookmarkStart w:id="1880" w:name="_Toc171523120"/>
      <w:bookmarkEnd w:id="1872"/>
      <w:r>
        <w:t>8.4.2.10</w:t>
      </w:r>
      <w:r>
        <w:tab/>
        <w:t>Resource interdependencies</w:t>
      </w:r>
      <w:bookmarkEnd w:id="1873"/>
      <w:bookmarkEnd w:id="1874"/>
      <w:bookmarkEnd w:id="1875"/>
      <w:bookmarkEnd w:id="1876"/>
      <w:bookmarkEnd w:id="1877"/>
      <w:bookmarkEnd w:id="1878"/>
      <w:bookmarkEnd w:id="1879"/>
      <w:bookmarkEnd w:id="1880"/>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81" w:name="_CR8_4_2_11"/>
      <w:bookmarkStart w:id="1882" w:name="_Toc20212396"/>
      <w:bookmarkStart w:id="1883" w:name="_Toc27731751"/>
      <w:bookmarkStart w:id="1884" w:name="_Toc36127529"/>
      <w:bookmarkStart w:id="1885" w:name="_Toc45214635"/>
      <w:bookmarkStart w:id="1886" w:name="_Toc51937774"/>
      <w:bookmarkStart w:id="1887" w:name="_Toc51938083"/>
      <w:bookmarkStart w:id="1888" w:name="_Toc92291270"/>
      <w:bookmarkStart w:id="1889" w:name="_Toc171523121"/>
      <w:bookmarkEnd w:id="1881"/>
      <w:r>
        <w:t>8.4.2.11</w:t>
      </w:r>
      <w:r>
        <w:tab/>
        <w:t>Authorization Policies</w:t>
      </w:r>
      <w:bookmarkEnd w:id="1882"/>
      <w:bookmarkEnd w:id="1883"/>
      <w:bookmarkEnd w:id="1884"/>
      <w:bookmarkEnd w:id="1885"/>
      <w:bookmarkEnd w:id="1886"/>
      <w:bookmarkEnd w:id="1887"/>
      <w:bookmarkEnd w:id="1888"/>
      <w:bookmarkEnd w:id="1889"/>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890" w:name="_CR8_4_2_12"/>
      <w:bookmarkStart w:id="1891" w:name="_Toc20212397"/>
      <w:bookmarkStart w:id="1892" w:name="_Toc27731752"/>
      <w:bookmarkStart w:id="1893" w:name="_Toc36127530"/>
      <w:bookmarkStart w:id="1894" w:name="_Toc45214636"/>
      <w:bookmarkStart w:id="1895" w:name="_Toc51937775"/>
      <w:bookmarkStart w:id="1896" w:name="_Toc51938084"/>
      <w:bookmarkStart w:id="1897" w:name="_Toc92291271"/>
      <w:bookmarkStart w:id="1898" w:name="_Toc171523122"/>
      <w:bookmarkEnd w:id="1890"/>
      <w:r>
        <w:t>8.4.2.12</w:t>
      </w:r>
      <w:r>
        <w:tab/>
        <w:t>Subscription to Changes</w:t>
      </w:r>
      <w:bookmarkEnd w:id="1891"/>
      <w:bookmarkEnd w:id="1892"/>
      <w:bookmarkEnd w:id="1893"/>
      <w:bookmarkEnd w:id="1894"/>
      <w:bookmarkEnd w:id="1895"/>
      <w:bookmarkEnd w:id="1896"/>
      <w:bookmarkEnd w:id="1897"/>
      <w:bookmarkEnd w:id="1898"/>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899" w:name="_CR9"/>
      <w:bookmarkStart w:id="1900" w:name="_Toc20212398"/>
      <w:bookmarkStart w:id="1901" w:name="_Toc27731753"/>
      <w:bookmarkStart w:id="1902" w:name="_Toc36127531"/>
      <w:bookmarkStart w:id="1903" w:name="_Toc45214637"/>
      <w:bookmarkStart w:id="1904" w:name="_Toc51937776"/>
      <w:bookmarkStart w:id="1905" w:name="_Toc51938085"/>
      <w:bookmarkStart w:id="1906" w:name="_Toc92291272"/>
      <w:bookmarkStart w:id="1907" w:name="_Toc171523123"/>
      <w:bookmarkEnd w:id="1899"/>
      <w:r>
        <w:t>9</w:t>
      </w:r>
      <w:r w:rsidRPr="00986001">
        <w:tab/>
      </w:r>
      <w:r>
        <w:t>MCVideo configuration management documents</w:t>
      </w:r>
      <w:bookmarkEnd w:id="1900"/>
      <w:bookmarkEnd w:id="1901"/>
      <w:bookmarkEnd w:id="1902"/>
      <w:bookmarkEnd w:id="1903"/>
      <w:bookmarkEnd w:id="1904"/>
      <w:bookmarkEnd w:id="1905"/>
      <w:bookmarkEnd w:id="1906"/>
      <w:bookmarkEnd w:id="1907"/>
    </w:p>
    <w:p w14:paraId="72150635" w14:textId="77777777" w:rsidR="00C367E9" w:rsidRPr="00986001" w:rsidRDefault="00C367E9" w:rsidP="00C367E9">
      <w:pPr>
        <w:pStyle w:val="Heading2"/>
      </w:pPr>
      <w:bookmarkStart w:id="1908" w:name="_CR9_1"/>
      <w:bookmarkStart w:id="1909" w:name="_Toc20212399"/>
      <w:bookmarkStart w:id="1910" w:name="_Toc27731754"/>
      <w:bookmarkStart w:id="1911" w:name="_Toc36127532"/>
      <w:bookmarkStart w:id="1912" w:name="_Toc45214638"/>
      <w:bookmarkStart w:id="1913" w:name="_Toc51937777"/>
      <w:bookmarkStart w:id="1914" w:name="_Toc51938086"/>
      <w:bookmarkStart w:id="1915" w:name="_Toc92291273"/>
      <w:bookmarkStart w:id="1916" w:name="_Toc171523124"/>
      <w:bookmarkEnd w:id="1908"/>
      <w:r>
        <w:t>9</w:t>
      </w:r>
      <w:r w:rsidRPr="00986001">
        <w:t>.1</w:t>
      </w:r>
      <w:r w:rsidRPr="00986001">
        <w:tab/>
        <w:t>Introduction</w:t>
      </w:r>
      <w:bookmarkEnd w:id="1909"/>
      <w:bookmarkEnd w:id="1910"/>
      <w:bookmarkEnd w:id="1911"/>
      <w:bookmarkEnd w:id="1912"/>
      <w:bookmarkEnd w:id="1913"/>
      <w:bookmarkEnd w:id="1914"/>
      <w:bookmarkEnd w:id="1915"/>
      <w:bookmarkEnd w:id="1916"/>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lastRenderedPageBreak/>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17" w:name="_CR9_2"/>
      <w:bookmarkStart w:id="1918" w:name="_Toc20212400"/>
      <w:bookmarkStart w:id="1919" w:name="_Toc27731755"/>
      <w:bookmarkStart w:id="1920" w:name="_Toc36127533"/>
      <w:bookmarkStart w:id="1921" w:name="_Toc45214639"/>
      <w:bookmarkStart w:id="1922" w:name="_Toc51937778"/>
      <w:bookmarkStart w:id="1923" w:name="_Toc51938087"/>
      <w:bookmarkStart w:id="1924" w:name="_Toc92291274"/>
      <w:bookmarkStart w:id="1925" w:name="_Toc171523125"/>
      <w:bookmarkEnd w:id="191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18"/>
      <w:bookmarkEnd w:id="1919"/>
      <w:bookmarkEnd w:id="1920"/>
      <w:bookmarkEnd w:id="1921"/>
      <w:bookmarkEnd w:id="1922"/>
      <w:bookmarkEnd w:id="1923"/>
      <w:bookmarkEnd w:id="1924"/>
      <w:bookmarkEnd w:id="1925"/>
    </w:p>
    <w:p w14:paraId="4D1C2324" w14:textId="77777777" w:rsidR="00C367E9" w:rsidRDefault="00C367E9" w:rsidP="00C367E9">
      <w:pPr>
        <w:pStyle w:val="Heading3"/>
      </w:pPr>
      <w:bookmarkStart w:id="1926" w:name="_CR9_2_1"/>
      <w:bookmarkStart w:id="1927" w:name="_Toc20212401"/>
      <w:bookmarkStart w:id="1928" w:name="_Toc27731756"/>
      <w:bookmarkStart w:id="1929" w:name="_Toc36127534"/>
      <w:bookmarkStart w:id="1930" w:name="_Toc45214640"/>
      <w:bookmarkStart w:id="1931" w:name="_Toc51937779"/>
      <w:bookmarkStart w:id="1932" w:name="_Toc51938088"/>
      <w:bookmarkStart w:id="1933" w:name="_Toc92291275"/>
      <w:bookmarkStart w:id="1934" w:name="_Toc171523126"/>
      <w:bookmarkEnd w:id="1926"/>
      <w:r>
        <w:t>9.2.1</w:t>
      </w:r>
      <w:r>
        <w:tab/>
        <w:t>General</w:t>
      </w:r>
      <w:bookmarkEnd w:id="1927"/>
      <w:bookmarkEnd w:id="1928"/>
      <w:bookmarkEnd w:id="1929"/>
      <w:bookmarkEnd w:id="1930"/>
      <w:bookmarkEnd w:id="1931"/>
      <w:bookmarkEnd w:id="1932"/>
      <w:bookmarkEnd w:id="1933"/>
      <w:bookmarkEnd w:id="193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35" w:name="_CR9_2_1A"/>
      <w:bookmarkStart w:id="1936" w:name="_Toc20212402"/>
      <w:bookmarkStart w:id="1937" w:name="_Toc27731757"/>
      <w:bookmarkStart w:id="1938" w:name="_Toc36127535"/>
      <w:bookmarkStart w:id="1939" w:name="_Toc45214641"/>
      <w:bookmarkStart w:id="1940" w:name="_Toc51937780"/>
      <w:bookmarkStart w:id="1941" w:name="_Toc51938089"/>
      <w:bookmarkStart w:id="1942" w:name="_Toc92291276"/>
      <w:bookmarkStart w:id="1943" w:name="MCCQCTEMPBM_00000049"/>
      <w:bookmarkStart w:id="1944" w:name="_Toc171523127"/>
      <w:bookmarkEnd w:id="1935"/>
      <w:r>
        <w:t>9.2.1A</w:t>
      </w:r>
      <w:r>
        <w:tab/>
        <w:t>MCVideo client access to MCVideo UE configuration documents</w:t>
      </w:r>
      <w:bookmarkEnd w:id="1936"/>
      <w:bookmarkEnd w:id="1937"/>
      <w:bookmarkEnd w:id="1938"/>
      <w:bookmarkEnd w:id="1939"/>
      <w:bookmarkEnd w:id="1940"/>
      <w:bookmarkEnd w:id="1941"/>
      <w:bookmarkEnd w:id="1942"/>
      <w:bookmarkEnd w:id="1944"/>
    </w:p>
    <w:bookmarkEnd w:id="1943"/>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45" w:name="_CR9_2_2"/>
      <w:bookmarkStart w:id="1946" w:name="_Toc20212403"/>
      <w:bookmarkStart w:id="1947" w:name="_Toc27731758"/>
      <w:bookmarkStart w:id="1948" w:name="_Toc36127536"/>
      <w:bookmarkStart w:id="1949" w:name="_Toc45214642"/>
      <w:bookmarkStart w:id="1950" w:name="_Toc51937781"/>
      <w:bookmarkStart w:id="1951" w:name="_Toc51938090"/>
      <w:bookmarkStart w:id="1952" w:name="_Toc92291277"/>
      <w:bookmarkStart w:id="1953" w:name="_Toc171523128"/>
      <w:bookmarkEnd w:id="1945"/>
      <w:r>
        <w:t>9.2.2</w:t>
      </w:r>
      <w:r>
        <w:tab/>
        <w:t>C</w:t>
      </w:r>
      <w:r w:rsidRPr="00986001">
        <w:t>oding</w:t>
      </w:r>
      <w:bookmarkEnd w:id="1946"/>
      <w:bookmarkEnd w:id="1947"/>
      <w:bookmarkEnd w:id="1948"/>
      <w:bookmarkEnd w:id="1949"/>
      <w:bookmarkEnd w:id="1950"/>
      <w:bookmarkEnd w:id="1951"/>
      <w:bookmarkEnd w:id="1952"/>
      <w:bookmarkEnd w:id="1953"/>
    </w:p>
    <w:p w14:paraId="072C1A4B" w14:textId="77777777" w:rsidR="00C367E9" w:rsidRPr="0019247C" w:rsidRDefault="00C367E9" w:rsidP="00C367E9">
      <w:pPr>
        <w:pStyle w:val="Heading4"/>
      </w:pPr>
      <w:bookmarkStart w:id="1954" w:name="_CR9_2_2_1"/>
      <w:bookmarkStart w:id="1955" w:name="_Toc20212404"/>
      <w:bookmarkStart w:id="1956" w:name="_Toc27731759"/>
      <w:bookmarkStart w:id="1957" w:name="_Toc36127537"/>
      <w:bookmarkStart w:id="1958" w:name="_Toc45214643"/>
      <w:bookmarkStart w:id="1959" w:name="_Toc51937782"/>
      <w:bookmarkStart w:id="1960" w:name="_Toc51938091"/>
      <w:bookmarkStart w:id="1961" w:name="_Toc92291278"/>
      <w:bookmarkStart w:id="1962" w:name="_Toc171523129"/>
      <w:bookmarkEnd w:id="1954"/>
      <w:r>
        <w:t>9.2.2.1</w:t>
      </w:r>
      <w:r>
        <w:tab/>
        <w:t>Structure</w:t>
      </w:r>
      <w:bookmarkEnd w:id="1955"/>
      <w:bookmarkEnd w:id="1956"/>
      <w:bookmarkEnd w:id="1957"/>
      <w:bookmarkEnd w:id="1958"/>
      <w:bookmarkEnd w:id="1959"/>
      <w:bookmarkEnd w:id="1960"/>
      <w:bookmarkEnd w:id="1961"/>
      <w:bookmarkEnd w:id="1962"/>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63" w:name="_CR9_2_2_2"/>
      <w:bookmarkStart w:id="1964" w:name="_Toc20212405"/>
      <w:bookmarkStart w:id="1965" w:name="_Toc27731760"/>
      <w:bookmarkStart w:id="1966" w:name="_Toc36127538"/>
      <w:bookmarkStart w:id="1967" w:name="_Toc45214644"/>
      <w:bookmarkStart w:id="1968" w:name="_Toc51937783"/>
      <w:bookmarkStart w:id="1969" w:name="_Toc51938092"/>
      <w:bookmarkStart w:id="1970" w:name="_Toc92291279"/>
      <w:bookmarkStart w:id="1971" w:name="_Toc171523130"/>
      <w:bookmarkEnd w:id="1963"/>
      <w:r>
        <w:t>9</w:t>
      </w:r>
      <w:r w:rsidRPr="000B2651">
        <w:t>.</w:t>
      </w:r>
      <w:r>
        <w:t>2</w:t>
      </w:r>
      <w:r w:rsidRPr="000B2651">
        <w:t>.2.2</w:t>
      </w:r>
      <w:r w:rsidRPr="000B2651">
        <w:tab/>
        <w:t>Application Unique ID</w:t>
      </w:r>
      <w:bookmarkEnd w:id="1964"/>
      <w:bookmarkEnd w:id="1965"/>
      <w:bookmarkEnd w:id="1966"/>
      <w:bookmarkEnd w:id="1967"/>
      <w:bookmarkEnd w:id="1968"/>
      <w:bookmarkEnd w:id="1969"/>
      <w:bookmarkEnd w:id="1970"/>
      <w:bookmarkEnd w:id="1971"/>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72" w:name="_CR9_2_2_3"/>
      <w:bookmarkStart w:id="1973" w:name="_Toc20212406"/>
      <w:bookmarkStart w:id="1974" w:name="_Toc27731761"/>
      <w:bookmarkStart w:id="1975" w:name="_Toc36127539"/>
      <w:bookmarkStart w:id="1976" w:name="_Toc45214645"/>
      <w:bookmarkStart w:id="1977" w:name="_Toc51937784"/>
      <w:bookmarkStart w:id="1978" w:name="_Toc51938093"/>
      <w:bookmarkStart w:id="1979" w:name="_Toc92291280"/>
      <w:bookmarkStart w:id="1980" w:name="_Toc171523131"/>
      <w:bookmarkEnd w:id="1972"/>
      <w:r>
        <w:lastRenderedPageBreak/>
        <w:t>9</w:t>
      </w:r>
      <w:r w:rsidRPr="00F70427">
        <w:t>.</w:t>
      </w:r>
      <w:r>
        <w:t>2</w:t>
      </w:r>
      <w:r w:rsidRPr="00F70427">
        <w:t>.2.3</w:t>
      </w:r>
      <w:r w:rsidRPr="00F70427">
        <w:tab/>
        <w:t>XML Schema</w:t>
      </w:r>
      <w:bookmarkEnd w:id="1973"/>
      <w:bookmarkEnd w:id="1974"/>
      <w:bookmarkEnd w:id="1975"/>
      <w:bookmarkEnd w:id="1976"/>
      <w:bookmarkEnd w:id="1977"/>
      <w:bookmarkEnd w:id="1978"/>
      <w:bookmarkEnd w:id="1979"/>
      <w:bookmarkEnd w:id="1980"/>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lastRenderedPageBreak/>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lastRenderedPageBreak/>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981" w:name="_CR9_2_2_4"/>
      <w:bookmarkStart w:id="1982" w:name="_Toc20212407"/>
      <w:bookmarkStart w:id="1983" w:name="_Toc27731762"/>
      <w:bookmarkStart w:id="1984" w:name="_Toc36127540"/>
      <w:bookmarkStart w:id="1985" w:name="_Toc45214646"/>
      <w:bookmarkStart w:id="1986" w:name="_Toc51937785"/>
      <w:bookmarkStart w:id="1987" w:name="_Toc51938094"/>
      <w:bookmarkStart w:id="1988" w:name="_Toc92291281"/>
      <w:bookmarkStart w:id="1989" w:name="_Toc171523132"/>
      <w:bookmarkEnd w:id="1981"/>
      <w:r>
        <w:t>9</w:t>
      </w:r>
      <w:r w:rsidRPr="000B2651">
        <w:t>.</w:t>
      </w:r>
      <w:r>
        <w:t>2</w:t>
      </w:r>
      <w:r w:rsidRPr="000B2651">
        <w:t>.2.4</w:t>
      </w:r>
      <w:r w:rsidRPr="000B2651">
        <w:tab/>
        <w:t xml:space="preserve">Default </w:t>
      </w:r>
      <w:r>
        <w:t xml:space="preserve">Document </w:t>
      </w:r>
      <w:r w:rsidRPr="000B2651">
        <w:t>Namespace</w:t>
      </w:r>
      <w:bookmarkEnd w:id="1982"/>
      <w:bookmarkEnd w:id="1983"/>
      <w:bookmarkEnd w:id="1984"/>
      <w:bookmarkEnd w:id="1985"/>
      <w:bookmarkEnd w:id="1986"/>
      <w:bookmarkEnd w:id="1987"/>
      <w:bookmarkEnd w:id="1988"/>
      <w:bookmarkEnd w:id="1989"/>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990" w:name="_CR9_2_2_5"/>
      <w:bookmarkStart w:id="1991" w:name="_Toc20212408"/>
      <w:bookmarkStart w:id="1992" w:name="_Toc27731763"/>
      <w:bookmarkStart w:id="1993" w:name="_Toc36127541"/>
      <w:bookmarkStart w:id="1994" w:name="_Toc45214647"/>
      <w:bookmarkStart w:id="1995" w:name="_Toc51937786"/>
      <w:bookmarkStart w:id="1996" w:name="_Toc51938095"/>
      <w:bookmarkStart w:id="1997" w:name="_Toc92291282"/>
      <w:bookmarkStart w:id="1998" w:name="_Toc171523133"/>
      <w:bookmarkEnd w:id="1990"/>
      <w:r>
        <w:t>9</w:t>
      </w:r>
      <w:r w:rsidRPr="000B2651">
        <w:t>.</w:t>
      </w:r>
      <w:r>
        <w:t>2</w:t>
      </w:r>
      <w:r w:rsidRPr="000B2651">
        <w:t>.2.5</w:t>
      </w:r>
      <w:r w:rsidRPr="000B2651">
        <w:tab/>
        <w:t>MIME type</w:t>
      </w:r>
      <w:bookmarkEnd w:id="1991"/>
      <w:bookmarkEnd w:id="1992"/>
      <w:bookmarkEnd w:id="1993"/>
      <w:bookmarkEnd w:id="1994"/>
      <w:bookmarkEnd w:id="1995"/>
      <w:bookmarkEnd w:id="1996"/>
      <w:bookmarkEnd w:id="1997"/>
      <w:bookmarkEnd w:id="1998"/>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999" w:name="_CR9_2_2_6"/>
      <w:bookmarkStart w:id="2000" w:name="_Toc20212409"/>
      <w:bookmarkStart w:id="2001" w:name="_Toc27731764"/>
      <w:bookmarkStart w:id="2002" w:name="_Toc36127542"/>
      <w:bookmarkStart w:id="2003" w:name="_Toc45214648"/>
      <w:bookmarkStart w:id="2004" w:name="_Toc51937787"/>
      <w:bookmarkStart w:id="2005" w:name="_Toc51938096"/>
      <w:bookmarkStart w:id="2006" w:name="_Toc92291283"/>
      <w:bookmarkStart w:id="2007" w:name="_Toc171523134"/>
      <w:bookmarkEnd w:id="1999"/>
      <w:r>
        <w:t>9</w:t>
      </w:r>
      <w:r w:rsidRPr="000B2651">
        <w:t>.</w:t>
      </w:r>
      <w:r>
        <w:t>2</w:t>
      </w:r>
      <w:r w:rsidRPr="000B2651">
        <w:t>.2.6</w:t>
      </w:r>
      <w:r w:rsidRPr="000B2651">
        <w:tab/>
        <w:t>Validation Constraints</w:t>
      </w:r>
      <w:bookmarkEnd w:id="2000"/>
      <w:bookmarkEnd w:id="2001"/>
      <w:bookmarkEnd w:id="2002"/>
      <w:bookmarkEnd w:id="2003"/>
      <w:bookmarkEnd w:id="2004"/>
      <w:bookmarkEnd w:id="2005"/>
      <w:bookmarkEnd w:id="2006"/>
      <w:bookmarkEnd w:id="2007"/>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w:t>
      </w:r>
      <w:r w:rsidRPr="00F873D9">
        <w:lastRenderedPageBreak/>
        <w:t xml:space="preserve">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08" w:name="_CR9_2_2_7"/>
      <w:bookmarkStart w:id="2009" w:name="_Toc20212410"/>
      <w:bookmarkStart w:id="2010" w:name="_Toc27731765"/>
      <w:bookmarkStart w:id="2011" w:name="_Toc36127543"/>
      <w:bookmarkStart w:id="2012" w:name="_Toc45214649"/>
      <w:bookmarkStart w:id="2013" w:name="_Toc51937788"/>
      <w:bookmarkStart w:id="2014" w:name="_Toc51938097"/>
      <w:bookmarkStart w:id="2015" w:name="_Toc92291284"/>
      <w:bookmarkStart w:id="2016" w:name="_Toc171523135"/>
      <w:bookmarkEnd w:id="2008"/>
      <w:r>
        <w:t>9</w:t>
      </w:r>
      <w:r w:rsidRPr="005B303F">
        <w:t>.2.2.7</w:t>
      </w:r>
      <w:r w:rsidRPr="005B303F">
        <w:tab/>
        <w:t>Data Semantics</w:t>
      </w:r>
      <w:bookmarkEnd w:id="2009"/>
      <w:bookmarkEnd w:id="2010"/>
      <w:bookmarkEnd w:id="2011"/>
      <w:bookmarkEnd w:id="2012"/>
      <w:bookmarkEnd w:id="2013"/>
      <w:bookmarkEnd w:id="2014"/>
      <w:bookmarkEnd w:id="2015"/>
      <w:bookmarkEnd w:id="201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lastRenderedPageBreak/>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lastRenderedPageBreak/>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17" w:name="_CR9_2_2_8"/>
      <w:bookmarkStart w:id="2018" w:name="_Toc20212411"/>
      <w:bookmarkStart w:id="2019" w:name="_Toc27731766"/>
      <w:bookmarkStart w:id="2020" w:name="_Toc36127544"/>
      <w:bookmarkStart w:id="2021" w:name="_Toc45214650"/>
      <w:bookmarkStart w:id="2022" w:name="_Toc51937789"/>
      <w:bookmarkStart w:id="2023" w:name="_Toc51938098"/>
      <w:bookmarkStart w:id="2024" w:name="_Toc92291285"/>
      <w:bookmarkStart w:id="2025" w:name="_Toc171523136"/>
      <w:bookmarkEnd w:id="2017"/>
      <w:r>
        <w:t>9</w:t>
      </w:r>
      <w:r w:rsidRPr="00794952">
        <w:t>.</w:t>
      </w:r>
      <w:r>
        <w:t>2</w:t>
      </w:r>
      <w:r w:rsidRPr="00794952">
        <w:t>.2.8</w:t>
      </w:r>
      <w:r w:rsidRPr="00794952">
        <w:tab/>
        <w:t>Naming Conventions</w:t>
      </w:r>
      <w:bookmarkEnd w:id="2018"/>
      <w:bookmarkEnd w:id="2019"/>
      <w:bookmarkEnd w:id="2020"/>
      <w:bookmarkEnd w:id="2021"/>
      <w:bookmarkEnd w:id="2022"/>
      <w:bookmarkEnd w:id="2023"/>
      <w:bookmarkEnd w:id="2024"/>
      <w:bookmarkEnd w:id="202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26" w:name="_CR9_2_2_9"/>
      <w:bookmarkStart w:id="2027" w:name="_Toc20212412"/>
      <w:bookmarkStart w:id="2028" w:name="_Toc27731767"/>
      <w:bookmarkStart w:id="2029" w:name="_Toc36127545"/>
      <w:bookmarkStart w:id="2030" w:name="_Toc45214651"/>
      <w:bookmarkStart w:id="2031" w:name="_Toc51937790"/>
      <w:bookmarkStart w:id="2032" w:name="_Toc51938099"/>
      <w:bookmarkStart w:id="2033" w:name="_Toc92291286"/>
      <w:bookmarkStart w:id="2034" w:name="_Toc171523137"/>
      <w:bookmarkEnd w:id="2026"/>
      <w:r>
        <w:t>9</w:t>
      </w:r>
      <w:r w:rsidRPr="00794952">
        <w:t>.</w:t>
      </w:r>
      <w:r>
        <w:t>2</w:t>
      </w:r>
      <w:r w:rsidRPr="00794952">
        <w:t>.2.9</w:t>
      </w:r>
      <w:r w:rsidRPr="00794952">
        <w:tab/>
        <w:t>Global documents</w:t>
      </w:r>
      <w:bookmarkEnd w:id="2027"/>
      <w:bookmarkEnd w:id="2028"/>
      <w:bookmarkEnd w:id="2029"/>
      <w:bookmarkEnd w:id="2030"/>
      <w:bookmarkEnd w:id="2031"/>
      <w:bookmarkEnd w:id="2032"/>
      <w:bookmarkEnd w:id="2033"/>
      <w:bookmarkEnd w:id="2034"/>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35" w:name="_CR9_2_2_10"/>
      <w:bookmarkStart w:id="2036" w:name="_Toc20212413"/>
      <w:bookmarkStart w:id="2037" w:name="_Toc27731768"/>
      <w:bookmarkStart w:id="2038" w:name="_Toc36127546"/>
      <w:bookmarkStart w:id="2039" w:name="_Toc45214652"/>
      <w:bookmarkStart w:id="2040" w:name="_Toc51937791"/>
      <w:bookmarkStart w:id="2041" w:name="_Toc51938100"/>
      <w:bookmarkStart w:id="2042" w:name="_Toc92291287"/>
      <w:bookmarkStart w:id="2043" w:name="_Toc171523138"/>
      <w:bookmarkEnd w:id="2035"/>
      <w:r>
        <w:t>9</w:t>
      </w:r>
      <w:r w:rsidRPr="00794952">
        <w:t>.</w:t>
      </w:r>
      <w:r>
        <w:t>2</w:t>
      </w:r>
      <w:r w:rsidRPr="00794952">
        <w:t>.2.10</w:t>
      </w:r>
      <w:r w:rsidRPr="00794952">
        <w:tab/>
        <w:t>Resource interdependencies</w:t>
      </w:r>
      <w:bookmarkEnd w:id="2036"/>
      <w:bookmarkEnd w:id="2037"/>
      <w:bookmarkEnd w:id="2038"/>
      <w:bookmarkEnd w:id="2039"/>
      <w:bookmarkEnd w:id="2040"/>
      <w:bookmarkEnd w:id="2041"/>
      <w:bookmarkEnd w:id="2042"/>
      <w:bookmarkEnd w:id="2043"/>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44" w:name="_CR9_2_2_11"/>
      <w:bookmarkStart w:id="2045" w:name="_Toc20212414"/>
      <w:bookmarkStart w:id="2046" w:name="_Toc27731769"/>
      <w:bookmarkStart w:id="2047" w:name="_Toc36127547"/>
      <w:bookmarkStart w:id="2048" w:name="_Toc45214653"/>
      <w:bookmarkStart w:id="2049" w:name="_Toc51937792"/>
      <w:bookmarkStart w:id="2050" w:name="_Toc51938101"/>
      <w:bookmarkStart w:id="2051" w:name="_Toc92291288"/>
      <w:bookmarkStart w:id="2052" w:name="_Toc171523139"/>
      <w:bookmarkEnd w:id="2044"/>
      <w:r>
        <w:t>9</w:t>
      </w:r>
      <w:r w:rsidRPr="00794952">
        <w:t>.</w:t>
      </w:r>
      <w:r>
        <w:t>2</w:t>
      </w:r>
      <w:r w:rsidRPr="00794952">
        <w:t>.2.11</w:t>
      </w:r>
      <w:r w:rsidRPr="00794952">
        <w:tab/>
        <w:t>Authorization Policies</w:t>
      </w:r>
      <w:bookmarkEnd w:id="2045"/>
      <w:bookmarkEnd w:id="2046"/>
      <w:bookmarkEnd w:id="2047"/>
      <w:bookmarkEnd w:id="2048"/>
      <w:bookmarkEnd w:id="2049"/>
      <w:bookmarkEnd w:id="2050"/>
      <w:bookmarkEnd w:id="2051"/>
      <w:bookmarkEnd w:id="2052"/>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53" w:name="_CR9_2_2_12"/>
      <w:bookmarkStart w:id="2054" w:name="_Toc20212415"/>
      <w:bookmarkStart w:id="2055" w:name="_Toc27731770"/>
      <w:bookmarkStart w:id="2056" w:name="_Toc36127548"/>
      <w:bookmarkStart w:id="2057" w:name="_Toc45214654"/>
      <w:bookmarkStart w:id="2058" w:name="_Toc51937793"/>
      <w:bookmarkStart w:id="2059" w:name="_Toc51938102"/>
      <w:bookmarkStart w:id="2060" w:name="_Toc92291289"/>
      <w:bookmarkStart w:id="2061" w:name="_Toc171523140"/>
      <w:bookmarkEnd w:id="2053"/>
      <w:r>
        <w:t>9</w:t>
      </w:r>
      <w:r w:rsidRPr="00794952">
        <w:t>.</w:t>
      </w:r>
      <w:r>
        <w:t>2</w:t>
      </w:r>
      <w:r w:rsidRPr="00794952">
        <w:t>.2.12</w:t>
      </w:r>
      <w:r w:rsidRPr="00794952">
        <w:tab/>
        <w:t>Subscription to Changes</w:t>
      </w:r>
      <w:bookmarkEnd w:id="2054"/>
      <w:bookmarkEnd w:id="2055"/>
      <w:bookmarkEnd w:id="2056"/>
      <w:bookmarkEnd w:id="2057"/>
      <w:bookmarkEnd w:id="2058"/>
      <w:bookmarkEnd w:id="2059"/>
      <w:bookmarkEnd w:id="2060"/>
      <w:bookmarkEnd w:id="2061"/>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62" w:name="_CR9_3"/>
      <w:bookmarkStart w:id="2063" w:name="_Toc20212416"/>
      <w:bookmarkStart w:id="2064" w:name="_Toc27731771"/>
      <w:bookmarkStart w:id="2065" w:name="_Toc36127549"/>
      <w:bookmarkStart w:id="2066" w:name="_Toc45214655"/>
      <w:bookmarkStart w:id="2067" w:name="_Toc51937794"/>
      <w:bookmarkStart w:id="2068" w:name="_Toc51938103"/>
      <w:bookmarkStart w:id="2069" w:name="_Toc92291290"/>
      <w:bookmarkStart w:id="2070" w:name="_Toc171523141"/>
      <w:bookmarkEnd w:id="2062"/>
      <w:r w:rsidRPr="00123146">
        <w:t>9.3</w:t>
      </w:r>
      <w:r w:rsidRPr="00123146">
        <w:tab/>
        <w:t>MCVideo user profile configuration document</w:t>
      </w:r>
      <w:bookmarkEnd w:id="2063"/>
      <w:bookmarkEnd w:id="2064"/>
      <w:bookmarkEnd w:id="2065"/>
      <w:bookmarkEnd w:id="2066"/>
      <w:bookmarkEnd w:id="2067"/>
      <w:bookmarkEnd w:id="2068"/>
      <w:bookmarkEnd w:id="2069"/>
      <w:bookmarkEnd w:id="2070"/>
    </w:p>
    <w:p w14:paraId="5942F22E" w14:textId="77777777" w:rsidR="00C367E9" w:rsidRPr="00986001" w:rsidRDefault="00C367E9" w:rsidP="00C367E9">
      <w:pPr>
        <w:pStyle w:val="Heading3"/>
      </w:pPr>
      <w:bookmarkStart w:id="2071" w:name="_CR9_3_1"/>
      <w:bookmarkStart w:id="2072" w:name="_Toc20212417"/>
      <w:bookmarkStart w:id="2073" w:name="_Toc27731772"/>
      <w:bookmarkStart w:id="2074" w:name="_Toc36127550"/>
      <w:bookmarkStart w:id="2075" w:name="_Toc45214656"/>
      <w:bookmarkStart w:id="2076" w:name="_Toc51937795"/>
      <w:bookmarkStart w:id="2077" w:name="_Toc51938104"/>
      <w:bookmarkStart w:id="2078" w:name="_Toc92291291"/>
      <w:bookmarkStart w:id="2079" w:name="_Toc171523142"/>
      <w:bookmarkEnd w:id="2071"/>
      <w:r>
        <w:t>9.3.1</w:t>
      </w:r>
      <w:r>
        <w:tab/>
        <w:t>General</w:t>
      </w:r>
      <w:bookmarkEnd w:id="2072"/>
      <w:bookmarkEnd w:id="2073"/>
      <w:bookmarkEnd w:id="2074"/>
      <w:bookmarkEnd w:id="2075"/>
      <w:bookmarkEnd w:id="2076"/>
      <w:bookmarkEnd w:id="2077"/>
      <w:bookmarkEnd w:id="2078"/>
      <w:bookmarkEnd w:id="2079"/>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lastRenderedPageBreak/>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80" w:name="_CR9_3_1A"/>
      <w:bookmarkStart w:id="2081" w:name="_Toc20212418"/>
      <w:bookmarkStart w:id="2082" w:name="_Toc27731773"/>
      <w:bookmarkStart w:id="2083" w:name="_Toc36127551"/>
      <w:bookmarkStart w:id="2084" w:name="_Toc45214657"/>
      <w:bookmarkStart w:id="2085" w:name="_Toc51937796"/>
      <w:bookmarkStart w:id="2086" w:name="_Toc51938105"/>
      <w:bookmarkStart w:id="2087" w:name="_Toc92291292"/>
      <w:bookmarkStart w:id="2088" w:name="MCCQCTEMPBM_00000050"/>
      <w:bookmarkStart w:id="2089" w:name="_Toc171523143"/>
      <w:bookmarkEnd w:id="2080"/>
      <w:r>
        <w:t>9.3.1A</w:t>
      </w:r>
      <w:r>
        <w:tab/>
        <w:t>MCVideo client access to MCVideo user profile documents</w:t>
      </w:r>
      <w:bookmarkEnd w:id="2081"/>
      <w:bookmarkEnd w:id="2082"/>
      <w:bookmarkEnd w:id="2083"/>
      <w:bookmarkEnd w:id="2084"/>
      <w:bookmarkEnd w:id="2085"/>
      <w:bookmarkEnd w:id="2086"/>
      <w:bookmarkEnd w:id="2087"/>
      <w:bookmarkEnd w:id="2089"/>
    </w:p>
    <w:bookmarkEnd w:id="2088"/>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090" w:name="_CR9_3_2"/>
      <w:bookmarkStart w:id="2091" w:name="_Toc20212419"/>
      <w:bookmarkStart w:id="2092" w:name="_Toc27731774"/>
      <w:bookmarkStart w:id="2093" w:name="_Toc36127552"/>
      <w:bookmarkStart w:id="2094" w:name="_Toc45214658"/>
      <w:bookmarkStart w:id="2095" w:name="_Toc51937797"/>
      <w:bookmarkStart w:id="2096" w:name="_Toc51938106"/>
      <w:bookmarkStart w:id="2097" w:name="_Toc92291293"/>
      <w:bookmarkStart w:id="2098" w:name="_Toc171523144"/>
      <w:bookmarkEnd w:id="2090"/>
      <w:r>
        <w:t>9.3.2</w:t>
      </w:r>
      <w:r>
        <w:tab/>
        <w:t>C</w:t>
      </w:r>
      <w:r w:rsidRPr="00986001">
        <w:t>oding</w:t>
      </w:r>
      <w:bookmarkEnd w:id="2091"/>
      <w:bookmarkEnd w:id="2092"/>
      <w:bookmarkEnd w:id="2093"/>
      <w:bookmarkEnd w:id="2094"/>
      <w:bookmarkEnd w:id="2095"/>
      <w:bookmarkEnd w:id="2096"/>
      <w:bookmarkEnd w:id="2097"/>
      <w:bookmarkEnd w:id="2098"/>
    </w:p>
    <w:p w14:paraId="32BA9D4C" w14:textId="77777777" w:rsidR="00C367E9" w:rsidRPr="0045024E" w:rsidRDefault="00C367E9" w:rsidP="00C367E9">
      <w:pPr>
        <w:pStyle w:val="Heading4"/>
      </w:pPr>
      <w:bookmarkStart w:id="2099" w:name="_CR9_3_2_1"/>
      <w:bookmarkStart w:id="2100" w:name="_Toc20212420"/>
      <w:bookmarkStart w:id="2101" w:name="_Toc27731775"/>
      <w:bookmarkStart w:id="2102" w:name="_Toc36127553"/>
      <w:bookmarkStart w:id="2103" w:name="_Toc45214659"/>
      <w:bookmarkStart w:id="2104" w:name="_Toc51937798"/>
      <w:bookmarkStart w:id="2105" w:name="_Toc51938107"/>
      <w:bookmarkStart w:id="2106" w:name="_Toc92291294"/>
      <w:bookmarkStart w:id="2107" w:name="_Toc171523145"/>
      <w:bookmarkEnd w:id="2099"/>
      <w:r>
        <w:t>9.3</w:t>
      </w:r>
      <w:r w:rsidRPr="0045024E">
        <w:t>.2.1</w:t>
      </w:r>
      <w:r>
        <w:tab/>
      </w:r>
      <w:r w:rsidRPr="0045024E">
        <w:t>Structure</w:t>
      </w:r>
      <w:bookmarkEnd w:id="2100"/>
      <w:bookmarkEnd w:id="2101"/>
      <w:bookmarkEnd w:id="2102"/>
      <w:bookmarkEnd w:id="2103"/>
      <w:bookmarkEnd w:id="2104"/>
      <w:bookmarkEnd w:id="2105"/>
      <w:bookmarkEnd w:id="2106"/>
      <w:bookmarkEnd w:id="2107"/>
    </w:p>
    <w:p w14:paraId="449E9FFF" w14:textId="77777777" w:rsidR="00C806D7" w:rsidRDefault="00C806D7" w:rsidP="00C806D7">
      <w:bookmarkStart w:id="2108" w:name="_Toc20212421"/>
      <w:bookmarkStart w:id="2109" w:name="_Toc27731776"/>
      <w:bookmarkStart w:id="2110" w:name="_Toc36127554"/>
      <w:bookmarkStart w:id="2111" w:name="_Toc45214660"/>
      <w:bookmarkStart w:id="2112" w:name="_Toc51937799"/>
      <w:bookmarkStart w:id="2113" w:name="_Toc51938108"/>
      <w:bookmarkStart w:id="211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lastRenderedPageBreak/>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115" w:name="_Hlk71209494"/>
      <w:r>
        <w:t>h)</w:t>
      </w:r>
      <w:r>
        <w:tab/>
        <w:t>may include an &lt;anyExt&gt; element;</w:t>
      </w:r>
      <w:bookmarkEnd w:id="211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16" w:name="_Hlk97310219"/>
      <w:r>
        <w:t>i)</w:t>
      </w:r>
      <w:r>
        <w:tab/>
        <w:t>an &lt;MCVideo-Group-ID&gt; element;</w:t>
      </w:r>
    </w:p>
    <w:p w14:paraId="22346A97" w14:textId="0E5754BD" w:rsidR="00C806D7" w:rsidRDefault="00C806D7" w:rsidP="00C806D7">
      <w:pPr>
        <w:pStyle w:val="B3"/>
      </w:pPr>
      <w:bookmarkStart w:id="2117" w:name="_Hlk96587528"/>
      <w:r>
        <w:t>ii)</w:t>
      </w:r>
      <w:r>
        <w:tab/>
        <w:t>an &lt;GMS-Serv-Id&gt; element;</w:t>
      </w:r>
    </w:p>
    <w:p w14:paraId="4FE9DC8D" w14:textId="2AD25966" w:rsidR="00C806D7" w:rsidRDefault="00C806D7" w:rsidP="00C806D7">
      <w:pPr>
        <w:pStyle w:val="B3"/>
      </w:pPr>
      <w:r>
        <w:t>iii)</w:t>
      </w:r>
      <w:r>
        <w:tab/>
        <w:t>an &lt;IdMS-Token-Endpoint&gt; element;</w:t>
      </w:r>
    </w:p>
    <w:bookmarkEnd w:id="211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18" w:name="_Hlk96543204"/>
      <w:r>
        <w:t>v)</w:t>
      </w:r>
      <w:r>
        <w:tab/>
        <w:t>a &lt;GroupKMSURI&gt; element;</w:t>
      </w:r>
    </w:p>
    <w:bookmarkEnd w:id="2116"/>
    <w:bookmarkEnd w:id="211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19" w:name="_Hlk71209962"/>
      <w:r>
        <w:t>h)</w:t>
      </w:r>
      <w:r>
        <w:tab/>
        <w:t>may include an &lt;anyExt&gt; element which may contain:</w:t>
      </w:r>
      <w:bookmarkEnd w:id="211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lastRenderedPageBreak/>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20" w:name="_Hlk97308259"/>
      <w:r>
        <w:t>i)</w:t>
      </w:r>
      <w:r>
        <w:tab/>
        <w:t>one &lt;MCVideo-Group-ID&gt; element;</w:t>
      </w:r>
    </w:p>
    <w:p w14:paraId="4AA3F215" w14:textId="1E6188EB" w:rsidR="00C806D7" w:rsidRDefault="00C806D7" w:rsidP="00C806D7">
      <w:pPr>
        <w:pStyle w:val="B3"/>
      </w:pPr>
      <w:bookmarkStart w:id="212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22" w:name="_Hlk71210097"/>
      <w:r>
        <w:t>v)</w:t>
      </w:r>
      <w:r>
        <w:tab/>
        <w:t>one &lt;GroupKMSURI&gt; element;</w:t>
      </w:r>
    </w:p>
    <w:bookmarkEnd w:id="2120"/>
    <w:bookmarkEnd w:id="2121"/>
    <w:bookmarkEnd w:id="212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lastRenderedPageBreak/>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23" w:name="_Hlk71210495"/>
      <w:r>
        <w:t>5)</w:t>
      </w:r>
      <w:r>
        <w:tab/>
        <w:t>may include an &lt;anyExt&gt; element which may contain:</w:t>
      </w:r>
      <w:bookmarkEnd w:id="212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lastRenderedPageBreak/>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lastRenderedPageBreak/>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24" w:name="_CR9_3_2_2"/>
      <w:bookmarkStart w:id="2125" w:name="_Toc171523146"/>
      <w:bookmarkEnd w:id="2124"/>
      <w:r>
        <w:t>9.3</w:t>
      </w:r>
      <w:r w:rsidRPr="0045024E">
        <w:t>.2.2</w:t>
      </w:r>
      <w:r w:rsidRPr="0045024E">
        <w:tab/>
        <w:t>Application Unique ID</w:t>
      </w:r>
      <w:bookmarkEnd w:id="2108"/>
      <w:bookmarkEnd w:id="2109"/>
      <w:bookmarkEnd w:id="2110"/>
      <w:bookmarkEnd w:id="2111"/>
      <w:bookmarkEnd w:id="2112"/>
      <w:bookmarkEnd w:id="2113"/>
      <w:bookmarkEnd w:id="2114"/>
      <w:bookmarkEnd w:id="2125"/>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26" w:name="_CR9_3_2_3"/>
      <w:bookmarkStart w:id="2127" w:name="_Toc20212422"/>
      <w:bookmarkStart w:id="2128" w:name="_Toc27731777"/>
      <w:bookmarkStart w:id="2129" w:name="_Toc36127555"/>
      <w:bookmarkStart w:id="2130" w:name="_Toc45214661"/>
      <w:bookmarkStart w:id="2131" w:name="_Toc51937800"/>
      <w:bookmarkStart w:id="2132" w:name="_Toc51938109"/>
      <w:bookmarkStart w:id="2133" w:name="_Toc92291296"/>
      <w:bookmarkStart w:id="2134" w:name="_Toc171523147"/>
      <w:bookmarkEnd w:id="2126"/>
      <w:r>
        <w:t>9.3</w:t>
      </w:r>
      <w:r w:rsidRPr="0045024E">
        <w:t>.2.3</w:t>
      </w:r>
      <w:r w:rsidRPr="0045024E">
        <w:tab/>
        <w:t>XML Schema</w:t>
      </w:r>
      <w:bookmarkEnd w:id="2127"/>
      <w:bookmarkEnd w:id="2128"/>
      <w:bookmarkEnd w:id="2129"/>
      <w:bookmarkEnd w:id="2130"/>
      <w:bookmarkEnd w:id="2131"/>
      <w:bookmarkEnd w:id="2132"/>
      <w:bookmarkEnd w:id="2133"/>
      <w:bookmarkEnd w:id="2134"/>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7777777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lastRenderedPageBreak/>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35"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35"/>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lastRenderedPageBreak/>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36"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36"/>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lastRenderedPageBreak/>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lastRenderedPageBreak/>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37"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37"/>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38"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38"/>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39" w:name="_Hlk71186721"/>
      <w:r>
        <w:t>&lt;xs:element name="allow-regroup" type="xs:boolean"/&gt;</w:t>
      </w:r>
    </w:p>
    <w:bookmarkEnd w:id="2139"/>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140" w:name="_CR9_3_2_4"/>
      <w:bookmarkStart w:id="2141" w:name="_Toc20212423"/>
      <w:bookmarkStart w:id="2142" w:name="_Toc27731778"/>
      <w:bookmarkStart w:id="2143" w:name="_Toc36127556"/>
      <w:bookmarkStart w:id="2144" w:name="_Toc45214662"/>
      <w:bookmarkStart w:id="2145" w:name="_Toc51937801"/>
      <w:bookmarkStart w:id="2146" w:name="_Toc51938110"/>
      <w:bookmarkStart w:id="2147" w:name="_Toc92291297"/>
      <w:bookmarkStart w:id="2148" w:name="_Toc171523148"/>
      <w:bookmarkEnd w:id="2140"/>
      <w:r>
        <w:t>9.3</w:t>
      </w:r>
      <w:r w:rsidRPr="0045024E">
        <w:t>.2.4</w:t>
      </w:r>
      <w:r w:rsidRPr="0045024E">
        <w:tab/>
        <w:t xml:space="preserve">Default </w:t>
      </w:r>
      <w:r>
        <w:t xml:space="preserve">Document </w:t>
      </w:r>
      <w:r w:rsidRPr="0045024E">
        <w:t>Namespace</w:t>
      </w:r>
      <w:bookmarkEnd w:id="2141"/>
      <w:bookmarkEnd w:id="2142"/>
      <w:bookmarkEnd w:id="2143"/>
      <w:bookmarkEnd w:id="2144"/>
      <w:bookmarkEnd w:id="2145"/>
      <w:bookmarkEnd w:id="2146"/>
      <w:bookmarkEnd w:id="2147"/>
      <w:bookmarkEnd w:id="2148"/>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49" w:name="_CR9_3_2_5"/>
      <w:bookmarkStart w:id="2150" w:name="_Toc20212424"/>
      <w:bookmarkStart w:id="2151" w:name="_Toc27731779"/>
      <w:bookmarkStart w:id="2152" w:name="_Toc36127557"/>
      <w:bookmarkStart w:id="2153" w:name="_Toc45214663"/>
      <w:bookmarkStart w:id="2154" w:name="_Toc51937802"/>
      <w:bookmarkStart w:id="2155" w:name="_Toc51938111"/>
      <w:bookmarkStart w:id="2156" w:name="_Toc92291298"/>
      <w:bookmarkStart w:id="2157" w:name="_Toc171523149"/>
      <w:bookmarkEnd w:id="2149"/>
      <w:r>
        <w:t>9.3</w:t>
      </w:r>
      <w:r w:rsidRPr="0045024E">
        <w:t>.2.5</w:t>
      </w:r>
      <w:r w:rsidRPr="0045024E">
        <w:tab/>
        <w:t>MIME type</w:t>
      </w:r>
      <w:bookmarkEnd w:id="2150"/>
      <w:bookmarkEnd w:id="2151"/>
      <w:bookmarkEnd w:id="2152"/>
      <w:bookmarkEnd w:id="2153"/>
      <w:bookmarkEnd w:id="2154"/>
      <w:bookmarkEnd w:id="2155"/>
      <w:bookmarkEnd w:id="2156"/>
      <w:bookmarkEnd w:id="2157"/>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58" w:name="_CR9_3_2_6"/>
      <w:bookmarkStart w:id="2159" w:name="_Toc20212425"/>
      <w:bookmarkStart w:id="2160" w:name="_Toc27731780"/>
      <w:bookmarkStart w:id="2161" w:name="_Toc36127558"/>
      <w:bookmarkStart w:id="2162" w:name="_Toc45214664"/>
      <w:bookmarkStart w:id="2163" w:name="_Toc51937803"/>
      <w:bookmarkStart w:id="2164" w:name="_Toc51938112"/>
      <w:bookmarkStart w:id="2165" w:name="_Toc92291299"/>
      <w:bookmarkStart w:id="2166" w:name="_Toc171523150"/>
      <w:bookmarkEnd w:id="2158"/>
      <w:r>
        <w:t>9.3</w:t>
      </w:r>
      <w:r w:rsidRPr="0045024E">
        <w:t>.2.6</w:t>
      </w:r>
      <w:r w:rsidRPr="0045024E">
        <w:tab/>
        <w:t>Validation Constraints</w:t>
      </w:r>
      <w:bookmarkEnd w:id="2159"/>
      <w:bookmarkEnd w:id="2160"/>
      <w:bookmarkEnd w:id="2161"/>
      <w:bookmarkEnd w:id="2162"/>
      <w:bookmarkEnd w:id="2163"/>
      <w:bookmarkEnd w:id="2164"/>
      <w:bookmarkEnd w:id="2165"/>
      <w:bookmarkEnd w:id="2166"/>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167"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167"/>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lastRenderedPageBreak/>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168" w:name="_CR9_3_2_7"/>
      <w:bookmarkStart w:id="2169" w:name="_Toc20212426"/>
      <w:bookmarkStart w:id="2170" w:name="_Toc27731781"/>
      <w:bookmarkStart w:id="2171" w:name="_Toc36127559"/>
      <w:bookmarkStart w:id="2172" w:name="_Toc45214665"/>
      <w:bookmarkStart w:id="2173" w:name="_Toc51937804"/>
      <w:bookmarkStart w:id="2174" w:name="_Toc51938113"/>
      <w:bookmarkStart w:id="2175" w:name="_Toc92291300"/>
      <w:bookmarkStart w:id="2176" w:name="_Toc171523151"/>
      <w:bookmarkEnd w:id="2168"/>
      <w:r>
        <w:t>9.3</w:t>
      </w:r>
      <w:r w:rsidRPr="0045024E">
        <w:t>.2.7</w:t>
      </w:r>
      <w:r w:rsidRPr="0045024E">
        <w:tab/>
        <w:t>Data Semantics</w:t>
      </w:r>
      <w:bookmarkEnd w:id="2169"/>
      <w:bookmarkEnd w:id="2170"/>
      <w:bookmarkEnd w:id="2171"/>
      <w:bookmarkEnd w:id="2172"/>
      <w:bookmarkEnd w:id="2173"/>
      <w:bookmarkEnd w:id="2174"/>
      <w:bookmarkEnd w:id="2175"/>
      <w:bookmarkEnd w:id="2176"/>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177" w:name="_Hlk96586627"/>
      <w:r>
        <w:t>-</w:t>
      </w:r>
      <w:r>
        <w:tab/>
      </w:r>
      <w:bookmarkStart w:id="2178" w:name="_Hlk96587831"/>
      <w:r>
        <w:t>the &lt;GroupKMSURI&gt; element of the &lt;MCVideoGroupInfo&gt; element of the &lt;OnNetwork&gt; element contains the URI</w:t>
      </w:r>
      <w:bookmarkEnd w:id="2178"/>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179" w:name="_Hlk96587939"/>
      <w:r>
        <w:t>-</w:t>
      </w:r>
      <w:r>
        <w:tab/>
        <w:t xml:space="preserve">the &lt;GroupKMSURI&gt; element </w:t>
      </w:r>
      <w:bookmarkStart w:id="2180" w:name="_Hlk96584622"/>
      <w:r>
        <w:t xml:space="preserve">of the &lt;MCVideoGroupInfo&gt; element </w:t>
      </w:r>
      <w:bookmarkEnd w:id="2180"/>
      <w:r>
        <w:t>of the &lt;OffNetwork&gt;</w:t>
      </w:r>
      <w:bookmarkEnd w:id="2179"/>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177"/>
    <w:p w14:paraId="563B940A" w14:textId="77777777" w:rsidR="00540491" w:rsidRDefault="00540491" w:rsidP="00540491">
      <w:pPr>
        <w:pStyle w:val="B1"/>
      </w:pPr>
      <w:r>
        <w:lastRenderedPageBreak/>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181"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181"/>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lastRenderedPageBreak/>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lastRenderedPageBreak/>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182" w:name="_Hlk480224509"/>
      <w:r>
        <w:t>MaxAffiliationsN</w:t>
      </w:r>
      <w:bookmarkEnd w:id="2182"/>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lastRenderedPageBreak/>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lastRenderedPageBreak/>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lastRenderedPageBreak/>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183" w:name="_Hlk90731984"/>
      <w:r>
        <w:lastRenderedPageBreak/>
        <w:t xml:space="preserve">The &lt;user-max-simultaneous-authorizations&gt; element of the &lt;anyExt&gt; element </w:t>
      </w:r>
      <w:bookmarkEnd w:id="2183"/>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184" w:name="_CRTable9_3_2_71"/>
      <w:r>
        <w:t>Table </w:t>
      </w:r>
      <w:bookmarkEnd w:id="2184"/>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185" w:name="_CRTable9_3_2_72"/>
      <w:r>
        <w:t>Table </w:t>
      </w:r>
      <w:bookmarkEnd w:id="2185"/>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186" w:name="_CRTable9_3_2_73"/>
      <w:r>
        <w:t>Table </w:t>
      </w:r>
      <w:bookmarkEnd w:id="2186"/>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187" w:name="_CRTable9_3_2_74"/>
      <w:r>
        <w:t>Table </w:t>
      </w:r>
      <w:bookmarkEnd w:id="2187"/>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188" w:name="_CRTable9_3_2_75"/>
      <w:r>
        <w:t>Table </w:t>
      </w:r>
      <w:bookmarkEnd w:id="2188"/>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lastRenderedPageBreak/>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189" w:name="_CRTableTable9_3_2_76"/>
      <w:r>
        <w:t>Table </w:t>
      </w:r>
      <w:bookmarkEnd w:id="2189"/>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190" w:name="_CRTable9_3_2_77"/>
      <w:r>
        <w:t>Table </w:t>
      </w:r>
      <w:bookmarkEnd w:id="2190"/>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191" w:name="_CRTable9_3_2_78"/>
      <w:r>
        <w:t>Table </w:t>
      </w:r>
      <w:bookmarkEnd w:id="2191"/>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192" w:name="_CRTable9_3_2_79"/>
      <w:r>
        <w:t>Table </w:t>
      </w:r>
      <w:bookmarkEnd w:id="2192"/>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193" w:name="_CRTable9_3_2_710"/>
      <w:r>
        <w:t>Table </w:t>
      </w:r>
      <w:bookmarkEnd w:id="2193"/>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lastRenderedPageBreak/>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194" w:name="_CRTable9_3_2_711"/>
      <w:r>
        <w:t>Table </w:t>
      </w:r>
      <w:bookmarkEnd w:id="2194"/>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195" w:name="_CRTable9_3_2_712"/>
      <w:r>
        <w:t>Table </w:t>
      </w:r>
      <w:bookmarkEnd w:id="2195"/>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196" w:name="_CRTable9_3_2_713"/>
      <w:r>
        <w:t>Table </w:t>
      </w:r>
      <w:bookmarkEnd w:id="2196"/>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197" w:name="_CRTable9_3_2_714"/>
      <w:r>
        <w:t>Table </w:t>
      </w:r>
      <w:bookmarkEnd w:id="2197"/>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198" w:name="_CRTable9_3_2_715"/>
      <w:r>
        <w:t>Table </w:t>
      </w:r>
      <w:bookmarkEnd w:id="2198"/>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lastRenderedPageBreak/>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199" w:name="_CRTable9_3_2_716"/>
      <w:r>
        <w:t>Table </w:t>
      </w:r>
      <w:bookmarkEnd w:id="2199"/>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00" w:name="_CRTable9_3_2_717"/>
      <w:r>
        <w:t>Table </w:t>
      </w:r>
      <w:bookmarkEnd w:id="2200"/>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01" w:name="_CRTable9_3_2_718"/>
      <w:r>
        <w:t>Table </w:t>
      </w:r>
      <w:bookmarkEnd w:id="2201"/>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02" w:name="_CRTable9_3_2_719"/>
      <w:r>
        <w:t>Table </w:t>
      </w:r>
      <w:bookmarkEnd w:id="2202"/>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03" w:name="_CRTable9_3_2_720"/>
      <w:r>
        <w:t>Table </w:t>
      </w:r>
      <w:bookmarkEnd w:id="2203"/>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04" w:name="_CRTable9_3_2_721"/>
      <w:r>
        <w:lastRenderedPageBreak/>
        <w:t>Table </w:t>
      </w:r>
      <w:bookmarkEnd w:id="2204"/>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05" w:name="_CRTable9_3_2_722"/>
      <w:r>
        <w:t>Table </w:t>
      </w:r>
      <w:bookmarkEnd w:id="2205"/>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06" w:name="_CRTable9_3_2_723"/>
      <w:r>
        <w:t>Table </w:t>
      </w:r>
      <w:bookmarkEnd w:id="2206"/>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07" w:name="_CRTable9_3_2_724"/>
      <w:r>
        <w:t>Table </w:t>
      </w:r>
      <w:bookmarkEnd w:id="2207"/>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08" w:name="_CRTable9_3_2_725"/>
      <w:r>
        <w:t>Table </w:t>
      </w:r>
      <w:bookmarkEnd w:id="2208"/>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09" w:name="_CRTable9_3_2_726"/>
      <w:r>
        <w:lastRenderedPageBreak/>
        <w:t>Table </w:t>
      </w:r>
      <w:bookmarkEnd w:id="2209"/>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10" w:name="_CRTable9_3_2_727"/>
      <w:r>
        <w:t>Table </w:t>
      </w:r>
      <w:bookmarkEnd w:id="2210"/>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11" w:name="_CRTable9_3_2_728"/>
      <w:r>
        <w:t>Table </w:t>
      </w:r>
      <w:bookmarkEnd w:id="2211"/>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12" w:name="_CRTable9_3_2_729"/>
      <w:r>
        <w:t>Table </w:t>
      </w:r>
      <w:bookmarkEnd w:id="2212"/>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13" w:name="_CRTable9_3_2_730"/>
      <w:r>
        <w:t>Table </w:t>
      </w:r>
      <w:bookmarkEnd w:id="2213"/>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14" w:name="_CRTable9_3_2_731"/>
      <w:r>
        <w:lastRenderedPageBreak/>
        <w:t>Table </w:t>
      </w:r>
      <w:bookmarkEnd w:id="2214"/>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15" w:name="_CRTable9_3_2_732"/>
      <w:r>
        <w:t>Table </w:t>
      </w:r>
      <w:bookmarkEnd w:id="2215"/>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16" w:name="_CRTable9_3_2_733"/>
      <w:r w:rsidRPr="00E31D28">
        <w:t>Table </w:t>
      </w:r>
      <w:bookmarkEnd w:id="2216"/>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17" w:name="_CRTable9_3_2_734"/>
      <w:r w:rsidRPr="00E31D28">
        <w:t>Table </w:t>
      </w:r>
      <w:bookmarkEnd w:id="2217"/>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18" w:name="_CRTable9_3_2_735"/>
      <w:r w:rsidRPr="00E31D28">
        <w:t>Table </w:t>
      </w:r>
      <w:bookmarkEnd w:id="2218"/>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19" w:name="_CRTable9_3_2_736"/>
      <w:r w:rsidRPr="00E31D28">
        <w:lastRenderedPageBreak/>
        <w:t>Table </w:t>
      </w:r>
      <w:bookmarkEnd w:id="2219"/>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20" w:name="_CRTable9_3_2_737"/>
      <w:r>
        <w:t>Table </w:t>
      </w:r>
      <w:bookmarkEnd w:id="2220"/>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21" w:name="_CRTable9_3_2_738"/>
      <w:r w:rsidRPr="0079391E">
        <w:t>Table </w:t>
      </w:r>
      <w:bookmarkEnd w:id="2221"/>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22" w:name="_CRTable9_3_2_739"/>
      <w:r w:rsidRPr="0079391E">
        <w:t>Table </w:t>
      </w:r>
      <w:bookmarkEnd w:id="2222"/>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lastRenderedPageBreak/>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23" w:name="_CRTable9_3_2_740"/>
      <w:r w:rsidRPr="0079391E">
        <w:t>Table </w:t>
      </w:r>
      <w:bookmarkEnd w:id="2223"/>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24" w:name="_CRTable9_3_2_741"/>
      <w:r w:rsidRPr="0079391E">
        <w:t>Table </w:t>
      </w:r>
      <w:bookmarkEnd w:id="2224"/>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25" w:name="_CRTable9_3_2_742"/>
      <w:r w:rsidRPr="0079391E">
        <w:t>Table </w:t>
      </w:r>
      <w:bookmarkEnd w:id="2225"/>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26" w:name="_CRTable9_3_2_743"/>
      <w:r w:rsidRPr="0079391E">
        <w:t>Table </w:t>
      </w:r>
      <w:bookmarkEnd w:id="2226"/>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27" w:name="_CRTable9_3_2_744"/>
      <w:r w:rsidRPr="0079391E">
        <w:lastRenderedPageBreak/>
        <w:t>Table </w:t>
      </w:r>
      <w:bookmarkEnd w:id="2227"/>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28" w:name="_CRTable9_3_2_745"/>
      <w:r w:rsidRPr="0079391E">
        <w:t>Table </w:t>
      </w:r>
      <w:bookmarkEnd w:id="2228"/>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29" w:name="_CRTable9_3_2_746"/>
      <w:r w:rsidRPr="0079391E">
        <w:t>Table </w:t>
      </w:r>
      <w:bookmarkEnd w:id="2229"/>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30" w:name="_CR9_3_2_8"/>
      <w:bookmarkStart w:id="2231" w:name="_Toc20212427"/>
      <w:bookmarkStart w:id="2232" w:name="_Toc27731782"/>
      <w:bookmarkStart w:id="2233" w:name="_Toc36127560"/>
      <w:bookmarkStart w:id="2234" w:name="_Toc45214666"/>
      <w:bookmarkStart w:id="2235" w:name="_Toc51937805"/>
      <w:bookmarkStart w:id="2236" w:name="_Toc51938114"/>
      <w:bookmarkStart w:id="2237" w:name="_Toc92291301"/>
      <w:bookmarkStart w:id="2238" w:name="_Toc171523152"/>
      <w:bookmarkEnd w:id="2230"/>
      <w:r>
        <w:t>9.3</w:t>
      </w:r>
      <w:r w:rsidRPr="0045024E">
        <w:t>.2.8</w:t>
      </w:r>
      <w:r w:rsidRPr="0045024E">
        <w:tab/>
        <w:t>Naming Conventions</w:t>
      </w:r>
      <w:bookmarkEnd w:id="2231"/>
      <w:bookmarkEnd w:id="2232"/>
      <w:bookmarkEnd w:id="2233"/>
      <w:bookmarkEnd w:id="2234"/>
      <w:bookmarkEnd w:id="2235"/>
      <w:bookmarkEnd w:id="2236"/>
      <w:bookmarkEnd w:id="2237"/>
      <w:bookmarkEnd w:id="2238"/>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39" w:name="_CR9_3_2_9"/>
      <w:bookmarkStart w:id="2240" w:name="_Toc20212428"/>
      <w:bookmarkStart w:id="2241" w:name="_Toc27731783"/>
      <w:bookmarkStart w:id="2242" w:name="_Toc36127561"/>
      <w:bookmarkStart w:id="2243" w:name="_Toc45214667"/>
      <w:bookmarkStart w:id="2244" w:name="_Toc51937806"/>
      <w:bookmarkStart w:id="2245" w:name="_Toc51938115"/>
      <w:bookmarkStart w:id="2246" w:name="_Toc92291302"/>
      <w:bookmarkStart w:id="2247" w:name="_Toc171523153"/>
      <w:bookmarkEnd w:id="2239"/>
      <w:r>
        <w:t>9.3</w:t>
      </w:r>
      <w:r w:rsidRPr="0045024E">
        <w:t>.2.9</w:t>
      </w:r>
      <w:r w:rsidRPr="0045024E">
        <w:tab/>
        <w:t>Global documents</w:t>
      </w:r>
      <w:bookmarkEnd w:id="2240"/>
      <w:bookmarkEnd w:id="2241"/>
      <w:bookmarkEnd w:id="2242"/>
      <w:bookmarkEnd w:id="2243"/>
      <w:bookmarkEnd w:id="2244"/>
      <w:bookmarkEnd w:id="2245"/>
      <w:bookmarkEnd w:id="2246"/>
      <w:bookmarkEnd w:id="2247"/>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48" w:name="_CR9_3_2_10"/>
      <w:bookmarkStart w:id="2249" w:name="_Toc20212429"/>
      <w:bookmarkStart w:id="2250" w:name="_Toc27731784"/>
      <w:bookmarkStart w:id="2251" w:name="_Toc36127562"/>
      <w:bookmarkStart w:id="2252" w:name="_Toc45214668"/>
      <w:bookmarkStart w:id="2253" w:name="_Toc51937807"/>
      <w:bookmarkStart w:id="2254" w:name="_Toc51938116"/>
      <w:bookmarkStart w:id="2255" w:name="_Toc92291303"/>
      <w:bookmarkStart w:id="2256" w:name="_Toc171523154"/>
      <w:bookmarkEnd w:id="2248"/>
      <w:r>
        <w:t>9.3</w:t>
      </w:r>
      <w:r w:rsidRPr="0045024E">
        <w:t>.2.10</w:t>
      </w:r>
      <w:r w:rsidRPr="0045024E">
        <w:tab/>
        <w:t>Resource interdependencies</w:t>
      </w:r>
      <w:bookmarkEnd w:id="2249"/>
      <w:bookmarkEnd w:id="2250"/>
      <w:bookmarkEnd w:id="2251"/>
      <w:bookmarkEnd w:id="2252"/>
      <w:bookmarkEnd w:id="2253"/>
      <w:bookmarkEnd w:id="2254"/>
      <w:bookmarkEnd w:id="2255"/>
      <w:bookmarkEnd w:id="2256"/>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57" w:name="_CR9_3_2_11"/>
      <w:bookmarkStart w:id="2258" w:name="_Toc20212430"/>
      <w:bookmarkStart w:id="2259" w:name="_Toc27731785"/>
      <w:bookmarkStart w:id="2260" w:name="_Toc36127563"/>
      <w:bookmarkStart w:id="2261" w:name="_Toc45214669"/>
      <w:bookmarkStart w:id="2262" w:name="_Toc51937808"/>
      <w:bookmarkStart w:id="2263" w:name="_Toc51938117"/>
      <w:bookmarkStart w:id="2264" w:name="_Toc92291304"/>
      <w:bookmarkStart w:id="2265" w:name="_Toc171523155"/>
      <w:bookmarkEnd w:id="2257"/>
      <w:r>
        <w:lastRenderedPageBreak/>
        <w:t>9.3</w:t>
      </w:r>
      <w:r w:rsidRPr="0045024E">
        <w:t>.2.11</w:t>
      </w:r>
      <w:r w:rsidRPr="0045024E">
        <w:tab/>
      </w:r>
      <w:r>
        <w:t>Access Permissions</w:t>
      </w:r>
      <w:r w:rsidRPr="0045024E">
        <w:t xml:space="preserve"> Policies</w:t>
      </w:r>
      <w:bookmarkEnd w:id="2258"/>
      <w:bookmarkEnd w:id="2259"/>
      <w:bookmarkEnd w:id="2260"/>
      <w:bookmarkEnd w:id="2261"/>
      <w:bookmarkEnd w:id="2262"/>
      <w:bookmarkEnd w:id="2263"/>
      <w:bookmarkEnd w:id="2264"/>
      <w:bookmarkEnd w:id="2265"/>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66" w:name="_CR9_3_2_12"/>
      <w:bookmarkStart w:id="2267" w:name="_Toc20212431"/>
      <w:bookmarkStart w:id="2268" w:name="_Toc27731786"/>
      <w:bookmarkStart w:id="2269" w:name="_Toc36127564"/>
      <w:bookmarkStart w:id="2270" w:name="_Toc45214670"/>
      <w:bookmarkStart w:id="2271" w:name="_Toc51937809"/>
      <w:bookmarkStart w:id="2272" w:name="_Toc51938118"/>
      <w:bookmarkStart w:id="2273" w:name="_Toc92291305"/>
      <w:bookmarkStart w:id="2274" w:name="_Toc171523156"/>
      <w:bookmarkEnd w:id="2266"/>
      <w:r>
        <w:t>9.3</w:t>
      </w:r>
      <w:r w:rsidRPr="0045024E">
        <w:t>.2.12</w:t>
      </w:r>
      <w:r w:rsidRPr="0045024E">
        <w:tab/>
        <w:t>Subscription to Changes</w:t>
      </w:r>
      <w:bookmarkEnd w:id="2267"/>
      <w:bookmarkEnd w:id="2268"/>
      <w:bookmarkEnd w:id="2269"/>
      <w:bookmarkEnd w:id="2270"/>
      <w:bookmarkEnd w:id="2271"/>
      <w:bookmarkEnd w:id="2272"/>
      <w:bookmarkEnd w:id="2273"/>
      <w:bookmarkEnd w:id="2274"/>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275" w:name="_CR9_4"/>
      <w:bookmarkStart w:id="2276" w:name="_Toc20212432"/>
      <w:bookmarkStart w:id="2277" w:name="_Toc27731787"/>
      <w:bookmarkStart w:id="2278" w:name="_Toc36127565"/>
      <w:bookmarkStart w:id="2279" w:name="_Toc45214671"/>
      <w:bookmarkStart w:id="2280" w:name="_Toc51937810"/>
      <w:bookmarkStart w:id="2281" w:name="_Toc51938119"/>
      <w:bookmarkStart w:id="2282" w:name="_Toc92291306"/>
      <w:bookmarkStart w:id="2283" w:name="_Toc171523157"/>
      <w:bookmarkEnd w:id="227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76"/>
      <w:bookmarkEnd w:id="2277"/>
      <w:bookmarkEnd w:id="2278"/>
      <w:bookmarkEnd w:id="2279"/>
      <w:bookmarkEnd w:id="2280"/>
      <w:bookmarkEnd w:id="2281"/>
      <w:bookmarkEnd w:id="2282"/>
      <w:bookmarkEnd w:id="2283"/>
    </w:p>
    <w:p w14:paraId="48E0D09C" w14:textId="77777777" w:rsidR="00C367E9" w:rsidRPr="00986001" w:rsidRDefault="00C367E9" w:rsidP="00C367E9">
      <w:pPr>
        <w:pStyle w:val="Heading3"/>
      </w:pPr>
      <w:bookmarkStart w:id="2284" w:name="_CR9_4_1"/>
      <w:bookmarkStart w:id="2285" w:name="_Toc20212433"/>
      <w:bookmarkStart w:id="2286" w:name="_Toc27731788"/>
      <w:bookmarkStart w:id="2287" w:name="_Toc36127566"/>
      <w:bookmarkStart w:id="2288" w:name="_Toc45214672"/>
      <w:bookmarkStart w:id="2289" w:name="_Toc51937811"/>
      <w:bookmarkStart w:id="2290" w:name="_Toc51938120"/>
      <w:bookmarkStart w:id="2291" w:name="_Toc92291307"/>
      <w:bookmarkStart w:id="2292" w:name="_Toc171523158"/>
      <w:bookmarkEnd w:id="2284"/>
      <w:r>
        <w:t>9.4.1</w:t>
      </w:r>
      <w:r>
        <w:tab/>
        <w:t>General</w:t>
      </w:r>
      <w:bookmarkEnd w:id="2285"/>
      <w:bookmarkEnd w:id="2286"/>
      <w:bookmarkEnd w:id="2287"/>
      <w:bookmarkEnd w:id="2288"/>
      <w:bookmarkEnd w:id="2289"/>
      <w:bookmarkEnd w:id="2290"/>
      <w:bookmarkEnd w:id="2291"/>
      <w:bookmarkEnd w:id="2292"/>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293" w:name="_CR9_4_2"/>
      <w:bookmarkStart w:id="2294" w:name="_Toc20212434"/>
      <w:bookmarkStart w:id="2295" w:name="_Toc27731789"/>
      <w:bookmarkStart w:id="2296" w:name="_Toc36127567"/>
      <w:bookmarkStart w:id="2297" w:name="_Toc45214673"/>
      <w:bookmarkStart w:id="2298" w:name="_Toc51937812"/>
      <w:bookmarkStart w:id="2299" w:name="_Toc51938121"/>
      <w:bookmarkStart w:id="2300" w:name="_Toc92291308"/>
      <w:bookmarkStart w:id="2301" w:name="_Toc171523159"/>
      <w:bookmarkEnd w:id="2293"/>
      <w:r>
        <w:t>9.4.2</w:t>
      </w:r>
      <w:r>
        <w:tab/>
        <w:t>C</w:t>
      </w:r>
      <w:r w:rsidRPr="00986001">
        <w:t>oding</w:t>
      </w:r>
      <w:bookmarkEnd w:id="2294"/>
      <w:bookmarkEnd w:id="2295"/>
      <w:bookmarkEnd w:id="2296"/>
      <w:bookmarkEnd w:id="2297"/>
      <w:bookmarkEnd w:id="2298"/>
      <w:bookmarkEnd w:id="2299"/>
      <w:bookmarkEnd w:id="2300"/>
      <w:bookmarkEnd w:id="2301"/>
    </w:p>
    <w:p w14:paraId="0CAAEB41" w14:textId="77777777" w:rsidR="00C367E9" w:rsidRPr="0019247C" w:rsidRDefault="00C367E9" w:rsidP="00C367E9">
      <w:pPr>
        <w:pStyle w:val="Heading4"/>
      </w:pPr>
      <w:bookmarkStart w:id="2302" w:name="_CR9_4_2_1"/>
      <w:bookmarkStart w:id="2303" w:name="_Toc20212435"/>
      <w:bookmarkStart w:id="2304" w:name="_Toc27731790"/>
      <w:bookmarkStart w:id="2305" w:name="_Toc36127568"/>
      <w:bookmarkStart w:id="2306" w:name="_Toc45214674"/>
      <w:bookmarkStart w:id="2307" w:name="_Toc51937813"/>
      <w:bookmarkStart w:id="2308" w:name="_Toc51938122"/>
      <w:bookmarkStart w:id="2309" w:name="_Toc92291309"/>
      <w:bookmarkStart w:id="2310" w:name="_Toc171523160"/>
      <w:bookmarkEnd w:id="2302"/>
      <w:r>
        <w:t>9.4.2.1</w:t>
      </w:r>
      <w:r>
        <w:tab/>
        <w:t>Structure</w:t>
      </w:r>
      <w:bookmarkEnd w:id="2303"/>
      <w:bookmarkEnd w:id="2304"/>
      <w:bookmarkEnd w:id="2305"/>
      <w:bookmarkEnd w:id="2306"/>
      <w:bookmarkEnd w:id="2307"/>
      <w:bookmarkEnd w:id="2308"/>
      <w:bookmarkEnd w:id="2309"/>
      <w:bookmarkEnd w:id="2310"/>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lastRenderedPageBreak/>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lastRenderedPageBreak/>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11" w:name="_CR9_4_2_2"/>
      <w:bookmarkStart w:id="2312" w:name="_Toc20212436"/>
      <w:bookmarkStart w:id="2313" w:name="_Toc27731791"/>
      <w:bookmarkStart w:id="2314" w:name="_Toc36127569"/>
      <w:bookmarkStart w:id="2315" w:name="_Toc45214675"/>
      <w:bookmarkStart w:id="2316" w:name="_Toc51937814"/>
      <w:bookmarkStart w:id="2317" w:name="_Toc51938123"/>
      <w:bookmarkStart w:id="2318" w:name="_Toc92291310"/>
      <w:bookmarkStart w:id="2319" w:name="_Toc171523161"/>
      <w:bookmarkEnd w:id="2311"/>
      <w:r>
        <w:t>9.4.2.2</w:t>
      </w:r>
      <w:r w:rsidRPr="00016A64">
        <w:tab/>
      </w:r>
      <w:r>
        <w:t>Application Unique ID</w:t>
      </w:r>
      <w:bookmarkEnd w:id="2312"/>
      <w:bookmarkEnd w:id="2313"/>
      <w:bookmarkEnd w:id="2314"/>
      <w:bookmarkEnd w:id="2315"/>
      <w:bookmarkEnd w:id="2316"/>
      <w:bookmarkEnd w:id="2317"/>
      <w:bookmarkEnd w:id="2318"/>
      <w:bookmarkEnd w:id="2319"/>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20" w:name="_CR9_4_2_3"/>
      <w:bookmarkStart w:id="2321" w:name="_Toc20212437"/>
      <w:bookmarkStart w:id="2322" w:name="_Toc27731792"/>
      <w:bookmarkStart w:id="2323" w:name="_Toc36127570"/>
      <w:bookmarkStart w:id="2324" w:name="_Toc45214676"/>
      <w:bookmarkStart w:id="2325" w:name="_Toc51937815"/>
      <w:bookmarkStart w:id="2326" w:name="_Toc51938124"/>
      <w:bookmarkStart w:id="2327" w:name="_Toc92291311"/>
      <w:bookmarkStart w:id="2328" w:name="_Toc171523162"/>
      <w:bookmarkEnd w:id="2320"/>
      <w:r>
        <w:t>9.4</w:t>
      </w:r>
      <w:r w:rsidRPr="00345011">
        <w:t>.2.</w:t>
      </w:r>
      <w:r>
        <w:t>3</w:t>
      </w:r>
      <w:r w:rsidRPr="00345011">
        <w:tab/>
      </w:r>
      <w:r>
        <w:t>XML Schema</w:t>
      </w:r>
      <w:bookmarkEnd w:id="2321"/>
      <w:bookmarkEnd w:id="2322"/>
      <w:bookmarkEnd w:id="2323"/>
      <w:bookmarkEnd w:id="2324"/>
      <w:bookmarkEnd w:id="2325"/>
      <w:bookmarkEnd w:id="2326"/>
      <w:bookmarkEnd w:id="2327"/>
      <w:bookmarkEnd w:id="2328"/>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lastRenderedPageBreak/>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7777777" w:rsidR="00C04F0B" w:rsidRDefault="00C04F0B" w:rsidP="00C04F0B">
      <w:pPr>
        <w:pStyle w:val="PL"/>
      </w:pPr>
      <w:r>
        <w:t xml:space="preserve">  &lt;xs:element name="adhoc-group-call" type="mcvideosc:adhoc-group-callType" minOccurs="0"/&gt;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lastRenderedPageBreak/>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lastRenderedPageBreak/>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329" w:name="_CR9_4_2_4"/>
      <w:bookmarkStart w:id="2330" w:name="_Toc20212438"/>
      <w:bookmarkStart w:id="2331" w:name="_Toc27731793"/>
      <w:bookmarkStart w:id="2332" w:name="_Toc36127571"/>
      <w:bookmarkStart w:id="2333" w:name="_Toc45214677"/>
      <w:bookmarkStart w:id="2334" w:name="_Toc51937816"/>
      <w:bookmarkStart w:id="2335" w:name="_Toc51938125"/>
      <w:bookmarkStart w:id="2336" w:name="_Toc92291312"/>
      <w:bookmarkStart w:id="2337" w:name="_Toc171523163"/>
      <w:bookmarkEnd w:id="2329"/>
      <w:r>
        <w:t>9.4.2.4</w:t>
      </w:r>
      <w:r>
        <w:tab/>
        <w:t>Default Document Namespace</w:t>
      </w:r>
      <w:bookmarkEnd w:id="2330"/>
      <w:bookmarkEnd w:id="2331"/>
      <w:bookmarkEnd w:id="2332"/>
      <w:bookmarkEnd w:id="2333"/>
      <w:bookmarkEnd w:id="2334"/>
      <w:bookmarkEnd w:id="2335"/>
      <w:bookmarkEnd w:id="2336"/>
      <w:bookmarkEnd w:id="2337"/>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38" w:name="_CR9_4_2_5"/>
      <w:bookmarkStart w:id="2339" w:name="_Toc20212439"/>
      <w:bookmarkStart w:id="2340" w:name="_Toc27731794"/>
      <w:bookmarkStart w:id="2341" w:name="_Toc36127572"/>
      <w:bookmarkStart w:id="2342" w:name="_Toc45214678"/>
      <w:bookmarkStart w:id="2343" w:name="_Toc51937817"/>
      <w:bookmarkStart w:id="2344" w:name="_Toc51938126"/>
      <w:bookmarkStart w:id="2345" w:name="_Toc92291313"/>
      <w:bookmarkStart w:id="2346" w:name="_Toc171523164"/>
      <w:bookmarkEnd w:id="2338"/>
      <w:r>
        <w:t>9.4.2.5</w:t>
      </w:r>
      <w:r>
        <w:tab/>
        <w:t>MIME type</w:t>
      </w:r>
      <w:bookmarkEnd w:id="2339"/>
      <w:bookmarkEnd w:id="2340"/>
      <w:bookmarkEnd w:id="2341"/>
      <w:bookmarkEnd w:id="2342"/>
      <w:bookmarkEnd w:id="2343"/>
      <w:bookmarkEnd w:id="2344"/>
      <w:bookmarkEnd w:id="2345"/>
      <w:bookmarkEnd w:id="2346"/>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47" w:name="_CR9_4_2_6"/>
      <w:bookmarkStart w:id="2348" w:name="_Toc20212440"/>
      <w:bookmarkStart w:id="2349" w:name="_Toc27731795"/>
      <w:bookmarkStart w:id="2350" w:name="_Toc36127573"/>
      <w:bookmarkStart w:id="2351" w:name="_Toc45214679"/>
      <w:bookmarkStart w:id="2352" w:name="_Toc51937818"/>
      <w:bookmarkStart w:id="2353" w:name="_Toc51938127"/>
      <w:bookmarkStart w:id="2354" w:name="_Toc92291314"/>
      <w:bookmarkStart w:id="2355" w:name="_Toc171523165"/>
      <w:bookmarkEnd w:id="2347"/>
      <w:r>
        <w:t>9.4.2.6</w:t>
      </w:r>
      <w:r>
        <w:tab/>
        <w:t>Validation Constraints</w:t>
      </w:r>
      <w:bookmarkEnd w:id="2348"/>
      <w:bookmarkEnd w:id="2349"/>
      <w:bookmarkEnd w:id="2350"/>
      <w:bookmarkEnd w:id="2351"/>
      <w:bookmarkEnd w:id="2352"/>
      <w:bookmarkEnd w:id="2353"/>
      <w:bookmarkEnd w:id="2354"/>
      <w:bookmarkEnd w:id="2355"/>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lastRenderedPageBreak/>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lastRenderedPageBreak/>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56" w:name="_CR9_4_2_7"/>
      <w:bookmarkStart w:id="2357" w:name="_Toc20212441"/>
      <w:bookmarkStart w:id="2358" w:name="_Toc27731796"/>
      <w:bookmarkStart w:id="2359" w:name="_Toc36127574"/>
      <w:bookmarkStart w:id="2360" w:name="_Toc45214680"/>
      <w:bookmarkStart w:id="2361" w:name="_Toc51937819"/>
      <w:bookmarkStart w:id="2362" w:name="_Toc51938128"/>
      <w:bookmarkStart w:id="2363" w:name="_Toc92291315"/>
      <w:bookmarkStart w:id="2364" w:name="_Toc171523166"/>
      <w:bookmarkEnd w:id="2356"/>
      <w:r>
        <w:t>9.4.2.7</w:t>
      </w:r>
      <w:r w:rsidRPr="00345011">
        <w:tab/>
        <w:t>Data Semantics</w:t>
      </w:r>
      <w:bookmarkEnd w:id="2357"/>
      <w:bookmarkEnd w:id="2358"/>
      <w:bookmarkEnd w:id="2359"/>
      <w:bookmarkEnd w:id="2360"/>
      <w:bookmarkEnd w:id="2361"/>
      <w:bookmarkEnd w:id="2362"/>
      <w:bookmarkEnd w:id="2363"/>
      <w:bookmarkEnd w:id="2364"/>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lastRenderedPageBreak/>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lastRenderedPageBreak/>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65" w:name="_CR9_4_2_8"/>
      <w:bookmarkStart w:id="2366" w:name="_Toc20212442"/>
      <w:bookmarkStart w:id="2367" w:name="_Toc27731797"/>
      <w:bookmarkStart w:id="2368" w:name="_Toc36127575"/>
      <w:bookmarkStart w:id="2369" w:name="_Toc45214681"/>
      <w:bookmarkStart w:id="2370" w:name="_Toc51937820"/>
      <w:bookmarkStart w:id="2371" w:name="_Toc51938129"/>
      <w:bookmarkStart w:id="2372" w:name="_Toc92291316"/>
      <w:bookmarkStart w:id="2373" w:name="_Toc171523167"/>
      <w:bookmarkEnd w:id="2365"/>
      <w:r>
        <w:t>9.4.2.8</w:t>
      </w:r>
      <w:r>
        <w:tab/>
        <w:t>Naming Conventions</w:t>
      </w:r>
      <w:bookmarkEnd w:id="2366"/>
      <w:bookmarkEnd w:id="2367"/>
      <w:bookmarkEnd w:id="2368"/>
      <w:bookmarkEnd w:id="2369"/>
      <w:bookmarkEnd w:id="2370"/>
      <w:bookmarkEnd w:id="2371"/>
      <w:bookmarkEnd w:id="2372"/>
      <w:bookmarkEnd w:id="2373"/>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74" w:name="_CR9_4_2_9"/>
      <w:bookmarkStart w:id="2375" w:name="_Toc20212443"/>
      <w:bookmarkStart w:id="2376" w:name="_Toc27731798"/>
      <w:bookmarkStart w:id="2377" w:name="_Toc36127576"/>
      <w:bookmarkStart w:id="2378" w:name="_Toc45214682"/>
      <w:bookmarkStart w:id="2379" w:name="_Toc51937821"/>
      <w:bookmarkStart w:id="2380" w:name="_Toc51938130"/>
      <w:bookmarkStart w:id="2381" w:name="_Toc92291317"/>
      <w:bookmarkStart w:id="2382" w:name="_Toc171523168"/>
      <w:bookmarkEnd w:id="2374"/>
      <w:r>
        <w:t>9.4.2.9</w:t>
      </w:r>
      <w:r>
        <w:tab/>
        <w:t>Global documents</w:t>
      </w:r>
      <w:bookmarkEnd w:id="2375"/>
      <w:bookmarkEnd w:id="2376"/>
      <w:bookmarkEnd w:id="2377"/>
      <w:bookmarkEnd w:id="2378"/>
      <w:bookmarkEnd w:id="2379"/>
      <w:bookmarkEnd w:id="2380"/>
      <w:bookmarkEnd w:id="2381"/>
      <w:bookmarkEnd w:id="2382"/>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83" w:name="_CR9_4_2_10"/>
      <w:bookmarkStart w:id="2384" w:name="_Toc20212444"/>
      <w:bookmarkStart w:id="2385" w:name="_Toc27731799"/>
      <w:bookmarkStart w:id="2386" w:name="_Toc36127577"/>
      <w:bookmarkStart w:id="2387" w:name="_Toc45214683"/>
      <w:bookmarkStart w:id="2388" w:name="_Toc51937822"/>
      <w:bookmarkStart w:id="2389" w:name="_Toc51938131"/>
      <w:bookmarkStart w:id="2390" w:name="_Toc92291318"/>
      <w:bookmarkStart w:id="2391" w:name="_Toc171523169"/>
      <w:bookmarkEnd w:id="2383"/>
      <w:r>
        <w:t>9.4.2.10</w:t>
      </w:r>
      <w:r>
        <w:tab/>
        <w:t>Resource interdependencies</w:t>
      </w:r>
      <w:bookmarkEnd w:id="2384"/>
      <w:bookmarkEnd w:id="2385"/>
      <w:bookmarkEnd w:id="2386"/>
      <w:bookmarkEnd w:id="2387"/>
      <w:bookmarkEnd w:id="2388"/>
      <w:bookmarkEnd w:id="2389"/>
      <w:bookmarkEnd w:id="2390"/>
      <w:bookmarkEnd w:id="239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392" w:name="_CR9_4_2_11"/>
      <w:bookmarkStart w:id="2393" w:name="_Toc20212445"/>
      <w:bookmarkStart w:id="2394" w:name="_Toc27731800"/>
      <w:bookmarkStart w:id="2395" w:name="_Toc36127578"/>
      <w:bookmarkStart w:id="2396" w:name="_Toc45214684"/>
      <w:bookmarkStart w:id="2397" w:name="_Toc51937823"/>
      <w:bookmarkStart w:id="2398" w:name="_Toc51938132"/>
      <w:bookmarkStart w:id="2399" w:name="_Toc92291319"/>
      <w:bookmarkStart w:id="2400" w:name="_Toc171523170"/>
      <w:bookmarkEnd w:id="2392"/>
      <w:r>
        <w:t>9.4.2.11</w:t>
      </w:r>
      <w:r>
        <w:tab/>
        <w:t>Authorization Policies</w:t>
      </w:r>
      <w:bookmarkEnd w:id="2393"/>
      <w:bookmarkEnd w:id="2394"/>
      <w:bookmarkEnd w:id="2395"/>
      <w:bookmarkEnd w:id="2396"/>
      <w:bookmarkEnd w:id="2397"/>
      <w:bookmarkEnd w:id="2398"/>
      <w:bookmarkEnd w:id="2399"/>
      <w:bookmarkEnd w:id="2400"/>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01" w:name="_CR9_4_2_12"/>
      <w:bookmarkStart w:id="2402" w:name="_Toc20212446"/>
      <w:bookmarkStart w:id="2403" w:name="_Toc27731801"/>
      <w:bookmarkStart w:id="2404" w:name="_Toc36127579"/>
      <w:bookmarkStart w:id="2405" w:name="_Toc45214685"/>
      <w:bookmarkStart w:id="2406" w:name="_Toc51937824"/>
      <w:bookmarkStart w:id="2407" w:name="_Toc51938133"/>
      <w:bookmarkStart w:id="2408" w:name="_Toc92291320"/>
      <w:bookmarkStart w:id="2409" w:name="_Toc171523171"/>
      <w:bookmarkEnd w:id="2401"/>
      <w:r>
        <w:t>9.4.2.12</w:t>
      </w:r>
      <w:r>
        <w:tab/>
        <w:t>Subscription to Changes</w:t>
      </w:r>
      <w:bookmarkEnd w:id="2402"/>
      <w:bookmarkEnd w:id="2403"/>
      <w:bookmarkEnd w:id="2404"/>
      <w:bookmarkEnd w:id="2405"/>
      <w:bookmarkEnd w:id="2406"/>
      <w:bookmarkEnd w:id="2407"/>
      <w:bookmarkEnd w:id="2408"/>
      <w:bookmarkEnd w:id="2409"/>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10" w:name="_CR10"/>
      <w:bookmarkStart w:id="2411" w:name="_Toc20212447"/>
      <w:bookmarkStart w:id="2412" w:name="_Toc27731802"/>
      <w:bookmarkStart w:id="2413" w:name="_Toc36127580"/>
      <w:bookmarkStart w:id="2414" w:name="_Toc45214686"/>
      <w:bookmarkStart w:id="2415" w:name="_Toc51937825"/>
      <w:bookmarkStart w:id="2416" w:name="_Toc51938134"/>
      <w:bookmarkStart w:id="2417" w:name="_Toc92291321"/>
      <w:bookmarkStart w:id="2418" w:name="_Toc171523172"/>
      <w:bookmarkEnd w:id="2410"/>
      <w:r w:rsidRPr="00073326">
        <w:rPr>
          <w:lang w:val="en-US"/>
        </w:rPr>
        <w:lastRenderedPageBreak/>
        <w:t>10</w:t>
      </w:r>
      <w:r w:rsidRPr="00073326">
        <w:rPr>
          <w:lang w:val="en-US"/>
        </w:rPr>
        <w:tab/>
        <w:t>MCData configuration management documents</w:t>
      </w:r>
      <w:bookmarkEnd w:id="2411"/>
      <w:bookmarkEnd w:id="2412"/>
      <w:bookmarkEnd w:id="2413"/>
      <w:bookmarkEnd w:id="2414"/>
      <w:bookmarkEnd w:id="2415"/>
      <w:bookmarkEnd w:id="2416"/>
      <w:bookmarkEnd w:id="2417"/>
      <w:bookmarkEnd w:id="2418"/>
    </w:p>
    <w:p w14:paraId="7C0C1781" w14:textId="77777777" w:rsidR="00C367E9" w:rsidRPr="00986001" w:rsidRDefault="00C367E9" w:rsidP="00C367E9">
      <w:pPr>
        <w:pStyle w:val="Heading2"/>
      </w:pPr>
      <w:bookmarkStart w:id="2419" w:name="_CR10_1"/>
      <w:bookmarkStart w:id="2420" w:name="_Toc20212448"/>
      <w:bookmarkStart w:id="2421" w:name="_Toc27731803"/>
      <w:bookmarkStart w:id="2422" w:name="_Toc36127581"/>
      <w:bookmarkStart w:id="2423" w:name="_Toc45214687"/>
      <w:bookmarkStart w:id="2424" w:name="_Toc51937826"/>
      <w:bookmarkStart w:id="2425" w:name="_Toc51938135"/>
      <w:bookmarkStart w:id="2426" w:name="_Toc92291322"/>
      <w:bookmarkStart w:id="2427" w:name="_Toc171523173"/>
      <w:bookmarkEnd w:id="2419"/>
      <w:r>
        <w:t>10</w:t>
      </w:r>
      <w:r w:rsidRPr="00986001">
        <w:t>.1</w:t>
      </w:r>
      <w:r w:rsidRPr="00986001">
        <w:tab/>
        <w:t>Introduction</w:t>
      </w:r>
      <w:bookmarkEnd w:id="2420"/>
      <w:bookmarkEnd w:id="2421"/>
      <w:bookmarkEnd w:id="2422"/>
      <w:bookmarkEnd w:id="2423"/>
      <w:bookmarkEnd w:id="2424"/>
      <w:bookmarkEnd w:id="2425"/>
      <w:bookmarkEnd w:id="2426"/>
      <w:bookmarkEnd w:id="2427"/>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28" w:name="_CR10_2"/>
      <w:bookmarkStart w:id="2429" w:name="_Toc20212449"/>
      <w:bookmarkStart w:id="2430" w:name="_Toc27731804"/>
      <w:bookmarkStart w:id="2431" w:name="_Toc36127582"/>
      <w:bookmarkStart w:id="2432" w:name="_Toc45214688"/>
      <w:bookmarkStart w:id="2433" w:name="_Toc51937827"/>
      <w:bookmarkStart w:id="2434" w:name="_Toc51938136"/>
      <w:bookmarkStart w:id="2435" w:name="_Toc92291323"/>
      <w:bookmarkStart w:id="2436" w:name="_Toc171523174"/>
      <w:bookmarkEnd w:id="2428"/>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29"/>
      <w:bookmarkEnd w:id="2430"/>
      <w:bookmarkEnd w:id="2431"/>
      <w:bookmarkEnd w:id="2432"/>
      <w:bookmarkEnd w:id="2433"/>
      <w:bookmarkEnd w:id="2434"/>
      <w:bookmarkEnd w:id="2435"/>
      <w:bookmarkEnd w:id="2436"/>
    </w:p>
    <w:p w14:paraId="3978A0CD" w14:textId="77777777" w:rsidR="00C367E9" w:rsidRPr="00986001" w:rsidRDefault="00C367E9" w:rsidP="00C367E9">
      <w:pPr>
        <w:pStyle w:val="Heading3"/>
      </w:pPr>
      <w:bookmarkStart w:id="2437" w:name="_CR10_2_1"/>
      <w:bookmarkStart w:id="2438" w:name="_Toc20212450"/>
      <w:bookmarkStart w:id="2439" w:name="_Toc27731805"/>
      <w:bookmarkStart w:id="2440" w:name="_Toc36127583"/>
      <w:bookmarkStart w:id="2441" w:name="_Toc45214689"/>
      <w:bookmarkStart w:id="2442" w:name="_Toc51937828"/>
      <w:bookmarkStart w:id="2443" w:name="_Toc51938137"/>
      <w:bookmarkStart w:id="2444" w:name="_Toc92291324"/>
      <w:bookmarkStart w:id="2445" w:name="_Toc171523175"/>
      <w:bookmarkEnd w:id="2437"/>
      <w:r>
        <w:t>10.2.1</w:t>
      </w:r>
      <w:r>
        <w:tab/>
        <w:t>General</w:t>
      </w:r>
      <w:bookmarkEnd w:id="2438"/>
      <w:bookmarkEnd w:id="2439"/>
      <w:bookmarkEnd w:id="2440"/>
      <w:bookmarkEnd w:id="2441"/>
      <w:bookmarkEnd w:id="2442"/>
      <w:bookmarkEnd w:id="2443"/>
      <w:bookmarkEnd w:id="2444"/>
      <w:bookmarkEnd w:id="2445"/>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46" w:name="_CR10_2_1A"/>
      <w:bookmarkStart w:id="2447" w:name="_Toc20212451"/>
      <w:bookmarkStart w:id="2448" w:name="_Toc27731806"/>
      <w:bookmarkStart w:id="2449" w:name="_Toc36127584"/>
      <w:bookmarkStart w:id="2450" w:name="_Toc45214690"/>
      <w:bookmarkStart w:id="2451" w:name="_Toc51937829"/>
      <w:bookmarkStart w:id="2452" w:name="_Toc51938138"/>
      <w:bookmarkStart w:id="2453" w:name="_Toc92291325"/>
      <w:bookmarkStart w:id="2454" w:name="MCCQCTEMPBM_00000051"/>
      <w:bookmarkStart w:id="2455" w:name="_Toc171523176"/>
      <w:bookmarkEnd w:id="2446"/>
      <w:r>
        <w:t>10.2.1A</w:t>
      </w:r>
      <w:r>
        <w:tab/>
        <w:t>MCData client access to MCData UE configuration documents</w:t>
      </w:r>
      <w:bookmarkEnd w:id="2447"/>
      <w:bookmarkEnd w:id="2448"/>
      <w:bookmarkEnd w:id="2449"/>
      <w:bookmarkEnd w:id="2450"/>
      <w:bookmarkEnd w:id="2451"/>
      <w:bookmarkEnd w:id="2452"/>
      <w:bookmarkEnd w:id="2453"/>
      <w:bookmarkEnd w:id="2455"/>
    </w:p>
    <w:bookmarkEnd w:id="2454"/>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56" w:name="_CR10_2_2"/>
      <w:bookmarkStart w:id="2457" w:name="_Toc20212452"/>
      <w:bookmarkStart w:id="2458" w:name="_Toc27731807"/>
      <w:bookmarkStart w:id="2459" w:name="_Toc36127585"/>
      <w:bookmarkStart w:id="2460" w:name="_Toc45214691"/>
      <w:bookmarkStart w:id="2461" w:name="_Toc51937830"/>
      <w:bookmarkStart w:id="2462" w:name="_Toc51938139"/>
      <w:bookmarkStart w:id="2463" w:name="_Toc92291326"/>
      <w:bookmarkStart w:id="2464" w:name="_Toc171523177"/>
      <w:bookmarkEnd w:id="2456"/>
      <w:r>
        <w:lastRenderedPageBreak/>
        <w:t>10.2.2</w:t>
      </w:r>
      <w:r>
        <w:tab/>
        <w:t>C</w:t>
      </w:r>
      <w:r w:rsidRPr="00986001">
        <w:t>oding</w:t>
      </w:r>
      <w:bookmarkEnd w:id="2457"/>
      <w:bookmarkEnd w:id="2458"/>
      <w:bookmarkEnd w:id="2459"/>
      <w:bookmarkEnd w:id="2460"/>
      <w:bookmarkEnd w:id="2461"/>
      <w:bookmarkEnd w:id="2462"/>
      <w:bookmarkEnd w:id="2463"/>
      <w:bookmarkEnd w:id="2464"/>
    </w:p>
    <w:p w14:paraId="4F8DE04A" w14:textId="77777777" w:rsidR="00C367E9" w:rsidRPr="0019247C" w:rsidRDefault="00C367E9" w:rsidP="00C367E9">
      <w:pPr>
        <w:pStyle w:val="Heading4"/>
      </w:pPr>
      <w:bookmarkStart w:id="2465" w:name="_CR10_2_2_1"/>
      <w:bookmarkStart w:id="2466" w:name="_Toc20212453"/>
      <w:bookmarkStart w:id="2467" w:name="_Toc27731808"/>
      <w:bookmarkStart w:id="2468" w:name="_Toc36127586"/>
      <w:bookmarkStart w:id="2469" w:name="_Toc45214692"/>
      <w:bookmarkStart w:id="2470" w:name="_Toc51937831"/>
      <w:bookmarkStart w:id="2471" w:name="_Toc51938140"/>
      <w:bookmarkStart w:id="2472" w:name="_Toc92291327"/>
      <w:bookmarkStart w:id="2473" w:name="_Toc171523178"/>
      <w:bookmarkEnd w:id="2465"/>
      <w:r>
        <w:t>10.2.2.1</w:t>
      </w:r>
      <w:r>
        <w:tab/>
        <w:t>Structure</w:t>
      </w:r>
      <w:bookmarkEnd w:id="2466"/>
      <w:bookmarkEnd w:id="2467"/>
      <w:bookmarkEnd w:id="2468"/>
      <w:bookmarkEnd w:id="2469"/>
      <w:bookmarkEnd w:id="2470"/>
      <w:bookmarkEnd w:id="2471"/>
      <w:bookmarkEnd w:id="2472"/>
      <w:bookmarkEnd w:id="2473"/>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lastRenderedPageBreak/>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74" w:name="_CR10_2_2_2"/>
      <w:bookmarkStart w:id="2475" w:name="_Toc20212454"/>
      <w:bookmarkStart w:id="2476" w:name="_Toc27731809"/>
      <w:bookmarkStart w:id="2477" w:name="_Toc36127587"/>
      <w:bookmarkStart w:id="2478" w:name="_Toc45214693"/>
      <w:bookmarkStart w:id="2479" w:name="_Toc51937832"/>
      <w:bookmarkStart w:id="2480" w:name="_Toc51938141"/>
      <w:bookmarkStart w:id="2481" w:name="_Toc92291328"/>
      <w:bookmarkStart w:id="2482" w:name="_Toc171523179"/>
      <w:bookmarkEnd w:id="2474"/>
      <w:r>
        <w:t>10</w:t>
      </w:r>
      <w:r w:rsidRPr="000B2651">
        <w:t>.</w:t>
      </w:r>
      <w:r>
        <w:t>2</w:t>
      </w:r>
      <w:r w:rsidRPr="000B2651">
        <w:t>.2.2</w:t>
      </w:r>
      <w:r w:rsidRPr="000B2651">
        <w:tab/>
        <w:t>Application Unique ID</w:t>
      </w:r>
      <w:bookmarkEnd w:id="2475"/>
      <w:bookmarkEnd w:id="2476"/>
      <w:bookmarkEnd w:id="2477"/>
      <w:bookmarkEnd w:id="2478"/>
      <w:bookmarkEnd w:id="2479"/>
      <w:bookmarkEnd w:id="2480"/>
      <w:bookmarkEnd w:id="2481"/>
      <w:bookmarkEnd w:id="24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83" w:name="_CR10_2_2_3"/>
      <w:bookmarkStart w:id="2484" w:name="_Toc20212455"/>
      <w:bookmarkStart w:id="2485" w:name="_Toc27731810"/>
      <w:bookmarkStart w:id="2486" w:name="_Toc36127588"/>
      <w:bookmarkStart w:id="2487" w:name="_Toc45214694"/>
      <w:bookmarkStart w:id="2488" w:name="_Toc51937833"/>
      <w:bookmarkStart w:id="2489" w:name="_Toc51938142"/>
      <w:bookmarkStart w:id="2490" w:name="_Toc92291329"/>
      <w:bookmarkStart w:id="2491" w:name="_Toc171523180"/>
      <w:bookmarkEnd w:id="2483"/>
      <w:r>
        <w:t>10</w:t>
      </w:r>
      <w:r w:rsidRPr="00F70427">
        <w:t>.</w:t>
      </w:r>
      <w:r>
        <w:t>2</w:t>
      </w:r>
      <w:r w:rsidRPr="00F70427">
        <w:t>.2.3</w:t>
      </w:r>
      <w:r w:rsidRPr="00F70427">
        <w:tab/>
        <w:t>XML Schema</w:t>
      </w:r>
      <w:bookmarkEnd w:id="2484"/>
      <w:bookmarkEnd w:id="2485"/>
      <w:bookmarkEnd w:id="2486"/>
      <w:bookmarkEnd w:id="2487"/>
      <w:bookmarkEnd w:id="2488"/>
      <w:bookmarkEnd w:id="2489"/>
      <w:bookmarkEnd w:id="2490"/>
      <w:bookmarkEnd w:id="2491"/>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lastRenderedPageBreak/>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lastRenderedPageBreak/>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lastRenderedPageBreak/>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492" w:name="_CR10_2_2_4"/>
      <w:bookmarkStart w:id="2493" w:name="_Toc20212456"/>
      <w:bookmarkStart w:id="2494" w:name="_Toc27731811"/>
      <w:bookmarkStart w:id="2495" w:name="_Toc36127589"/>
      <w:bookmarkStart w:id="2496" w:name="_Toc45214695"/>
      <w:bookmarkStart w:id="2497" w:name="_Toc51937834"/>
      <w:bookmarkStart w:id="2498" w:name="_Toc51938143"/>
      <w:bookmarkStart w:id="2499" w:name="_Toc92291330"/>
      <w:bookmarkStart w:id="2500" w:name="_Toc171523181"/>
      <w:bookmarkEnd w:id="2492"/>
      <w:r>
        <w:t>10</w:t>
      </w:r>
      <w:r w:rsidRPr="000B2651">
        <w:t>.</w:t>
      </w:r>
      <w:r>
        <w:t>2</w:t>
      </w:r>
      <w:r w:rsidRPr="000B2651">
        <w:t>.2.4</w:t>
      </w:r>
      <w:r w:rsidRPr="000B2651">
        <w:tab/>
        <w:t xml:space="preserve">Default </w:t>
      </w:r>
      <w:r>
        <w:t xml:space="preserve">Document </w:t>
      </w:r>
      <w:r w:rsidRPr="000B2651">
        <w:t>Namespace</w:t>
      </w:r>
      <w:bookmarkEnd w:id="2493"/>
      <w:bookmarkEnd w:id="2494"/>
      <w:bookmarkEnd w:id="2495"/>
      <w:bookmarkEnd w:id="2496"/>
      <w:bookmarkEnd w:id="2497"/>
      <w:bookmarkEnd w:id="2498"/>
      <w:bookmarkEnd w:id="2499"/>
      <w:bookmarkEnd w:id="2500"/>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01" w:name="_CR10_2_2_5"/>
      <w:bookmarkStart w:id="2502" w:name="_Toc20212457"/>
      <w:bookmarkStart w:id="2503" w:name="_Toc27731812"/>
      <w:bookmarkStart w:id="2504" w:name="_Toc36127590"/>
      <w:bookmarkStart w:id="2505" w:name="_Toc45214696"/>
      <w:bookmarkStart w:id="2506" w:name="_Toc51937835"/>
      <w:bookmarkStart w:id="2507" w:name="_Toc51938144"/>
      <w:bookmarkStart w:id="2508" w:name="_Toc92291331"/>
      <w:bookmarkStart w:id="2509" w:name="_Toc171523182"/>
      <w:bookmarkEnd w:id="2501"/>
      <w:r>
        <w:t>10</w:t>
      </w:r>
      <w:r w:rsidRPr="000B2651">
        <w:t>.</w:t>
      </w:r>
      <w:r>
        <w:t>2</w:t>
      </w:r>
      <w:r w:rsidRPr="000B2651">
        <w:t>.2.5</w:t>
      </w:r>
      <w:r w:rsidRPr="000B2651">
        <w:tab/>
        <w:t>MIME type</w:t>
      </w:r>
      <w:bookmarkEnd w:id="2502"/>
      <w:bookmarkEnd w:id="2503"/>
      <w:bookmarkEnd w:id="2504"/>
      <w:bookmarkEnd w:id="2505"/>
      <w:bookmarkEnd w:id="2506"/>
      <w:bookmarkEnd w:id="2507"/>
      <w:bookmarkEnd w:id="2508"/>
      <w:bookmarkEnd w:id="2509"/>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10" w:name="_CR10_2_2_6"/>
      <w:bookmarkStart w:id="2511" w:name="_Toc20212458"/>
      <w:bookmarkStart w:id="2512" w:name="_Toc27731813"/>
      <w:bookmarkStart w:id="2513" w:name="_Toc36127591"/>
      <w:bookmarkStart w:id="2514" w:name="_Toc45214697"/>
      <w:bookmarkStart w:id="2515" w:name="_Toc51937836"/>
      <w:bookmarkStart w:id="2516" w:name="_Toc51938145"/>
      <w:bookmarkStart w:id="2517" w:name="_Toc92291332"/>
      <w:bookmarkStart w:id="2518" w:name="_Toc171523183"/>
      <w:bookmarkEnd w:id="2510"/>
      <w:r>
        <w:lastRenderedPageBreak/>
        <w:t>10</w:t>
      </w:r>
      <w:r w:rsidRPr="000B2651">
        <w:t>.</w:t>
      </w:r>
      <w:r>
        <w:t>2</w:t>
      </w:r>
      <w:r w:rsidRPr="000B2651">
        <w:t>.2.6</w:t>
      </w:r>
      <w:r w:rsidRPr="000B2651">
        <w:tab/>
        <w:t>Validation Constraints</w:t>
      </w:r>
      <w:bookmarkEnd w:id="2511"/>
      <w:bookmarkEnd w:id="2512"/>
      <w:bookmarkEnd w:id="2513"/>
      <w:bookmarkEnd w:id="2514"/>
      <w:bookmarkEnd w:id="2515"/>
      <w:bookmarkEnd w:id="2516"/>
      <w:bookmarkEnd w:id="2517"/>
      <w:bookmarkEnd w:id="2518"/>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w:t>
      </w:r>
      <w:r>
        <w:lastRenderedPageBreak/>
        <w:t>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19" w:name="_CR10_2_2_7"/>
      <w:bookmarkStart w:id="2520" w:name="_Toc20212459"/>
      <w:bookmarkStart w:id="2521" w:name="_Toc27731814"/>
      <w:bookmarkStart w:id="2522" w:name="_Toc36127592"/>
      <w:bookmarkStart w:id="2523" w:name="_Toc45214698"/>
      <w:bookmarkStart w:id="2524" w:name="_Toc51937837"/>
      <w:bookmarkStart w:id="2525" w:name="_Toc51938146"/>
      <w:bookmarkStart w:id="2526" w:name="_Toc92291333"/>
      <w:bookmarkStart w:id="2527" w:name="_Toc171523184"/>
      <w:bookmarkEnd w:id="2519"/>
      <w:r w:rsidRPr="005B303F">
        <w:t>10.2.2.7</w:t>
      </w:r>
      <w:r w:rsidRPr="005B303F">
        <w:tab/>
        <w:t>Data Semantics</w:t>
      </w:r>
      <w:bookmarkEnd w:id="2520"/>
      <w:bookmarkEnd w:id="2521"/>
      <w:bookmarkEnd w:id="2522"/>
      <w:bookmarkEnd w:id="2523"/>
      <w:bookmarkEnd w:id="2524"/>
      <w:bookmarkEnd w:id="2525"/>
      <w:bookmarkEnd w:id="2526"/>
      <w:bookmarkEnd w:id="2527"/>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lastRenderedPageBreak/>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w:t>
      </w:r>
      <w:r w:rsidRPr="005B303F">
        <w:rPr>
          <w:lang w:val="en-US"/>
        </w:rPr>
        <w:lastRenderedPageBreak/>
        <w:t xml:space="preserve">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28" w:name="_CR10_2_2_8"/>
      <w:bookmarkStart w:id="2529" w:name="_Toc20212460"/>
      <w:bookmarkStart w:id="2530" w:name="_Toc27731815"/>
      <w:bookmarkStart w:id="2531" w:name="_Toc36127593"/>
      <w:bookmarkStart w:id="2532" w:name="_Toc45214699"/>
      <w:bookmarkStart w:id="2533" w:name="_Toc51937838"/>
      <w:bookmarkStart w:id="2534" w:name="_Toc51938147"/>
      <w:bookmarkStart w:id="2535" w:name="_Toc92291334"/>
      <w:bookmarkStart w:id="2536" w:name="_Toc171523185"/>
      <w:bookmarkEnd w:id="2528"/>
      <w:r>
        <w:t>10</w:t>
      </w:r>
      <w:r w:rsidRPr="00794952">
        <w:t>.</w:t>
      </w:r>
      <w:r>
        <w:t>2</w:t>
      </w:r>
      <w:r w:rsidRPr="00794952">
        <w:t>.2.8</w:t>
      </w:r>
      <w:r w:rsidRPr="00794952">
        <w:tab/>
        <w:t>Naming Conventions</w:t>
      </w:r>
      <w:bookmarkEnd w:id="2529"/>
      <w:bookmarkEnd w:id="2530"/>
      <w:bookmarkEnd w:id="2531"/>
      <w:bookmarkEnd w:id="2532"/>
      <w:bookmarkEnd w:id="2533"/>
      <w:bookmarkEnd w:id="2534"/>
      <w:bookmarkEnd w:id="2535"/>
      <w:bookmarkEnd w:id="2536"/>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37" w:name="_CR10_2_2_9"/>
      <w:bookmarkStart w:id="2538" w:name="_Toc20212461"/>
      <w:bookmarkStart w:id="2539" w:name="_Toc27731816"/>
      <w:bookmarkStart w:id="2540" w:name="_Toc36127594"/>
      <w:bookmarkStart w:id="2541" w:name="_Toc45214700"/>
      <w:bookmarkStart w:id="2542" w:name="_Toc51937839"/>
      <w:bookmarkStart w:id="2543" w:name="_Toc51938148"/>
      <w:bookmarkStart w:id="2544" w:name="_Toc92291335"/>
      <w:bookmarkStart w:id="2545" w:name="_Toc171523186"/>
      <w:bookmarkEnd w:id="2537"/>
      <w:r>
        <w:t>10</w:t>
      </w:r>
      <w:r w:rsidRPr="00794952">
        <w:t>.</w:t>
      </w:r>
      <w:r>
        <w:t>2</w:t>
      </w:r>
      <w:r w:rsidRPr="00794952">
        <w:t>.2.9</w:t>
      </w:r>
      <w:r w:rsidRPr="00794952">
        <w:tab/>
        <w:t>Global documents</w:t>
      </w:r>
      <w:bookmarkEnd w:id="2538"/>
      <w:bookmarkEnd w:id="2539"/>
      <w:bookmarkEnd w:id="2540"/>
      <w:bookmarkEnd w:id="2541"/>
      <w:bookmarkEnd w:id="2542"/>
      <w:bookmarkEnd w:id="2543"/>
      <w:bookmarkEnd w:id="2544"/>
      <w:bookmarkEnd w:id="2545"/>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46" w:name="_CR10_2_2_10"/>
      <w:bookmarkStart w:id="2547" w:name="_Toc20212462"/>
      <w:bookmarkStart w:id="2548" w:name="_Toc27731817"/>
      <w:bookmarkStart w:id="2549" w:name="_Toc36127595"/>
      <w:bookmarkStart w:id="2550" w:name="_Toc45214701"/>
      <w:bookmarkStart w:id="2551" w:name="_Toc51937840"/>
      <w:bookmarkStart w:id="2552" w:name="_Toc51938149"/>
      <w:bookmarkStart w:id="2553" w:name="_Toc92291336"/>
      <w:bookmarkStart w:id="2554" w:name="_Toc171523187"/>
      <w:bookmarkEnd w:id="2546"/>
      <w:r>
        <w:t>10</w:t>
      </w:r>
      <w:r w:rsidRPr="00794952">
        <w:t>.</w:t>
      </w:r>
      <w:r>
        <w:t>2</w:t>
      </w:r>
      <w:r w:rsidRPr="00794952">
        <w:t>.2.10</w:t>
      </w:r>
      <w:r w:rsidRPr="00794952">
        <w:tab/>
        <w:t>Resource interdependencies</w:t>
      </w:r>
      <w:bookmarkEnd w:id="2547"/>
      <w:bookmarkEnd w:id="2548"/>
      <w:bookmarkEnd w:id="2549"/>
      <w:bookmarkEnd w:id="2550"/>
      <w:bookmarkEnd w:id="2551"/>
      <w:bookmarkEnd w:id="2552"/>
      <w:bookmarkEnd w:id="2553"/>
      <w:bookmarkEnd w:id="2554"/>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55" w:name="_CR10_2_2_11"/>
      <w:bookmarkStart w:id="2556" w:name="_Toc20212463"/>
      <w:bookmarkStart w:id="2557" w:name="_Toc27731818"/>
      <w:bookmarkStart w:id="2558" w:name="_Toc36127596"/>
      <w:bookmarkStart w:id="2559" w:name="_Toc45214702"/>
      <w:bookmarkStart w:id="2560" w:name="_Toc51937841"/>
      <w:bookmarkStart w:id="2561" w:name="_Toc51938150"/>
      <w:bookmarkStart w:id="2562" w:name="_Toc92291337"/>
      <w:bookmarkStart w:id="2563" w:name="_Toc171523188"/>
      <w:bookmarkEnd w:id="2555"/>
      <w:r>
        <w:t>10</w:t>
      </w:r>
      <w:r w:rsidRPr="00794952">
        <w:t>.</w:t>
      </w:r>
      <w:r>
        <w:t>2</w:t>
      </w:r>
      <w:r w:rsidRPr="00794952">
        <w:t>.2.11</w:t>
      </w:r>
      <w:r w:rsidRPr="00794952">
        <w:tab/>
        <w:t>Authorization Policies</w:t>
      </w:r>
      <w:bookmarkEnd w:id="2556"/>
      <w:bookmarkEnd w:id="2557"/>
      <w:bookmarkEnd w:id="2558"/>
      <w:bookmarkEnd w:id="2559"/>
      <w:bookmarkEnd w:id="2560"/>
      <w:bookmarkEnd w:id="2561"/>
      <w:bookmarkEnd w:id="2562"/>
      <w:bookmarkEnd w:id="2563"/>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64" w:name="_CR10_2_2_12"/>
      <w:bookmarkStart w:id="2565" w:name="_Toc20212464"/>
      <w:bookmarkStart w:id="2566" w:name="_Toc27731819"/>
      <w:bookmarkStart w:id="2567" w:name="_Toc36127597"/>
      <w:bookmarkStart w:id="2568" w:name="_Toc45214703"/>
      <w:bookmarkStart w:id="2569" w:name="_Toc51937842"/>
      <w:bookmarkStart w:id="2570" w:name="_Toc51938151"/>
      <w:bookmarkStart w:id="2571" w:name="_Toc92291338"/>
      <w:bookmarkStart w:id="2572" w:name="_Toc171523189"/>
      <w:bookmarkEnd w:id="2564"/>
      <w:r>
        <w:t>10</w:t>
      </w:r>
      <w:r w:rsidRPr="00794952">
        <w:t>.</w:t>
      </w:r>
      <w:r>
        <w:t>2</w:t>
      </w:r>
      <w:r w:rsidRPr="00794952">
        <w:t>.2.12</w:t>
      </w:r>
      <w:r w:rsidRPr="00794952">
        <w:tab/>
        <w:t>Subscription to Changes</w:t>
      </w:r>
      <w:bookmarkEnd w:id="2565"/>
      <w:bookmarkEnd w:id="2566"/>
      <w:bookmarkEnd w:id="2567"/>
      <w:bookmarkEnd w:id="2568"/>
      <w:bookmarkEnd w:id="2569"/>
      <w:bookmarkEnd w:id="2570"/>
      <w:bookmarkEnd w:id="2571"/>
      <w:bookmarkEnd w:id="257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73" w:name="_CR10_3"/>
      <w:bookmarkStart w:id="2574" w:name="_Toc20212465"/>
      <w:bookmarkStart w:id="2575" w:name="_Toc27731820"/>
      <w:bookmarkStart w:id="2576" w:name="_Toc36127598"/>
      <w:bookmarkStart w:id="2577" w:name="_Toc45214704"/>
      <w:bookmarkStart w:id="2578" w:name="_Toc51937843"/>
      <w:bookmarkStart w:id="2579" w:name="_Toc51938152"/>
      <w:bookmarkStart w:id="2580" w:name="_Toc92291339"/>
      <w:bookmarkStart w:id="2581" w:name="_Toc171523190"/>
      <w:bookmarkEnd w:id="2573"/>
      <w:r w:rsidRPr="00073326">
        <w:lastRenderedPageBreak/>
        <w:t>10.3</w:t>
      </w:r>
      <w:r w:rsidRPr="00073326">
        <w:tab/>
        <w:t>MCData user profile configuration document</w:t>
      </w:r>
      <w:bookmarkEnd w:id="2574"/>
      <w:bookmarkEnd w:id="2575"/>
      <w:bookmarkEnd w:id="2576"/>
      <w:bookmarkEnd w:id="2577"/>
      <w:bookmarkEnd w:id="2578"/>
      <w:bookmarkEnd w:id="2579"/>
      <w:bookmarkEnd w:id="2580"/>
      <w:bookmarkEnd w:id="2581"/>
    </w:p>
    <w:p w14:paraId="7AA8C4BA" w14:textId="77777777" w:rsidR="00C367E9" w:rsidRPr="00986001" w:rsidRDefault="00C367E9" w:rsidP="00C367E9">
      <w:pPr>
        <w:pStyle w:val="Heading3"/>
      </w:pPr>
      <w:bookmarkStart w:id="2582" w:name="_CR10_3_1"/>
      <w:bookmarkStart w:id="2583" w:name="_Toc20212466"/>
      <w:bookmarkStart w:id="2584" w:name="_Toc27731821"/>
      <w:bookmarkStart w:id="2585" w:name="_Toc36127599"/>
      <w:bookmarkStart w:id="2586" w:name="_Toc45214705"/>
      <w:bookmarkStart w:id="2587" w:name="_Toc51937844"/>
      <w:bookmarkStart w:id="2588" w:name="_Toc51938153"/>
      <w:bookmarkStart w:id="2589" w:name="_Toc92291340"/>
      <w:bookmarkStart w:id="2590" w:name="_Toc171523191"/>
      <w:bookmarkEnd w:id="2582"/>
      <w:r>
        <w:t>10.3.1</w:t>
      </w:r>
      <w:r>
        <w:tab/>
        <w:t>General</w:t>
      </w:r>
      <w:bookmarkEnd w:id="2583"/>
      <w:bookmarkEnd w:id="2584"/>
      <w:bookmarkEnd w:id="2585"/>
      <w:bookmarkEnd w:id="2586"/>
      <w:bookmarkEnd w:id="2587"/>
      <w:bookmarkEnd w:id="2588"/>
      <w:bookmarkEnd w:id="2589"/>
      <w:bookmarkEnd w:id="2590"/>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591" w:name="_CR10_3_1A"/>
      <w:bookmarkStart w:id="2592" w:name="_Toc20212467"/>
      <w:bookmarkStart w:id="2593" w:name="_Toc27731822"/>
      <w:bookmarkStart w:id="2594" w:name="_Toc36127600"/>
      <w:bookmarkStart w:id="2595" w:name="_Toc45214706"/>
      <w:bookmarkStart w:id="2596" w:name="_Toc51937845"/>
      <w:bookmarkStart w:id="2597" w:name="_Toc51938154"/>
      <w:bookmarkStart w:id="2598" w:name="_Toc92291341"/>
      <w:bookmarkStart w:id="2599" w:name="MCCQCTEMPBM_00000052"/>
      <w:bookmarkStart w:id="2600" w:name="_Toc171523192"/>
      <w:bookmarkEnd w:id="2591"/>
      <w:r>
        <w:t>10.3.1A</w:t>
      </w:r>
      <w:r>
        <w:tab/>
        <w:t>MCData client access to MCData user profile documents</w:t>
      </w:r>
      <w:bookmarkEnd w:id="2592"/>
      <w:bookmarkEnd w:id="2593"/>
      <w:bookmarkEnd w:id="2594"/>
      <w:bookmarkEnd w:id="2595"/>
      <w:bookmarkEnd w:id="2596"/>
      <w:bookmarkEnd w:id="2597"/>
      <w:bookmarkEnd w:id="2598"/>
      <w:bookmarkEnd w:id="2600"/>
    </w:p>
    <w:bookmarkEnd w:id="2599"/>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01" w:name="_CR10_3_2"/>
      <w:bookmarkStart w:id="2602" w:name="_Toc20212468"/>
      <w:bookmarkStart w:id="2603" w:name="_Toc27731823"/>
      <w:bookmarkStart w:id="2604" w:name="_Toc36127601"/>
      <w:bookmarkStart w:id="2605" w:name="_Toc45214707"/>
      <w:bookmarkStart w:id="2606" w:name="_Toc51937846"/>
      <w:bookmarkStart w:id="2607" w:name="_Toc51938155"/>
      <w:bookmarkStart w:id="2608" w:name="_Toc92291342"/>
      <w:bookmarkStart w:id="2609" w:name="_Toc171523193"/>
      <w:bookmarkEnd w:id="2601"/>
      <w:r>
        <w:t>10.3.2</w:t>
      </w:r>
      <w:r>
        <w:tab/>
        <w:t>C</w:t>
      </w:r>
      <w:r w:rsidRPr="00986001">
        <w:t>oding</w:t>
      </w:r>
      <w:bookmarkEnd w:id="2602"/>
      <w:bookmarkEnd w:id="2603"/>
      <w:bookmarkEnd w:id="2604"/>
      <w:bookmarkEnd w:id="2605"/>
      <w:bookmarkEnd w:id="2606"/>
      <w:bookmarkEnd w:id="2607"/>
      <w:bookmarkEnd w:id="2608"/>
      <w:bookmarkEnd w:id="2609"/>
    </w:p>
    <w:p w14:paraId="69B655C7" w14:textId="77777777" w:rsidR="00C367E9" w:rsidRPr="0045024E" w:rsidRDefault="00C367E9" w:rsidP="00C367E9">
      <w:pPr>
        <w:pStyle w:val="Heading4"/>
      </w:pPr>
      <w:bookmarkStart w:id="2610" w:name="_CR10_3_2_1"/>
      <w:bookmarkStart w:id="2611" w:name="_Toc20212469"/>
      <w:bookmarkStart w:id="2612" w:name="_Toc27731824"/>
      <w:bookmarkStart w:id="2613" w:name="_Toc36127602"/>
      <w:bookmarkStart w:id="2614" w:name="_Toc45214708"/>
      <w:bookmarkStart w:id="2615" w:name="_Toc51937847"/>
      <w:bookmarkStart w:id="2616" w:name="_Toc51938156"/>
      <w:bookmarkStart w:id="2617" w:name="_Toc92291343"/>
      <w:bookmarkStart w:id="2618" w:name="_Toc171523194"/>
      <w:bookmarkEnd w:id="2610"/>
      <w:r>
        <w:t>10.3</w:t>
      </w:r>
      <w:r w:rsidRPr="0045024E">
        <w:t>.2.1</w:t>
      </w:r>
      <w:r>
        <w:tab/>
      </w:r>
      <w:r w:rsidRPr="0045024E">
        <w:t>Structure</w:t>
      </w:r>
      <w:bookmarkEnd w:id="2611"/>
      <w:bookmarkEnd w:id="2612"/>
      <w:bookmarkEnd w:id="2613"/>
      <w:bookmarkEnd w:id="2614"/>
      <w:bookmarkEnd w:id="2615"/>
      <w:bookmarkEnd w:id="2616"/>
      <w:bookmarkEnd w:id="2617"/>
      <w:bookmarkEnd w:id="2618"/>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lastRenderedPageBreak/>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lastRenderedPageBreak/>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19"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19"/>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lastRenderedPageBreak/>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lastRenderedPageBreak/>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lastRenderedPageBreak/>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20" w:name="_CR10_3_2_2"/>
      <w:bookmarkStart w:id="2621" w:name="_Toc20212470"/>
      <w:bookmarkStart w:id="2622" w:name="_Toc27731825"/>
      <w:bookmarkStart w:id="2623" w:name="_Toc36127603"/>
      <w:bookmarkStart w:id="2624" w:name="_Toc45214709"/>
      <w:bookmarkStart w:id="2625" w:name="_Toc51937848"/>
      <w:bookmarkStart w:id="2626" w:name="_Toc51938157"/>
      <w:bookmarkStart w:id="2627" w:name="_Toc92291344"/>
      <w:bookmarkStart w:id="2628" w:name="_Toc171523195"/>
      <w:bookmarkEnd w:id="2620"/>
      <w:r>
        <w:t>10.3</w:t>
      </w:r>
      <w:r w:rsidRPr="0045024E">
        <w:t>.2.2</w:t>
      </w:r>
      <w:r w:rsidRPr="0045024E">
        <w:tab/>
        <w:t>Application Unique ID</w:t>
      </w:r>
      <w:bookmarkEnd w:id="2621"/>
      <w:bookmarkEnd w:id="2622"/>
      <w:bookmarkEnd w:id="2623"/>
      <w:bookmarkEnd w:id="2624"/>
      <w:bookmarkEnd w:id="2625"/>
      <w:bookmarkEnd w:id="2626"/>
      <w:bookmarkEnd w:id="2627"/>
      <w:bookmarkEnd w:id="2628"/>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29" w:name="_CR10_3_2_3"/>
      <w:bookmarkStart w:id="2630" w:name="_Toc20212471"/>
      <w:bookmarkStart w:id="2631" w:name="_Toc27731826"/>
      <w:bookmarkStart w:id="2632" w:name="_Toc36127604"/>
      <w:bookmarkStart w:id="2633" w:name="_Toc45214710"/>
      <w:bookmarkStart w:id="2634" w:name="_Toc51937849"/>
      <w:bookmarkStart w:id="2635" w:name="_Toc51938158"/>
      <w:bookmarkStart w:id="2636" w:name="_Toc92291345"/>
      <w:bookmarkStart w:id="2637" w:name="_Toc171523196"/>
      <w:bookmarkEnd w:id="2629"/>
      <w:r>
        <w:t>10.3</w:t>
      </w:r>
      <w:r w:rsidRPr="0045024E">
        <w:t>.2.3</w:t>
      </w:r>
      <w:r w:rsidRPr="0045024E">
        <w:tab/>
        <w:t>XML Schema</w:t>
      </w:r>
      <w:bookmarkEnd w:id="2630"/>
      <w:bookmarkEnd w:id="2631"/>
      <w:bookmarkEnd w:id="2632"/>
      <w:bookmarkEnd w:id="2633"/>
      <w:bookmarkEnd w:id="2634"/>
      <w:bookmarkEnd w:id="2635"/>
      <w:bookmarkEnd w:id="2636"/>
      <w:bookmarkEnd w:id="2637"/>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lastRenderedPageBreak/>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lastRenderedPageBreak/>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lastRenderedPageBreak/>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lastRenderedPageBreak/>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lastRenderedPageBreak/>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lastRenderedPageBreak/>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638" w:name="_CR10_3_2_4"/>
      <w:bookmarkStart w:id="2639" w:name="_Toc20212472"/>
      <w:bookmarkStart w:id="2640" w:name="_Toc27731827"/>
      <w:bookmarkStart w:id="2641" w:name="_Toc36127605"/>
      <w:bookmarkStart w:id="2642" w:name="_Toc45214711"/>
      <w:bookmarkStart w:id="2643" w:name="_Toc51937850"/>
      <w:bookmarkStart w:id="2644" w:name="_Toc51938159"/>
      <w:bookmarkStart w:id="2645" w:name="_Toc92291346"/>
      <w:bookmarkStart w:id="2646" w:name="_Toc171523197"/>
      <w:bookmarkEnd w:id="2638"/>
      <w:r>
        <w:t>10.3</w:t>
      </w:r>
      <w:r w:rsidRPr="0045024E">
        <w:t>.2.4</w:t>
      </w:r>
      <w:r w:rsidRPr="0045024E">
        <w:tab/>
        <w:t xml:space="preserve">Default </w:t>
      </w:r>
      <w:r>
        <w:t xml:space="preserve">Document </w:t>
      </w:r>
      <w:r w:rsidRPr="0045024E">
        <w:t>Namespace</w:t>
      </w:r>
      <w:bookmarkEnd w:id="2639"/>
      <w:bookmarkEnd w:id="2640"/>
      <w:bookmarkEnd w:id="2641"/>
      <w:bookmarkEnd w:id="2642"/>
      <w:bookmarkEnd w:id="2643"/>
      <w:bookmarkEnd w:id="2644"/>
      <w:bookmarkEnd w:id="2645"/>
      <w:bookmarkEnd w:id="2646"/>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47" w:name="_CR10_3_2_5"/>
      <w:bookmarkStart w:id="2648" w:name="_Toc20212473"/>
      <w:bookmarkStart w:id="2649" w:name="_Toc27731828"/>
      <w:bookmarkStart w:id="2650" w:name="_Toc36127606"/>
      <w:bookmarkStart w:id="2651" w:name="_Toc45214712"/>
      <w:bookmarkStart w:id="2652" w:name="_Toc51937851"/>
      <w:bookmarkStart w:id="2653" w:name="_Toc51938160"/>
      <w:bookmarkStart w:id="2654" w:name="_Toc92291347"/>
      <w:bookmarkStart w:id="2655" w:name="_Toc171523198"/>
      <w:bookmarkEnd w:id="2647"/>
      <w:r>
        <w:t>10.3</w:t>
      </w:r>
      <w:r w:rsidRPr="0045024E">
        <w:t>.2.5</w:t>
      </w:r>
      <w:r w:rsidRPr="0045024E">
        <w:tab/>
        <w:t>MIME type</w:t>
      </w:r>
      <w:bookmarkEnd w:id="2648"/>
      <w:bookmarkEnd w:id="2649"/>
      <w:bookmarkEnd w:id="2650"/>
      <w:bookmarkEnd w:id="2651"/>
      <w:bookmarkEnd w:id="2652"/>
      <w:bookmarkEnd w:id="2653"/>
      <w:bookmarkEnd w:id="2654"/>
      <w:bookmarkEnd w:id="265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56" w:name="_CR10_3_2_6"/>
      <w:bookmarkStart w:id="2657" w:name="_Toc20212474"/>
      <w:bookmarkStart w:id="2658" w:name="_Toc27731829"/>
      <w:bookmarkStart w:id="2659" w:name="_Toc36127607"/>
      <w:bookmarkStart w:id="2660" w:name="_Toc45214713"/>
      <w:bookmarkStart w:id="2661" w:name="_Toc51937852"/>
      <w:bookmarkStart w:id="2662" w:name="_Toc51938161"/>
      <w:bookmarkStart w:id="2663" w:name="_Toc92291348"/>
      <w:bookmarkStart w:id="2664" w:name="_Toc171523199"/>
      <w:bookmarkEnd w:id="2656"/>
      <w:r>
        <w:t>10.3</w:t>
      </w:r>
      <w:r w:rsidRPr="0045024E">
        <w:t>.2.6</w:t>
      </w:r>
      <w:r w:rsidRPr="0045024E">
        <w:tab/>
        <w:t>Validation Constraints</w:t>
      </w:r>
      <w:bookmarkEnd w:id="2657"/>
      <w:bookmarkEnd w:id="2658"/>
      <w:bookmarkEnd w:id="2659"/>
      <w:bookmarkEnd w:id="2660"/>
      <w:bookmarkEnd w:id="2661"/>
      <w:bookmarkEnd w:id="2662"/>
      <w:bookmarkEnd w:id="2663"/>
      <w:bookmarkEnd w:id="266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lastRenderedPageBreak/>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65" w:name="_CR10_3_2_7"/>
      <w:bookmarkStart w:id="2666" w:name="_Toc20212475"/>
      <w:bookmarkStart w:id="2667" w:name="_Toc27731830"/>
      <w:bookmarkStart w:id="2668" w:name="_Toc36127608"/>
      <w:bookmarkStart w:id="2669" w:name="_Toc45214714"/>
      <w:bookmarkStart w:id="2670" w:name="_Toc51937853"/>
      <w:bookmarkStart w:id="2671" w:name="_Toc51938162"/>
      <w:bookmarkStart w:id="2672" w:name="_Toc92291349"/>
      <w:bookmarkStart w:id="2673" w:name="_Toc171523200"/>
      <w:bookmarkEnd w:id="2665"/>
      <w:r>
        <w:t>10.3</w:t>
      </w:r>
      <w:r w:rsidRPr="0045024E">
        <w:t>.2.7</w:t>
      </w:r>
      <w:r w:rsidRPr="0045024E">
        <w:tab/>
        <w:t>Data Semantics</w:t>
      </w:r>
      <w:bookmarkEnd w:id="2666"/>
      <w:bookmarkEnd w:id="2667"/>
      <w:bookmarkEnd w:id="2668"/>
      <w:bookmarkEnd w:id="2669"/>
      <w:bookmarkEnd w:id="2670"/>
      <w:bookmarkEnd w:id="2671"/>
      <w:bookmarkEnd w:id="2672"/>
      <w:bookmarkEnd w:id="2673"/>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lastRenderedPageBreak/>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674"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674"/>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lastRenderedPageBreak/>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lastRenderedPageBreak/>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 xml:space="preserve">Type". Presence of the &lt;Pre-selected-indication&gt; element indicates that this particular MCData user profile is designated to be the pre-selected MCData user profile as </w:t>
      </w:r>
      <w:r w:rsidRPr="00910E31">
        <w:lastRenderedPageBreak/>
        <w:t>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lastRenderedPageBreak/>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lastRenderedPageBreak/>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lastRenderedPageBreak/>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lastRenderedPageBreak/>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675" w:name="_Hlk40207646"/>
      <w:r>
        <w:rPr>
          <w:rFonts w:eastAsia="Malgun Gothic"/>
        </w:rPr>
        <w:t>MessageStoreHostname</w:t>
      </w:r>
      <w:bookmarkEnd w:id="2675"/>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76" w:name="_CRTable10_3_2_71"/>
      <w:r w:rsidRPr="00441BFF">
        <w:t>Table </w:t>
      </w:r>
      <w:bookmarkEnd w:id="2676"/>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77" w:name="_CRTable10_3_2_72"/>
      <w:r w:rsidRPr="00E31D28">
        <w:t>Table </w:t>
      </w:r>
      <w:bookmarkEnd w:id="2677"/>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78" w:name="_CRTable10_3_2_73"/>
      <w:r w:rsidRPr="00E31D28">
        <w:lastRenderedPageBreak/>
        <w:t>Table </w:t>
      </w:r>
      <w:bookmarkEnd w:id="2678"/>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79" w:name="_CRTable10_3_2_74"/>
      <w:r w:rsidRPr="00E31D28">
        <w:t>Table </w:t>
      </w:r>
      <w:bookmarkEnd w:id="2679"/>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80" w:name="_CRTable10_3_2_75"/>
      <w:r w:rsidRPr="00E31D28">
        <w:t>Table </w:t>
      </w:r>
      <w:bookmarkEnd w:id="2680"/>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681" w:name="_CRTable10_3_2_76"/>
      <w:r w:rsidRPr="00E31D28">
        <w:t>Table </w:t>
      </w:r>
      <w:bookmarkEnd w:id="2681"/>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682" w:name="_CRTable10_3_2_77"/>
      <w:r w:rsidRPr="00E31D28">
        <w:t>Table </w:t>
      </w:r>
      <w:bookmarkEnd w:id="2682"/>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83" w:name="_CRTable10_3_2_78"/>
      <w:r w:rsidRPr="00847E44">
        <w:lastRenderedPageBreak/>
        <w:t>Table </w:t>
      </w:r>
      <w:bookmarkEnd w:id="2683"/>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684" w:name="_CRTable10_3_2_79"/>
      <w:r w:rsidRPr="00441BFF">
        <w:t>Table </w:t>
      </w:r>
      <w:bookmarkEnd w:id="2684"/>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685" w:name="_CRTable10_3_2_710"/>
      <w:r w:rsidRPr="00441BFF">
        <w:t>Table </w:t>
      </w:r>
      <w:bookmarkEnd w:id="2685"/>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686" w:name="_CRTable10_3_2_711"/>
      <w:r w:rsidRPr="0079391E">
        <w:t>Table </w:t>
      </w:r>
      <w:bookmarkEnd w:id="2686"/>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687" w:name="_CRTable10_3_2_712"/>
      <w:r w:rsidRPr="0079391E">
        <w:t>Table </w:t>
      </w:r>
      <w:bookmarkEnd w:id="2687"/>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688" w:name="_CRTable10_3_2_713"/>
      <w:r w:rsidRPr="0079391E">
        <w:lastRenderedPageBreak/>
        <w:t>Table </w:t>
      </w:r>
      <w:bookmarkEnd w:id="2688"/>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689" w:name="_CRTable10_3_2_714"/>
      <w:r w:rsidRPr="00441BFF">
        <w:t>Table </w:t>
      </w:r>
      <w:bookmarkEnd w:id="2689"/>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690" w:name="_CRTable10_3_2_715"/>
      <w:r w:rsidRPr="00441BFF">
        <w:t>Table </w:t>
      </w:r>
      <w:bookmarkEnd w:id="2690"/>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691" w:name="_CRTable10_3_2_716"/>
      <w:r w:rsidRPr="0079391E">
        <w:t>Table </w:t>
      </w:r>
      <w:bookmarkEnd w:id="2691"/>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692" w:name="_CRTable10_3_2_717"/>
      <w:r w:rsidRPr="0079391E">
        <w:t>Table </w:t>
      </w:r>
      <w:bookmarkEnd w:id="2692"/>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693" w:name="_Toc20212476"/>
      <w:bookmarkStart w:id="2694" w:name="_Toc27731831"/>
      <w:bookmarkStart w:id="2695"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696" w:name="_CRTable10_3_2_718"/>
      <w:r w:rsidRPr="00E31D28">
        <w:lastRenderedPageBreak/>
        <w:t>Table </w:t>
      </w:r>
      <w:bookmarkEnd w:id="2696"/>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697" w:name="_CRTable10_3_2_719"/>
      <w:r w:rsidRPr="00E31D28">
        <w:t>Table </w:t>
      </w:r>
      <w:bookmarkEnd w:id="2697"/>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698" w:name="_Hlk42201249"/>
      <w:r>
        <w:t>allow-one-to-one-communication-from-any-user</w:t>
      </w:r>
      <w:bookmarkEnd w:id="269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699" w:name="_CRTable10_3_2_720"/>
      <w:r w:rsidRPr="00847E44">
        <w:t>Table </w:t>
      </w:r>
      <w:bookmarkEnd w:id="2699"/>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00" w:name="_CRTable10_3_2_721"/>
      <w:r>
        <w:t>Table </w:t>
      </w:r>
      <w:bookmarkEnd w:id="2700"/>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01" w:name="_CRTable10_3_2_722"/>
      <w:r>
        <w:t>Table </w:t>
      </w:r>
      <w:bookmarkEnd w:id="2701"/>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02" w:name="_CRTable10_3_2_723"/>
      <w:r>
        <w:t>Table </w:t>
      </w:r>
      <w:bookmarkEnd w:id="2702"/>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03" w:name="_CRTable10_3_2_724"/>
      <w:r>
        <w:t>Table </w:t>
      </w:r>
      <w:bookmarkEnd w:id="2703"/>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04" w:name="_CRTable10_3_2_725"/>
      <w:r>
        <w:t>Table </w:t>
      </w:r>
      <w:bookmarkEnd w:id="2704"/>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lastRenderedPageBreak/>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r w:rsidRPr="0079391E">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r w:rsidRPr="0079391E">
        <w:lastRenderedPageBreak/>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05" w:name="_CR10_3_2_8"/>
      <w:bookmarkStart w:id="2706" w:name="_Toc45214715"/>
      <w:bookmarkStart w:id="2707" w:name="_Toc51937854"/>
      <w:bookmarkStart w:id="2708" w:name="_Toc51938163"/>
      <w:bookmarkStart w:id="2709" w:name="_Toc92291350"/>
      <w:bookmarkStart w:id="2710" w:name="_Toc171523201"/>
      <w:bookmarkEnd w:id="2705"/>
      <w:r>
        <w:t>10.3</w:t>
      </w:r>
      <w:r w:rsidRPr="0045024E">
        <w:t>.2.8</w:t>
      </w:r>
      <w:r w:rsidRPr="0045024E">
        <w:tab/>
        <w:t>Naming Conventions</w:t>
      </w:r>
      <w:bookmarkEnd w:id="2693"/>
      <w:bookmarkEnd w:id="2694"/>
      <w:bookmarkEnd w:id="2695"/>
      <w:bookmarkEnd w:id="2706"/>
      <w:bookmarkEnd w:id="2707"/>
      <w:bookmarkEnd w:id="2708"/>
      <w:bookmarkEnd w:id="2709"/>
      <w:bookmarkEnd w:id="2710"/>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11" w:name="_CR10_3_2_9"/>
      <w:bookmarkStart w:id="2712" w:name="_Toc20212477"/>
      <w:bookmarkStart w:id="2713" w:name="_Toc27731832"/>
      <w:bookmarkStart w:id="2714" w:name="_Toc36127610"/>
      <w:bookmarkStart w:id="2715" w:name="_Toc45214716"/>
      <w:bookmarkStart w:id="2716" w:name="_Toc51937855"/>
      <w:bookmarkStart w:id="2717" w:name="_Toc51938164"/>
      <w:bookmarkStart w:id="2718" w:name="_Toc92291351"/>
      <w:bookmarkStart w:id="2719" w:name="_Toc171523202"/>
      <w:bookmarkEnd w:id="2711"/>
      <w:r>
        <w:t>10.3</w:t>
      </w:r>
      <w:r w:rsidRPr="0045024E">
        <w:t>.2.9</w:t>
      </w:r>
      <w:r w:rsidRPr="0045024E">
        <w:tab/>
        <w:t>Global documents</w:t>
      </w:r>
      <w:bookmarkEnd w:id="2712"/>
      <w:bookmarkEnd w:id="2713"/>
      <w:bookmarkEnd w:id="2714"/>
      <w:bookmarkEnd w:id="2715"/>
      <w:bookmarkEnd w:id="2716"/>
      <w:bookmarkEnd w:id="2717"/>
      <w:bookmarkEnd w:id="2718"/>
      <w:bookmarkEnd w:id="2719"/>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20" w:name="_CR10_3_2_10"/>
      <w:bookmarkStart w:id="2721" w:name="_Toc20212478"/>
      <w:bookmarkStart w:id="2722" w:name="_Toc27731833"/>
      <w:bookmarkStart w:id="2723" w:name="_Toc36127611"/>
      <w:bookmarkStart w:id="2724" w:name="_Toc45214717"/>
      <w:bookmarkStart w:id="2725" w:name="_Toc51937856"/>
      <w:bookmarkStart w:id="2726" w:name="_Toc51938165"/>
      <w:bookmarkStart w:id="2727" w:name="_Toc92291352"/>
      <w:bookmarkStart w:id="2728" w:name="_Toc171523203"/>
      <w:bookmarkEnd w:id="2720"/>
      <w:r>
        <w:lastRenderedPageBreak/>
        <w:t>10.3</w:t>
      </w:r>
      <w:r w:rsidRPr="0045024E">
        <w:t>.2.10</w:t>
      </w:r>
      <w:r w:rsidRPr="0045024E">
        <w:tab/>
        <w:t>Resource interdependencies</w:t>
      </w:r>
      <w:bookmarkEnd w:id="2721"/>
      <w:bookmarkEnd w:id="2722"/>
      <w:bookmarkEnd w:id="2723"/>
      <w:bookmarkEnd w:id="2724"/>
      <w:bookmarkEnd w:id="2725"/>
      <w:bookmarkEnd w:id="2726"/>
      <w:bookmarkEnd w:id="2727"/>
      <w:bookmarkEnd w:id="272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29" w:name="_CR10_3_2_11"/>
      <w:bookmarkStart w:id="2730" w:name="_Toc20212479"/>
      <w:bookmarkStart w:id="2731" w:name="_Toc27731834"/>
      <w:bookmarkStart w:id="2732" w:name="_Toc36127612"/>
      <w:bookmarkStart w:id="2733" w:name="_Toc45214718"/>
      <w:bookmarkStart w:id="2734" w:name="_Toc51937857"/>
      <w:bookmarkStart w:id="2735" w:name="_Toc51938166"/>
      <w:bookmarkStart w:id="2736" w:name="_Toc92291353"/>
      <w:bookmarkStart w:id="2737" w:name="_Toc171523204"/>
      <w:bookmarkEnd w:id="2729"/>
      <w:r>
        <w:t>10.3</w:t>
      </w:r>
      <w:r w:rsidRPr="0045024E">
        <w:t>.2.11</w:t>
      </w:r>
      <w:r w:rsidRPr="0045024E">
        <w:tab/>
      </w:r>
      <w:r>
        <w:t>Access Permissions</w:t>
      </w:r>
      <w:r w:rsidRPr="0045024E">
        <w:t xml:space="preserve"> Policies</w:t>
      </w:r>
      <w:bookmarkEnd w:id="2730"/>
      <w:bookmarkEnd w:id="2731"/>
      <w:bookmarkEnd w:id="2732"/>
      <w:bookmarkEnd w:id="2733"/>
      <w:bookmarkEnd w:id="2734"/>
      <w:bookmarkEnd w:id="2735"/>
      <w:bookmarkEnd w:id="2736"/>
      <w:bookmarkEnd w:id="273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38" w:name="_CR10_3_2_12"/>
      <w:bookmarkStart w:id="2739" w:name="_Toc20212480"/>
      <w:bookmarkStart w:id="2740" w:name="_Toc27731835"/>
      <w:bookmarkStart w:id="2741" w:name="_Toc36127613"/>
      <w:bookmarkStart w:id="2742" w:name="_Toc45214719"/>
      <w:bookmarkStart w:id="2743" w:name="_Toc51937858"/>
      <w:bookmarkStart w:id="2744" w:name="_Toc51938167"/>
      <w:bookmarkStart w:id="2745" w:name="_Toc92291354"/>
      <w:bookmarkStart w:id="2746" w:name="_Toc171523205"/>
      <w:bookmarkEnd w:id="2738"/>
      <w:r>
        <w:t>10.3</w:t>
      </w:r>
      <w:r w:rsidRPr="0045024E">
        <w:t>.2.12</w:t>
      </w:r>
      <w:r w:rsidRPr="0045024E">
        <w:tab/>
        <w:t>Subscription to Changes</w:t>
      </w:r>
      <w:bookmarkEnd w:id="2739"/>
      <w:bookmarkEnd w:id="2740"/>
      <w:bookmarkEnd w:id="2741"/>
      <w:bookmarkEnd w:id="2742"/>
      <w:bookmarkEnd w:id="2743"/>
      <w:bookmarkEnd w:id="2744"/>
      <w:bookmarkEnd w:id="2745"/>
      <w:bookmarkEnd w:id="2746"/>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747" w:name="_CR10_4"/>
      <w:bookmarkStart w:id="2748" w:name="_Toc20212481"/>
      <w:bookmarkStart w:id="2749" w:name="_Toc27731836"/>
      <w:bookmarkStart w:id="2750" w:name="_Toc36127614"/>
      <w:bookmarkStart w:id="2751" w:name="_Toc45214720"/>
      <w:bookmarkStart w:id="2752" w:name="_Toc51937859"/>
      <w:bookmarkStart w:id="2753" w:name="_Toc51938168"/>
      <w:bookmarkStart w:id="2754" w:name="_Toc92291355"/>
      <w:bookmarkStart w:id="2755" w:name="_Toc171523206"/>
      <w:bookmarkEnd w:id="2747"/>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48"/>
      <w:bookmarkEnd w:id="2749"/>
      <w:bookmarkEnd w:id="2750"/>
      <w:bookmarkEnd w:id="2751"/>
      <w:bookmarkEnd w:id="2752"/>
      <w:bookmarkEnd w:id="2753"/>
      <w:bookmarkEnd w:id="2754"/>
      <w:bookmarkEnd w:id="2755"/>
    </w:p>
    <w:p w14:paraId="2D09A615" w14:textId="77777777" w:rsidR="00C367E9" w:rsidRPr="00986001" w:rsidRDefault="00C367E9" w:rsidP="00C367E9">
      <w:pPr>
        <w:pStyle w:val="Heading3"/>
      </w:pPr>
      <w:bookmarkStart w:id="2756" w:name="_CR10_4_1"/>
      <w:bookmarkStart w:id="2757" w:name="_Toc20212482"/>
      <w:bookmarkStart w:id="2758" w:name="_Toc27731837"/>
      <w:bookmarkStart w:id="2759" w:name="_Toc36127615"/>
      <w:bookmarkStart w:id="2760" w:name="_Toc45214721"/>
      <w:bookmarkStart w:id="2761" w:name="_Toc51937860"/>
      <w:bookmarkStart w:id="2762" w:name="_Toc51938169"/>
      <w:bookmarkStart w:id="2763" w:name="_Toc92291356"/>
      <w:bookmarkStart w:id="2764" w:name="_Toc171523207"/>
      <w:bookmarkEnd w:id="2756"/>
      <w:r>
        <w:t>10.4.1</w:t>
      </w:r>
      <w:r>
        <w:tab/>
        <w:t>General</w:t>
      </w:r>
      <w:bookmarkEnd w:id="2757"/>
      <w:bookmarkEnd w:id="2758"/>
      <w:bookmarkEnd w:id="2759"/>
      <w:bookmarkEnd w:id="2760"/>
      <w:bookmarkEnd w:id="2761"/>
      <w:bookmarkEnd w:id="2762"/>
      <w:bookmarkEnd w:id="2763"/>
      <w:bookmarkEnd w:id="2764"/>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65" w:name="_CR10_4_2"/>
      <w:bookmarkStart w:id="2766" w:name="_Toc20212483"/>
      <w:bookmarkStart w:id="2767" w:name="_Toc27731838"/>
      <w:bookmarkStart w:id="2768" w:name="_Toc36127616"/>
      <w:bookmarkStart w:id="2769" w:name="_Toc45214722"/>
      <w:bookmarkStart w:id="2770" w:name="_Toc51937861"/>
      <w:bookmarkStart w:id="2771" w:name="_Toc51938170"/>
      <w:bookmarkStart w:id="2772" w:name="_Toc92291357"/>
      <w:bookmarkStart w:id="2773" w:name="_Toc171523208"/>
      <w:bookmarkEnd w:id="2765"/>
      <w:r>
        <w:t>10.4.2</w:t>
      </w:r>
      <w:r>
        <w:tab/>
        <w:t>C</w:t>
      </w:r>
      <w:r w:rsidRPr="00986001">
        <w:t>oding</w:t>
      </w:r>
      <w:bookmarkEnd w:id="2766"/>
      <w:bookmarkEnd w:id="2767"/>
      <w:bookmarkEnd w:id="2768"/>
      <w:bookmarkEnd w:id="2769"/>
      <w:bookmarkEnd w:id="2770"/>
      <w:bookmarkEnd w:id="2771"/>
      <w:bookmarkEnd w:id="2772"/>
      <w:bookmarkEnd w:id="2773"/>
    </w:p>
    <w:p w14:paraId="036910A1" w14:textId="77777777" w:rsidR="00C367E9" w:rsidRPr="0019247C" w:rsidRDefault="00C367E9" w:rsidP="00C367E9">
      <w:pPr>
        <w:pStyle w:val="Heading4"/>
      </w:pPr>
      <w:bookmarkStart w:id="2774" w:name="_CR10_4_2_1"/>
      <w:bookmarkStart w:id="2775" w:name="_Toc20212484"/>
      <w:bookmarkStart w:id="2776" w:name="_Toc27731839"/>
      <w:bookmarkStart w:id="2777" w:name="_Toc36127617"/>
      <w:bookmarkStart w:id="2778" w:name="_Toc45214723"/>
      <w:bookmarkStart w:id="2779" w:name="_Toc51937862"/>
      <w:bookmarkStart w:id="2780" w:name="_Toc51938171"/>
      <w:bookmarkStart w:id="2781" w:name="_Toc92291358"/>
      <w:bookmarkStart w:id="2782" w:name="_Toc171523209"/>
      <w:bookmarkEnd w:id="2774"/>
      <w:r>
        <w:t>10.4.2.1</w:t>
      </w:r>
      <w:r>
        <w:tab/>
        <w:t>Structure</w:t>
      </w:r>
      <w:bookmarkEnd w:id="2775"/>
      <w:bookmarkEnd w:id="2776"/>
      <w:bookmarkEnd w:id="2777"/>
      <w:bookmarkEnd w:id="2778"/>
      <w:bookmarkEnd w:id="2779"/>
      <w:bookmarkEnd w:id="2780"/>
      <w:bookmarkEnd w:id="2781"/>
      <w:bookmarkEnd w:id="2782"/>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83" w:name="_Toc20212485"/>
      <w:bookmarkStart w:id="2784" w:name="_Toc27731840"/>
      <w:bookmarkStart w:id="2785" w:name="_Toc36127618"/>
      <w:bookmarkStart w:id="2786" w:name="_Toc45214724"/>
      <w:bookmarkStart w:id="2787" w:name="_Toc51937863"/>
      <w:bookmarkStart w:id="2788" w:name="_Toc51938172"/>
      <w:bookmarkStart w:id="2789"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790" w:name="_CR10_4_2_2"/>
      <w:bookmarkStart w:id="2791" w:name="_Toc171523210"/>
      <w:bookmarkEnd w:id="2790"/>
      <w:r>
        <w:t>10.4.2.2</w:t>
      </w:r>
      <w:r w:rsidRPr="00016A64">
        <w:tab/>
      </w:r>
      <w:r>
        <w:t>Application Unique ID</w:t>
      </w:r>
      <w:bookmarkEnd w:id="2783"/>
      <w:bookmarkEnd w:id="2784"/>
      <w:bookmarkEnd w:id="2785"/>
      <w:bookmarkEnd w:id="2786"/>
      <w:bookmarkEnd w:id="2787"/>
      <w:bookmarkEnd w:id="2788"/>
      <w:bookmarkEnd w:id="2789"/>
      <w:bookmarkEnd w:id="2791"/>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792" w:name="_CR10_4_2_3"/>
      <w:bookmarkStart w:id="2793" w:name="_Toc20212486"/>
      <w:bookmarkStart w:id="2794" w:name="_Toc27731841"/>
      <w:bookmarkStart w:id="2795" w:name="_Toc36127619"/>
      <w:bookmarkStart w:id="2796" w:name="_Toc45214725"/>
      <w:bookmarkStart w:id="2797" w:name="_Toc51937864"/>
      <w:bookmarkStart w:id="2798" w:name="_Toc51938173"/>
      <w:bookmarkStart w:id="2799" w:name="_Toc92291360"/>
      <w:bookmarkStart w:id="2800" w:name="_Toc171523211"/>
      <w:bookmarkEnd w:id="2792"/>
      <w:r>
        <w:t>10.4</w:t>
      </w:r>
      <w:r w:rsidRPr="00345011">
        <w:t>.2.</w:t>
      </w:r>
      <w:r>
        <w:t>3</w:t>
      </w:r>
      <w:r w:rsidRPr="00345011">
        <w:tab/>
      </w:r>
      <w:r>
        <w:t>XML Schema</w:t>
      </w:r>
      <w:bookmarkEnd w:id="2793"/>
      <w:bookmarkEnd w:id="2794"/>
      <w:bookmarkEnd w:id="2795"/>
      <w:bookmarkEnd w:id="2796"/>
      <w:bookmarkEnd w:id="2797"/>
      <w:bookmarkEnd w:id="2798"/>
      <w:bookmarkEnd w:id="2799"/>
      <w:bookmarkEnd w:id="2800"/>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01"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01"/>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lastRenderedPageBreak/>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lastRenderedPageBreak/>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lastRenderedPageBreak/>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01330AC6" w:rsidR="00330267" w:rsidRDefault="00330267" w:rsidP="00330267">
      <w:pPr>
        <w:pStyle w:val="PL"/>
      </w:pPr>
      <w:r>
        <w:t xml:space="preserve">  &lt;xs:element name="adhoc-group-data-comn" type="mcdatasc:adhoc-group-comnType"/&gt;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802" w:name="_CR10_4_2_4"/>
      <w:bookmarkStart w:id="2803" w:name="_Toc20212487"/>
      <w:bookmarkStart w:id="2804" w:name="_Toc27731842"/>
      <w:bookmarkStart w:id="2805" w:name="_Toc36127620"/>
      <w:bookmarkStart w:id="2806" w:name="_Toc45214726"/>
      <w:bookmarkStart w:id="2807" w:name="_Toc51937865"/>
      <w:bookmarkStart w:id="2808" w:name="_Toc51938174"/>
      <w:bookmarkStart w:id="2809" w:name="_Toc92291361"/>
      <w:bookmarkStart w:id="2810" w:name="_Toc171523212"/>
      <w:bookmarkEnd w:id="2802"/>
      <w:r>
        <w:t>10.4.2.4</w:t>
      </w:r>
      <w:r>
        <w:tab/>
        <w:t>Default Document Namespace</w:t>
      </w:r>
      <w:bookmarkEnd w:id="2803"/>
      <w:bookmarkEnd w:id="2804"/>
      <w:bookmarkEnd w:id="2805"/>
      <w:bookmarkEnd w:id="2806"/>
      <w:bookmarkEnd w:id="2807"/>
      <w:bookmarkEnd w:id="2808"/>
      <w:bookmarkEnd w:id="2809"/>
      <w:bookmarkEnd w:id="2810"/>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11" w:name="_CR10_4_2_5"/>
      <w:bookmarkStart w:id="2812" w:name="_Toc20212488"/>
      <w:bookmarkStart w:id="2813" w:name="_Toc27731843"/>
      <w:bookmarkStart w:id="2814" w:name="_Toc36127621"/>
      <w:bookmarkStart w:id="2815" w:name="_Toc45214727"/>
      <w:bookmarkStart w:id="2816" w:name="_Toc51937866"/>
      <w:bookmarkStart w:id="2817" w:name="_Toc51938175"/>
      <w:bookmarkStart w:id="2818" w:name="_Toc92291362"/>
      <w:bookmarkStart w:id="2819" w:name="_Toc171523213"/>
      <w:bookmarkEnd w:id="2811"/>
      <w:r>
        <w:t>10.4.2.5</w:t>
      </w:r>
      <w:r>
        <w:tab/>
        <w:t>MIME type</w:t>
      </w:r>
      <w:bookmarkEnd w:id="2812"/>
      <w:bookmarkEnd w:id="2813"/>
      <w:bookmarkEnd w:id="2814"/>
      <w:bookmarkEnd w:id="2815"/>
      <w:bookmarkEnd w:id="2816"/>
      <w:bookmarkEnd w:id="2817"/>
      <w:bookmarkEnd w:id="2818"/>
      <w:bookmarkEnd w:id="2819"/>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20" w:name="_CR10_4_2_6"/>
      <w:bookmarkStart w:id="2821" w:name="_Toc20212489"/>
      <w:bookmarkStart w:id="2822" w:name="_Toc27731844"/>
      <w:bookmarkStart w:id="2823" w:name="_Toc36127622"/>
      <w:bookmarkStart w:id="2824" w:name="_Toc45214728"/>
      <w:bookmarkStart w:id="2825" w:name="_Toc51937867"/>
      <w:bookmarkStart w:id="2826" w:name="_Toc51938176"/>
      <w:bookmarkStart w:id="2827" w:name="_Toc92291363"/>
      <w:bookmarkStart w:id="2828" w:name="_Toc171523214"/>
      <w:bookmarkEnd w:id="2820"/>
      <w:r>
        <w:lastRenderedPageBreak/>
        <w:t>10.4.2.6</w:t>
      </w:r>
      <w:r>
        <w:tab/>
        <w:t>Validation Constraints</w:t>
      </w:r>
      <w:bookmarkEnd w:id="2821"/>
      <w:bookmarkEnd w:id="2822"/>
      <w:bookmarkEnd w:id="2823"/>
      <w:bookmarkEnd w:id="2824"/>
      <w:bookmarkEnd w:id="2825"/>
      <w:bookmarkEnd w:id="2826"/>
      <w:bookmarkEnd w:id="2827"/>
      <w:bookmarkEnd w:id="282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lastRenderedPageBreak/>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29" w:name="_CR10_4_2_7"/>
      <w:bookmarkStart w:id="2830" w:name="_Toc20212490"/>
      <w:bookmarkStart w:id="2831" w:name="_Toc27731845"/>
      <w:bookmarkStart w:id="2832" w:name="_Toc36127623"/>
      <w:bookmarkStart w:id="2833" w:name="_Toc45214729"/>
      <w:bookmarkStart w:id="2834" w:name="_Toc51937868"/>
      <w:bookmarkStart w:id="2835" w:name="_Toc51938177"/>
      <w:bookmarkStart w:id="2836" w:name="_Toc92291364"/>
      <w:bookmarkStart w:id="2837" w:name="_Toc171523215"/>
      <w:bookmarkEnd w:id="2829"/>
      <w:r>
        <w:t>10.4.2.7</w:t>
      </w:r>
      <w:r w:rsidRPr="00345011">
        <w:tab/>
        <w:t>Data Semantics</w:t>
      </w:r>
      <w:bookmarkEnd w:id="2830"/>
      <w:bookmarkEnd w:id="2831"/>
      <w:bookmarkEnd w:id="2832"/>
      <w:bookmarkEnd w:id="2833"/>
      <w:bookmarkEnd w:id="2834"/>
      <w:bookmarkEnd w:id="2835"/>
      <w:bookmarkEnd w:id="2836"/>
      <w:bookmarkEnd w:id="2837"/>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lastRenderedPageBreak/>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38" w:name="_CR10_4_2_8"/>
      <w:bookmarkStart w:id="2839" w:name="_Toc20212491"/>
      <w:bookmarkStart w:id="2840" w:name="_Toc27731846"/>
      <w:bookmarkStart w:id="2841" w:name="_Toc36127624"/>
      <w:bookmarkStart w:id="2842" w:name="_Toc45214730"/>
      <w:bookmarkStart w:id="2843" w:name="_Toc51937869"/>
      <w:bookmarkStart w:id="2844" w:name="_Toc51938178"/>
      <w:bookmarkStart w:id="2845" w:name="_Toc92291365"/>
      <w:bookmarkStart w:id="2846" w:name="_Toc171523216"/>
      <w:bookmarkEnd w:id="2838"/>
      <w:r>
        <w:t>10.4.2.8</w:t>
      </w:r>
      <w:r>
        <w:tab/>
        <w:t>Naming Conventions</w:t>
      </w:r>
      <w:bookmarkEnd w:id="2839"/>
      <w:bookmarkEnd w:id="2840"/>
      <w:bookmarkEnd w:id="2841"/>
      <w:bookmarkEnd w:id="2842"/>
      <w:bookmarkEnd w:id="2843"/>
      <w:bookmarkEnd w:id="2844"/>
      <w:bookmarkEnd w:id="2845"/>
      <w:bookmarkEnd w:id="2846"/>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47" w:name="_CR10_4_2_9"/>
      <w:bookmarkStart w:id="2848" w:name="_Toc20212492"/>
      <w:bookmarkStart w:id="2849" w:name="_Toc27731847"/>
      <w:bookmarkStart w:id="2850" w:name="_Toc36127625"/>
      <w:bookmarkStart w:id="2851" w:name="_Toc45214731"/>
      <w:bookmarkStart w:id="2852" w:name="_Toc51937870"/>
      <w:bookmarkStart w:id="2853" w:name="_Toc51938179"/>
      <w:bookmarkStart w:id="2854" w:name="_Toc92291366"/>
      <w:bookmarkStart w:id="2855" w:name="_Toc171523217"/>
      <w:bookmarkEnd w:id="2847"/>
      <w:r>
        <w:t>10.4.2.9</w:t>
      </w:r>
      <w:r>
        <w:tab/>
        <w:t>Global documents</w:t>
      </w:r>
      <w:bookmarkEnd w:id="2848"/>
      <w:bookmarkEnd w:id="2849"/>
      <w:bookmarkEnd w:id="2850"/>
      <w:bookmarkEnd w:id="2851"/>
      <w:bookmarkEnd w:id="2852"/>
      <w:bookmarkEnd w:id="2853"/>
      <w:bookmarkEnd w:id="2854"/>
      <w:bookmarkEnd w:id="2855"/>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56" w:name="_CR10_4_2_10"/>
      <w:bookmarkStart w:id="2857" w:name="_Toc20212493"/>
      <w:bookmarkStart w:id="2858" w:name="_Toc27731848"/>
      <w:bookmarkStart w:id="2859" w:name="_Toc36127626"/>
      <w:bookmarkStart w:id="2860" w:name="_Toc45214732"/>
      <w:bookmarkStart w:id="2861" w:name="_Toc51937871"/>
      <w:bookmarkStart w:id="2862" w:name="_Toc51938180"/>
      <w:bookmarkStart w:id="2863" w:name="_Toc92291367"/>
      <w:bookmarkStart w:id="2864" w:name="_Toc171523218"/>
      <w:bookmarkEnd w:id="2856"/>
      <w:r>
        <w:t>10.4.2.10</w:t>
      </w:r>
      <w:r>
        <w:tab/>
        <w:t>Resource interdependencies</w:t>
      </w:r>
      <w:bookmarkEnd w:id="2857"/>
      <w:bookmarkEnd w:id="2858"/>
      <w:bookmarkEnd w:id="2859"/>
      <w:bookmarkEnd w:id="2860"/>
      <w:bookmarkEnd w:id="2861"/>
      <w:bookmarkEnd w:id="2862"/>
      <w:bookmarkEnd w:id="2863"/>
      <w:bookmarkEnd w:id="2864"/>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65" w:name="_CR10_4_2_11"/>
      <w:bookmarkStart w:id="2866" w:name="_Toc20212494"/>
      <w:bookmarkStart w:id="2867" w:name="_Toc27731849"/>
      <w:bookmarkStart w:id="2868" w:name="_Toc36127627"/>
      <w:bookmarkStart w:id="2869" w:name="_Toc45214733"/>
      <w:bookmarkStart w:id="2870" w:name="_Toc51937872"/>
      <w:bookmarkStart w:id="2871" w:name="_Toc51938181"/>
      <w:bookmarkStart w:id="2872" w:name="_Toc92291368"/>
      <w:bookmarkStart w:id="2873" w:name="_Toc171523219"/>
      <w:bookmarkEnd w:id="2865"/>
      <w:r>
        <w:lastRenderedPageBreak/>
        <w:t>10.4.2.11</w:t>
      </w:r>
      <w:r>
        <w:tab/>
        <w:t>Authorization Policies</w:t>
      </w:r>
      <w:bookmarkEnd w:id="2866"/>
      <w:bookmarkEnd w:id="2867"/>
      <w:bookmarkEnd w:id="2868"/>
      <w:bookmarkEnd w:id="2869"/>
      <w:bookmarkEnd w:id="2870"/>
      <w:bookmarkEnd w:id="2871"/>
      <w:bookmarkEnd w:id="2872"/>
      <w:bookmarkEnd w:id="2873"/>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74" w:name="_CR10_4_2_12"/>
      <w:bookmarkStart w:id="2875" w:name="_Toc20212495"/>
      <w:bookmarkStart w:id="2876" w:name="_Toc27731850"/>
      <w:bookmarkStart w:id="2877" w:name="_Toc36127628"/>
      <w:bookmarkStart w:id="2878" w:name="_Toc45214734"/>
      <w:bookmarkStart w:id="2879" w:name="_Toc51937873"/>
      <w:bookmarkStart w:id="2880" w:name="_Toc51938182"/>
      <w:bookmarkStart w:id="2881" w:name="_Toc92291369"/>
      <w:bookmarkStart w:id="2882" w:name="_Toc171523220"/>
      <w:bookmarkEnd w:id="2874"/>
      <w:r>
        <w:t>10.4.2.12</w:t>
      </w:r>
      <w:r>
        <w:tab/>
        <w:t>Subscription to Changes</w:t>
      </w:r>
      <w:bookmarkEnd w:id="2875"/>
      <w:bookmarkEnd w:id="2876"/>
      <w:bookmarkEnd w:id="2877"/>
      <w:bookmarkEnd w:id="2878"/>
      <w:bookmarkEnd w:id="2879"/>
      <w:bookmarkEnd w:id="2880"/>
      <w:bookmarkEnd w:id="2881"/>
      <w:bookmarkEnd w:id="2882"/>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883" w:name="_CRAnnexAinformative"/>
      <w:bookmarkEnd w:id="2883"/>
      <w:r w:rsidRPr="00986001">
        <w:br w:type="page"/>
      </w:r>
      <w:bookmarkStart w:id="2884" w:name="_Toc20212496"/>
      <w:bookmarkStart w:id="2885" w:name="_Toc27731851"/>
      <w:bookmarkStart w:id="2886" w:name="_Toc36127629"/>
      <w:bookmarkStart w:id="2887" w:name="_Toc45214735"/>
      <w:bookmarkStart w:id="2888" w:name="_Toc51937874"/>
      <w:bookmarkStart w:id="2889" w:name="_Toc51938183"/>
      <w:bookmarkStart w:id="2890" w:name="_Toc92291370"/>
      <w:bookmarkStart w:id="2891" w:name="_Toc171523221"/>
      <w:r w:rsidRPr="00986001">
        <w:lastRenderedPageBreak/>
        <w:t>Annex A (informative):</w:t>
      </w:r>
      <w:r w:rsidRPr="00986001">
        <w:br/>
        <w:t>Signalling flows</w:t>
      </w:r>
      <w:bookmarkEnd w:id="2884"/>
      <w:bookmarkEnd w:id="2885"/>
      <w:bookmarkEnd w:id="2886"/>
      <w:bookmarkEnd w:id="2887"/>
      <w:bookmarkEnd w:id="2888"/>
      <w:bookmarkEnd w:id="2889"/>
      <w:bookmarkEnd w:id="2890"/>
      <w:bookmarkEnd w:id="2891"/>
    </w:p>
    <w:p w14:paraId="4F6D59CD" w14:textId="77777777" w:rsidR="00C367E9" w:rsidRDefault="00C367E9" w:rsidP="00056BBA">
      <w:pPr>
        <w:pStyle w:val="Heading2"/>
      </w:pPr>
      <w:bookmarkStart w:id="2892" w:name="_CRA_1"/>
      <w:bookmarkStart w:id="2893" w:name="_Toc20212497"/>
      <w:bookmarkStart w:id="2894" w:name="_Toc27731852"/>
      <w:bookmarkStart w:id="2895" w:name="_Toc36127630"/>
      <w:bookmarkStart w:id="2896" w:name="_Toc45214736"/>
      <w:bookmarkStart w:id="2897" w:name="_Toc51937875"/>
      <w:bookmarkStart w:id="2898" w:name="_Toc51938184"/>
      <w:bookmarkStart w:id="2899" w:name="_Toc92291371"/>
      <w:bookmarkStart w:id="2900" w:name="MCCQCTEMPBM_00000053"/>
      <w:bookmarkStart w:id="2901" w:name="_Toc171523222"/>
      <w:bookmarkEnd w:id="1148"/>
      <w:bookmarkEnd w:id="2892"/>
      <w:r>
        <w:t>A.1</w:t>
      </w:r>
      <w:r>
        <w:tab/>
        <w:t>Scope of signalling flows</w:t>
      </w:r>
      <w:bookmarkEnd w:id="2893"/>
      <w:bookmarkEnd w:id="2894"/>
      <w:bookmarkEnd w:id="2895"/>
      <w:bookmarkEnd w:id="2896"/>
      <w:bookmarkEnd w:id="2897"/>
      <w:bookmarkEnd w:id="2898"/>
      <w:bookmarkEnd w:id="2899"/>
      <w:bookmarkEnd w:id="2901"/>
    </w:p>
    <w:bookmarkEnd w:id="2900"/>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02" w:name="_CRA_2"/>
      <w:bookmarkStart w:id="2903" w:name="_Toc20212498"/>
      <w:bookmarkStart w:id="2904" w:name="_Toc27731853"/>
      <w:bookmarkStart w:id="2905" w:name="_Toc36127631"/>
      <w:bookmarkStart w:id="2906" w:name="_Toc45214737"/>
      <w:bookmarkStart w:id="2907" w:name="_Toc51937876"/>
      <w:bookmarkStart w:id="2908" w:name="_Toc51938185"/>
      <w:bookmarkStart w:id="2909" w:name="_Toc92291372"/>
      <w:bookmarkStart w:id="2910" w:name="_Toc171523223"/>
      <w:bookmarkEnd w:id="2902"/>
      <w:r>
        <w:t>A.2</w:t>
      </w:r>
      <w:r>
        <w:tab/>
        <w:t>Signalling flows for MCPTT user profile configuration document creation</w:t>
      </w:r>
      <w:bookmarkEnd w:id="2903"/>
      <w:bookmarkEnd w:id="2904"/>
      <w:bookmarkEnd w:id="2905"/>
      <w:bookmarkEnd w:id="2906"/>
      <w:bookmarkEnd w:id="2907"/>
      <w:bookmarkEnd w:id="2908"/>
      <w:bookmarkEnd w:id="2909"/>
      <w:bookmarkEnd w:id="2910"/>
    </w:p>
    <w:p w14:paraId="3CB270D4" w14:textId="77777777" w:rsidR="00C367E9" w:rsidRDefault="00C367E9" w:rsidP="00056BBA">
      <w:pPr>
        <w:pStyle w:val="Heading3"/>
      </w:pPr>
      <w:bookmarkStart w:id="2911" w:name="_CRA_2_1"/>
      <w:bookmarkStart w:id="2912" w:name="_Toc20212499"/>
      <w:bookmarkStart w:id="2913" w:name="_Toc27731854"/>
      <w:bookmarkStart w:id="2914" w:name="_Toc36127632"/>
      <w:bookmarkStart w:id="2915" w:name="_Toc45214738"/>
      <w:bookmarkStart w:id="2916" w:name="_Toc51937877"/>
      <w:bookmarkStart w:id="2917" w:name="_Toc51938186"/>
      <w:bookmarkStart w:id="2918" w:name="_Toc92291373"/>
      <w:bookmarkStart w:id="2919" w:name="_Toc171523224"/>
      <w:bookmarkEnd w:id="2911"/>
      <w:r>
        <w:t>A.2.1</w:t>
      </w:r>
      <w:r>
        <w:tab/>
        <w:t>CMC creating a MCPTT user profile configuration document on behalf of MCPTT user</w:t>
      </w:r>
      <w:bookmarkEnd w:id="2912"/>
      <w:bookmarkEnd w:id="2913"/>
      <w:bookmarkEnd w:id="2914"/>
      <w:bookmarkEnd w:id="2915"/>
      <w:bookmarkEnd w:id="2916"/>
      <w:bookmarkEnd w:id="2917"/>
      <w:bookmarkEnd w:id="2918"/>
      <w:bookmarkEnd w:id="2919"/>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20" w:name="_MON_1530414541"/>
    <w:bookmarkEnd w:id="2920"/>
    <w:p w14:paraId="2BBF71BD" w14:textId="77777777" w:rsidR="00C367E9" w:rsidRDefault="00C367E9" w:rsidP="00C367E9">
      <w:pPr>
        <w:pStyle w:val="TH"/>
      </w:pPr>
      <w:r>
        <w:object w:dxaOrig="5415" w:dyaOrig="3150" w14:anchorId="21D91F45">
          <v:shape id="_x0000_i1028" type="#_x0000_t75" style="width:273.6pt;height:158.4pt" o:ole="">
            <v:imagedata r:id="rId34" o:title=""/>
          </v:shape>
          <o:OLEObject Type="Embed" ProgID="Visio.Drawing.11" ShapeID="_x0000_i1028" DrawAspect="Content" ObjectID="_1782135951" r:id="rId35"/>
        </w:object>
      </w:r>
    </w:p>
    <w:p w14:paraId="6A7B1E39" w14:textId="77777777" w:rsidR="00C367E9" w:rsidRDefault="00C367E9" w:rsidP="00C367E9">
      <w:pPr>
        <w:pStyle w:val="TF"/>
      </w:pPr>
      <w:bookmarkStart w:id="2921" w:name="_CRFigureA_2_11"/>
      <w:r>
        <w:t>Figure </w:t>
      </w:r>
      <w:bookmarkEnd w:id="2921"/>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22" w:name="_CRTableA_2_11"/>
      <w:r>
        <w:t>Table </w:t>
      </w:r>
      <w:bookmarkEnd w:id="2922"/>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23" w:name="_CRA_2_2"/>
      <w:bookmarkStart w:id="2924" w:name="_Toc20212500"/>
      <w:bookmarkStart w:id="2925" w:name="_Toc27731855"/>
      <w:bookmarkStart w:id="2926" w:name="_Toc36127633"/>
      <w:bookmarkStart w:id="2927" w:name="_Toc45214739"/>
      <w:bookmarkStart w:id="2928" w:name="_Toc51937878"/>
      <w:bookmarkStart w:id="2929" w:name="_Toc51938187"/>
      <w:bookmarkStart w:id="2930" w:name="_Toc92291374"/>
      <w:bookmarkStart w:id="2931" w:name="_Toc171523225"/>
      <w:bookmarkEnd w:id="2923"/>
      <w:r>
        <w:t>A.2.2</w:t>
      </w:r>
      <w:r>
        <w:tab/>
        <w:t>CMC subscribing to and obtaining MCPTT configuration documents</w:t>
      </w:r>
      <w:bookmarkEnd w:id="2924"/>
      <w:bookmarkEnd w:id="2925"/>
      <w:bookmarkEnd w:id="2926"/>
      <w:bookmarkEnd w:id="2927"/>
      <w:bookmarkEnd w:id="2928"/>
      <w:bookmarkEnd w:id="2929"/>
      <w:bookmarkEnd w:id="2930"/>
      <w:bookmarkEnd w:id="2931"/>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7pt;height:347.5pt" o:ole="">
            <v:imagedata r:id="rId49" o:title=""/>
          </v:shape>
          <o:OLEObject Type="Embed" ProgID="Visio.Drawing.11" ShapeID="_x0000_i1029" DrawAspect="Content" ObjectID="_1782135952" r:id="rId50"/>
        </w:object>
      </w:r>
    </w:p>
    <w:p w14:paraId="4E0F2E40" w14:textId="77777777" w:rsidR="00C367E9" w:rsidRPr="005D03CA" w:rsidRDefault="00C367E9" w:rsidP="00C367E9">
      <w:pPr>
        <w:pStyle w:val="TF"/>
      </w:pPr>
      <w:bookmarkStart w:id="2932" w:name="_CRFigureA_2_21"/>
      <w:r w:rsidRPr="005D03CA">
        <w:t>Figure </w:t>
      </w:r>
      <w:bookmarkEnd w:id="2932"/>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33" w:name="_CRTableA_2_21"/>
      <w:r w:rsidRPr="006161E3">
        <w:t>Table </w:t>
      </w:r>
      <w:bookmarkEnd w:id="2933"/>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934" w:name="MCCQCTEMPBM_00000035"/>
      <w:r w:rsidRPr="00F2211A">
        <w:rPr>
          <w:rFonts w:cs="Courier New"/>
          <w:szCs w:val="16"/>
          <w:lang w:val="en-US"/>
        </w:rPr>
        <w:t>urn:3gpp:ns:mcpttInfo:1.0</w:t>
      </w:r>
      <w:bookmarkEnd w:id="2934"/>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5" w:name="MCCQCTEMPBM_00000036"/>
      <w:r w:rsidRPr="00F2211A">
        <w:rPr>
          <w:rFonts w:cs="Courier New"/>
          <w:szCs w:val="16"/>
          <w:lang w:val="en-US"/>
        </w:rPr>
        <w:t>mcptt-Params&gt;</w:t>
      </w:r>
      <w:bookmarkEnd w:id="2935"/>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36" w:name="MCCQCTEMPBM_00000037"/>
      <w:r w:rsidRPr="00F2211A">
        <w:rPr>
          <w:rFonts w:cs="Courier New"/>
          <w:szCs w:val="16"/>
          <w:lang w:val="en-US"/>
        </w:rPr>
        <w:t xml:space="preserve">mcptt-access-token&gt; </w:t>
      </w:r>
      <w:bookmarkEnd w:id="2936"/>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937"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937"/>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938" w:name="MCCQCTEMPBM_00000039"/>
      <w:r w:rsidRPr="00061C8A">
        <w:rPr>
          <w:rFonts w:cs="Courier New"/>
          <w:szCs w:val="16"/>
          <w:lang w:val="en-US"/>
        </w:rPr>
        <w:t>mcptt-Params</w:t>
      </w:r>
      <w:bookmarkEnd w:id="2938"/>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39" w:name="_CRTableA_2_22SIPSUBSCRIBErequestSIPcor"/>
      <w:r w:rsidRPr="006161E3">
        <w:t>Table </w:t>
      </w:r>
      <w:bookmarkEnd w:id="2939"/>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40"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40"/>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1"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1"/>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42" w:name="_CRTableA_2_24"/>
      <w:r w:rsidRPr="006161E3">
        <w:lastRenderedPageBreak/>
        <w:t>Table </w:t>
      </w:r>
      <w:bookmarkEnd w:id="2942"/>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43"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43"/>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2944" w:name="_CRTableA_2_25"/>
      <w:r w:rsidRPr="006161E3">
        <w:t>Table </w:t>
      </w:r>
      <w:bookmarkEnd w:id="2944"/>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45"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45"/>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46"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46"/>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947" w:name="MCCQCTEMPBM_00000045"/>
    </w:p>
    <w:bookmarkEnd w:id="2947"/>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48" w:name="_CRTableA_2_28"/>
      <w:r w:rsidRPr="006161E3">
        <w:t>Table </w:t>
      </w:r>
      <w:bookmarkEnd w:id="2948"/>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49" w:name="_CRTableA_2_29"/>
      <w:r w:rsidRPr="006161E3">
        <w:t>Table </w:t>
      </w:r>
      <w:bookmarkEnd w:id="2949"/>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50" w:name="_CRTableA_2_210"/>
      <w:r w:rsidRPr="006161E3">
        <w:t>Table </w:t>
      </w:r>
      <w:bookmarkEnd w:id="2950"/>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51"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51"/>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52" w:name="_CRTableA_2_211"/>
      <w:r w:rsidRPr="004F68BB">
        <w:t>Table </w:t>
      </w:r>
      <w:bookmarkEnd w:id="2952"/>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53" w:name="_CRTableA_2_212"/>
      <w:r w:rsidRPr="008059A8">
        <w:t>Table </w:t>
      </w:r>
      <w:bookmarkEnd w:id="2953"/>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54" w:name="_CRTableA_2_213"/>
      <w:r w:rsidRPr="003C7F94">
        <w:t>Table </w:t>
      </w:r>
      <w:bookmarkEnd w:id="2954"/>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55" w:name="_CRTableA_2_214"/>
      <w:r w:rsidRPr="00D622CF">
        <w:t>Table </w:t>
      </w:r>
      <w:bookmarkEnd w:id="2955"/>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56" w:name="_CRTableA_2_215"/>
      <w:r w:rsidRPr="00D622CF">
        <w:t>Table </w:t>
      </w:r>
      <w:bookmarkEnd w:id="2956"/>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57" w:name="_CRTableA_2_216"/>
      <w:r w:rsidRPr="00D622CF">
        <w:t>Table </w:t>
      </w:r>
      <w:bookmarkEnd w:id="2957"/>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958" w:name="_CRA_2_3"/>
      <w:bookmarkStart w:id="2959" w:name="_Toc20212501"/>
      <w:bookmarkStart w:id="2960" w:name="_Toc27731856"/>
      <w:bookmarkStart w:id="2961" w:name="_Toc36127634"/>
      <w:bookmarkStart w:id="2962" w:name="_Toc45214740"/>
      <w:bookmarkStart w:id="2963" w:name="_Toc51937879"/>
      <w:bookmarkStart w:id="2964" w:name="_Toc51938188"/>
      <w:bookmarkStart w:id="2965" w:name="_Toc92291375"/>
      <w:bookmarkStart w:id="2966" w:name="_Toc171523226"/>
      <w:bookmarkEnd w:id="2958"/>
      <w:r>
        <w:t>A.2.3</w:t>
      </w:r>
      <w:r>
        <w:tab/>
        <w:t>MCPTT server subscribing to and obtaining MCPTT service configuration document</w:t>
      </w:r>
      <w:bookmarkEnd w:id="2959"/>
      <w:bookmarkEnd w:id="2960"/>
      <w:bookmarkEnd w:id="2961"/>
      <w:bookmarkEnd w:id="2962"/>
      <w:bookmarkEnd w:id="2963"/>
      <w:bookmarkEnd w:id="2964"/>
      <w:bookmarkEnd w:id="2965"/>
      <w:bookmarkEnd w:id="296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7pt;height:347.5pt" o:ole="">
            <v:imagedata r:id="rId60" o:title=""/>
          </v:shape>
          <o:OLEObject Type="Embed" ProgID="Visio.Drawing.11" ShapeID="_x0000_i1030" DrawAspect="Content" ObjectID="_1782135953" r:id="rId61"/>
        </w:object>
      </w:r>
    </w:p>
    <w:p w14:paraId="5610C65A" w14:textId="77777777" w:rsidR="00C367E9" w:rsidRPr="005D03CA" w:rsidRDefault="00C367E9" w:rsidP="00C367E9">
      <w:pPr>
        <w:pStyle w:val="TF"/>
      </w:pPr>
      <w:bookmarkStart w:id="2967" w:name="_CRFigureA_2_31"/>
      <w:r w:rsidRPr="005D03CA">
        <w:t>Figure </w:t>
      </w:r>
      <w:bookmarkEnd w:id="2967"/>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68" w:name="_CRTableA_2_31"/>
      <w:r w:rsidRPr="006161E3">
        <w:t>Table </w:t>
      </w:r>
      <w:bookmarkEnd w:id="2968"/>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69" w:name="_CRTableA_2_32SIPSUBSCRIBErequestSIPcor"/>
      <w:r w:rsidRPr="005A3725">
        <w:t>Table </w:t>
      </w:r>
      <w:bookmarkEnd w:id="2969"/>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70" w:name="_CRTableA_2_34"/>
      <w:r w:rsidRPr="006161E3">
        <w:t>Table </w:t>
      </w:r>
      <w:bookmarkEnd w:id="2970"/>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2971" w:name="_CRTableA_2_35"/>
      <w:r w:rsidRPr="006161E3">
        <w:t>Table </w:t>
      </w:r>
      <w:bookmarkEnd w:id="2971"/>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72" w:name="_CRTableA_2_37SIPNOTIFYrequestCMStoSIPc"/>
      <w:r w:rsidRPr="006161E3">
        <w:lastRenderedPageBreak/>
        <w:t>Table </w:t>
      </w:r>
      <w:bookmarkEnd w:id="2972"/>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73" w:name="_CRTableA_2_38"/>
      <w:r w:rsidRPr="006161E3">
        <w:t>Table </w:t>
      </w:r>
      <w:bookmarkEnd w:id="2973"/>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74" w:name="_CRTableA_2_39"/>
      <w:r w:rsidRPr="006161E3">
        <w:t>Table </w:t>
      </w:r>
      <w:bookmarkEnd w:id="2974"/>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75" w:name="_CRTableA_2_310"/>
      <w:r w:rsidRPr="006161E3">
        <w:lastRenderedPageBreak/>
        <w:t>Table </w:t>
      </w:r>
      <w:bookmarkEnd w:id="2975"/>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76" w:name="_CRTableA_2_311"/>
      <w:r w:rsidRPr="00D622CF">
        <w:t>Table </w:t>
      </w:r>
      <w:bookmarkEnd w:id="2976"/>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77" w:name="_CRTableA_2_312"/>
      <w:r w:rsidRPr="00D622CF">
        <w:t>Table </w:t>
      </w:r>
      <w:bookmarkEnd w:id="2977"/>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638B5C4F"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rPr>
          <w:lang w:val="fr-FR"/>
        </w:rPr>
      </w:pPr>
      <w:r>
        <w:t xml:space="preserve">        </w:t>
      </w:r>
      <w:r>
        <w:rPr>
          <w:lang w:val="fr-FR"/>
        </w:rPr>
        <w:t>&lt;T25-mbs-conversation&gt;PT30S&lt;/T15-conversation&gt;</w:t>
      </w:r>
    </w:p>
    <w:p w14:paraId="74612441"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pPr>
      <w:r>
        <w:rPr>
          <w:lang w:val="fr-FR"/>
        </w:rPr>
        <w:t xml:space="preserve">        </w:t>
      </w:r>
      <w:r>
        <w:t>&lt;T26-map-group-to-session-stream&gt;PT0.5S&lt;/T16-map-group-to-session-stream&gt;</w:t>
      </w:r>
    </w:p>
    <w:p w14:paraId="6BE90399" w14:textId="0D0BB061"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&lt;T27-unmap-group-from-session-stream&gt;PT0.2S&lt;/T17-unmap-group-from-session-stream&gt;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3CD7349" w14:textId="3021C434"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&lt;C27-unmap-group-from-session-stream&gt;3&lt;/C17-unmap-group-from-session-stream&gt;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2978" w:name="_CRAnnexBinformative"/>
      <w:bookmarkEnd w:id="2978"/>
      <w:r>
        <w:br w:type="page"/>
      </w:r>
      <w:bookmarkStart w:id="2979" w:name="_Toc20212502"/>
      <w:bookmarkStart w:id="2980" w:name="_Toc27731857"/>
      <w:bookmarkStart w:id="2981" w:name="_Toc36127635"/>
      <w:bookmarkStart w:id="2982" w:name="_Toc45214741"/>
      <w:bookmarkStart w:id="2983" w:name="_Toc51937880"/>
      <w:bookmarkStart w:id="2984" w:name="_Toc51938189"/>
      <w:bookmarkStart w:id="2985" w:name="_Toc92291376"/>
      <w:bookmarkStart w:id="2986" w:name="_Toc171523227"/>
      <w:r>
        <w:rPr>
          <w:lang w:eastAsia="zh-CN"/>
        </w:rPr>
        <w:lastRenderedPageBreak/>
        <w:t>Annex B (informative):</w:t>
      </w:r>
      <w:r>
        <w:rPr>
          <w:lang w:eastAsia="zh-CN"/>
        </w:rPr>
        <w:br/>
      </w:r>
      <w:r w:rsidRPr="0073469F">
        <w:t>IANA registration template</w:t>
      </w:r>
      <w:r>
        <w:t>s</w:t>
      </w:r>
      <w:bookmarkEnd w:id="2979"/>
      <w:bookmarkEnd w:id="2980"/>
      <w:bookmarkEnd w:id="2981"/>
      <w:bookmarkEnd w:id="2982"/>
      <w:bookmarkEnd w:id="2983"/>
      <w:bookmarkEnd w:id="2984"/>
      <w:bookmarkEnd w:id="2985"/>
      <w:bookmarkEnd w:id="2986"/>
    </w:p>
    <w:p w14:paraId="5BD9E34F" w14:textId="77777777" w:rsidR="00C367E9" w:rsidRPr="0073469F" w:rsidRDefault="00C367E9" w:rsidP="00C367E9">
      <w:pPr>
        <w:pStyle w:val="Heading1"/>
      </w:pPr>
      <w:bookmarkStart w:id="2987" w:name="_CRB_1"/>
      <w:bookmarkStart w:id="2988" w:name="_Toc20212503"/>
      <w:bookmarkStart w:id="2989" w:name="_Toc27731858"/>
      <w:bookmarkStart w:id="2990" w:name="_Toc36127636"/>
      <w:bookmarkStart w:id="2991" w:name="_Toc45214742"/>
      <w:bookmarkStart w:id="2992" w:name="_Toc51937881"/>
      <w:bookmarkStart w:id="2993" w:name="_Toc51938190"/>
      <w:bookmarkStart w:id="2994" w:name="_Toc92291377"/>
      <w:bookmarkStart w:id="2995" w:name="_Toc171523228"/>
      <w:bookmarkEnd w:id="2987"/>
      <w:r>
        <w:rPr>
          <w:lang w:eastAsia="zh-CN"/>
        </w:rPr>
        <w:t>B.1</w:t>
      </w:r>
      <w:r w:rsidRPr="0073469F">
        <w:tab/>
        <w:t>IANA registration template</w:t>
      </w:r>
      <w:r>
        <w:t>s for MIME types</w:t>
      </w:r>
      <w:bookmarkEnd w:id="2988"/>
      <w:bookmarkEnd w:id="2989"/>
      <w:bookmarkEnd w:id="2990"/>
      <w:bookmarkEnd w:id="2991"/>
      <w:bookmarkEnd w:id="2992"/>
      <w:bookmarkEnd w:id="2993"/>
      <w:bookmarkEnd w:id="2994"/>
      <w:bookmarkEnd w:id="2995"/>
    </w:p>
    <w:p w14:paraId="50F23FF7" w14:textId="77777777" w:rsidR="00C367E9" w:rsidRPr="0073469F" w:rsidRDefault="00C367E9" w:rsidP="00C367E9">
      <w:pPr>
        <w:pStyle w:val="Heading2"/>
      </w:pPr>
      <w:bookmarkStart w:id="2996" w:name="_CRB_1_1"/>
      <w:bookmarkStart w:id="2997" w:name="_Toc20212504"/>
      <w:bookmarkStart w:id="2998" w:name="_Toc27731859"/>
      <w:bookmarkStart w:id="2999" w:name="_Toc36127637"/>
      <w:bookmarkStart w:id="3000" w:name="_Toc45214743"/>
      <w:bookmarkStart w:id="3001" w:name="_Toc51937882"/>
      <w:bookmarkStart w:id="3002" w:name="_Toc51938191"/>
      <w:bookmarkStart w:id="3003" w:name="_Toc92291378"/>
      <w:bookmarkStart w:id="3004" w:name="_Toc171523229"/>
      <w:bookmarkEnd w:id="2996"/>
      <w:r>
        <w:rPr>
          <w:lang w:eastAsia="zh-CN"/>
        </w:rPr>
        <w:t>B.1.1</w:t>
      </w:r>
      <w:r w:rsidRPr="0073469F">
        <w:tab/>
      </w:r>
      <w:r w:rsidRPr="004555A9">
        <w:t>application/vn</w:t>
      </w:r>
      <w:r>
        <w:t xml:space="preserve">d.3gpp.mcptt-ue-init-config+xml </w:t>
      </w:r>
      <w:r w:rsidRPr="0073469F">
        <w:t>IANA registration template</w:t>
      </w:r>
      <w:bookmarkEnd w:id="2997"/>
      <w:bookmarkEnd w:id="2998"/>
      <w:bookmarkEnd w:id="2999"/>
      <w:bookmarkEnd w:id="3000"/>
      <w:bookmarkEnd w:id="3001"/>
      <w:bookmarkEnd w:id="3002"/>
      <w:bookmarkEnd w:id="3003"/>
      <w:bookmarkEnd w:id="3004"/>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05" w:name="MCCQCTEMPBM_00000033"/>
      <w:bookmarkStart w:id="3006" w:name="MCCQCTEMPBM_00000034"/>
      <w:r w:rsidRPr="0073469F">
        <w:t xml:space="preserve"> section </w:t>
      </w:r>
      <w:bookmarkEnd w:id="3005"/>
      <w:bookmarkEnd w:id="3006"/>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07" w:name="_CRB_1_2"/>
      <w:bookmarkStart w:id="3008" w:name="_Toc20212505"/>
      <w:bookmarkStart w:id="3009" w:name="_Toc27731860"/>
      <w:bookmarkStart w:id="3010" w:name="_Toc36127638"/>
      <w:bookmarkStart w:id="3011" w:name="_Toc45214744"/>
      <w:bookmarkStart w:id="3012" w:name="_Toc51937883"/>
      <w:bookmarkStart w:id="3013" w:name="_Toc51938192"/>
      <w:bookmarkStart w:id="3014" w:name="_Toc92291379"/>
      <w:bookmarkStart w:id="3015" w:name="_Toc171523230"/>
      <w:bookmarkEnd w:id="3007"/>
      <w:r>
        <w:rPr>
          <w:lang w:eastAsia="zh-CN"/>
        </w:rPr>
        <w:t>B.1.2</w:t>
      </w:r>
      <w:r w:rsidRPr="0073469F">
        <w:tab/>
      </w:r>
      <w:r w:rsidRPr="004555A9">
        <w:t>application/vnd.3gpp.mcptt-ue-config+xml</w:t>
      </w:r>
      <w:r>
        <w:t xml:space="preserve"> </w:t>
      </w:r>
      <w:r w:rsidRPr="0073469F">
        <w:t>IANA registration template</w:t>
      </w:r>
      <w:bookmarkEnd w:id="3008"/>
      <w:bookmarkEnd w:id="3009"/>
      <w:bookmarkEnd w:id="3010"/>
      <w:bookmarkEnd w:id="3011"/>
      <w:bookmarkEnd w:id="3012"/>
      <w:bookmarkEnd w:id="3013"/>
      <w:bookmarkEnd w:id="3014"/>
      <w:bookmarkEnd w:id="3015"/>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16" w:name="_CRB_1_3"/>
      <w:bookmarkStart w:id="3017" w:name="_Toc20212506"/>
      <w:bookmarkStart w:id="3018" w:name="_Toc27731861"/>
      <w:bookmarkStart w:id="3019" w:name="_Toc36127639"/>
      <w:bookmarkStart w:id="3020" w:name="_Toc45214745"/>
      <w:bookmarkStart w:id="3021" w:name="_Toc51937884"/>
      <w:bookmarkStart w:id="3022" w:name="_Toc51938193"/>
      <w:bookmarkStart w:id="3023" w:name="_Toc92291380"/>
      <w:bookmarkStart w:id="3024" w:name="_Toc171523231"/>
      <w:bookmarkEnd w:id="3016"/>
      <w:r>
        <w:rPr>
          <w:lang w:eastAsia="zh-CN"/>
        </w:rPr>
        <w:t>B.1.3</w:t>
      </w:r>
      <w:r w:rsidRPr="0073469F">
        <w:tab/>
      </w:r>
      <w:r w:rsidRPr="004555A9">
        <w:t>application/vnd.3gpp.mcptt</w:t>
      </w:r>
      <w:r>
        <w:t>-</w:t>
      </w:r>
      <w:r w:rsidRPr="004555A9">
        <w:t>user-profile+xml</w:t>
      </w:r>
      <w:r>
        <w:t xml:space="preserve"> </w:t>
      </w:r>
      <w:r w:rsidRPr="0073469F">
        <w:t>IANA registration template</w:t>
      </w:r>
      <w:bookmarkEnd w:id="3017"/>
      <w:bookmarkEnd w:id="3018"/>
      <w:bookmarkEnd w:id="3019"/>
      <w:bookmarkEnd w:id="3020"/>
      <w:bookmarkEnd w:id="3021"/>
      <w:bookmarkEnd w:id="3022"/>
      <w:bookmarkEnd w:id="3023"/>
      <w:bookmarkEnd w:id="3024"/>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25" w:name="_CRB_1_4"/>
      <w:bookmarkStart w:id="3026" w:name="_Toc20212507"/>
      <w:bookmarkStart w:id="3027" w:name="_Toc27731862"/>
      <w:bookmarkStart w:id="3028" w:name="_Toc36127640"/>
      <w:bookmarkStart w:id="3029" w:name="_Toc45214746"/>
      <w:bookmarkStart w:id="3030" w:name="_Toc51937885"/>
      <w:bookmarkStart w:id="3031" w:name="_Toc51938194"/>
      <w:bookmarkStart w:id="3032" w:name="_Toc92291381"/>
      <w:bookmarkStart w:id="3033" w:name="_Toc171523232"/>
      <w:bookmarkEnd w:id="3025"/>
      <w:r>
        <w:rPr>
          <w:lang w:eastAsia="zh-CN"/>
        </w:rPr>
        <w:t>B.1.4</w:t>
      </w:r>
      <w:r w:rsidRPr="0073469F">
        <w:tab/>
      </w:r>
      <w:r w:rsidRPr="004555A9">
        <w:t>application/vnd.3gpp.mcptt-service-config+xml</w:t>
      </w:r>
      <w:r>
        <w:t xml:space="preserve"> </w:t>
      </w:r>
      <w:r w:rsidRPr="0073469F">
        <w:t>IANA registration template</w:t>
      </w:r>
      <w:bookmarkEnd w:id="3026"/>
      <w:bookmarkEnd w:id="3027"/>
      <w:bookmarkEnd w:id="3028"/>
      <w:bookmarkEnd w:id="3029"/>
      <w:bookmarkEnd w:id="3030"/>
      <w:bookmarkEnd w:id="3031"/>
      <w:bookmarkEnd w:id="3032"/>
      <w:bookmarkEnd w:id="3033"/>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34" w:name="_CRB_1_5"/>
      <w:bookmarkStart w:id="3035" w:name="_Toc20212508"/>
      <w:bookmarkStart w:id="3036" w:name="_Toc27731863"/>
      <w:bookmarkStart w:id="3037" w:name="_Toc36127641"/>
      <w:bookmarkStart w:id="3038" w:name="_Toc45214747"/>
      <w:bookmarkStart w:id="3039" w:name="_Toc51937886"/>
      <w:bookmarkStart w:id="3040" w:name="_Toc51938195"/>
      <w:bookmarkStart w:id="3041" w:name="_Toc92291382"/>
      <w:bookmarkStart w:id="3042" w:name="_Toc171523233"/>
      <w:bookmarkEnd w:id="3034"/>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35"/>
      <w:bookmarkEnd w:id="3036"/>
      <w:bookmarkEnd w:id="3037"/>
      <w:bookmarkEnd w:id="3038"/>
      <w:bookmarkEnd w:id="3039"/>
      <w:bookmarkEnd w:id="3040"/>
      <w:bookmarkEnd w:id="3041"/>
      <w:bookmarkEnd w:id="3042"/>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43" w:name="_CRB_1_6"/>
      <w:bookmarkStart w:id="3044" w:name="_Toc20212509"/>
      <w:bookmarkStart w:id="3045" w:name="_Toc27731864"/>
      <w:bookmarkStart w:id="3046" w:name="_Toc36127642"/>
      <w:bookmarkStart w:id="3047" w:name="_Toc45214748"/>
      <w:bookmarkStart w:id="3048" w:name="_Toc51937887"/>
      <w:bookmarkStart w:id="3049" w:name="_Toc51938196"/>
      <w:bookmarkStart w:id="3050" w:name="_Toc92291383"/>
      <w:bookmarkStart w:id="3051" w:name="_Toc171523234"/>
      <w:bookmarkEnd w:id="304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44"/>
      <w:bookmarkEnd w:id="3045"/>
      <w:bookmarkEnd w:id="3046"/>
      <w:bookmarkEnd w:id="3047"/>
      <w:bookmarkEnd w:id="3048"/>
      <w:bookmarkEnd w:id="3049"/>
      <w:bookmarkEnd w:id="3050"/>
      <w:bookmarkEnd w:id="3051"/>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52" w:name="_CRB_1_7"/>
      <w:bookmarkStart w:id="3053" w:name="_Toc20212510"/>
      <w:bookmarkStart w:id="3054" w:name="_Toc27731865"/>
      <w:bookmarkStart w:id="3055" w:name="_Toc36127643"/>
      <w:bookmarkStart w:id="3056" w:name="_Toc45214749"/>
      <w:bookmarkStart w:id="3057" w:name="_Toc51937888"/>
      <w:bookmarkStart w:id="3058" w:name="_Toc51938197"/>
      <w:bookmarkStart w:id="3059" w:name="_Toc92291384"/>
      <w:bookmarkStart w:id="3060" w:name="_Toc171523235"/>
      <w:bookmarkEnd w:id="3052"/>
      <w:r>
        <w:rPr>
          <w:lang w:eastAsia="zh-CN"/>
        </w:rPr>
        <w:t>B.1.7</w:t>
      </w:r>
      <w:r w:rsidRPr="0073469F">
        <w:tab/>
      </w:r>
      <w:r w:rsidRPr="004555A9">
        <w:t>application/vnd.3gpp.mc</w:t>
      </w:r>
      <w:r>
        <w:t>video-</w:t>
      </w:r>
      <w:r w:rsidRPr="004555A9">
        <w:t>ue-config+xml</w:t>
      </w:r>
      <w:r>
        <w:t xml:space="preserve"> </w:t>
      </w:r>
      <w:r w:rsidRPr="0073469F">
        <w:t>IANA registration template</w:t>
      </w:r>
      <w:bookmarkEnd w:id="3053"/>
      <w:bookmarkEnd w:id="3054"/>
      <w:bookmarkEnd w:id="3055"/>
      <w:bookmarkEnd w:id="3056"/>
      <w:bookmarkEnd w:id="3057"/>
      <w:bookmarkEnd w:id="3058"/>
      <w:bookmarkEnd w:id="3059"/>
      <w:bookmarkEnd w:id="3060"/>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61" w:name="_CRB_1_8"/>
      <w:bookmarkStart w:id="3062" w:name="_Toc20212511"/>
      <w:bookmarkStart w:id="3063" w:name="_Toc27731866"/>
      <w:bookmarkStart w:id="3064" w:name="_Toc36127644"/>
      <w:bookmarkStart w:id="3065" w:name="_Toc45214750"/>
      <w:bookmarkStart w:id="3066" w:name="_Toc51937889"/>
      <w:bookmarkStart w:id="3067" w:name="_Toc51938198"/>
      <w:bookmarkStart w:id="3068" w:name="_Toc92291385"/>
      <w:bookmarkStart w:id="3069" w:name="_Toc171523236"/>
      <w:bookmarkEnd w:id="3061"/>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62"/>
      <w:bookmarkEnd w:id="3063"/>
      <w:bookmarkEnd w:id="3064"/>
      <w:bookmarkEnd w:id="3065"/>
      <w:bookmarkEnd w:id="3066"/>
      <w:bookmarkEnd w:id="3067"/>
      <w:bookmarkEnd w:id="3068"/>
      <w:bookmarkEnd w:id="306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70" w:name="_CRB_1_9"/>
      <w:bookmarkStart w:id="3071" w:name="_Toc20212512"/>
      <w:bookmarkStart w:id="3072" w:name="_Toc27731867"/>
      <w:bookmarkStart w:id="3073" w:name="_Toc36127645"/>
      <w:bookmarkStart w:id="3074" w:name="_Toc45214751"/>
      <w:bookmarkStart w:id="3075" w:name="_Toc51937890"/>
      <w:bookmarkStart w:id="3076" w:name="_Toc51938199"/>
      <w:bookmarkStart w:id="3077" w:name="_Toc92291386"/>
      <w:bookmarkStart w:id="3078" w:name="_Toc171523237"/>
      <w:bookmarkEnd w:id="3070"/>
      <w:r>
        <w:rPr>
          <w:lang w:eastAsia="zh-CN"/>
        </w:rPr>
        <w:t>B.1.9</w:t>
      </w:r>
      <w:r w:rsidRPr="0073469F">
        <w:tab/>
      </w:r>
      <w:r w:rsidRPr="004555A9">
        <w:t>application/vnd.3gpp.mc</w:t>
      </w:r>
      <w:r>
        <w:t>data-</w:t>
      </w:r>
      <w:r w:rsidRPr="004555A9">
        <w:t>ue-config+xml</w:t>
      </w:r>
      <w:r>
        <w:t xml:space="preserve"> </w:t>
      </w:r>
      <w:r w:rsidRPr="0073469F">
        <w:t>IANA registration template</w:t>
      </w:r>
      <w:bookmarkEnd w:id="3071"/>
      <w:bookmarkEnd w:id="3072"/>
      <w:bookmarkEnd w:id="3073"/>
      <w:bookmarkEnd w:id="3074"/>
      <w:bookmarkEnd w:id="3075"/>
      <w:bookmarkEnd w:id="3076"/>
      <w:bookmarkEnd w:id="3077"/>
      <w:bookmarkEnd w:id="3078"/>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79" w:name="_CRB_1_10"/>
      <w:bookmarkStart w:id="3080" w:name="_Toc20212513"/>
      <w:bookmarkStart w:id="3081" w:name="_Toc27731868"/>
      <w:bookmarkStart w:id="3082" w:name="_Toc36127646"/>
      <w:bookmarkStart w:id="3083" w:name="_Toc45214752"/>
      <w:bookmarkStart w:id="3084" w:name="_Toc51937891"/>
      <w:bookmarkStart w:id="3085" w:name="_Toc51938200"/>
      <w:bookmarkStart w:id="3086" w:name="_Toc92291387"/>
      <w:bookmarkStart w:id="3087" w:name="_Toc171523238"/>
      <w:bookmarkEnd w:id="3079"/>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80"/>
      <w:bookmarkEnd w:id="3081"/>
      <w:bookmarkEnd w:id="3082"/>
      <w:bookmarkEnd w:id="3083"/>
      <w:bookmarkEnd w:id="3084"/>
      <w:bookmarkEnd w:id="3085"/>
      <w:bookmarkEnd w:id="3086"/>
      <w:bookmarkEnd w:id="3087"/>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088" w:name="_CRB_1_11"/>
      <w:bookmarkStart w:id="3089" w:name="_Toc171523239"/>
      <w:bookmarkEnd w:id="3088"/>
      <w:r>
        <w:rPr>
          <w:lang w:eastAsia="zh-CN"/>
        </w:rPr>
        <w:t>B.1.11</w:t>
      </w:r>
      <w:r w:rsidRPr="0073469F">
        <w:tab/>
      </w:r>
      <w:r w:rsidR="0053693B">
        <w:t>Void</w:t>
      </w:r>
      <w:bookmarkEnd w:id="3089"/>
    </w:p>
    <w:p w14:paraId="188CF065" w14:textId="77777777" w:rsidR="00C367E9" w:rsidRPr="009F4AC2" w:rsidRDefault="00C367E9" w:rsidP="00C367E9">
      <w:pPr>
        <w:pStyle w:val="Heading8"/>
      </w:pPr>
      <w:bookmarkStart w:id="3090" w:name="_CRAnnexCnormative"/>
      <w:bookmarkStart w:id="3091" w:name="_Toc92291388"/>
      <w:bookmarkStart w:id="3092" w:name="_Toc171523240"/>
      <w:bookmarkEnd w:id="3090"/>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091"/>
      <w:bookmarkEnd w:id="3092"/>
      <w:r w:rsidRPr="009F4AC2">
        <w:t xml:space="preserve"> </w:t>
      </w:r>
    </w:p>
    <w:p w14:paraId="71EF22C9" w14:textId="77777777" w:rsidR="00C367E9" w:rsidRDefault="00C367E9" w:rsidP="00C367E9">
      <w:pPr>
        <w:pStyle w:val="Heading1"/>
      </w:pPr>
      <w:bookmarkStart w:id="3093" w:name="_CRC_1"/>
      <w:bookmarkStart w:id="3094" w:name="_Toc20156543"/>
      <w:bookmarkStart w:id="3095" w:name="_Toc27501739"/>
      <w:bookmarkStart w:id="3096" w:name="_Toc36049870"/>
      <w:bookmarkStart w:id="3097" w:name="_Toc45210640"/>
      <w:bookmarkStart w:id="3098" w:name="_Toc51861467"/>
      <w:bookmarkStart w:id="3099" w:name="_Toc83392998"/>
      <w:bookmarkStart w:id="3100" w:name="_Toc92291389"/>
      <w:bookmarkStart w:id="3101" w:name="_Toc171523241"/>
      <w:bookmarkEnd w:id="3093"/>
      <w:r>
        <w:t>C.1</w:t>
      </w:r>
      <w:r>
        <w:tab/>
        <w:t>General</w:t>
      </w:r>
      <w:bookmarkEnd w:id="3094"/>
      <w:bookmarkEnd w:id="3095"/>
      <w:bookmarkEnd w:id="3096"/>
      <w:bookmarkEnd w:id="3097"/>
      <w:bookmarkEnd w:id="3098"/>
      <w:bookmarkEnd w:id="3099"/>
      <w:bookmarkEnd w:id="3100"/>
      <w:bookmarkEnd w:id="3101"/>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02" w:name="_CRC_2"/>
      <w:bookmarkStart w:id="3103" w:name="_Toc92291390"/>
      <w:bookmarkStart w:id="3104" w:name="_Toc171523242"/>
      <w:bookmarkEnd w:id="3102"/>
      <w:r>
        <w:t>C.2</w:t>
      </w:r>
      <w:r>
        <w:tab/>
        <w:t>Aspects not applicable to 5GS</w:t>
      </w:r>
      <w:bookmarkEnd w:id="3103"/>
      <w:bookmarkEnd w:id="3104"/>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05" w:name="_CRC_3"/>
      <w:bookmarkStart w:id="3106" w:name="_Toc92291391"/>
      <w:bookmarkStart w:id="3107" w:name="_Toc171523243"/>
      <w:bookmarkEnd w:id="3105"/>
      <w:r>
        <w:lastRenderedPageBreak/>
        <w:t>C.3</w:t>
      </w:r>
      <w:r>
        <w:tab/>
        <w:t>5GS specific aspects not applicable to EPS</w:t>
      </w:r>
      <w:bookmarkEnd w:id="3106"/>
      <w:bookmarkEnd w:id="3107"/>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08" w:name="_CRC_4"/>
      <w:bookmarkStart w:id="3109" w:name="_Toc92291392"/>
      <w:bookmarkStart w:id="3110" w:name="_Toc171523244"/>
      <w:bookmarkEnd w:id="3108"/>
      <w:r>
        <w:t>C.4</w:t>
      </w:r>
      <w:r>
        <w:tab/>
        <w:t>Mapping of EPS-specific terms to 5GS</w:t>
      </w:r>
      <w:bookmarkEnd w:id="3109"/>
      <w:bookmarkEnd w:id="3110"/>
    </w:p>
    <w:p w14:paraId="5718FECF" w14:textId="00CFD852" w:rsidR="005C248F" w:rsidRPr="005C248F" w:rsidRDefault="005C248F" w:rsidP="005C248F">
      <w:pPr>
        <w:pStyle w:val="Heading3"/>
        <w:rPr>
          <w:noProof/>
        </w:rPr>
      </w:pPr>
      <w:bookmarkStart w:id="3111" w:name="_Toc106440069"/>
      <w:bookmarkStart w:id="3112" w:name="_Toc51938626"/>
      <w:bookmarkStart w:id="3113" w:name="_Toc51937432"/>
      <w:bookmarkStart w:id="3114" w:name="_Toc45273703"/>
      <w:bookmarkStart w:id="3115" w:name="_Toc36036148"/>
      <w:bookmarkStart w:id="3116" w:name="_Toc27555948"/>
      <w:bookmarkStart w:id="3117" w:name="_Toc27555084"/>
      <w:bookmarkStart w:id="3118" w:name="_Toc27554217"/>
      <w:bookmarkStart w:id="3119" w:name="_Toc27553351"/>
      <w:bookmarkStart w:id="3120" w:name="_Toc27509221"/>
      <w:bookmarkStart w:id="3121" w:name="_Toc27508356"/>
      <w:bookmarkStart w:id="3122" w:name="_Toc27507490"/>
      <w:bookmarkStart w:id="3123" w:name="_Toc20157943"/>
      <w:bookmarkStart w:id="3124" w:name="_Toc171523245"/>
      <w:r>
        <w:rPr>
          <w:noProof/>
        </w:rPr>
        <w:t>C.4</w:t>
      </w:r>
      <w:r>
        <w:rPr>
          <w:noProof/>
          <w:lang w:eastAsia="ko-KR"/>
        </w:rPr>
        <w:t>.</w:t>
      </w:r>
      <w:r>
        <w:rPr>
          <w:noProof/>
        </w:rPr>
        <w:t>1</w:t>
      </w:r>
      <w:r>
        <w:rPr>
          <w:noProof/>
        </w:rPr>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25" w:name="_Toc171523246"/>
      <w:r>
        <w:rPr>
          <w:noProof/>
          <w:lang w:eastAsia="ko-KR"/>
        </w:rPr>
        <w:t>C</w:t>
      </w:r>
      <w:r>
        <w:rPr>
          <w:noProof/>
        </w:rPr>
        <w:t>.4</w:t>
      </w:r>
      <w:r>
        <w:rPr>
          <w:noProof/>
          <w:lang w:eastAsia="ko-KR"/>
        </w:rPr>
        <w:t>.2</w:t>
      </w:r>
      <w:r>
        <w:rPr>
          <w:noProof/>
        </w:rPr>
        <w:tab/>
        <w:t>MC Service over 5G ProSe</w:t>
      </w:r>
      <w:bookmarkEnd w:id="3125"/>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26" w:name="_CRAnnexDinformative"/>
      <w:bookmarkEnd w:id="3126"/>
      <w:r>
        <w:br w:type="page"/>
      </w:r>
      <w:bookmarkStart w:id="3127" w:name="_Toc20212514"/>
      <w:bookmarkStart w:id="3128" w:name="_Toc27731869"/>
      <w:bookmarkStart w:id="3129" w:name="_Toc36127647"/>
      <w:bookmarkStart w:id="3130" w:name="_Toc45214753"/>
      <w:bookmarkStart w:id="3131" w:name="_Toc51937892"/>
      <w:bookmarkStart w:id="3132" w:name="_Toc51938201"/>
      <w:bookmarkStart w:id="3133" w:name="_Toc92291393"/>
      <w:bookmarkStart w:id="3134" w:name="_Toc171523247"/>
      <w:r w:rsidRPr="00986001">
        <w:lastRenderedPageBreak/>
        <w:t xml:space="preserve">Annex </w:t>
      </w:r>
      <w:r>
        <w:t>D</w:t>
      </w:r>
      <w:r w:rsidRPr="00986001">
        <w:t xml:space="preserve"> (informative):</w:t>
      </w:r>
      <w:r w:rsidRPr="00986001">
        <w:br/>
        <w:t>Change history</w:t>
      </w:r>
      <w:bookmarkEnd w:id="3127"/>
      <w:bookmarkEnd w:id="3128"/>
      <w:bookmarkEnd w:id="3129"/>
      <w:bookmarkEnd w:id="3130"/>
      <w:bookmarkEnd w:id="3131"/>
      <w:bookmarkEnd w:id="3132"/>
      <w:bookmarkEnd w:id="3133"/>
      <w:bookmarkEnd w:id="313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5555C2"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5555C2"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5555C2"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5555C2"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lastRenderedPageBreak/>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291841" w:rsidRDefault="00FD53E8" w:rsidP="00291841">
            <w:pPr>
              <w:pStyle w:val="TAC"/>
              <w:rPr>
                <w:sz w:val="16"/>
              </w:rPr>
            </w:pPr>
            <w:r w:rsidRPr="00291841">
              <w:rPr>
                <w:sz w:val="16"/>
              </w:rPr>
              <w:t>0255</w:t>
            </w:r>
          </w:p>
        </w:tc>
        <w:tc>
          <w:tcPr>
            <w:tcW w:w="425" w:type="dxa"/>
            <w:shd w:val="solid" w:color="FFFFFF" w:fill="auto"/>
          </w:tcPr>
          <w:p w14:paraId="4AD6FA78" w14:textId="2E2D0FBB" w:rsidR="00FD53E8" w:rsidRPr="00291841" w:rsidRDefault="00FD53E8" w:rsidP="00291841">
            <w:pPr>
              <w:pStyle w:val="TAC"/>
              <w:rPr>
                <w:sz w:val="16"/>
              </w:rPr>
            </w:pPr>
            <w:r w:rsidRPr="00291841">
              <w:rPr>
                <w:sz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291841" w:rsidRDefault="00FD53E8" w:rsidP="00291841">
            <w:pPr>
              <w:pStyle w:val="TAC"/>
              <w:rPr>
                <w:sz w:val="16"/>
              </w:rPr>
            </w:pPr>
            <w:r w:rsidRPr="00291841">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291841" w:rsidRDefault="00EC0D3E" w:rsidP="00291841">
            <w:pPr>
              <w:pStyle w:val="TAC"/>
              <w:rPr>
                <w:sz w:val="16"/>
              </w:rPr>
            </w:pPr>
            <w:r w:rsidRPr="00291841">
              <w:rPr>
                <w:sz w:val="16"/>
              </w:rPr>
              <w:t>0254</w:t>
            </w:r>
          </w:p>
        </w:tc>
        <w:tc>
          <w:tcPr>
            <w:tcW w:w="425" w:type="dxa"/>
            <w:shd w:val="solid" w:color="FFFFFF" w:fill="auto"/>
          </w:tcPr>
          <w:p w14:paraId="43364EE5" w14:textId="2DE86F83" w:rsidR="00EC0D3E" w:rsidRPr="00291841" w:rsidRDefault="00EC0D3E" w:rsidP="00291841">
            <w:pPr>
              <w:pStyle w:val="TAC"/>
              <w:rPr>
                <w:sz w:val="16"/>
              </w:rPr>
            </w:pPr>
            <w:r w:rsidRPr="00291841">
              <w:rPr>
                <w:sz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291841" w:rsidRDefault="00EC0D3E" w:rsidP="00291841">
            <w:pPr>
              <w:pStyle w:val="TAC"/>
              <w:rPr>
                <w:sz w:val="16"/>
              </w:rPr>
            </w:pPr>
            <w:r w:rsidRPr="00291841">
              <w:rPr>
                <w:sz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291841" w:rsidRDefault="00257C58" w:rsidP="00291841">
            <w:pPr>
              <w:pStyle w:val="TAC"/>
              <w:rPr>
                <w:sz w:val="16"/>
              </w:rPr>
            </w:pPr>
            <w:r w:rsidRPr="00291841">
              <w:rPr>
                <w:sz w:val="16"/>
              </w:rPr>
              <w:t>0256</w:t>
            </w:r>
          </w:p>
        </w:tc>
        <w:tc>
          <w:tcPr>
            <w:tcW w:w="425" w:type="dxa"/>
            <w:shd w:val="solid" w:color="FFFFFF" w:fill="auto"/>
          </w:tcPr>
          <w:p w14:paraId="53FAF5FA" w14:textId="21F155C1" w:rsidR="00257C58" w:rsidRPr="00291841" w:rsidRDefault="00257C58" w:rsidP="00291841">
            <w:pPr>
              <w:pStyle w:val="TAC"/>
              <w:rPr>
                <w:sz w:val="16"/>
              </w:rPr>
            </w:pPr>
            <w:r w:rsidRPr="00291841">
              <w:rPr>
                <w:sz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291841" w:rsidRDefault="00257C58" w:rsidP="00291841">
            <w:pPr>
              <w:pStyle w:val="TAC"/>
              <w:rPr>
                <w:sz w:val="16"/>
              </w:rPr>
            </w:pPr>
            <w:r w:rsidRPr="00291841">
              <w:rPr>
                <w:sz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291841" w:rsidRDefault="00FE757E" w:rsidP="00291841">
            <w:pPr>
              <w:pStyle w:val="TAC"/>
              <w:rPr>
                <w:sz w:val="16"/>
              </w:rPr>
            </w:pPr>
            <w:r w:rsidRPr="00291841">
              <w:rPr>
                <w:sz w:val="16"/>
              </w:rPr>
              <w:t>0257</w:t>
            </w:r>
          </w:p>
        </w:tc>
        <w:tc>
          <w:tcPr>
            <w:tcW w:w="425" w:type="dxa"/>
            <w:shd w:val="solid" w:color="FFFFFF" w:fill="auto"/>
          </w:tcPr>
          <w:p w14:paraId="3453D53B" w14:textId="4DF7A0C1" w:rsidR="00FE757E" w:rsidRPr="00291841" w:rsidRDefault="00FE757E" w:rsidP="00291841">
            <w:pPr>
              <w:pStyle w:val="TAC"/>
              <w:rPr>
                <w:sz w:val="16"/>
              </w:rPr>
            </w:pPr>
            <w:r w:rsidRPr="00291841">
              <w:rPr>
                <w:sz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291841" w:rsidRDefault="00FE757E" w:rsidP="00291841">
            <w:pPr>
              <w:pStyle w:val="TAC"/>
              <w:rPr>
                <w:sz w:val="16"/>
              </w:rPr>
            </w:pPr>
            <w:r w:rsidRPr="00291841">
              <w:rPr>
                <w:sz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291841" w:rsidRDefault="007021DF" w:rsidP="00291841">
            <w:pPr>
              <w:pStyle w:val="TAC"/>
              <w:rPr>
                <w:sz w:val="16"/>
              </w:rPr>
            </w:pPr>
            <w:r w:rsidRPr="00291841">
              <w:rPr>
                <w:sz w:val="16"/>
              </w:rPr>
              <w:t>0263</w:t>
            </w:r>
          </w:p>
        </w:tc>
        <w:tc>
          <w:tcPr>
            <w:tcW w:w="425" w:type="dxa"/>
            <w:shd w:val="solid" w:color="FFFFFF" w:fill="auto"/>
          </w:tcPr>
          <w:p w14:paraId="782CA284" w14:textId="48684F49" w:rsidR="00243444" w:rsidRPr="00291841" w:rsidRDefault="007021DF" w:rsidP="00291841">
            <w:pPr>
              <w:pStyle w:val="TAC"/>
              <w:rPr>
                <w:sz w:val="16"/>
              </w:rPr>
            </w:pPr>
            <w:r w:rsidRPr="00291841">
              <w:rPr>
                <w:sz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291841" w:rsidRDefault="007021DF" w:rsidP="00291841">
            <w:pPr>
              <w:pStyle w:val="TAC"/>
              <w:rPr>
                <w:sz w:val="16"/>
              </w:rPr>
            </w:pPr>
            <w:r w:rsidRPr="00291841">
              <w:rPr>
                <w:sz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291841" w:rsidRDefault="00D8505C" w:rsidP="00291841">
            <w:pPr>
              <w:pStyle w:val="TAC"/>
              <w:rPr>
                <w:sz w:val="16"/>
              </w:rPr>
            </w:pPr>
            <w:r w:rsidRPr="00291841">
              <w:rPr>
                <w:sz w:val="16"/>
              </w:rPr>
              <w:t>0264</w:t>
            </w:r>
          </w:p>
        </w:tc>
        <w:tc>
          <w:tcPr>
            <w:tcW w:w="425" w:type="dxa"/>
            <w:shd w:val="solid" w:color="FFFFFF" w:fill="auto"/>
          </w:tcPr>
          <w:p w14:paraId="3DB8B102" w14:textId="3CFC4DE8" w:rsidR="00304210" w:rsidRPr="00291841" w:rsidRDefault="00D8505C" w:rsidP="00291841">
            <w:pPr>
              <w:pStyle w:val="TAC"/>
              <w:rPr>
                <w:sz w:val="16"/>
              </w:rPr>
            </w:pPr>
            <w:r w:rsidRPr="00291841">
              <w:rPr>
                <w:sz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291841" w:rsidRDefault="00D8505C" w:rsidP="00291841">
            <w:pPr>
              <w:pStyle w:val="TAC"/>
              <w:rPr>
                <w:sz w:val="16"/>
              </w:rPr>
            </w:pPr>
            <w:r w:rsidRPr="00291841">
              <w:rPr>
                <w:sz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291841" w:rsidRDefault="003A6C35" w:rsidP="00291841">
            <w:pPr>
              <w:pStyle w:val="TAC"/>
              <w:rPr>
                <w:sz w:val="16"/>
              </w:rPr>
            </w:pPr>
            <w:r w:rsidRPr="00291841">
              <w:rPr>
                <w:sz w:val="16"/>
              </w:rPr>
              <w:t>0265</w:t>
            </w:r>
          </w:p>
        </w:tc>
        <w:tc>
          <w:tcPr>
            <w:tcW w:w="425" w:type="dxa"/>
            <w:shd w:val="solid" w:color="FFFFFF" w:fill="auto"/>
          </w:tcPr>
          <w:p w14:paraId="0C151596" w14:textId="4E8CEA78" w:rsidR="009B0969" w:rsidRPr="00291841" w:rsidRDefault="003A6C35" w:rsidP="00291841">
            <w:pPr>
              <w:pStyle w:val="TAC"/>
              <w:rPr>
                <w:sz w:val="16"/>
              </w:rPr>
            </w:pPr>
            <w:r w:rsidRPr="00291841">
              <w:rPr>
                <w:sz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291841" w:rsidRDefault="003A6C35" w:rsidP="00291841">
            <w:pPr>
              <w:pStyle w:val="TAC"/>
              <w:rPr>
                <w:sz w:val="16"/>
              </w:rPr>
            </w:pPr>
            <w:r w:rsidRPr="00291841">
              <w:rPr>
                <w:sz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291841" w:rsidRDefault="009966D6" w:rsidP="00291841">
            <w:pPr>
              <w:pStyle w:val="TAC"/>
              <w:rPr>
                <w:sz w:val="16"/>
              </w:rPr>
            </w:pPr>
            <w:r w:rsidRPr="00291841">
              <w:rPr>
                <w:sz w:val="16"/>
              </w:rPr>
              <w:t>0259</w:t>
            </w:r>
          </w:p>
        </w:tc>
        <w:tc>
          <w:tcPr>
            <w:tcW w:w="425" w:type="dxa"/>
            <w:shd w:val="solid" w:color="FFFFFF" w:fill="auto"/>
          </w:tcPr>
          <w:p w14:paraId="7BFBAF0B" w14:textId="19C26C69" w:rsidR="0035539A" w:rsidRPr="00291841" w:rsidRDefault="009966D6" w:rsidP="00291841">
            <w:pPr>
              <w:pStyle w:val="TAC"/>
              <w:rPr>
                <w:sz w:val="16"/>
              </w:rPr>
            </w:pPr>
            <w:r w:rsidRPr="00291841">
              <w:rPr>
                <w:sz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291841" w:rsidRDefault="009966D6" w:rsidP="00291841">
            <w:pPr>
              <w:pStyle w:val="TAC"/>
              <w:rPr>
                <w:sz w:val="16"/>
              </w:rPr>
            </w:pPr>
            <w:r w:rsidRPr="00291841">
              <w:rPr>
                <w:sz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291841" w:rsidRDefault="00521553" w:rsidP="00291841">
            <w:pPr>
              <w:pStyle w:val="TAC"/>
              <w:rPr>
                <w:sz w:val="16"/>
              </w:rPr>
            </w:pPr>
            <w:r w:rsidRPr="00291841">
              <w:rPr>
                <w:sz w:val="16"/>
              </w:rPr>
              <w:t>0266</w:t>
            </w:r>
          </w:p>
        </w:tc>
        <w:tc>
          <w:tcPr>
            <w:tcW w:w="425" w:type="dxa"/>
            <w:shd w:val="solid" w:color="FFFFFF" w:fill="auto"/>
          </w:tcPr>
          <w:p w14:paraId="5CC940AE" w14:textId="44A8E002" w:rsidR="00791867" w:rsidRPr="00291841" w:rsidRDefault="00521553" w:rsidP="00291841">
            <w:pPr>
              <w:pStyle w:val="TAC"/>
              <w:rPr>
                <w:sz w:val="16"/>
              </w:rPr>
            </w:pPr>
            <w:r w:rsidRPr="00291841">
              <w:rPr>
                <w:sz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291841" w:rsidRDefault="00521553" w:rsidP="00291841">
            <w:pPr>
              <w:pStyle w:val="TAC"/>
              <w:rPr>
                <w:sz w:val="16"/>
              </w:rPr>
            </w:pPr>
            <w:r w:rsidRPr="00291841">
              <w:rPr>
                <w:sz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291841" w:rsidRDefault="00DA5C65" w:rsidP="00291841">
            <w:pPr>
              <w:pStyle w:val="TAC"/>
              <w:rPr>
                <w:sz w:val="16"/>
              </w:rPr>
            </w:pPr>
            <w:r w:rsidRPr="00291841">
              <w:rPr>
                <w:sz w:val="16"/>
              </w:rPr>
              <w:t>0262</w:t>
            </w:r>
          </w:p>
        </w:tc>
        <w:tc>
          <w:tcPr>
            <w:tcW w:w="425" w:type="dxa"/>
            <w:shd w:val="solid" w:color="FFFFFF" w:fill="auto"/>
          </w:tcPr>
          <w:p w14:paraId="303E5B6F" w14:textId="45A36D45" w:rsidR="005538D1" w:rsidRPr="00291841" w:rsidRDefault="00DA5C65" w:rsidP="00291841">
            <w:pPr>
              <w:pStyle w:val="TAC"/>
              <w:rPr>
                <w:sz w:val="16"/>
              </w:rPr>
            </w:pPr>
            <w:r w:rsidRPr="00291841">
              <w:rPr>
                <w:sz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291841" w:rsidRDefault="00DA5C65" w:rsidP="00291841">
            <w:pPr>
              <w:pStyle w:val="TAC"/>
              <w:rPr>
                <w:sz w:val="16"/>
              </w:rPr>
            </w:pPr>
            <w:r w:rsidRPr="00291841">
              <w:rPr>
                <w:sz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291841" w:rsidRDefault="00251BDC" w:rsidP="00291841">
            <w:pPr>
              <w:pStyle w:val="TAC"/>
              <w:rPr>
                <w:sz w:val="16"/>
              </w:rPr>
            </w:pPr>
            <w:r w:rsidRPr="00291841">
              <w:rPr>
                <w:sz w:val="16"/>
              </w:rPr>
              <w:t>0267</w:t>
            </w:r>
          </w:p>
        </w:tc>
        <w:tc>
          <w:tcPr>
            <w:tcW w:w="425" w:type="dxa"/>
            <w:shd w:val="solid" w:color="FFFFFF" w:fill="auto"/>
          </w:tcPr>
          <w:p w14:paraId="66418750" w14:textId="3B76B966" w:rsidR="00E70E1D" w:rsidRPr="00291841" w:rsidRDefault="00251BDC" w:rsidP="00291841">
            <w:pPr>
              <w:pStyle w:val="TAC"/>
              <w:rPr>
                <w:sz w:val="16"/>
              </w:rPr>
            </w:pPr>
            <w:r w:rsidRPr="00291841">
              <w:rPr>
                <w:sz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291841" w:rsidRDefault="00251BDC" w:rsidP="00291841">
            <w:pPr>
              <w:pStyle w:val="TAC"/>
              <w:rPr>
                <w:sz w:val="16"/>
              </w:rPr>
            </w:pPr>
            <w:r w:rsidRPr="00291841">
              <w:rPr>
                <w:sz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291841" w:rsidRDefault="000D5DED" w:rsidP="00291841">
            <w:pPr>
              <w:pStyle w:val="TAC"/>
              <w:rPr>
                <w:sz w:val="16"/>
              </w:rPr>
            </w:pPr>
            <w:r w:rsidRPr="00291841">
              <w:rPr>
                <w:sz w:val="16"/>
              </w:rPr>
              <w:t>0268</w:t>
            </w:r>
          </w:p>
        </w:tc>
        <w:tc>
          <w:tcPr>
            <w:tcW w:w="425" w:type="dxa"/>
            <w:shd w:val="solid" w:color="FFFFFF" w:fill="auto"/>
          </w:tcPr>
          <w:p w14:paraId="7AAC038B" w14:textId="78EF126F" w:rsidR="00C71930" w:rsidRPr="00291841" w:rsidRDefault="000D5DED" w:rsidP="00291841">
            <w:pPr>
              <w:pStyle w:val="TAC"/>
              <w:rPr>
                <w:sz w:val="16"/>
              </w:rPr>
            </w:pPr>
            <w:r w:rsidRPr="00291841">
              <w:rPr>
                <w:sz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291841" w:rsidRDefault="000D5DED" w:rsidP="00291841">
            <w:pPr>
              <w:pStyle w:val="TAC"/>
              <w:rPr>
                <w:sz w:val="16"/>
              </w:rPr>
            </w:pPr>
            <w:r w:rsidRPr="00291841">
              <w:rPr>
                <w:sz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291841" w:rsidRDefault="008A5D6D" w:rsidP="00291841">
            <w:pPr>
              <w:pStyle w:val="TAC"/>
              <w:rPr>
                <w:sz w:val="16"/>
              </w:rPr>
            </w:pPr>
            <w:r w:rsidRPr="00291841">
              <w:rPr>
                <w:sz w:val="16"/>
              </w:rPr>
              <w:t>0270</w:t>
            </w:r>
          </w:p>
        </w:tc>
        <w:tc>
          <w:tcPr>
            <w:tcW w:w="425" w:type="dxa"/>
            <w:shd w:val="solid" w:color="FFFFFF" w:fill="auto"/>
          </w:tcPr>
          <w:p w14:paraId="0B71BA03" w14:textId="48A66690" w:rsidR="00CA20B6" w:rsidRPr="00291841" w:rsidRDefault="008A5D6D" w:rsidP="00291841">
            <w:pPr>
              <w:pStyle w:val="TAC"/>
              <w:rPr>
                <w:sz w:val="16"/>
              </w:rPr>
            </w:pPr>
            <w:r w:rsidRPr="00291841">
              <w:rPr>
                <w:sz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291841" w:rsidRDefault="008A5D6D" w:rsidP="00291841">
            <w:pPr>
              <w:pStyle w:val="TAC"/>
              <w:rPr>
                <w:sz w:val="16"/>
              </w:rPr>
            </w:pPr>
            <w:r w:rsidRPr="00291841">
              <w:rPr>
                <w:sz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291841" w:rsidRDefault="007D1884" w:rsidP="00291841">
            <w:pPr>
              <w:pStyle w:val="TAC"/>
              <w:rPr>
                <w:sz w:val="16"/>
              </w:rPr>
            </w:pPr>
            <w:r w:rsidRPr="00291841">
              <w:rPr>
                <w:sz w:val="16"/>
              </w:rPr>
              <w:t>0271</w:t>
            </w:r>
          </w:p>
        </w:tc>
        <w:tc>
          <w:tcPr>
            <w:tcW w:w="425" w:type="dxa"/>
            <w:shd w:val="solid" w:color="FFFFFF" w:fill="auto"/>
          </w:tcPr>
          <w:p w14:paraId="73A656FB" w14:textId="5CCDB347" w:rsidR="005C7D60" w:rsidRPr="00291841" w:rsidRDefault="007D1884" w:rsidP="00291841">
            <w:pPr>
              <w:pStyle w:val="TAC"/>
              <w:rPr>
                <w:sz w:val="16"/>
              </w:rPr>
            </w:pPr>
            <w:r w:rsidRPr="00291841">
              <w:rPr>
                <w:sz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291841" w:rsidRDefault="007D1884" w:rsidP="00291841">
            <w:pPr>
              <w:pStyle w:val="TAC"/>
              <w:rPr>
                <w:sz w:val="16"/>
              </w:rPr>
            </w:pPr>
            <w:r w:rsidRPr="00291841">
              <w:rPr>
                <w:sz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0D60D0" w:rsidRDefault="000D60D0" w:rsidP="000D60D0">
            <w:pPr>
              <w:spacing w:after="0"/>
              <w:jc w:val="center"/>
              <w:rPr>
                <w:rFonts w:ascii="Arial" w:hAnsi="Arial" w:cs="Arial"/>
                <w:sz w:val="16"/>
                <w:szCs w:val="16"/>
                <w:lang w:eastAsia="en-GB"/>
              </w:rPr>
            </w:pPr>
            <w:r>
              <w:rPr>
                <w:rFonts w:ascii="Arial" w:hAnsi="Arial" w:cs="Arial"/>
                <w:sz w:val="16"/>
                <w:szCs w:val="16"/>
              </w:rPr>
              <w:t>CP-240113</w:t>
            </w:r>
          </w:p>
        </w:tc>
        <w:tc>
          <w:tcPr>
            <w:tcW w:w="500" w:type="dxa"/>
            <w:shd w:val="solid" w:color="FFFFFF" w:fill="auto"/>
          </w:tcPr>
          <w:p w14:paraId="358700C4" w14:textId="49FD80E4" w:rsidR="000D60D0" w:rsidRPr="00291841" w:rsidRDefault="000D60D0" w:rsidP="00291841">
            <w:pPr>
              <w:pStyle w:val="TAC"/>
              <w:rPr>
                <w:sz w:val="16"/>
              </w:rPr>
            </w:pPr>
            <w:r>
              <w:rPr>
                <w:sz w:val="16"/>
              </w:rPr>
              <w:t>0273</w:t>
            </w:r>
          </w:p>
        </w:tc>
        <w:tc>
          <w:tcPr>
            <w:tcW w:w="425" w:type="dxa"/>
            <w:shd w:val="solid" w:color="FFFFFF" w:fill="auto"/>
          </w:tcPr>
          <w:p w14:paraId="17353839" w14:textId="1D469262" w:rsidR="000D60D0" w:rsidRPr="00291841" w:rsidRDefault="000D60D0" w:rsidP="00291841">
            <w:pPr>
              <w:pStyle w:val="TAC"/>
              <w:rPr>
                <w:sz w:val="16"/>
              </w:rPr>
            </w:pPr>
            <w:r>
              <w:rPr>
                <w:sz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291841" w:rsidRDefault="000D60D0" w:rsidP="00291841">
            <w:pPr>
              <w:pStyle w:val="TAC"/>
              <w:rPr>
                <w:sz w:val="16"/>
              </w:rPr>
            </w:pPr>
            <w:r>
              <w:rPr>
                <w:sz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Default="00174DF2" w:rsidP="000D60D0">
            <w:pPr>
              <w:spacing w:after="0"/>
              <w:jc w:val="center"/>
              <w:rPr>
                <w:rFonts w:ascii="Arial" w:hAnsi="Arial" w:cs="Arial"/>
                <w:sz w:val="16"/>
                <w:szCs w:val="16"/>
                <w:lang w:eastAsia="en-GB"/>
              </w:rPr>
            </w:pPr>
            <w:r>
              <w:rPr>
                <w:rFonts w:ascii="Arial" w:hAnsi="Arial" w:cs="Arial"/>
                <w:sz w:val="16"/>
                <w:szCs w:val="16"/>
              </w:rPr>
              <w:t>CP-240103</w:t>
            </w:r>
          </w:p>
        </w:tc>
        <w:tc>
          <w:tcPr>
            <w:tcW w:w="500" w:type="dxa"/>
            <w:shd w:val="solid" w:color="FFFFFF" w:fill="auto"/>
          </w:tcPr>
          <w:p w14:paraId="1DBD6ED2" w14:textId="48804D34" w:rsidR="00174DF2" w:rsidRDefault="00174DF2" w:rsidP="00291841">
            <w:pPr>
              <w:pStyle w:val="TAC"/>
              <w:rPr>
                <w:sz w:val="16"/>
              </w:rPr>
            </w:pPr>
            <w:r>
              <w:rPr>
                <w:sz w:val="16"/>
              </w:rPr>
              <w:t>0272</w:t>
            </w:r>
          </w:p>
        </w:tc>
        <w:tc>
          <w:tcPr>
            <w:tcW w:w="425" w:type="dxa"/>
            <w:shd w:val="solid" w:color="FFFFFF" w:fill="auto"/>
          </w:tcPr>
          <w:p w14:paraId="075122E4" w14:textId="5E4670B9" w:rsidR="00174DF2" w:rsidRDefault="00174DF2" w:rsidP="00291841">
            <w:pPr>
              <w:pStyle w:val="TAC"/>
              <w:rPr>
                <w:sz w:val="16"/>
              </w:rPr>
            </w:pPr>
            <w:r>
              <w:rPr>
                <w:sz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Default="00174DF2" w:rsidP="00291841">
            <w:pPr>
              <w:pStyle w:val="TAC"/>
              <w:rPr>
                <w:sz w:val="16"/>
              </w:rPr>
            </w:pPr>
            <w:r>
              <w:rPr>
                <w:sz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Default="0088176D" w:rsidP="000D60D0">
            <w:pPr>
              <w:spacing w:after="0"/>
              <w:jc w:val="center"/>
              <w:rPr>
                <w:rFonts w:ascii="Arial" w:hAnsi="Arial" w:cs="Arial"/>
                <w:sz w:val="16"/>
                <w:szCs w:val="16"/>
                <w:lang w:eastAsia="en-GB"/>
              </w:rPr>
            </w:pPr>
            <w:r>
              <w:rPr>
                <w:rFonts w:ascii="Arial" w:hAnsi="Arial" w:cs="Arial"/>
                <w:sz w:val="16"/>
                <w:szCs w:val="16"/>
              </w:rPr>
              <w:t>CP-241182</w:t>
            </w:r>
          </w:p>
        </w:tc>
        <w:tc>
          <w:tcPr>
            <w:tcW w:w="500" w:type="dxa"/>
            <w:shd w:val="solid" w:color="FFFFFF" w:fill="auto"/>
          </w:tcPr>
          <w:p w14:paraId="39B0B178" w14:textId="1B31CD34" w:rsidR="0088176D" w:rsidRDefault="0088176D" w:rsidP="00291841">
            <w:pPr>
              <w:pStyle w:val="TAC"/>
              <w:rPr>
                <w:sz w:val="16"/>
              </w:rPr>
            </w:pPr>
            <w:r>
              <w:rPr>
                <w:sz w:val="16"/>
              </w:rPr>
              <w:t>0274</w:t>
            </w:r>
          </w:p>
        </w:tc>
        <w:tc>
          <w:tcPr>
            <w:tcW w:w="425" w:type="dxa"/>
            <w:shd w:val="solid" w:color="FFFFFF" w:fill="auto"/>
          </w:tcPr>
          <w:p w14:paraId="4A951612" w14:textId="6099F797" w:rsidR="0088176D" w:rsidRDefault="0088176D" w:rsidP="00291841">
            <w:pPr>
              <w:pStyle w:val="TAC"/>
              <w:rPr>
                <w:sz w:val="16"/>
              </w:rPr>
            </w:pPr>
            <w:r>
              <w:rPr>
                <w:sz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Default="0088176D" w:rsidP="00291841">
            <w:pPr>
              <w:pStyle w:val="TAC"/>
              <w:rPr>
                <w:sz w:val="16"/>
              </w:rPr>
            </w:pPr>
            <w:r>
              <w:rPr>
                <w:sz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Default="00865D1B"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04CDE98B" w14:textId="10580FEA" w:rsidR="00865D1B" w:rsidRDefault="00865D1B" w:rsidP="00291841">
            <w:pPr>
              <w:pStyle w:val="TAC"/>
              <w:rPr>
                <w:sz w:val="16"/>
              </w:rPr>
            </w:pPr>
            <w:r>
              <w:rPr>
                <w:sz w:val="16"/>
              </w:rPr>
              <w:t>0276</w:t>
            </w:r>
          </w:p>
        </w:tc>
        <w:tc>
          <w:tcPr>
            <w:tcW w:w="425" w:type="dxa"/>
            <w:shd w:val="solid" w:color="FFFFFF" w:fill="auto"/>
          </w:tcPr>
          <w:p w14:paraId="6A8535A9" w14:textId="1D674593" w:rsidR="00865D1B" w:rsidRDefault="00865D1B" w:rsidP="00291841">
            <w:pPr>
              <w:pStyle w:val="TAC"/>
              <w:rPr>
                <w:sz w:val="16"/>
              </w:rPr>
            </w:pPr>
            <w:r>
              <w:rPr>
                <w:sz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Default="00865D1B" w:rsidP="00291841">
            <w:pPr>
              <w:pStyle w:val="TAC"/>
              <w:rPr>
                <w:sz w:val="16"/>
              </w:rPr>
            </w:pPr>
            <w:r>
              <w:rPr>
                <w:sz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Default="004D6814" w:rsidP="000D60D0">
            <w:pPr>
              <w:spacing w:after="0"/>
              <w:jc w:val="center"/>
              <w:rPr>
                <w:rFonts w:ascii="Arial" w:hAnsi="Arial" w:cs="Arial"/>
                <w:sz w:val="16"/>
                <w:szCs w:val="16"/>
                <w:lang w:eastAsia="en-GB"/>
              </w:rPr>
            </w:pPr>
            <w:r>
              <w:rPr>
                <w:rFonts w:ascii="Arial" w:hAnsi="Arial" w:cs="Arial"/>
                <w:sz w:val="16"/>
                <w:szCs w:val="16"/>
              </w:rPr>
              <w:t>CP-241183</w:t>
            </w:r>
          </w:p>
        </w:tc>
        <w:tc>
          <w:tcPr>
            <w:tcW w:w="500" w:type="dxa"/>
            <w:shd w:val="solid" w:color="FFFFFF" w:fill="auto"/>
          </w:tcPr>
          <w:p w14:paraId="0CA33306" w14:textId="0A3AB806" w:rsidR="004D6814" w:rsidRDefault="004D6814" w:rsidP="00291841">
            <w:pPr>
              <w:pStyle w:val="TAC"/>
              <w:rPr>
                <w:sz w:val="16"/>
              </w:rPr>
            </w:pPr>
            <w:r>
              <w:rPr>
                <w:sz w:val="16"/>
              </w:rPr>
              <w:t>0277</w:t>
            </w:r>
          </w:p>
        </w:tc>
        <w:tc>
          <w:tcPr>
            <w:tcW w:w="425" w:type="dxa"/>
            <w:shd w:val="solid" w:color="FFFFFF" w:fill="auto"/>
          </w:tcPr>
          <w:p w14:paraId="6BE93269" w14:textId="09B26FB6" w:rsidR="004D6814" w:rsidRDefault="004D6814" w:rsidP="00291841">
            <w:pPr>
              <w:pStyle w:val="TAC"/>
              <w:rPr>
                <w:sz w:val="16"/>
              </w:rPr>
            </w:pPr>
            <w:r>
              <w:rPr>
                <w:sz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Default="004D6814" w:rsidP="00291841">
            <w:pPr>
              <w:pStyle w:val="TAC"/>
              <w:rPr>
                <w:sz w:val="16"/>
              </w:rPr>
            </w:pPr>
            <w:r>
              <w:rPr>
                <w:sz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Default="002A71CA"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5707A516" w14:textId="421D4093" w:rsidR="002A71CA" w:rsidRDefault="002A71CA" w:rsidP="00291841">
            <w:pPr>
              <w:pStyle w:val="TAC"/>
              <w:rPr>
                <w:sz w:val="16"/>
              </w:rPr>
            </w:pPr>
            <w:r>
              <w:rPr>
                <w:sz w:val="16"/>
              </w:rPr>
              <w:t>0275</w:t>
            </w:r>
          </w:p>
        </w:tc>
        <w:tc>
          <w:tcPr>
            <w:tcW w:w="425" w:type="dxa"/>
            <w:shd w:val="solid" w:color="FFFFFF" w:fill="auto"/>
          </w:tcPr>
          <w:p w14:paraId="5B552EA8" w14:textId="77432F66" w:rsidR="002A71CA" w:rsidRDefault="002A71CA" w:rsidP="00291841">
            <w:pPr>
              <w:pStyle w:val="TAC"/>
              <w:rPr>
                <w:sz w:val="16"/>
              </w:rPr>
            </w:pPr>
            <w:r>
              <w:rPr>
                <w:sz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Default="002A71CA" w:rsidP="00291841">
            <w:pPr>
              <w:pStyle w:val="TAC"/>
              <w:rPr>
                <w:sz w:val="16"/>
              </w:rPr>
            </w:pPr>
            <w:r>
              <w:rPr>
                <w:sz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1E2" w14:textId="77777777" w:rsidR="00577CAE" w:rsidRDefault="00577CAE">
      <w:r>
        <w:separator/>
      </w:r>
    </w:p>
  </w:endnote>
  <w:endnote w:type="continuationSeparator" w:id="0">
    <w:p w14:paraId="1E41CDEC" w14:textId="77777777" w:rsidR="00577CAE" w:rsidRDefault="005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40F3" w14:textId="77777777" w:rsidR="00577CAE" w:rsidRDefault="00577CAE">
      <w:r>
        <w:separator/>
      </w:r>
    </w:p>
  </w:footnote>
  <w:footnote w:type="continuationSeparator" w:id="0">
    <w:p w14:paraId="75294388" w14:textId="77777777" w:rsidR="00577CAE" w:rsidRDefault="005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2B10C2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5C2">
      <w:rPr>
        <w:rFonts w:ascii="Arial" w:hAnsi="Arial" w:cs="Arial"/>
        <w:b/>
        <w:noProof/>
        <w:sz w:val="18"/>
        <w:szCs w:val="18"/>
      </w:rPr>
      <w:t>3GPP TS 24.484 V18.6.0 (2024-06)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242FDB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5C2">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5230"/>
    <w:rsid w:val="001258EC"/>
    <w:rsid w:val="0013051D"/>
    <w:rsid w:val="00132B00"/>
    <w:rsid w:val="00133525"/>
    <w:rsid w:val="0013613F"/>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7B2E"/>
    <w:rsid w:val="004345EC"/>
    <w:rsid w:val="00436048"/>
    <w:rsid w:val="00440C5F"/>
    <w:rsid w:val="00443CE4"/>
    <w:rsid w:val="00444C26"/>
    <w:rsid w:val="00450337"/>
    <w:rsid w:val="00450E7D"/>
    <w:rsid w:val="00451122"/>
    <w:rsid w:val="0045267A"/>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C93"/>
    <w:rsid w:val="00874314"/>
    <w:rsid w:val="008768CA"/>
    <w:rsid w:val="0088176D"/>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1D95"/>
    <w:rsid w:val="00A03C12"/>
    <w:rsid w:val="00A06D6B"/>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A4CC8"/>
    <w:rsid w:val="00AA5E3D"/>
    <w:rsid w:val="00AA7893"/>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B8D"/>
    <w:rsid w:val="00BB07E6"/>
    <w:rsid w:val="00BB5BFC"/>
    <w:rsid w:val="00BB6B59"/>
    <w:rsid w:val="00BC0F7D"/>
    <w:rsid w:val="00BC3554"/>
    <w:rsid w:val="00BC4554"/>
    <w:rsid w:val="00BC59EE"/>
    <w:rsid w:val="00BC695E"/>
    <w:rsid w:val="00BD0D44"/>
    <w:rsid w:val="00BD4F54"/>
    <w:rsid w:val="00BD5218"/>
    <w:rsid w:val="00BD602E"/>
    <w:rsid w:val="00BD7D31"/>
    <w:rsid w:val="00BD7EF7"/>
    <w:rsid w:val="00BE310D"/>
    <w:rsid w:val="00BE3255"/>
    <w:rsid w:val="00BE4F6D"/>
    <w:rsid w:val="00BF128E"/>
    <w:rsid w:val="00BF4F01"/>
    <w:rsid w:val="00BF55AE"/>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2"/>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92</Pages>
  <Words>122347</Words>
  <Characters>697384</Characters>
  <Application>Microsoft Office Word</Application>
  <DocSecurity>0</DocSecurity>
  <Lines>5811</Lines>
  <Paragraphs>1636</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818095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2</cp:revision>
  <cp:lastPrinted>2019-02-25T14:05:00Z</cp:lastPrinted>
  <dcterms:created xsi:type="dcterms:W3CDTF">2024-07-10T14:59:00Z</dcterms:created>
  <dcterms:modified xsi:type="dcterms:W3CDTF">2024-07-10T14:59:00Z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