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t>Test Purpose and Environment</w:t>
      </w:r>
    </w:p>
    <w:p w14:paraId="49309D0F"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906298E"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A.10.1.1.1.1.1-1. UE capable of EN-DC with PSCell in FR1 needs to be tested by using the parameters in Table A.10.1.1.1.1.1-2.</w:t>
      </w:r>
    </w:p>
    <w:p w14:paraId="2C751603" w14:textId="77777777" w:rsidR="009428D8" w:rsidRPr="007275DF" w:rsidRDefault="009428D8" w:rsidP="009428D8">
      <w:pPr>
        <w:pStyle w:val="TH"/>
      </w:pPr>
      <w:r w:rsidRPr="007275DF">
        <w:t>Table A.10.1.1.1.1.1-1: Supported test configurations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LTE FDD, NR 30 kHz SSB SCS, 40 MHz bandwidth, 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LTE TDD, NR 30 kHz SSB SCS, 40 MHz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1DFEA2" w14:textId="77777777" w:rsidR="009428D8" w:rsidRPr="007275DF" w:rsidRDefault="009428D8" w:rsidP="009428D8">
      <w:pPr>
        <w:spacing w:before="120"/>
      </w:pPr>
    </w:p>
    <w:p w14:paraId="4BBE669E" w14:textId="77777777" w:rsidR="009428D8" w:rsidRPr="007275DF" w:rsidRDefault="009428D8" w:rsidP="009428D8">
      <w:pPr>
        <w:pStyle w:val="TH"/>
        <w:rPr>
          <w:snapToGrid w:val="0"/>
        </w:rPr>
      </w:pPr>
      <w:r w:rsidRPr="007275DF">
        <w:lastRenderedPageBreak/>
        <w:t>Table A.10.1.1.1.1.1-2: General test parameters for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pPr>
            <w:r w:rsidRPr="007275DF">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pPr>
            <w:r w:rsidRPr="007275DF">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pPr>
            <w:r w:rsidRPr="007275DF">
              <w:t xml:space="preserve">As specified in </w:t>
            </w:r>
            <w:r>
              <w:t>A.3.28</w:t>
            </w:r>
            <w:r w:rsidRPr="007275DF">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rPr>
            </w:pPr>
            <w:r w:rsidRPr="007275DF">
              <w:rPr>
                <w:bCs/>
              </w:rPr>
              <w:t xml:space="preserve"> 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rPr>
            </w:pPr>
            <w:r w:rsidRPr="007275DF">
              <w:t xml:space="preserve"> </w:t>
            </w: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As defined in A.3.2.1.</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5.5pt" o:ole="" fillcolor="window">
                  <v:imagedata r:id="rId11" o:title=""/>
                </v:shape>
                <o:OLEObject Type="Embed" ProgID="Equation.3" ShapeID="_x0000_i1025" DrawAspect="Content" ObjectID="_1783797072"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pPr>
            <w:r w:rsidRPr="004849DD">
              <w:rPr>
                <w:position w:val="-12"/>
              </w:rPr>
              <w:object w:dxaOrig="375" w:dyaOrig="375" w14:anchorId="0CCB910B">
                <v:shape id="_x0000_i1026" type="#_x0000_t75" style="width:19.5pt;height:19.5pt" o:ole="" fillcolor="window">
                  <v:imagedata r:id="rId13" o:title=""/>
                </v:shape>
                <o:OLEObject Type="Embed" ProgID="Equation.3" ShapeID="_x0000_i1026" DrawAspect="Content" ObjectID="_1783797073"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6.5pt;height:15.5pt" o:ole="" fillcolor="window">
                  <v:imagedata r:id="rId15" o:title=""/>
                </v:shape>
                <o:OLEObject Type="Embed" ProgID="Equation.3" ShapeID="_x0000_i1027" DrawAspect="Content" ObjectID="_1783797074"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6.5pt;height:15.5pt" o:ole="" fillcolor="window">
                  <v:imagedata r:id="rId11" o:title=""/>
                </v:shape>
                <o:OLEObject Type="Embed" ProgID="Equation.3" ShapeID="_x0000_i1028" DrawAspect="Content" ObjectID="_1783797075"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pPr>
            <w:r w:rsidRPr="004849DD">
              <w:rPr>
                <w:position w:val="-12"/>
              </w:rPr>
              <w:object w:dxaOrig="375" w:dyaOrig="375" w14:anchorId="57E1A346">
                <v:shape id="_x0000_i1029" type="#_x0000_t75" style="width:19.5pt;height:19.5pt" o:ole="" fillcolor="window">
                  <v:imagedata r:id="rId13" o:title=""/>
                </v:shape>
                <o:OLEObject Type="Embed" ProgID="Equation.3" ShapeID="_x0000_i1029" DrawAspect="Content" ObjectID="_1783797076"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6.5pt;height:15.5pt" o:ole="" fillcolor="window">
                  <v:imagedata r:id="rId15" o:title=""/>
                </v:shape>
                <o:OLEObject Type="Embed" ProgID="Equation.3" ShapeID="_x0000_i1030" DrawAspect="Content" ObjectID="_1783797077"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pPr>
            <w:r w:rsidRPr="007275DF">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2pt;height:15.5pt" o:ole="">
                  <v:imagedata r:id="rId20" o:title=""/>
                </v:shape>
                <o:OLEObject Type="Embed" ProgID="Equation.3" ShapeID="_x0000_i1031" DrawAspect="Content" ObjectID="_1783797078"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pPr>
            <w:r w:rsidRPr="007275DF">
              <w:t>As defined in clause 6.2.4 in TS 38.101-1.</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 A.3.8A.2.</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pPr>
      <w:r w:rsidRPr="007275DF">
        <w:t>A.10.1.1.1.1.2.1</w:t>
      </w:r>
      <w:r w:rsidRPr="007275DF">
        <w:tab/>
        <w:t>Random Access Preamble Transmission</w:t>
      </w:r>
    </w:p>
    <w:p w14:paraId="65FA80AE" w14:textId="77777777" w:rsidR="009428D8" w:rsidRPr="007275DF" w:rsidRDefault="009428D8" w:rsidP="009428D8">
      <w:r w:rsidRPr="007275DF">
        <w:rPr>
          <w:rFonts w:cs="v4.2.0"/>
        </w:rPr>
        <w:t>To test the UE behavior specified in Clause 6.2.2A.2.1.1 the System Simulator shall</w:t>
      </w:r>
      <w:r w:rsidRPr="007275DF">
        <w:t xml:space="preserve"> receive the Random Access Preamble which belongs to one of the Random Access Preambles associated with the SSB with index 0, which has</w:t>
      </w:r>
      <w:r w:rsidRPr="007275DF">
        <w:rPr>
          <w:rFonts w:cs="v4.2.0"/>
        </w:rPr>
        <w:t xml:space="preserve"> SS-RSRP above the configured </w:t>
      </w:r>
      <w:r w:rsidRPr="007275DF">
        <w:rPr>
          <w:rFonts w:cs="v4.2.0"/>
          <w:i/>
        </w:rPr>
        <w:t>rsrp-ThresholdSSB</w:t>
      </w:r>
      <w:r w:rsidRPr="007275DF">
        <w:t>, if the UL CCA is successful.</w:t>
      </w:r>
    </w:p>
    <w:p w14:paraId="562788C6" w14:textId="77777777" w:rsidR="009428D8" w:rsidRPr="007275DF" w:rsidRDefault="009428D8" w:rsidP="009428D8">
      <w:r w:rsidRPr="007275DF">
        <w:t xml:space="preserve">The three requirements below are relevant for all cases of PRACH transmissions described within the whole clause A.10.1.1.1.1.2: </w:t>
      </w:r>
    </w:p>
    <w:p w14:paraId="45B7048C" w14:textId="0CBD8602" w:rsidR="009428D8" w:rsidRPr="007275DF" w:rsidRDefault="009428D8" w:rsidP="009428D8">
      <w:pPr>
        <w:pStyle w:val="BL"/>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77777777" w:rsidR="009428D8" w:rsidRPr="007275DF" w:rsidRDefault="009428D8" w:rsidP="009428D8">
      <w:pPr>
        <w:pStyle w:val="BL"/>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77777777" w:rsidR="009428D8" w:rsidRPr="007275DF" w:rsidRDefault="009428D8" w:rsidP="009428D8">
      <w:pPr>
        <w:pStyle w:val="BL"/>
      </w:pPr>
      <w:r w:rsidRPr="007275DF">
        <w:rPr>
          <w:rFonts w:cs="v4.2.0"/>
        </w:rPr>
        <w:t>In case of UL CCA failure, The UE shall again perform the Random Access Resource selection procedure specified in clause 5.1.2 in TS38.321 [7], and transmit with the calculated PRACH transmission power.</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pPr>
      <w:r w:rsidRPr="007275DF">
        <w:t>A.10.1.1.1.1.2.2</w:t>
      </w:r>
      <w:r w:rsidRPr="007275DF">
        <w:tab/>
        <w:t>Random Access Response Reception</w:t>
      </w:r>
    </w:p>
    <w:p w14:paraId="47DD7F70" w14:textId="77777777" w:rsidR="009428D8" w:rsidRPr="007275DF" w:rsidRDefault="009428D8" w:rsidP="009428D8">
      <w:r w:rsidRPr="007275DF">
        <w:rPr>
          <w:rFonts w:cs="v4.2.0"/>
        </w:rPr>
        <w:t>To test the UE behavior specified in Clause 6.2.2A.2.1.2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lastRenderedPageBreak/>
        <w:t>The UE may stop monitoring for Random Access Response(s) and shall transmit the msg3 if the Random Access Response contains a Random Access Preamble identifier corresponding to the transmitted Random Access Preamble if UL CCA is successful. 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pPr>
      <w:r w:rsidRPr="007275DF">
        <w:t>A.10.1.1.1.1.2.3</w:t>
      </w:r>
      <w:r w:rsidRPr="007275DF">
        <w:tab/>
        <w:t>No Random Access Response Reception</w:t>
      </w:r>
    </w:p>
    <w:p w14:paraId="3C3C222D" w14:textId="77777777" w:rsidR="009428D8" w:rsidRPr="007275DF" w:rsidRDefault="009428D8" w:rsidP="009428D8">
      <w:r w:rsidRPr="007275DF">
        <w:rPr>
          <w:rFonts w:cs="v4.2.0"/>
        </w:rPr>
        <w:t>To test the UE behavior specified in clause 6.2.2A.2.1.3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the backoff time expires if no Random Access Response is received within the RA Response window.</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3BA19A29"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pPr>
      <w:r w:rsidRPr="007275DF">
        <w:t>A.10.1.1.1.1.2.4</w:t>
      </w:r>
      <w:r w:rsidRPr="007275DF">
        <w:tab/>
        <w:t>Receiving an UL grant for msg3 retransmission</w:t>
      </w:r>
    </w:p>
    <w:p w14:paraId="489F363F" w14:textId="77777777" w:rsidR="009428D8" w:rsidRPr="007275DF" w:rsidRDefault="009428D8" w:rsidP="009428D8">
      <w:pPr>
        <w:rPr>
          <w:rFonts w:cs="v4.2.0"/>
        </w:rPr>
      </w:pPr>
      <w:r w:rsidRPr="007275DF">
        <w:rPr>
          <w:rFonts w:cs="v4.2.0"/>
        </w:rPr>
        <w:t xml:space="preserve">To test the UE behavior specified in clause 6.2.2A.2.1.4, the System Simulator shall provide an UL grant for msg3 retransmission following a successful Random Access Response </w:t>
      </w:r>
      <w:r w:rsidRPr="007275DF">
        <w:t>if UL CCA is successful. 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 xml:space="preserve">To test the UE behavior specified in Clause 6.2.2A.2.1.6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lastRenderedPageBreak/>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t>Test Purpose and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D2D3B8D"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A.10.1.1.1.2.1-1. UE capable of EN-DC with PSCell in FR1 needs to be tested by using the parameters in Table A.10.1.1.1.2.1-2.</w:t>
      </w:r>
    </w:p>
    <w:p w14:paraId="7B527E37" w14:textId="77777777" w:rsidR="009428D8" w:rsidRPr="007275DF" w:rsidRDefault="009428D8" w:rsidP="009428D8">
      <w:pPr>
        <w:pStyle w:val="TH"/>
      </w:pPr>
      <w:r w:rsidRPr="007275DF">
        <w:t>Table A.10.1.1.1.2.1-1: Supported test configurations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LTE FDD, NR 30 kHz SSB SCS, 40 MHz bandwidth, 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LTE TDD, NR 30 kHz SSB SCS, 40 MHz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8706E9" w14:textId="77777777" w:rsidR="009428D8" w:rsidRPr="007275DF" w:rsidRDefault="009428D8" w:rsidP="009428D8">
      <w:pPr>
        <w:spacing w:before="120"/>
      </w:pPr>
    </w:p>
    <w:p w14:paraId="0921061E" w14:textId="77777777" w:rsidR="009428D8" w:rsidRPr="007275DF" w:rsidRDefault="009428D8" w:rsidP="009428D8">
      <w:pPr>
        <w:pStyle w:val="TH"/>
      </w:pPr>
      <w:r w:rsidRPr="007275DF">
        <w:lastRenderedPageBreak/>
        <w:t>Table A.10.1.1.1.2.1-2: General test parameters for non-contention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pPr>
            <w:r w:rsidRPr="007275DF">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rPr>
            </w:pPr>
            <w:r w:rsidRPr="007275DF">
              <w:rPr>
                <w:bCs/>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pPr>
            <w:r w:rsidRPr="007275DF">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rPr>
            </w:pPr>
            <w:r w:rsidRPr="007275DF">
              <w:rPr>
                <w:bCs/>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pPr>
            <w:r w:rsidRPr="007275DF">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rPr>
            </w:pPr>
            <w:r w:rsidRPr="007275DF">
              <w:rPr>
                <w:bCs/>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pPr>
            <w:r w:rsidRPr="007275DF">
              <w:t xml:space="preserve">As specified in </w:t>
            </w:r>
            <w:r>
              <w:t>A.3.28</w:t>
            </w:r>
            <w:r w:rsidRPr="007275DF">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rPr>
            </w:pPr>
            <w:r w:rsidRPr="007275DF">
              <w:rPr>
                <w:bCs/>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As defined in A.3.2.1.</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pPr>
            <w:r w:rsidRPr="007275DF">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pPr>
            <w:r w:rsidRPr="007275DF">
              <w:rPr>
                <w:bCs/>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pPr>
            <w:r w:rsidRPr="007275DF">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6.5pt;height:15.5pt" o:ole="" fillcolor="window">
                  <v:imagedata r:id="rId11" o:title=""/>
                </v:shape>
                <o:OLEObject Type="Embed" ProgID="Equation.3" ShapeID="_x0000_i1032" DrawAspect="Content" ObjectID="_1783797079"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pPr>
            <w:r w:rsidRPr="004849DD">
              <w:rPr>
                <w:position w:val="-12"/>
              </w:rPr>
              <w:object w:dxaOrig="375" w:dyaOrig="375" w14:anchorId="7368977F">
                <v:shape id="_x0000_i1033" type="#_x0000_t75" style="width:19.5pt;height:19.5pt" o:ole="" fillcolor="window">
                  <v:imagedata r:id="rId13" o:title=""/>
                </v:shape>
                <o:OLEObject Type="Embed" ProgID="Equation.3" ShapeID="_x0000_i1033" DrawAspect="Content" ObjectID="_1783797080"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6.5pt;height:15.5pt" o:ole="" fillcolor="window">
                  <v:imagedata r:id="rId15" o:title=""/>
                </v:shape>
                <o:OLEObject Type="Embed" ProgID="Equation.3" ShapeID="_x0000_i1034" DrawAspect="Content" ObjectID="_1783797081"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pPr>
            <w:r w:rsidRPr="007275DF">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6.5pt;height:15.5pt" o:ole="" fillcolor="window">
                  <v:imagedata r:id="rId11" o:title=""/>
                </v:shape>
                <o:OLEObject Type="Embed" ProgID="Equation.3" ShapeID="_x0000_i1035" DrawAspect="Content" ObjectID="_1783797082"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pPr>
            <w:r w:rsidRPr="007275DF">
              <w:rPr>
                <w:bCs/>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pPr>
            <w:r w:rsidRPr="004849DD">
              <w:rPr>
                <w:position w:val="-12"/>
              </w:rPr>
              <w:object w:dxaOrig="375" w:dyaOrig="375" w14:anchorId="454FFA19">
                <v:shape id="_x0000_i1036" type="#_x0000_t75" style="width:19.5pt;height:19.5pt" o:ole="" fillcolor="window">
                  <v:imagedata r:id="rId13" o:title=""/>
                </v:shape>
                <o:OLEObject Type="Embed" ProgID="Equation.3" ShapeID="_x0000_i1036" DrawAspect="Content" ObjectID="_1783797083"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6.5pt;height:15.5pt" o:ole="" fillcolor="window">
                  <v:imagedata r:id="rId15" o:title=""/>
                </v:shape>
                <o:OLEObject Type="Embed" ProgID="Equation.3" ShapeID="_x0000_i1037" DrawAspect="Content" ObjectID="_1783797084"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pPr>
            <w:r w:rsidRPr="007275DF">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pPr>
            <w:r w:rsidRPr="007275DF">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pPr>
            <w:r w:rsidRPr="007275DF">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pPr>
            <w:r w:rsidRPr="007275DF">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2pt;height:15.5pt" o:ole="">
                  <v:imagedata r:id="rId20" o:title=""/>
                </v:shape>
                <o:OLEObject Type="Embed" ProgID="Equation.3" ShapeID="_x0000_i1038" DrawAspect="Content" ObjectID="_1783797085"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pPr>
            <w:r w:rsidRPr="007275DF">
              <w:t>As defined in clause 6.2.4 in TS 38.101-1.</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rPr>
            </w:pPr>
            <w:r w:rsidRPr="007275DF">
              <w:rPr>
                <w:bCs/>
              </w:rPr>
              <w:t>FR1 PRACH configuration 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 A.3.8A.2.</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lastRenderedPageBreak/>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 w14:paraId="3583A8ED" w14:textId="77777777" w:rsidR="009428D8" w:rsidRPr="007275DF" w:rsidRDefault="009428D8" w:rsidP="009428D8">
      <w:pPr>
        <w:pStyle w:val="Heading6"/>
      </w:pPr>
      <w:r w:rsidRPr="007275DF">
        <w:rPr>
          <w:noProof/>
        </w:rPr>
        <w:t>A.10.1.1.1.2.2</w:t>
      </w:r>
      <w:r w:rsidRPr="007275DF">
        <w:tab/>
        <w:t>Test Requirements</w:t>
      </w:r>
    </w:p>
    <w:p w14:paraId="16F45EBF"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37E38647" w14:textId="77777777" w:rsidR="009428D8" w:rsidRPr="007275DF" w:rsidRDefault="009428D8" w:rsidP="009428D8">
      <w:pPr>
        <w:pStyle w:val="Heading7"/>
      </w:pPr>
      <w:r w:rsidRPr="007275DF">
        <w:rPr>
          <w:noProof/>
        </w:rPr>
        <w:t>A.10.1.1.1.2.</w:t>
      </w:r>
      <w:r w:rsidRPr="007275DF">
        <w:t>2.1</w:t>
      </w:r>
      <w:r w:rsidRPr="007275DF">
        <w:tab/>
        <w:t>SSB-based Random Access Preamble Transmission</w:t>
      </w:r>
    </w:p>
    <w:p w14:paraId="2EA310CF" w14:textId="77777777" w:rsidR="009428D8" w:rsidRPr="007275DF" w:rsidRDefault="009428D8" w:rsidP="009428D8">
      <w:r w:rsidRPr="007275DF">
        <w:rPr>
          <w:rFonts w:cs="v4.2.0"/>
        </w:rPr>
        <w:t xml:space="preserve">In Test-1, to test the UE behavior specified in Clause 6.2.2A.2.2.1 for SSB-based Random Access Preamble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Random Access Preamble which has the Preamble Index associated with the SSB </w:t>
      </w:r>
      <w:r w:rsidRPr="007275DF">
        <w:rPr>
          <w:rFonts w:cs="v4.2.0"/>
        </w:rPr>
        <w:t>with index 0</w:t>
      </w:r>
      <w:r w:rsidRPr="007275DF">
        <w:t>.</w:t>
      </w:r>
    </w:p>
    <w:p w14:paraId="40C8A5D3" w14:textId="77777777" w:rsidR="009428D8" w:rsidRPr="007275DF" w:rsidRDefault="009428D8" w:rsidP="009428D8">
      <w:r w:rsidRPr="007275DF">
        <w:t xml:space="preserve">The three requirements below are relevant for all cases of PRACH transmissions described within the whole clause A.10.1.1.1.2.2: </w:t>
      </w:r>
    </w:p>
    <w:p w14:paraId="6C8E5436" w14:textId="2E88B456" w:rsidR="009428D8" w:rsidRPr="007275DF" w:rsidRDefault="009428D8" w:rsidP="009428D8">
      <w:pPr>
        <w:pStyle w:val="BL"/>
        <w:textAlignment w:val="auto"/>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77777777" w:rsidR="009428D8" w:rsidRPr="007275DF" w:rsidRDefault="009428D8" w:rsidP="009428D8">
      <w:pPr>
        <w:pStyle w:val="BL"/>
        <w:textAlignment w:val="auto"/>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77777777" w:rsidR="009428D8" w:rsidRPr="007275DF" w:rsidRDefault="009428D8" w:rsidP="009428D8">
      <w:pPr>
        <w:pStyle w:val="BL"/>
        <w:textAlignment w:val="auto"/>
      </w:pPr>
      <w:r w:rsidRPr="007275DF">
        <w:rPr>
          <w:rFonts w:cs="v4.2.0"/>
        </w:rPr>
        <w:t>In case of UL CCA failure, The UE shall again perform the Random Access Resource selection procedure specified in clause 5.1.2 in TS38.321 [7], and transmit with the calculated PRACH transmission power.</w:t>
      </w:r>
    </w:p>
    <w:p w14:paraId="69968137" w14:textId="77777777" w:rsidR="009428D8" w:rsidRPr="007275DF" w:rsidRDefault="009428D8" w:rsidP="009428D8">
      <w:pPr>
        <w:rPr>
          <w:rFonts w:cs="v4.2.0"/>
        </w:rPr>
      </w:pPr>
      <w:r w:rsidRPr="007275DF">
        <w:rPr>
          <w:rFonts w:cs="v4.2.0"/>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rPr>
        <w:t>ra-ssb-OccasionMaskIndex</w:t>
      </w:r>
      <w:r w:rsidRPr="007275DF">
        <w:rPr>
          <w:rFonts w:cs="v4.2.0"/>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6.2.2A.2</w:t>
      </w:r>
      <w:r w:rsidRPr="007275DF">
        <w:rPr>
          <w:rFonts w:cs="v4.2.0"/>
        </w:rPr>
        <w:t xml:space="preserve">. </w:t>
      </w:r>
      <w:r w:rsidRPr="007275DF">
        <w:t>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59768DA1" w14:textId="77777777" w:rsidR="009428D8" w:rsidRPr="007275DF" w:rsidRDefault="009428D8" w:rsidP="009428D8">
      <w:pPr>
        <w:rPr>
          <w:rFonts w:cs="v4.2.0"/>
        </w:rPr>
      </w:pPr>
      <w:r w:rsidRPr="007275DF">
        <w:rPr>
          <w:rFonts w:cs="v4.2.0"/>
        </w:rPr>
        <w:lastRenderedPageBreak/>
        <w:t>The transmit timing of all PRACH transmissions shall be within the accuracy specified in Clause 7.1.2.</w:t>
      </w:r>
    </w:p>
    <w:p w14:paraId="3424386C" w14:textId="77777777" w:rsidR="009428D8" w:rsidRPr="007275DF" w:rsidRDefault="009428D8" w:rsidP="009428D8">
      <w:pPr>
        <w:rPr>
          <w:rFonts w:cs="v4.2.0"/>
        </w:rPr>
      </w:pPr>
    </w:p>
    <w:p w14:paraId="6C956664" w14:textId="77777777" w:rsidR="009428D8" w:rsidRPr="007275DF" w:rsidRDefault="009428D8" w:rsidP="009428D8">
      <w:pPr>
        <w:pStyle w:val="Heading7"/>
      </w:pPr>
      <w:r w:rsidRPr="007275DF">
        <w:rPr>
          <w:noProof/>
        </w:rPr>
        <w:t>A.10.1.1.1.2.</w:t>
      </w:r>
      <w:r w:rsidRPr="007275DF">
        <w:t>2.2</w:t>
      </w:r>
      <w:r w:rsidRPr="007275DF">
        <w:tab/>
        <w:t>Random Access Response Reception</w:t>
      </w:r>
    </w:p>
    <w:p w14:paraId="3A85FE65" w14:textId="77777777" w:rsidR="009428D8" w:rsidRPr="007275DF" w:rsidRDefault="009428D8" w:rsidP="009428D8">
      <w:r w:rsidRPr="007275DF">
        <w:rPr>
          <w:rFonts w:cs="v4.2.0"/>
        </w:rPr>
        <w:t>To test the UE behavior specified in Clause 6.2.2A.2.2.2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 </w:t>
      </w:r>
    </w:p>
    <w:p w14:paraId="79C5173C"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7C83A63A"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 xml:space="preserve">the backoff time expires if no Random Access Response is received within the RA Response window configured in </w:t>
      </w:r>
      <w:r w:rsidRPr="007275DF">
        <w:rPr>
          <w:i/>
          <w:noProof/>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pPr>
      <w:r w:rsidRPr="007275DF">
        <w:rPr>
          <w:noProof/>
        </w:rPr>
        <w:t>A.10.1.1.1.3.1</w:t>
      </w:r>
      <w:r w:rsidRPr="007275DF">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6.2.2A.3 and clause 7.1.2 in an AWGN model.</w:t>
      </w:r>
    </w:p>
    <w:p w14:paraId="7718DBFE" w14:textId="77777777" w:rsidR="009428D8" w:rsidRPr="007275DF" w:rsidRDefault="009428D8" w:rsidP="009428D8">
      <w:r w:rsidRPr="007275DF">
        <w:t xml:space="preserve">For this test two cells are used, with the configuration of Cell 1 (E-UTRA PCell) specified in clause A.3.7A.2.1 and Cell 2 configured as PSCell in FR1. Cell 1 is on a licensed band and cell 2 is subjected to CCA. Supported test </w:t>
      </w:r>
      <w:r w:rsidRPr="007275DF">
        <w:lastRenderedPageBreak/>
        <w:t>parameters are shown in Table A.10.1.1.1.3.1-1. UE capable of EN-DC with PSCell in FR1 needs to be tested by using the parameters in Table A.10.1.1.1.3.1-2.</w:t>
      </w:r>
    </w:p>
    <w:p w14:paraId="0FBC9A89" w14:textId="77777777" w:rsidR="009428D8" w:rsidRPr="007275DF" w:rsidRDefault="009428D8" w:rsidP="009428D8">
      <w:pPr>
        <w:pStyle w:val="TH"/>
      </w:pPr>
      <w:r w:rsidRPr="007275DF">
        <w:t>Table A.10.1.1.1.3.1-1: Supported test configurations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LTE FDD, NR 30 kHz SSB SCS, 40 MHz bandwidth, 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LTE TDD, NR 30 kHz SSB SCS, 40 MHz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343418" w14:textId="77777777" w:rsidR="009428D8" w:rsidRPr="007275DF" w:rsidRDefault="009428D8" w:rsidP="009428D8">
      <w:pPr>
        <w:spacing w:before="120"/>
      </w:pPr>
    </w:p>
    <w:p w14:paraId="1FBF609A" w14:textId="77777777" w:rsidR="009428D8" w:rsidRPr="007275DF" w:rsidRDefault="009428D8" w:rsidP="009428D8">
      <w:pPr>
        <w:pStyle w:val="TH"/>
        <w:rPr>
          <w:snapToGrid w:val="0"/>
        </w:rPr>
      </w:pPr>
      <w:r w:rsidRPr="007275DF">
        <w:lastRenderedPageBreak/>
        <w:t>Table A.10.1.1.1.3.1-2: General test parameters for 2-step RA type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pPr>
            <w:r w:rsidRPr="007275DF">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pPr>
            <w:r w:rsidRPr="007275DF">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pPr>
            <w:r w:rsidRPr="007275DF">
              <w:t xml:space="preserve">As specified in </w:t>
            </w:r>
            <w:r>
              <w:t>A.3.28</w:t>
            </w:r>
            <w:r w:rsidRPr="007275DF">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pPr>
            <w:r w:rsidRPr="007275DF">
              <w:rPr>
                <w:bCs/>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As defined in A.3.2.1.</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6.5pt;height:15.5pt" o:ole="" fillcolor="window">
                  <v:imagedata r:id="rId11" o:title=""/>
                </v:shape>
                <o:OLEObject Type="Embed" ProgID="Equation.3" ShapeID="_x0000_i1039" DrawAspect="Content" ObjectID="_1783797086"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pPr>
            <w:r w:rsidRPr="007275DF">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pPr>
            <w:r w:rsidRPr="004849DD">
              <w:rPr>
                <w:position w:val="-12"/>
              </w:rPr>
              <w:object w:dxaOrig="375" w:dyaOrig="375" w14:anchorId="69EDC0D8">
                <v:shape id="_x0000_i1040" type="#_x0000_t75" style="width:19.5pt;height:19.5pt" o:ole="" fillcolor="window">
                  <v:imagedata r:id="rId13" o:title=""/>
                </v:shape>
                <o:OLEObject Type="Embed" ProgID="Equation.3" ShapeID="_x0000_i1040" DrawAspect="Content" ObjectID="_1783797087"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6.5pt;height:15.5pt" o:ole="" fillcolor="window">
                  <v:imagedata r:id="rId15" o:title=""/>
                </v:shape>
                <o:OLEObject Type="Embed" ProgID="Equation.3" ShapeID="_x0000_i1041" DrawAspect="Content" ObjectID="_1783797088"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6.5pt;height:15.5pt" o:ole="" fillcolor="window">
                  <v:imagedata r:id="rId11" o:title=""/>
                </v:shape>
                <o:OLEObject Type="Embed" ProgID="Equation.3" ShapeID="_x0000_i1042" DrawAspect="Content" ObjectID="_1783797089"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pPr>
            <w:r w:rsidRPr="004849DD">
              <w:rPr>
                <w:position w:val="-12"/>
              </w:rPr>
              <w:object w:dxaOrig="375" w:dyaOrig="375" w14:anchorId="451A551D">
                <v:shape id="_x0000_i1043" type="#_x0000_t75" style="width:19.5pt;height:19.5pt" o:ole="" fillcolor="window">
                  <v:imagedata r:id="rId13" o:title=""/>
                </v:shape>
                <o:OLEObject Type="Embed" ProgID="Equation.3" ShapeID="_x0000_i1043" DrawAspect="Content" ObjectID="_1783797090"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6.5pt;height:15.5pt" o:ole="" fillcolor="window">
                  <v:imagedata r:id="rId15" o:title=""/>
                </v:shape>
                <o:OLEObject Type="Embed" ProgID="Equation.3" ShapeID="_x0000_i1044" DrawAspect="Content" ObjectID="_1783797091"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pPr>
            <w:r w:rsidRPr="007275DF">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2pt;height:15.5pt" o:ole="">
                  <v:imagedata r:id="rId20" o:title=""/>
                </v:shape>
                <o:OLEObject Type="Embed" ProgID="Equation.3" ShapeID="_x0000_i1045" DrawAspect="Content" ObjectID="_1783797092"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pPr>
            <w:r w:rsidRPr="007275DF">
              <w:t>As defined in clause 6.2.4 in TS 38.101-1.</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pPr>
            <w:r w:rsidRPr="007275DF">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 A.3.20A.2.</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rPr>
            </w:pPr>
            <w:r w:rsidRPr="007275DF">
              <w:rPr>
                <w:i/>
                <w:iCs/>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lastRenderedPageBreak/>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pPr>
      <w:r w:rsidRPr="007275DF">
        <w:rPr>
          <w:noProof/>
        </w:rPr>
        <w:t>A.10.1.1.1.3.2</w:t>
      </w:r>
      <w:r w:rsidRPr="007275DF">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t>2.1</w:t>
      </w:r>
      <w:r w:rsidRPr="007275DF">
        <w:tab/>
        <w:t>MsgA Transmission</w:t>
      </w:r>
    </w:p>
    <w:p w14:paraId="367E8B89" w14:textId="77777777" w:rsidR="009428D8" w:rsidRPr="007275DF" w:rsidRDefault="009428D8" w:rsidP="009428D8">
      <w:r w:rsidRPr="007275DF">
        <w:rPr>
          <w:rFonts w:cs="v4.2.0"/>
        </w:rPr>
        <w:t>To test the UE behaviour specified in Clause 6.2.2A.3.1.1 the System Simulator shall</w:t>
      </w:r>
      <w:r w:rsidRPr="007275DF">
        <w:t xml:space="preserve"> receive the MsgA with a preamble which belongs to one of the Random Access Preambles associated with the SSB with index 0, which has</w:t>
      </w:r>
      <w:r w:rsidRPr="007275DF">
        <w:rPr>
          <w:rFonts w:cs="v4.2.0"/>
        </w:rPr>
        <w:t xml:space="preserve"> SS-RSRP above the configured </w:t>
      </w:r>
      <w:r w:rsidRPr="007275DF">
        <w:rPr>
          <w:i/>
          <w:iCs/>
        </w:rPr>
        <w:t>msgA-</w:t>
      </w:r>
      <w:r w:rsidRPr="007275DF">
        <w:rPr>
          <w:i/>
        </w:rPr>
        <w:t>RSRP</w:t>
      </w:r>
      <w:r w:rsidRPr="007275DF">
        <w:rPr>
          <w:i/>
          <w:iCs/>
        </w:rPr>
        <w:t>-ThresholdSSB</w:t>
      </w:r>
      <w:r w:rsidRPr="007275DF">
        <w:t>, if the UL CCA is successful.</w:t>
      </w:r>
    </w:p>
    <w:p w14:paraId="2FBBCB55" w14:textId="77777777" w:rsidR="009428D8" w:rsidRPr="007275DF" w:rsidRDefault="009428D8" w:rsidP="009428D8">
      <w:r w:rsidRPr="007275DF">
        <w:t>below are relevant for all cases of MsgA transmissions described within the clause A.10.1.1.1.3.2:</w:t>
      </w:r>
    </w:p>
    <w:p w14:paraId="52743712"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77777777" w:rsidR="009428D8" w:rsidRPr="007275DF" w:rsidRDefault="009428D8" w:rsidP="009428D8">
      <w:pPr>
        <w:pStyle w:val="BL"/>
      </w:pPr>
      <w:r w:rsidRPr="007275DF">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t>2.2</w:t>
      </w:r>
      <w:r w:rsidRPr="007275DF">
        <w:tab/>
        <w:t>MsgB Reception</w:t>
      </w:r>
    </w:p>
    <w:p w14:paraId="4345E81E" w14:textId="77777777" w:rsidR="009428D8" w:rsidRPr="007275DF" w:rsidRDefault="009428D8" w:rsidP="009428D8">
      <w:r w:rsidRPr="007275DF">
        <w:rPr>
          <w:rFonts w:cs="v4.2.0"/>
        </w:rPr>
        <w:t>To test the UE behaviour specified in Clause 6.2.2A.3.1.2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lastRenderedPageBreak/>
        <w:t>The UE may stop monitoring for MsgB(s) and shall transmit the msg3 if the MsgB with a fallbackRAR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w:t>
      </w:r>
    </w:p>
    <w:p w14:paraId="085E1399" w14:textId="77777777" w:rsidR="009428D8" w:rsidRPr="007275DF" w:rsidRDefault="009428D8" w:rsidP="009428D8">
      <w:pPr>
        <w:rPr>
          <w:rFonts w:cs="v4.2.0"/>
        </w:rPr>
      </w:pPr>
      <w:r w:rsidRPr="007275DF">
        <w:rPr>
          <w:rFonts w:cs="v4.2.0"/>
        </w:rPr>
        <w:t>The UE shall again perform the Random Access Resource selection procedure specified in clause 5.1.2a in TS 38.321 [7], and transmit with the calculated MsgA PRACH and MsgA PUSCH transmission power when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t>2.3</w:t>
      </w:r>
      <w:r w:rsidRPr="007275DF">
        <w:tab/>
        <w:t>No MsgB Reception</w:t>
      </w:r>
    </w:p>
    <w:p w14:paraId="7E3CB917" w14:textId="77777777" w:rsidR="009428D8" w:rsidRPr="007275DF" w:rsidRDefault="009428D8" w:rsidP="009428D8">
      <w:r w:rsidRPr="007275DF">
        <w:rPr>
          <w:rFonts w:cs="v4.2.0"/>
        </w:rPr>
        <w:t>To test the UE behavior specified in clause 6.2.2A.3.1.3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when </w:t>
      </w:r>
      <w:r w:rsidRPr="007275DF">
        <w:rPr>
          <w:noProof/>
        </w:rPr>
        <w:t>the backoff time expires if no MsgB  is received within the MsgB Response window.</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EE4B76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pPr>
      <w:r w:rsidRPr="007275DF">
        <w:rPr>
          <w:noProof/>
        </w:rPr>
        <w:t>A.10.1.1.1.4.1</w:t>
      </w:r>
      <w:r w:rsidRPr="007275DF">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6.2.2A.3 and clause 7.1.2 in an AWGN model.</w:t>
      </w:r>
    </w:p>
    <w:p w14:paraId="360999D7" w14:textId="77777777" w:rsidR="003A36F8" w:rsidRPr="00ED6A7F" w:rsidRDefault="003A36F8" w:rsidP="003A36F8">
      <w:r w:rsidRPr="007275DF">
        <w:t>For this test two cells are used, with the configuration of Cell 1 (E-UTRA PCell) specified in clause A.3.7.2.1 and Cell 2 configured as PSCell in FR1. Cell 1 is on a licensed band and cell 2 is subjected to CCA. Supported test parameters are shown in Table A.10.1.1.1.4.1-1. UE capable of EN-DC with PSCell in FR1 needs to be tested by using the parameters in Table A.10.1.1.1.4.1-2.</w:t>
      </w:r>
    </w:p>
    <w:p w14:paraId="06A41BBB" w14:textId="77777777" w:rsidR="009428D8" w:rsidRPr="007275DF" w:rsidRDefault="009428D8" w:rsidP="009428D8">
      <w:pPr>
        <w:pStyle w:val="TH"/>
      </w:pPr>
      <w:r w:rsidRPr="007275DF">
        <w:lastRenderedPageBreak/>
        <w:t>Table A.10.1.1.1.4.1-1: Supported test configurations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7D27E1FE" w14:textId="77777777" w:rsidR="009428D8" w:rsidRPr="007275DF" w:rsidRDefault="009428D8" w:rsidP="009428D8">
      <w:pPr>
        <w:spacing w:before="120"/>
      </w:pPr>
    </w:p>
    <w:p w14:paraId="7E15D93C" w14:textId="77777777" w:rsidR="009428D8" w:rsidRPr="007275DF" w:rsidRDefault="009428D8" w:rsidP="009428D8">
      <w:pPr>
        <w:pStyle w:val="TH"/>
      </w:pPr>
      <w:r w:rsidRPr="007275DF">
        <w:lastRenderedPageBreak/>
        <w:t>Table A.10.1.1.1.4.1-2: General test parameters for non-contention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pPr>
            <w:r w:rsidRPr="007275DF">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rPr>
            </w:pPr>
            <w:r w:rsidRPr="007275DF">
              <w:rPr>
                <w:bCs/>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pPr>
            <w:r w:rsidRPr="007275DF">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rPr>
            </w:pPr>
            <w:r w:rsidRPr="007275DF">
              <w:rPr>
                <w:bCs/>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pPr>
            <w:r w:rsidRPr="007275DF">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pPr>
            <w:r w:rsidRPr="007275DF">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rPr>
            </w:pPr>
            <w:r w:rsidRPr="007275DF">
              <w:rPr>
                <w:bCs/>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pPr>
            <w:r w:rsidRPr="007275DF">
              <w:t xml:space="preserve">As specified in </w:t>
            </w:r>
            <w:r>
              <w:t>A.3.28</w:t>
            </w:r>
            <w:r w:rsidRPr="007275DF">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pPr>
            <w:r w:rsidRPr="007275DF">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pPr>
            <w:r w:rsidRPr="007275DF">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pPr>
            <w:r w:rsidRPr="007275DF">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rPr>
            </w:pPr>
            <w:r w:rsidRPr="007275DF">
              <w:rPr>
                <w:bCs/>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pPr>
            <w:r w:rsidRPr="007275DF">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As defined in A.3.2.1.</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pPr>
            <w:r w:rsidRPr="007275DF">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rPr>
              <w:t>NR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pPr>
            <w:r w:rsidRPr="007275DF">
              <w:rPr>
                <w:bCs/>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pPr>
            <w:r w:rsidRPr="007275DF">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pPr>
            <w:r w:rsidRPr="007275DF">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5pt;height:15.5pt" o:ole="" fillcolor="window">
                  <v:imagedata r:id="rId11" o:title=""/>
                </v:shape>
                <o:OLEObject Type="Embed" ProgID="Equation.3" ShapeID="_x0000_i1046" DrawAspect="Content" ObjectID="_1783797093"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pPr>
            <w:r w:rsidRPr="007275DF">
              <w:t xml:space="preserve">Power of SSB with index 0 is set to be above configured </w:t>
            </w:r>
            <w:r w:rsidRPr="007275DF">
              <w:rPr>
                <w:i/>
                <w:iCs/>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pPr>
            <w:r w:rsidRPr="004849DD">
              <w:rPr>
                <w:position w:val="-12"/>
              </w:rPr>
              <w:object w:dxaOrig="372" w:dyaOrig="372" w14:anchorId="0AFB5D54">
                <v:shape id="_x0000_i1047" type="#_x0000_t75" style="width:19.5pt;height:19.5pt" o:ole="" fillcolor="window">
                  <v:imagedata r:id="rId13" o:title=""/>
                </v:shape>
                <o:OLEObject Type="Embed" ProgID="Equation.3" ShapeID="_x0000_i1047" DrawAspect="Content" ObjectID="_1783797094"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5pt;height:15.5pt" o:ole="" fillcolor="window">
                  <v:imagedata r:id="rId15" o:title=""/>
                </v:shape>
                <o:OLEObject Type="Embed" ProgID="Equation.3" ShapeID="_x0000_i1048" DrawAspect="Content" ObjectID="_1783797095"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pPr>
            <w:r w:rsidRPr="007275DF">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pPr>
            <w:r w:rsidRPr="007275DF">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5pt;height:15.5pt" o:ole="" fillcolor="window">
                  <v:imagedata r:id="rId11" o:title=""/>
                </v:shape>
                <o:OLEObject Type="Embed" ProgID="Equation.3" ShapeID="_x0000_i1049" DrawAspect="Content" ObjectID="_1783797096"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pPr>
            <w:r w:rsidRPr="007275DF">
              <w:rPr>
                <w:bCs/>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t xml:space="preserve">Power of SSB with index 1 is set to be below configured </w:t>
            </w:r>
            <w:r w:rsidRPr="007275DF">
              <w:rPr>
                <w:i/>
                <w:iCs/>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pPr>
            <w:r w:rsidRPr="004849DD">
              <w:rPr>
                <w:position w:val="-12"/>
              </w:rPr>
              <w:object w:dxaOrig="372" w:dyaOrig="372" w14:anchorId="258DC1C1">
                <v:shape id="_x0000_i1050" type="#_x0000_t75" style="width:19.5pt;height:19.5pt" o:ole="" fillcolor="window">
                  <v:imagedata r:id="rId13" o:title=""/>
                </v:shape>
                <o:OLEObject Type="Embed" ProgID="Equation.3" ShapeID="_x0000_i1050" DrawAspect="Content" ObjectID="_1783797097"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5pt;height:15.5pt" o:ole="" fillcolor="window">
                  <v:imagedata r:id="rId15" o:title=""/>
                </v:shape>
                <o:OLEObject Type="Embed" ProgID="Equation.3" ShapeID="_x0000_i1051" DrawAspect="Content" ObjectID="_1783797098"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pPr>
            <w:r w:rsidRPr="007275DF">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pPr>
            <w:r w:rsidRPr="007275DF">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pPr>
            <w:r w:rsidRPr="007275DF">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pPr>
            <w:r w:rsidRPr="007275DF">
              <w:t>For symbols without SSB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pPr>
            <w:r w:rsidRPr="007275DF">
              <w:t>ss-PBCH-BlockPower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pPr>
            <w:r w:rsidRPr="007275DF">
              <w:t>As defined in clause 6.2.4 in TS 38.101-1.</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pPr>
            <w:r w:rsidRPr="007275DF">
              <w:t>MsgA 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rPr>
            </w:pPr>
            <w:r w:rsidRPr="007275DF">
              <w:rPr>
                <w:bCs/>
              </w:rPr>
              <w:t>FR1 MsgA configuration 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 A.3.20A.2.</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lastRenderedPageBreak/>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 w14:paraId="2FDA7461" w14:textId="77777777" w:rsidR="009428D8" w:rsidRPr="007275DF" w:rsidRDefault="009428D8" w:rsidP="009428D8">
      <w:pPr>
        <w:pStyle w:val="Heading6"/>
      </w:pPr>
      <w:r w:rsidRPr="007275DF">
        <w:rPr>
          <w:noProof/>
        </w:rPr>
        <w:t>A.10.1.1.1.4.2</w:t>
      </w:r>
      <w:r w:rsidRPr="007275DF">
        <w:tab/>
        <w:t>Test Requirements</w:t>
      </w:r>
    </w:p>
    <w:p w14:paraId="6AAF8055"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69DB2793" w14:textId="77777777" w:rsidR="009428D8" w:rsidRPr="007275DF" w:rsidRDefault="009428D8" w:rsidP="009428D8">
      <w:pPr>
        <w:pStyle w:val="Heading7"/>
      </w:pPr>
      <w:r w:rsidRPr="007275DF">
        <w:rPr>
          <w:noProof/>
        </w:rPr>
        <w:t>A.10.1.1.1.4.</w:t>
      </w:r>
      <w:r w:rsidRPr="007275DF">
        <w:t>2.1</w:t>
      </w:r>
      <w:r w:rsidRPr="007275DF">
        <w:tab/>
        <w:t>MsgA Transmission</w:t>
      </w:r>
    </w:p>
    <w:p w14:paraId="178A256C" w14:textId="77777777" w:rsidR="009428D8" w:rsidRPr="007275DF" w:rsidRDefault="009428D8" w:rsidP="009428D8">
      <w:r w:rsidRPr="007275DF">
        <w:rPr>
          <w:rFonts w:cs="v4.2.0"/>
        </w:rPr>
        <w:t xml:space="preserve">In Test-1, to test the UE behavior specified in Clause 6.2.2A.3.2.1 for MsgA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MsgA which has the Preamble Index associated with the SSB </w:t>
      </w:r>
      <w:r w:rsidRPr="007275DF">
        <w:rPr>
          <w:rFonts w:cs="v4.2.0"/>
        </w:rPr>
        <w:t>with index 0</w:t>
      </w:r>
      <w:r w:rsidRPr="007275DF">
        <w:t>.</w:t>
      </w:r>
    </w:p>
    <w:p w14:paraId="29CA4CBE" w14:textId="77777777" w:rsidR="009428D8" w:rsidRPr="007275DF" w:rsidRDefault="009428D8" w:rsidP="009428D8">
      <w:pPr>
        <w:rPr>
          <w:rFonts w:cs="v4.2.0"/>
        </w:rPr>
      </w:pPr>
      <w:r w:rsidRPr="007275DF">
        <w:rPr>
          <w:rFonts w:cs="v4.2.0"/>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rPr>
        <w:t>msgA-SSB-SharedRO-MaskIndex</w:t>
      </w:r>
      <w:r w:rsidRPr="007275DF">
        <w:rPr>
          <w:rFonts w:cs="v4.2.0"/>
        </w:rPr>
        <w:t xml:space="preserve"> if configured, or next by the </w:t>
      </w:r>
      <w:r w:rsidRPr="007275DF">
        <w:rPr>
          <w:rFonts w:cs="v4.2.0"/>
          <w:i/>
        </w:rPr>
        <w:t>ra-ssb-OccasionMaskIndex</w:t>
      </w:r>
      <w:r w:rsidRPr="007275DF">
        <w:rPr>
          <w:rFonts w:cs="v4.2.0"/>
        </w:rPr>
        <w:t xml:space="preserve"> if configured.</w:t>
      </w:r>
    </w:p>
    <w:p w14:paraId="50EEEAD1" w14:textId="77777777" w:rsidR="009428D8" w:rsidRPr="007275DF" w:rsidRDefault="009428D8" w:rsidP="009428D8">
      <w:r w:rsidRPr="007275DF">
        <w:t>The three requirements below are relevant for all cases of MsgA transmissions described within the clause A.10.1.1.1.4.2:</w:t>
      </w:r>
    </w:p>
    <w:p w14:paraId="78B32CF0"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77777777" w:rsidR="009428D8" w:rsidRPr="007275DF" w:rsidRDefault="009428D8" w:rsidP="009428D8">
      <w:pPr>
        <w:pStyle w:val="BL"/>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p>
    <w:p w14:paraId="71B5AE11" w14:textId="77777777" w:rsidR="009428D8" w:rsidRPr="007275DF" w:rsidRDefault="009428D8" w:rsidP="009428D8">
      <w:pPr>
        <w:rPr>
          <w:rFonts w:cs="v4.2.0"/>
        </w:rPr>
      </w:pPr>
      <w:r w:rsidRPr="007275DF">
        <w:t>In addition, the power applied to all MsgA transmission shall be in accordance with what is specified in Clause 6.2.2A.2</w:t>
      </w:r>
      <w:r w:rsidRPr="007275DF">
        <w:rPr>
          <w:rFonts w:cs="v4.2.0"/>
        </w:rPr>
        <w:t xml:space="preserve">. </w:t>
      </w:r>
      <w:r w:rsidRPr="007275DF">
        <w:t xml:space="preserve">The power of the first MsgA preamble shall be -16 dBm with an accuracy specified in clause 6.3.4.2 of TS </w:t>
      </w:r>
      <w:r w:rsidRPr="007275DF">
        <w:lastRenderedPageBreak/>
        <w:t xml:space="preserve">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1E3B08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pPr>
      <w:r w:rsidRPr="007275DF">
        <w:rPr>
          <w:noProof/>
        </w:rPr>
        <w:t>A.10.1.1.1.4.</w:t>
      </w:r>
      <w:r w:rsidRPr="007275DF">
        <w:t>2.2</w:t>
      </w:r>
      <w:r w:rsidRPr="007275DF">
        <w:tab/>
        <w:t>MsgB Reception</w:t>
      </w:r>
    </w:p>
    <w:p w14:paraId="3E1535ED" w14:textId="77777777" w:rsidR="009428D8" w:rsidRPr="007275DF" w:rsidRDefault="009428D8" w:rsidP="009428D8">
      <w:r w:rsidRPr="007275DF">
        <w:rPr>
          <w:rFonts w:cs="v4.2.0"/>
        </w:rPr>
        <w:t>To test the UE behavior specified in Clause 6.2.2A.3.2.2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The UE shall again perform the Random Access Resource selection procedure specified in clause 5.1.2a in TS38.321 [7], 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C8071D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t>2.3</w:t>
      </w:r>
      <w:r w:rsidRPr="007275DF">
        <w:tab/>
        <w:t>No MsgB Reception</w:t>
      </w:r>
    </w:p>
    <w:p w14:paraId="21B4E48C" w14:textId="77777777" w:rsidR="009428D8" w:rsidRPr="007275DF" w:rsidRDefault="009428D8" w:rsidP="009428D8">
      <w:r w:rsidRPr="007275DF">
        <w:rPr>
          <w:rFonts w:cs="v4.2.0"/>
        </w:rPr>
        <w:t>To test the UE behavior specified in clause 6.2.2A.3.2.3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when </w:t>
      </w:r>
      <w:r w:rsidRPr="007275DF">
        <w:rPr>
          <w:noProof/>
        </w:rPr>
        <w:t xml:space="preserve">the backoff time expires if no MsgB is received within the MsgB Response window configured in </w:t>
      </w:r>
      <w:r w:rsidRPr="007275DF">
        <w:rPr>
          <w:i/>
          <w:noProof/>
        </w:rPr>
        <w:t>RACH-ConfigGenericTwoStepRA</w:t>
      </w:r>
      <w:r w:rsidRPr="007275DF">
        <w:rPr>
          <w:noProof/>
        </w:rPr>
        <w:t>.</w:t>
      </w:r>
    </w:p>
    <w:p w14:paraId="158D8E87"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lang w:eastAsia="ko-KR"/>
        </w:rPr>
      </w:pPr>
      <w:bookmarkStart w:id="0" w:name="_Hlk101647216"/>
      <w:r w:rsidRPr="00326C18">
        <w:rPr>
          <w:rFonts w:eastAsia="MS Mincho" w:cs="Arial"/>
          <w:bCs/>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MS Mincho" w:cs="Arial"/>
          <w:bCs/>
          <w:lang w:eastAsia="ko-KR"/>
        </w:rPr>
        <w:t>.</w:t>
      </w:r>
      <w:r>
        <w:rPr>
          <w:rFonts w:eastAsia="MS Mincho" w:cs="Arial"/>
          <w:bCs/>
          <w:lang w:eastAsia="ko-KR"/>
        </w:rPr>
        <w:t>2</w:t>
      </w:r>
      <w:r w:rsidRPr="00326C18">
        <w:rPr>
          <w:rFonts w:eastAsia="MS Mincho" w:cs="Arial"/>
          <w:bCs/>
          <w:lang w:eastAsia="ko-KR"/>
        </w:rPr>
        <w:tab/>
      </w:r>
      <w:r w:rsidRPr="002C4821">
        <w:rPr>
          <w:rFonts w:eastAsia="MS Mincho" w:cs="Arial"/>
          <w:bCs/>
          <w:lang w:eastAsia="ko-KR"/>
        </w:rPr>
        <w:t xml:space="preserve">Handover with PSCell from EN-DC to EN-DC with known target PSCell </w:t>
      </w:r>
      <w:r>
        <w:rPr>
          <w:rFonts w:eastAsia="MS Mincho" w:cs="Arial"/>
          <w:bCs/>
          <w:lang w:eastAsia="ko-KR"/>
        </w:rPr>
        <w:t>using CCA</w:t>
      </w:r>
    </w:p>
    <w:p w14:paraId="321BF28E" w14:textId="77777777" w:rsidR="007B0AA7" w:rsidRPr="00326C18" w:rsidRDefault="007B0AA7" w:rsidP="007B0AA7">
      <w:pPr>
        <w:pStyle w:val="Heading5"/>
        <w:numPr>
          <w:ilvl w:val="3"/>
          <w:numId w:val="0"/>
        </w:numPr>
        <w:ind w:left="1701" w:hanging="1701"/>
        <w:rPr>
          <w:lang w:eastAsia="ko-KR"/>
        </w:rPr>
      </w:pPr>
      <w:r w:rsidRPr="00326C18">
        <w:rPr>
          <w:lang w:eastAsia="ko-KR"/>
        </w:rPr>
        <w:t>A.</w:t>
      </w:r>
      <w:r w:rsidRPr="00B95806">
        <w:rPr>
          <w:lang w:eastAsia="ko-KR"/>
        </w:rPr>
        <w:t>10.1</w:t>
      </w:r>
      <w:r w:rsidRPr="00326C18">
        <w:rPr>
          <w:rFonts w:hint="eastAsia"/>
          <w:lang w:eastAsia="ko-KR"/>
        </w:rPr>
        <w:t>.</w:t>
      </w:r>
      <w:r>
        <w:rPr>
          <w:lang w:eastAsia="ko-KR"/>
        </w:rPr>
        <w:t>2</w:t>
      </w:r>
      <w:r w:rsidRPr="00326C18">
        <w:rPr>
          <w:rFonts w:hint="eastAsia"/>
          <w:lang w:eastAsia="ko-KR"/>
        </w:rPr>
        <w:t>.1</w:t>
      </w:r>
      <w:r w:rsidRPr="00326C18">
        <w:rPr>
          <w:lang w:eastAsia="ko-KR"/>
        </w:rPr>
        <w:tab/>
        <w:t>Test Purpose and Environment</w:t>
      </w:r>
    </w:p>
    <w:p w14:paraId="753500C8" w14:textId="77777777" w:rsidR="007B0AA7" w:rsidRPr="00326C18" w:rsidRDefault="007B0AA7" w:rsidP="007B0AA7">
      <w:pPr>
        <w:rPr>
          <w:rFonts w:cs="v4.2.0"/>
          <w:lang w:eastAsia="ko-KR"/>
        </w:rPr>
      </w:pPr>
      <w:r w:rsidRPr="00326C18">
        <w:rPr>
          <w:rFonts w:cs="v4.2.0"/>
          <w:lang w:eastAsia="ko-KR"/>
        </w:rPr>
        <w:t>Th</w:t>
      </w:r>
      <w:r>
        <w:rPr>
          <w:rFonts w:cs="v4.2.0" w:hint="eastAsia"/>
        </w:rPr>
        <w:t>is test is to</w:t>
      </w:r>
      <w:r w:rsidRPr="00326C18">
        <w:rPr>
          <w:rFonts w:cs="v4.2.0"/>
          <w:lang w:eastAsia="ko-KR"/>
        </w:rPr>
        <w:t xml:space="preserve"> verify </w:t>
      </w:r>
      <w:r>
        <w:rPr>
          <w:rFonts w:cs="v4.2.0" w:hint="eastAsia"/>
        </w:rPr>
        <w:t>the requirement for E-UTRA handover with NR PSCell change</w:t>
      </w:r>
      <w:r>
        <w:rPr>
          <w:rFonts w:cs="v4.2.0"/>
        </w:rPr>
        <w:t>,</w:t>
      </w:r>
      <w:r>
        <w:rPr>
          <w:rFonts w:cs="v4.2.0" w:hint="eastAsia"/>
        </w:rPr>
        <w:t xml:space="preserve"> </w:t>
      </w:r>
      <w:r>
        <w:rPr>
          <w:rFonts w:cs="v4.2.0"/>
        </w:rPr>
        <w:t xml:space="preserve">where NR PSCell is on carrier with CCA.  The requirements for EN-DC HO with PSCell change on CCA are </w:t>
      </w:r>
      <w:r>
        <w:rPr>
          <w:rFonts w:cs="v4.2.0" w:hint="eastAsia"/>
        </w:rPr>
        <w:t>specified in clause 5.</w:t>
      </w:r>
      <w:r>
        <w:rPr>
          <w:rFonts w:cs="v4.2.0"/>
        </w:rPr>
        <w:t>9</w:t>
      </w:r>
      <w:r>
        <w:rPr>
          <w:rFonts w:cs="v4.2.0" w:hint="eastAsia"/>
        </w:rPr>
        <w:t xml:space="preserve"> in E-UTRA </w:t>
      </w:r>
      <w:r>
        <w:rPr>
          <w:rFonts w:cs="v4.2.0" w:hint="eastAsia"/>
        </w:rPr>
        <w:lastRenderedPageBreak/>
        <w:t xml:space="preserve">RRM specification [15] for the case when the target PSCell is </w:t>
      </w:r>
      <w:r>
        <w:rPr>
          <w:rFonts w:cs="v4.2.0"/>
        </w:rPr>
        <w:t>on carrier with CCA</w:t>
      </w:r>
      <w:r>
        <w:rPr>
          <w:rFonts w:cs="v4.2.0" w:hint="eastAsia"/>
        </w:rPr>
        <w:t>.</w:t>
      </w:r>
      <w:r w:rsidRPr="00326C18">
        <w:rPr>
          <w:rFonts w:cs="v4.2.0"/>
          <w:lang w:eastAsia="ko-KR"/>
        </w:rPr>
        <w:t xml:space="preserve"> Supported test configurations are shown in table 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.1-1.</w:t>
      </w:r>
    </w:p>
    <w:p w14:paraId="0D6BF8A3" w14:textId="77777777" w:rsidR="007B0AA7" w:rsidRDefault="007B0AA7" w:rsidP="007B0AA7">
      <w:pPr>
        <w:rPr>
          <w:rFonts w:cs="v4.2.0"/>
          <w:lang w:eastAsia="ko-KR"/>
        </w:rPr>
      </w:pPr>
      <w:r w:rsidRPr="00D91162">
        <w:rPr>
          <w:rFonts w:cs="v4.2.0"/>
          <w:lang w:eastAsia="ko-KR"/>
        </w:rPr>
        <w:t xml:space="preserve">Table </w:t>
      </w:r>
      <w:r w:rsidRPr="004339EA">
        <w:rPr>
          <w:rFonts w:cs="v4.2.0"/>
          <w:lang w:eastAsia="ko-KR"/>
        </w:rPr>
        <w:t>A.10.1.</w:t>
      </w:r>
      <w:r>
        <w:rPr>
          <w:rFonts w:cs="v4.2.0"/>
          <w:lang w:eastAsia="ko-KR"/>
        </w:rPr>
        <w:t>2</w:t>
      </w:r>
      <w:r w:rsidRPr="004339EA">
        <w:rPr>
          <w:rFonts w:cs="v4.2.0"/>
          <w:lang w:eastAsia="ko-KR"/>
        </w:rPr>
        <w:t>.1</w:t>
      </w:r>
      <w:r w:rsidRPr="00D91162">
        <w:rPr>
          <w:rFonts w:cs="v4.2.0"/>
          <w:lang w:eastAsia="ko-KR"/>
        </w:rPr>
        <w:t>-1</w:t>
      </w:r>
      <w:r>
        <w:rPr>
          <w:rFonts w:cs="v4.2.0"/>
          <w:lang w:eastAsia="ko-KR"/>
        </w:rPr>
        <w:t xml:space="preserve"> gives general test configurations for </w:t>
      </w:r>
      <w:r w:rsidRPr="00D91162">
        <w:rPr>
          <w:rFonts w:cs="v4.2.0"/>
          <w:lang w:eastAsia="ko-KR"/>
        </w:rPr>
        <w:t>Handover with PSCell from EN-DC to EN-DC</w:t>
      </w:r>
      <w:r>
        <w:rPr>
          <w:rFonts w:cs="v4.2.0"/>
          <w:lang w:eastAsia="ko-KR"/>
        </w:rPr>
        <w:t xml:space="preserve">, </w:t>
      </w:r>
      <w:r w:rsidRPr="00F06186">
        <w:rPr>
          <w:lang w:eastAsia="ko-KR"/>
        </w:rPr>
        <w:t xml:space="preserve">Table </w:t>
      </w:r>
      <w:r w:rsidRPr="004339EA">
        <w:rPr>
          <w:lang w:eastAsia="ko-KR"/>
        </w:rPr>
        <w:t>A.10.1.</w:t>
      </w:r>
      <w:r>
        <w:rPr>
          <w:lang w:eastAsia="ko-KR"/>
        </w:rPr>
        <w:t>2.</w:t>
      </w:r>
      <w:r w:rsidRPr="004339EA">
        <w:rPr>
          <w:lang w:eastAsia="ko-KR"/>
        </w:rPr>
        <w:t>1</w:t>
      </w:r>
      <w:r w:rsidRPr="00F06186">
        <w:rPr>
          <w:lang w:eastAsia="ko-KR"/>
        </w:rPr>
        <w:t>-2</w:t>
      </w:r>
      <w:r>
        <w:rPr>
          <w:lang w:eastAsia="ko-KR"/>
        </w:rPr>
        <w:t xml:space="preserve"> provides g</w:t>
      </w:r>
      <w:r w:rsidRPr="00F06186">
        <w:rPr>
          <w:lang w:eastAsia="ko-KR"/>
        </w:rPr>
        <w:t>eneral test parameters for Handover from E-UTRA to E-UTRA cell in EN-DC to EN-DC</w:t>
      </w:r>
      <w:r>
        <w:t xml:space="preserve">, </w:t>
      </w: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rPr>
        <w:t>3</w:t>
      </w:r>
      <w:r>
        <w:t xml:space="preserve"> provides</w:t>
      </w:r>
      <w:r w:rsidRPr="006F4D85">
        <w:t xml:space="preserve"> E-UTRAN cell specific test parameters for </w:t>
      </w:r>
      <w:r>
        <w:rPr>
          <w:rFonts w:hint="eastAsia"/>
        </w:rPr>
        <w:t>Handover with PSCell</w:t>
      </w:r>
      <w:r w:rsidRPr="00D776AD">
        <w:rPr>
          <w:lang w:eastAsia="ko-KR"/>
        </w:rPr>
        <w:t xml:space="preserve"> </w:t>
      </w:r>
      <w:r>
        <w:rPr>
          <w:rFonts w:hint="eastAsia"/>
        </w:rPr>
        <w:t xml:space="preserve">from </w:t>
      </w:r>
      <w:r w:rsidRPr="00D776AD">
        <w:rPr>
          <w:lang w:eastAsia="ko-KR"/>
        </w:rPr>
        <w:t>EN-DC</w:t>
      </w:r>
      <w:r>
        <w:rPr>
          <w:rFonts w:hint="eastAsia"/>
        </w:rPr>
        <w:t xml:space="preserve"> to EN-DC</w:t>
      </w:r>
      <w:r>
        <w:t xml:space="preserve">, 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lang w:eastAsia="ko-KR"/>
        </w:rPr>
      </w:pPr>
      <w:r w:rsidRPr="00326C18">
        <w:rPr>
          <w:rFonts w:cs="v4.2.0"/>
          <w:lang w:eastAsia="ko-KR"/>
        </w:rPr>
        <w:t xml:space="preserve">In the test there are </w:t>
      </w:r>
      <w:r w:rsidRPr="00672236">
        <w:rPr>
          <w:rFonts w:cs="v4.2.0" w:hint="eastAsia"/>
          <w:lang w:eastAsia="ko-KR"/>
        </w:rPr>
        <w:t xml:space="preserve">four </w:t>
      </w:r>
      <w:r w:rsidRPr="00326C18">
        <w:rPr>
          <w:rFonts w:cs="v4.2.0"/>
          <w:lang w:eastAsia="ko-KR"/>
        </w:rPr>
        <w:t>cells: Cell1</w:t>
      </w:r>
      <w:r w:rsidRPr="00672236">
        <w:rPr>
          <w:rFonts w:cs="v4.2.0" w:hint="eastAsia"/>
          <w:lang w:eastAsia="ko-KR"/>
        </w:rPr>
        <w:t xml:space="preserve"> and Cell2 are PCell and target PCell on E-UTRA carrier, Cell3</w:t>
      </w:r>
      <w:r w:rsidRPr="00326C18">
        <w:rPr>
          <w:rFonts w:cs="v4.2.0"/>
          <w:lang w:eastAsia="ko-KR"/>
        </w:rPr>
        <w:t xml:space="preserve"> and Cell</w:t>
      </w:r>
      <w:r w:rsidRPr="00672236">
        <w:rPr>
          <w:rFonts w:cs="v4.2.0" w:hint="eastAsia"/>
          <w:lang w:eastAsia="ko-KR"/>
        </w:rPr>
        <w:t xml:space="preserve">4 are PSCell and target PSCell on NR </w:t>
      </w:r>
      <w:r>
        <w:rPr>
          <w:rFonts w:cs="v4.2.0"/>
          <w:lang w:eastAsia="ko-KR"/>
        </w:rPr>
        <w:t>CCA</w:t>
      </w:r>
      <w:r w:rsidRPr="00672236">
        <w:rPr>
          <w:rFonts w:cs="v4.2.0" w:hint="eastAsia"/>
          <w:lang w:eastAsia="ko-KR"/>
        </w:rPr>
        <w:t xml:space="preserve"> carrier</w:t>
      </w:r>
      <w:r w:rsidRPr="00326C18">
        <w:rPr>
          <w:rFonts w:cs="v4.2.0"/>
          <w:lang w:eastAsia="ko-KR"/>
        </w:rPr>
        <w:t>.</w:t>
      </w:r>
      <w:r w:rsidRPr="00672236">
        <w:rPr>
          <w:rFonts w:cs="v4.2.0" w:hint="eastAsia"/>
          <w:lang w:eastAsia="ko-KR"/>
        </w:rPr>
        <w:t xml:space="preserve"> </w:t>
      </w:r>
      <w:r w:rsidRPr="00672236">
        <w:rPr>
          <w:rFonts w:cs="v4.2.0"/>
          <w:lang w:eastAsia="ko-KR"/>
        </w:rPr>
        <w:t>The test consists of three successive time periods, with time durations of T1, T2 and T3 respectively. Before the test starts the UE is connected to Cell1 (</w:t>
      </w:r>
      <w:r w:rsidRPr="00672236">
        <w:rPr>
          <w:rFonts w:cs="v4.2.0" w:hint="eastAsia"/>
          <w:lang w:eastAsia="ko-KR"/>
        </w:rPr>
        <w:t>E-UTRA</w:t>
      </w:r>
      <w:r w:rsidRPr="00672236">
        <w:rPr>
          <w:rFonts w:cs="v4.2.0"/>
          <w:lang w:eastAsia="ko-KR"/>
        </w:rPr>
        <w:t xml:space="preserve"> PCell)</w:t>
      </w:r>
      <w:r w:rsidRPr="00672236">
        <w:rPr>
          <w:rFonts w:cs="v4.2.0" w:hint="eastAsia"/>
          <w:lang w:eastAsia="ko-KR"/>
        </w:rPr>
        <w:t xml:space="preserve"> and Cell3 (NR PSCell) with EN-DC mode</w:t>
      </w:r>
      <w:r w:rsidRPr="00672236">
        <w:rPr>
          <w:rFonts w:cs="v4.2.0"/>
          <w:lang w:eastAsia="ko-KR"/>
        </w:rPr>
        <w:t>.</w:t>
      </w:r>
      <w:r w:rsidRPr="00672236">
        <w:rPr>
          <w:rFonts w:cs="v4.2.0" w:hint="eastAsia"/>
          <w:lang w:eastAsia="ko-KR"/>
        </w:rPr>
        <w:t xml:space="preserve"> </w:t>
      </w:r>
    </w:p>
    <w:p w14:paraId="43A61FF0" w14:textId="77777777" w:rsidR="007B0AA7" w:rsidRDefault="007B0AA7" w:rsidP="007B0AA7">
      <w:pPr>
        <w:rPr>
          <w:rFonts w:cs="v4.2.0"/>
        </w:rPr>
      </w:pPr>
      <w:r w:rsidRPr="00672236">
        <w:rPr>
          <w:rFonts w:cs="v4.2.0"/>
          <w:lang w:eastAsia="ko-KR"/>
        </w:rPr>
        <w:t xml:space="preserve">At the start of time duration T1, the UE </w:t>
      </w:r>
      <w:r>
        <w:rPr>
          <w:rFonts w:cs="v4.2.0"/>
          <w:lang w:eastAsia="ko-KR"/>
        </w:rPr>
        <w:t>do</w:t>
      </w:r>
      <w:r w:rsidRPr="00672236">
        <w:rPr>
          <w:rFonts w:cs="v4.2.0"/>
          <w:lang w:eastAsia="ko-KR"/>
        </w:rPr>
        <w:t xml:space="preserve"> </w:t>
      </w:r>
      <w:r w:rsidRPr="00672236">
        <w:rPr>
          <w:rFonts w:cs="v4.2.0" w:hint="eastAsia"/>
          <w:lang w:eastAsia="ko-KR"/>
        </w:rPr>
        <w:t xml:space="preserve">not </w:t>
      </w:r>
      <w:r>
        <w:rPr>
          <w:rFonts w:cs="v4.2.0"/>
          <w:lang w:eastAsia="ko-KR"/>
        </w:rPr>
        <w:t xml:space="preserve">have </w:t>
      </w:r>
      <w:r w:rsidRPr="00672236">
        <w:rPr>
          <w:rFonts w:cs="v4.2.0"/>
          <w:lang w:eastAsia="ko-KR"/>
        </w:rPr>
        <w:t>any information of cell 2</w:t>
      </w:r>
      <w:r w:rsidRPr="00672236">
        <w:rPr>
          <w:rFonts w:cs="v4.2.0" w:hint="eastAsia"/>
          <w:lang w:eastAsia="ko-KR"/>
        </w:rPr>
        <w:t xml:space="preserve"> and cell 4</w:t>
      </w:r>
      <w:r w:rsidRPr="00672236">
        <w:rPr>
          <w:rFonts w:cs="v4.2.0"/>
          <w:lang w:eastAsia="ko-KR"/>
        </w:rPr>
        <w:t>.</w:t>
      </w:r>
      <w:r>
        <w:rPr>
          <w:rFonts w:cs="v4.2.0" w:hint="eastAsia"/>
        </w:rPr>
        <w:t xml:space="preserve"> </w:t>
      </w:r>
      <w:r>
        <w:rPr>
          <w:rFonts w:cs="v4.2.0"/>
        </w:rPr>
        <w:t>AT the end of T1</w:t>
      </w:r>
      <w:r>
        <w:rPr>
          <w:rFonts w:cs="v4.2.0" w:hint="eastAsia"/>
        </w:rPr>
        <w:t xml:space="preserve">, </w:t>
      </w:r>
      <w:r>
        <w:rPr>
          <w:rFonts w:cs="v4.2.0"/>
        </w:rPr>
        <w:t xml:space="preserve">UE is configured with neighbour cell measurements on the Cell 3 and Cell 4 for Event A3 conditional measurement report. </w:t>
      </w:r>
    </w:p>
    <w:p w14:paraId="5724074A" w14:textId="77777777" w:rsidR="007B0AA7" w:rsidRDefault="007B0AA7" w:rsidP="007B0AA7">
      <w:pPr>
        <w:rPr>
          <w:rFonts w:cs="v4.2.0"/>
          <w:lang w:eastAsia="ko-KR"/>
        </w:rPr>
      </w:pPr>
      <w:r>
        <w:rPr>
          <w:rFonts w:cs="v4.2.0"/>
        </w:rPr>
        <w:t xml:space="preserve">During T2, UE acquires the timing information of Cell3 and Cell 4 and performs L3-RSRP measurements on the configured neighbour cells. UE sends </w:t>
      </w:r>
      <w:r w:rsidRPr="003A22EC">
        <w:rPr>
          <w:rFonts w:cs="v4.2.0"/>
        </w:rPr>
        <w:t xml:space="preserve">measurement </w:t>
      </w:r>
      <w:r>
        <w:rPr>
          <w:rFonts w:cs="v4.2.0"/>
        </w:rPr>
        <w:t xml:space="preserve">report to the Cell1 to indicate the event triggering condition A3 is satisfied for the </w:t>
      </w:r>
      <w:r w:rsidRPr="003A22EC">
        <w:rPr>
          <w:rFonts w:cs="v4.2.0"/>
        </w:rPr>
        <w:t>configured for neighbour cell</w:t>
      </w:r>
      <w:r>
        <w:rPr>
          <w:rFonts w:cs="v4.2.0" w:hint="eastAsia"/>
        </w:rPr>
        <w:t>s.</w:t>
      </w:r>
      <w:r>
        <w:rPr>
          <w:rFonts w:cs="v4.2.0"/>
        </w:rPr>
        <w:t xml:space="preserve"> </w:t>
      </w:r>
      <w:r>
        <w:rPr>
          <w:rFonts w:cs="v4.2.0" w:hint="eastAsia"/>
        </w:rPr>
        <w:t xml:space="preserve"> </w:t>
      </w:r>
      <w:r>
        <w:rPr>
          <w:rFonts w:cs="v4.2.0"/>
        </w:rPr>
        <w:t xml:space="preserve">By end of T2, </w:t>
      </w:r>
      <w:r w:rsidRPr="003A22EC">
        <w:rPr>
          <w:rFonts w:cs="v4.2.0"/>
          <w:lang w:eastAsia="ko-KR"/>
        </w:rPr>
        <w:t>E-UTRA</w:t>
      </w:r>
      <w:r>
        <w:rPr>
          <w:rFonts w:cs="v4.2.0" w:hint="eastAsia"/>
        </w:rPr>
        <w:t xml:space="preserve"> PCell (Cell1)</w:t>
      </w:r>
      <w:r w:rsidRPr="003A22EC">
        <w:rPr>
          <w:rFonts w:cs="v4.2.0"/>
          <w:lang w:eastAsia="ko-KR"/>
        </w:rPr>
        <w:t xml:space="preserve"> shall send a RRC message implying handover</w:t>
      </w:r>
      <w:r>
        <w:rPr>
          <w:rFonts w:cs="v4.2.0" w:hint="eastAsia"/>
        </w:rPr>
        <w:t xml:space="preserve"> with PSCell</w:t>
      </w:r>
      <w:r w:rsidRPr="003A22EC">
        <w:rPr>
          <w:rFonts w:cs="v4.2.0"/>
          <w:lang w:eastAsia="ko-KR"/>
        </w:rPr>
        <w:t xml:space="preserve"> </w:t>
      </w:r>
      <w:r>
        <w:rPr>
          <w:rFonts w:cs="v4.2.0"/>
          <w:lang w:eastAsia="ko-KR"/>
        </w:rPr>
        <w:t xml:space="preserve">change. </w:t>
      </w:r>
    </w:p>
    <w:p w14:paraId="1C388F35" w14:textId="77777777" w:rsidR="007B0AA7" w:rsidRPr="00550D44" w:rsidRDefault="007B0AA7" w:rsidP="007B0AA7">
      <w:pPr>
        <w:rPr>
          <w:rFonts w:cs="v4.2.0"/>
          <w:lang w:eastAsia="ko-KR"/>
        </w:rPr>
      </w:pPr>
      <w:r>
        <w:rPr>
          <w:rFonts w:cs="v4.2.0" w:hint="eastAsia"/>
        </w:rPr>
        <w:t>The start of</w:t>
      </w:r>
      <w:r w:rsidRPr="003A22EC">
        <w:rPr>
          <w:rFonts w:cs="v4.2.0"/>
          <w:lang w:eastAsia="ko-KR"/>
        </w:rPr>
        <w:t xml:space="preserve"> T3 is defined as the end of the last TTI containing the RRC message implying handover</w:t>
      </w:r>
      <w:r>
        <w:rPr>
          <w:rFonts w:cs="v4.2.0" w:hint="eastAsia"/>
        </w:rPr>
        <w:t xml:space="preserve"> with PSCell</w:t>
      </w:r>
      <w:r w:rsidRPr="003A22EC">
        <w:rPr>
          <w:rFonts w:cs="v4.2.0"/>
          <w:lang w:eastAsia="ko-KR"/>
        </w:rPr>
        <w:t>.</w:t>
      </w:r>
      <w:r>
        <w:rPr>
          <w:rFonts w:cs="v4.2.0"/>
          <w:lang w:eastAsia="ko-KR"/>
        </w:rPr>
        <w:t xml:space="preserve"> </w:t>
      </w:r>
      <w:r w:rsidRPr="00A82546">
        <w:rPr>
          <w:rFonts w:cs="v4.2.0"/>
          <w:lang w:eastAsia="ko-KR"/>
        </w:rPr>
        <w:t>UE shall complete PRACH transmission to PCell and PSCell by end of T3.</w:t>
      </w:r>
    </w:p>
    <w:p w14:paraId="40DA9841" w14:textId="77777777" w:rsidR="007B0AA7" w:rsidRPr="00326C18" w:rsidRDefault="007B0AA7" w:rsidP="007B0AA7">
      <w:pPr>
        <w:pStyle w:val="TH"/>
        <w:rPr>
          <w:lang w:eastAsia="ko-KR"/>
        </w:rPr>
      </w:pPr>
      <w:r w:rsidRPr="00326C18">
        <w:rPr>
          <w:lang w:eastAsia="ko-KR"/>
        </w:rPr>
        <w:t xml:space="preserve">Table </w:t>
      </w:r>
      <w:r w:rsidRPr="001A2E74">
        <w:rPr>
          <w:lang w:eastAsia="ko-KR"/>
        </w:rPr>
        <w:t>A.10.1.</w:t>
      </w:r>
      <w:r>
        <w:rPr>
          <w:lang w:eastAsia="ko-KR"/>
        </w:rPr>
        <w:t>2</w:t>
      </w:r>
      <w:r w:rsidRPr="001A2E74">
        <w:rPr>
          <w:lang w:eastAsia="ko-KR"/>
        </w:rPr>
        <w:t>.1</w:t>
      </w:r>
      <w:r w:rsidRPr="00326C18">
        <w:rPr>
          <w:lang w:eastAsia="ko-KR"/>
        </w:rPr>
        <w:t xml:space="preserve">-1: </w:t>
      </w:r>
      <w:r>
        <w:rPr>
          <w:lang w:eastAsia="ko-KR"/>
        </w:rPr>
        <w:t xml:space="preserve">General test configurations for </w:t>
      </w:r>
      <w:r>
        <w:rPr>
          <w:rFonts w:hint="eastAsia"/>
        </w:rPr>
        <w:t>Handover with PSCell from EN-DC to EN-DC</w:t>
      </w:r>
      <w:r w:rsidRPr="00326C18">
        <w:rPr>
          <w:lang w:eastAsia="ko-KR"/>
        </w:rPr>
        <w:t xml:space="preserve"> </w:t>
      </w:r>
      <w:r>
        <w:rPr>
          <w:lang w:eastAsia="ko-KR"/>
        </w:rP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rPr>
                <w:lang w:eastAsia="ko-KR"/>
              </w:rPr>
            </w:pPr>
            <w:r w:rsidRPr="00326C18">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rPr>
                <w:lang w:eastAsia="ko-KR"/>
              </w:rPr>
            </w:pPr>
            <w:r w:rsidRPr="00326C18">
              <w:rPr>
                <w:lang w:eastAsia="ko-KR"/>
              </w:rPr>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rPr>
                <w:lang w:eastAsia="ko-KR"/>
              </w:rPr>
            </w:pPr>
            <w:r>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lang w:eastAsia="ko-KR"/>
              </w:rPr>
            </w:pPr>
            <w:r w:rsidRPr="00326C18">
              <w:rPr>
                <w:rFonts w:cs="v4.2.0"/>
                <w:lang w:eastAsia="ko-KR"/>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rPr>
                <w:lang w:eastAsia="ko-KR"/>
              </w:rPr>
            </w:pPr>
            <w:r>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lang w:eastAsia="ko-KR"/>
              </w:rPr>
            </w:pPr>
            <w:r w:rsidRPr="00326C18">
              <w:rPr>
                <w:rFonts w:cs="v4.2.0"/>
                <w:lang w:eastAsia="ko-KR"/>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rPr>
                <w:lang w:eastAsia="ko-KR"/>
              </w:rPr>
            </w:pPr>
            <w:r w:rsidRPr="00D776AD">
              <w:rPr>
                <w:lang w:eastAsia="ko-KR"/>
              </w:rPr>
              <w:t xml:space="preserve">Note: </w:t>
            </w:r>
            <w:r w:rsidRPr="00D776AD">
              <w:rPr>
                <w:lang w:eastAsia="ko-KR"/>
              </w:rPr>
              <w:tab/>
              <w:t>The UE is only required to be tested in one of the supported test configurations</w:t>
            </w:r>
            <w:r>
              <w:rPr>
                <w:lang w:eastAsia="ko-KR"/>
              </w:rPr>
              <w:t xml:space="preserve"> depending on the UE capability</w:t>
            </w:r>
          </w:p>
        </w:tc>
      </w:tr>
    </w:tbl>
    <w:p w14:paraId="3E9D9207" w14:textId="77777777" w:rsidR="007B0AA7" w:rsidRPr="00D776AD" w:rsidRDefault="007B0AA7" w:rsidP="007B0AA7">
      <w:pPr>
        <w:rPr>
          <w:rFonts w:cs="v4.2.0"/>
          <w:lang w:eastAsia="ko-KR"/>
        </w:rPr>
      </w:pPr>
    </w:p>
    <w:p w14:paraId="3DF7EDC3" w14:textId="77777777" w:rsidR="007B0AA7" w:rsidRPr="00BA3F94" w:rsidRDefault="007B0AA7" w:rsidP="007B0AA7">
      <w:pPr>
        <w:pStyle w:val="TH"/>
        <w:rPr>
          <w:lang w:eastAsia="ko-KR"/>
        </w:rPr>
      </w:pPr>
      <w:r w:rsidRPr="00D776AD">
        <w:rPr>
          <w:lang w:eastAsia="ko-KR"/>
        </w:rPr>
        <w:lastRenderedPageBreak/>
        <w:t xml:space="preserve">Table </w:t>
      </w:r>
      <w:r w:rsidRPr="001A2E74">
        <w:rPr>
          <w:lang w:eastAsia="ko-KR"/>
        </w:rPr>
        <w:t>A.10.1.</w:t>
      </w:r>
      <w:r>
        <w:rPr>
          <w:lang w:eastAsia="ko-KR"/>
        </w:rPr>
        <w:t>2</w:t>
      </w:r>
      <w:r w:rsidRPr="001A2E74">
        <w:rPr>
          <w:lang w:eastAsia="ko-KR"/>
        </w:rPr>
        <w:t>.1</w:t>
      </w:r>
      <w:r w:rsidRPr="00D776AD">
        <w:rPr>
          <w:lang w:eastAsia="ko-KR"/>
        </w:rPr>
        <w:t xml:space="preserve">-2: General test parameters for </w:t>
      </w:r>
      <w:r>
        <w:rPr>
          <w:rFonts w:hint="eastAsia"/>
        </w:rPr>
        <w:t xml:space="preserve">Handover </w:t>
      </w:r>
      <w:r>
        <w:t>from E-UTRA to E-UTRA cell in</w:t>
      </w:r>
      <w:r>
        <w:rPr>
          <w:rFonts w:hint="eastAsia"/>
        </w:rPr>
        <w:t xml:space="preserve"> </w:t>
      </w:r>
      <w:r w:rsidRPr="00D776AD">
        <w:rPr>
          <w:lang w:eastAsia="ko-KR"/>
        </w:rPr>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rPr>
                <w:lang w:eastAsia="ko-KR"/>
              </w:rPr>
            </w:pPr>
            <w:r w:rsidRPr="00D776A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rPr>
                <w:lang w:eastAsia="ko-KR"/>
              </w:rPr>
            </w:pPr>
            <w:r w:rsidRPr="00D776A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rPr>
                <w:lang w:eastAsia="ko-KR"/>
              </w:rPr>
            </w:pPr>
            <w:r w:rsidRPr="00D776A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rPr>
                <w:lang w:eastAsia="ko-KR"/>
              </w:rPr>
            </w:pPr>
            <w:r w:rsidRPr="00D776AD">
              <w:rPr>
                <w:lang w:eastAsia="ko-KR"/>
              </w:rPr>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lang w:eastAsia="ko-KR"/>
              </w:rPr>
            </w:pPr>
            <w:r w:rsidRPr="00D776AD">
              <w:rPr>
                <w:rFonts w:cs="v4.2.0"/>
                <w:lang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lang w:eastAsia="ko-KR"/>
              </w:rPr>
            </w:pPr>
            <w:r w:rsidRPr="00D776AD">
              <w:rPr>
                <w:rFonts w:cs="v4.2.0"/>
                <w:lang w:eastAsia="ko-KR"/>
              </w:rPr>
              <w:t xml:space="preserve">One is E-UTRA RF channel and </w:t>
            </w:r>
            <w:r>
              <w:rPr>
                <w:rFonts w:cs="v4.2.0" w:hint="eastAsia"/>
              </w:rPr>
              <w:t>o</w:t>
            </w:r>
            <w:r w:rsidRPr="004733E5">
              <w:rPr>
                <w:rFonts w:cs="v4.2.0" w:hint="eastAsia"/>
                <w:lang w:eastAsia="ko-KR"/>
              </w:rPr>
              <w:t>ne is</w:t>
            </w:r>
            <w:r w:rsidRPr="00D776AD">
              <w:rPr>
                <w:rFonts w:cs="v4.2.0"/>
                <w:lang w:eastAsia="ko-KR"/>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lang w:eastAsia="ko-KR"/>
              </w:rPr>
            </w:pPr>
            <w:r w:rsidRPr="004733E5">
              <w:rPr>
                <w:rFonts w:cs="v4.2.0" w:hint="eastAsia"/>
                <w:lang w:eastAsia="ko-KR"/>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lang w:eastAsia="ko-KR"/>
              </w:rPr>
            </w:pPr>
            <w:r w:rsidRPr="00D776AD">
              <w:rPr>
                <w:rFonts w:cs="v4.2.0" w:hint="eastAsia"/>
                <w:lang w:eastAsia="ko-KR"/>
              </w:rPr>
              <w:t>Active</w:t>
            </w:r>
            <w:r w:rsidRPr="00D776AD">
              <w:rPr>
                <w:rFonts w:cs="v4.2.0"/>
                <w:lang w:eastAsia="ko-KR"/>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lang w:eastAsia="ko-KR"/>
              </w:rPr>
            </w:pPr>
            <w:r w:rsidRPr="004733E5">
              <w:rPr>
                <w:rFonts w:cs="v4.2.0" w:hint="eastAsia"/>
                <w:lang w:eastAsia="ko-KR"/>
              </w:rPr>
              <w:t xml:space="preserve">E-UTRA </w:t>
            </w:r>
            <w:r w:rsidRPr="004733E5">
              <w:rPr>
                <w:rFonts w:cs="v4.2.0"/>
                <w:lang w:eastAsia="ko-KR"/>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lang w:eastAsia="ko-KR"/>
              </w:rPr>
            </w:pPr>
            <w:r w:rsidRPr="004733E5">
              <w:rPr>
                <w:rFonts w:cs="v4.2.0" w:hint="eastAsia"/>
                <w:lang w:eastAsia="ko-KR"/>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lang w:eastAsia="ko-KR"/>
              </w:rPr>
            </w:pPr>
            <w:r w:rsidRPr="004733E5">
              <w:rPr>
                <w:rFonts w:cs="v4.2.0" w:hint="eastAsia"/>
                <w:lang w:eastAsia="ko-KR"/>
              </w:rPr>
              <w:t>Active P</w:t>
            </w:r>
            <w:r w:rsidRPr="00D776A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lang w:eastAsia="ko-KR"/>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lang w:eastAsia="ko-KR"/>
              </w:rPr>
            </w:pPr>
            <w:r w:rsidRPr="00D776AD">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lang w:eastAsia="ko-KR"/>
              </w:rPr>
            </w:pPr>
            <w:r w:rsidRPr="00D776AD">
              <w:rPr>
                <w:rFonts w:cs="v4.2.0"/>
                <w:lang w:eastAsia="ko-KR"/>
              </w:rPr>
              <w:t>Applicable to Cell1, Cell2</w:t>
            </w:r>
            <w:r w:rsidRPr="004733E5">
              <w:rPr>
                <w:rFonts w:cs="v4.2.0" w:hint="eastAsia"/>
                <w:lang w:eastAsia="ko-KR"/>
              </w:rPr>
              <w:t>, Cell3</w:t>
            </w:r>
            <w:r w:rsidRPr="00D776AD">
              <w:rPr>
                <w:rFonts w:cs="v4.2.0"/>
                <w:lang w:eastAsia="ko-KR"/>
              </w:rPr>
              <w:t xml:space="preserve"> and Cell</w:t>
            </w:r>
            <w:r w:rsidRPr="004733E5">
              <w:rPr>
                <w:rFonts w:cs="v4.2.0" w:hint="eastAsia"/>
                <w:lang w:eastAsia="ko-KR"/>
              </w:rPr>
              <w:t>4</w:t>
            </w:r>
            <w:r w:rsidRPr="00D776AD">
              <w:rPr>
                <w:rFonts w:cs="v4.2.0"/>
                <w:lang w:eastAsia="ko-KR"/>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lang w:eastAsia="ko-KR"/>
              </w:rPr>
            </w:pPr>
            <w:r w:rsidRPr="004733E5">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lang w:eastAsia="ko-KR"/>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lang w:eastAsia="ko-KR"/>
              </w:rPr>
            </w:pPr>
            <w:r w:rsidRPr="004733E5">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lang w:eastAsia="ko-KR"/>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lang w:eastAsia="ko-KR"/>
              </w:rPr>
            </w:pPr>
            <w:r w:rsidRPr="004733E5">
              <w:rPr>
                <w:rFonts w:cs="v4.2.0"/>
                <w:lang w:eastAsia="ko-KR"/>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lang w:eastAsia="ko-KR"/>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lang w:eastAsia="ko-KR"/>
              </w:rPr>
            </w:pPr>
            <w:r w:rsidRPr="00D776AD">
              <w:rPr>
                <w:rFonts w:cs="v4.2.0"/>
                <w:lang w:eastAsia="ko-KR"/>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lang w:eastAsia="ko-KR"/>
              </w:rPr>
            </w:pPr>
            <w:r w:rsidRPr="00D776AD">
              <w:rPr>
                <w:rFonts w:cs="v4.2.0"/>
                <w:lang w:eastAsia="ko-KR"/>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lang w:eastAsia="ko-KR"/>
              </w:rPr>
            </w:pPr>
            <w:r w:rsidRPr="00D776A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lang w:eastAsia="ko-KR"/>
              </w:rPr>
            </w:pPr>
            <w:r w:rsidRPr="00D776AD">
              <w:rPr>
                <w:rFonts w:cs="v4.2.0"/>
                <w:lang w:eastAsia="ko-KR"/>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lang w:eastAsia="ko-KR"/>
              </w:rPr>
            </w:pPr>
            <w:r w:rsidRPr="004733E5">
              <w:rPr>
                <w:rFonts w:cs="v4.2.0"/>
                <w:lang w:eastAsia="ko-KR"/>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lang w:eastAsia="ko-KR"/>
              </w:rPr>
            </w:pPr>
            <w:r w:rsidRPr="004733E5">
              <w:rPr>
                <w:rFonts w:cs="v4.2.0"/>
                <w:lang w:eastAsia="ko-KR"/>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lang w:eastAsia="ko-KR"/>
              </w:rPr>
            </w:pPr>
            <w:r w:rsidRPr="004733E5">
              <w:rPr>
                <w:rFonts w:cs="v4.2.0"/>
                <w:lang w:eastAsia="ko-KR"/>
              </w:rPr>
              <w:t xml:space="preserve">Time offset between </w:t>
            </w:r>
            <w:r w:rsidRPr="004733E5">
              <w:rPr>
                <w:rFonts w:cs="v4.2.0" w:hint="eastAsia"/>
                <w:lang w:eastAsia="ko-KR"/>
              </w:rPr>
              <w:t xml:space="preserve">same RAT </w:t>
            </w:r>
            <w:r w:rsidRPr="004733E5">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rPr>
            </w:pPr>
            <w:r>
              <w:rPr>
                <w:rFonts w:ascii="Times New Roman" w:hAnsi="Times New Roman"/>
              </w:rPr>
              <w:t>µ</w:t>
            </w:r>
            <w:r>
              <w:rPr>
                <w:rFonts w:cs="v4.2.0" w:hint="eastAsia"/>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lang w:eastAsia="ko-KR"/>
              </w:rPr>
            </w:pPr>
            <w:r>
              <w:rPr>
                <w:rFonts w:cs="v4.2.0" w:hint="eastAsia"/>
              </w:rPr>
              <w:t>S</w:t>
            </w:r>
            <w:r w:rsidRPr="004733E5">
              <w:rPr>
                <w:rFonts w:cs="v4.2.0"/>
                <w:lang w:eastAsia="ko-KR"/>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lang w:eastAsia="ko-KR"/>
              </w:rPr>
            </w:pPr>
            <w:r w:rsidRPr="00D776A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lang w:eastAsia="ko-KR"/>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lang w:eastAsia="ko-KR"/>
              </w:rPr>
            </w:pPr>
            <w:r w:rsidRPr="00D776A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lang w:eastAsia="ko-KR"/>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lang w:eastAsia="ko-KR"/>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lang w:eastAsia="ko-KR"/>
              </w:rPr>
            </w:pPr>
            <w:r w:rsidRPr="002C5FD9">
              <w:rPr>
                <w:rFonts w:hint="eastAsia"/>
              </w:rPr>
              <w:t>Tinterrupt is defined in clause 6.1B.1.2</w:t>
            </w:r>
          </w:p>
        </w:tc>
      </w:tr>
    </w:tbl>
    <w:p w14:paraId="721DB52A" w14:textId="77777777" w:rsidR="007B0AA7" w:rsidRPr="004733E5" w:rsidRDefault="007B0AA7" w:rsidP="007B0AA7">
      <w:pPr>
        <w:rPr>
          <w:rFonts w:cs="v4.2.0"/>
          <w:lang w:eastAsia="ko-KR"/>
        </w:rPr>
      </w:pPr>
    </w:p>
    <w:p w14:paraId="78BC008C" w14:textId="77777777" w:rsidR="007B0AA7" w:rsidRPr="006F4D85" w:rsidRDefault="007B0AA7" w:rsidP="007B0AA7">
      <w:pPr>
        <w:pStyle w:val="TH"/>
      </w:pP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rPr>
        <w:t>3</w:t>
      </w:r>
      <w:r w:rsidRPr="006F4D85">
        <w:t xml:space="preserve">: E-UTRAN cell specific test parameters for </w:t>
      </w:r>
      <w:r>
        <w:rPr>
          <w:rFonts w:hint="eastAsia"/>
        </w:rPr>
        <w:t>Handover with PSCell</w:t>
      </w:r>
      <w:r w:rsidRPr="00D776AD">
        <w:rPr>
          <w:lang w:eastAsia="ko-KR"/>
        </w:rPr>
        <w:t xml:space="preserve"> </w:t>
      </w:r>
      <w:r>
        <w:rPr>
          <w:rFonts w:hint="eastAsia"/>
        </w:rPr>
        <w:t xml:space="preserve">from </w:t>
      </w:r>
      <w:r w:rsidRPr="00D776AD">
        <w:rPr>
          <w:lang w:eastAsia="ko-KR"/>
        </w:rPr>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rPr>
            </w:pPr>
            <w:r w:rsidRPr="00736FBC">
              <w:rPr>
                <w:rFonts w:cs="Arial"/>
              </w:rPr>
              <w:t>Cell</w:t>
            </w:r>
            <w:r>
              <w:rPr>
                <w:rFonts w:cs="Arial" w:hint="eastAsia"/>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rPr>
            </w:pPr>
            <w:r>
              <w:rPr>
                <w:rFonts w:cs="Arial" w:hint="eastAsia"/>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rPr>
            </w:pPr>
            <w:r w:rsidRPr="006F4D85">
              <w:rPr>
                <w:rFonts w:cs="v4.2.0"/>
                <w:bCs/>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rPr>
            </w:pPr>
            <w:r w:rsidRPr="006F4D85">
              <w:rPr>
                <w:rFonts w:cs="v4.2.0"/>
                <w:bCs/>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rPr>
            </w:pPr>
            <w:r w:rsidRPr="006F4D85">
              <w:rPr>
                <w:rFonts w:cs="v4.2.0"/>
                <w:bCs/>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rPr>
            </w:pPr>
            <w:r w:rsidRPr="006F4D85">
              <w:rPr>
                <w:rFonts w:cs="v4.2.0"/>
                <w:bCs/>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6AC1F05E"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rPr>
              <w:t>20 MHz: N</w:t>
            </w:r>
            <w:r w:rsidRPr="006F4D85">
              <w:rPr>
                <w:rFonts w:cs="Arial"/>
                <w:vertAlign w:val="subscript"/>
              </w:rPr>
              <w:t>RB,c</w:t>
            </w:r>
            <w:r w:rsidRPr="006F4D85">
              <w:rPr>
                <w:rFonts w:cs="Arial"/>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338C3CC4"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603E8DF" w14:textId="77777777" w:rsidR="007B0AA7" w:rsidRPr="006F4D85" w:rsidRDefault="007B0AA7" w:rsidP="00836C79">
            <w:pPr>
              <w:pStyle w:val="TAC"/>
              <w:keepNext w:val="0"/>
              <w:snapToGrid w:val="0"/>
              <w:rPr>
                <w:rFonts w:cs="Arial"/>
                <w:lang w:val="de-DE"/>
              </w:rPr>
            </w:pPr>
            <w:r w:rsidRPr="006F4D85">
              <w:rPr>
                <w:rFonts w:cs="Arial"/>
              </w:rPr>
              <w:t>20 MHz: N</w:t>
            </w:r>
            <w:r w:rsidRPr="006F4D85">
              <w:rPr>
                <w:rFonts w:cs="Arial"/>
                <w:vertAlign w:val="subscript"/>
              </w:rPr>
              <w:t>RB,c</w:t>
            </w:r>
            <w:r w:rsidRPr="006F4D85">
              <w:rPr>
                <w:rFonts w:cs="Arial"/>
              </w:rPr>
              <w:t xml:space="preserve"> = 100</w:t>
            </w:r>
          </w:p>
        </w:tc>
      </w:tr>
      <w:tr w:rsidR="007B0AA7" w:rsidRPr="00620A9F"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45D98C72"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45EDD89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509AF744"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640CC07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583FBFF6"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3A0D6187"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2E634D1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3291250D"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0547385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1848580A"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r>
      <w:tr w:rsidR="007B0AA7" w:rsidRPr="00620A9F"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167E619B"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09732624"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218AFAB6"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BC0E477"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6209ACF4"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4545B8A1"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1EC8D015"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18E37612"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9354C1B"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3CB59129"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lastRenderedPageBreak/>
              <w:t>OCNG Patterns defined in A.3.2.1 (FDD) and in A.3.2.</w:t>
            </w:r>
            <w:r>
              <w:rPr>
                <w:rFonts w:cs="Arial" w:hint="eastAsia"/>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rPr>
            </w:pPr>
            <w:r w:rsidRPr="006F4D85">
              <w:rPr>
                <w:rFonts w:cs="Arial"/>
                <w:lang w:val="da-DK"/>
              </w:rPr>
              <w:t>5 MHz: OP.20 FDD</w:t>
            </w:r>
          </w:p>
          <w:p w14:paraId="2C1EFD52" w14:textId="77777777" w:rsidR="007B0AA7" w:rsidRPr="002E4A11" w:rsidRDefault="007B0AA7" w:rsidP="00836C79">
            <w:pPr>
              <w:pStyle w:val="TAC"/>
              <w:keepNext w:val="0"/>
              <w:snapToGrid w:val="0"/>
              <w:rPr>
                <w:rFonts w:cs="Arial"/>
              </w:rPr>
            </w:pPr>
            <w:r w:rsidRPr="002E4A11">
              <w:rPr>
                <w:rFonts w:cs="Arial" w:hint="eastAsia"/>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rPr>
            </w:pPr>
            <w:r w:rsidRPr="006F4D85">
              <w:rPr>
                <w:rFonts w:cs="Arial"/>
                <w:lang w:val="da-DK"/>
              </w:rPr>
              <w:t>20 MHz:</w:t>
            </w:r>
            <w:r>
              <w:rPr>
                <w:rFonts w:cs="Arial" w:hint="eastAsia"/>
                <w:lang w:val="da-DK"/>
              </w:rPr>
              <w:t xml:space="preserve"> </w:t>
            </w:r>
            <w:r w:rsidRPr="006F4D85">
              <w:rPr>
                <w:rFonts w:cs="Arial"/>
                <w:lang w:val="da-DK"/>
              </w:rPr>
              <w:t>OP.17 FDD</w:t>
            </w:r>
          </w:p>
          <w:p w14:paraId="7282DD1A" w14:textId="77777777" w:rsidR="007B0AA7" w:rsidRPr="006F4D85" w:rsidRDefault="007B0AA7" w:rsidP="00836C79">
            <w:pPr>
              <w:pStyle w:val="TAC"/>
              <w:keepNext w:val="0"/>
              <w:snapToGrid w:val="0"/>
              <w:rPr>
                <w:rFonts w:cs="Arial"/>
                <w:lang w:val="da-DK"/>
              </w:rPr>
            </w:pPr>
            <w:r w:rsidRPr="006F4D85">
              <w:rPr>
                <w:rFonts w:cs="Arial"/>
                <w:lang w:val="da-DK"/>
              </w:rPr>
              <w:t>5 MHz: OP.</w:t>
            </w:r>
            <w:r>
              <w:rPr>
                <w:rFonts w:cs="Arial" w:hint="eastAsia"/>
                <w:lang w:val="da-DK"/>
              </w:rPr>
              <w:t>9</w:t>
            </w:r>
            <w:r w:rsidRPr="006F4D85">
              <w:rPr>
                <w:rFonts w:cs="Arial"/>
                <w:lang w:val="da-DK"/>
              </w:rPr>
              <w:t xml:space="preserve"> TDD</w:t>
            </w:r>
          </w:p>
          <w:p w14:paraId="21692DFA" w14:textId="77777777" w:rsidR="007B0AA7" w:rsidRDefault="007B0AA7" w:rsidP="00836C79">
            <w:pPr>
              <w:pStyle w:val="TAC"/>
              <w:keepNext w:val="0"/>
              <w:snapToGrid w:val="0"/>
              <w:rPr>
                <w:rFonts w:cs="Arial"/>
                <w:lang w:val="da-DK"/>
              </w:rPr>
            </w:pPr>
            <w:r w:rsidRPr="006F4D85">
              <w:rPr>
                <w:rFonts w:cs="Arial"/>
                <w:lang w:val="da-DK"/>
              </w:rPr>
              <w:t>10 MHz: OP.1 TDD</w:t>
            </w:r>
          </w:p>
          <w:p w14:paraId="5B15894A" w14:textId="77777777" w:rsidR="007B0AA7" w:rsidRPr="006F4D85" w:rsidRDefault="007B0AA7" w:rsidP="00836C79">
            <w:pPr>
              <w:pStyle w:val="TAC"/>
              <w:keepNext w:val="0"/>
              <w:snapToGrid w:val="0"/>
              <w:rPr>
                <w:rFonts w:cs="Arial"/>
                <w:lang w:val="da-DK"/>
              </w:rPr>
            </w:pPr>
            <w:r>
              <w:rPr>
                <w:rFonts w:cs="Arial" w:hint="eastAsia"/>
                <w:lang w:val="da-DK"/>
              </w:rPr>
              <w:t>2</w:t>
            </w:r>
            <w:r w:rsidRPr="006F4D85">
              <w:rPr>
                <w:rFonts w:cs="Arial"/>
                <w:lang w:val="da-DK"/>
              </w:rPr>
              <w:t>0 MHz: OP.</w:t>
            </w:r>
            <w:r>
              <w:rPr>
                <w:rFonts w:cs="Arial" w:hint="eastAsia"/>
                <w:lang w:val="da-DK"/>
              </w:rPr>
              <w:t>7</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 xml:space="preserve">18 </w:t>
            </w:r>
            <w:r w:rsidRPr="006F4D85">
              <w:rPr>
                <w:rFonts w:cs="Arial"/>
                <w:lang w:val="da-DK"/>
              </w:rPr>
              <w:t>FDD</w:t>
            </w:r>
          </w:p>
          <w:p w14:paraId="235CD6CD" w14:textId="77777777" w:rsidR="007B0AA7" w:rsidRDefault="007B0AA7" w:rsidP="00836C79">
            <w:pPr>
              <w:pStyle w:val="TAC"/>
              <w:keepNext w:val="0"/>
              <w:snapToGrid w:val="0"/>
              <w:rPr>
                <w:rFonts w:cs="Arial"/>
              </w:rPr>
            </w:pPr>
            <w:r>
              <w:rPr>
                <w:rFonts w:cs="Arial"/>
              </w:rPr>
              <w:t>OP.2 FDD</w:t>
            </w:r>
          </w:p>
          <w:p w14:paraId="3BA93C4E" w14:textId="77777777" w:rsidR="007B0AA7" w:rsidRPr="006F4D85" w:rsidRDefault="007B0AA7" w:rsidP="00836C79">
            <w:pPr>
              <w:pStyle w:val="TAC"/>
              <w:keepNext w:val="0"/>
              <w:snapToGrid w:val="0"/>
              <w:rPr>
                <w:rFonts w:cs="Arial"/>
                <w:lang w:val="da-DK"/>
              </w:rPr>
            </w:pPr>
            <w:r w:rsidRPr="006F4D85">
              <w:rPr>
                <w:rFonts w:cs="Arial"/>
                <w:lang w:val="da-DK"/>
              </w:rPr>
              <w:t>OP.1</w:t>
            </w:r>
            <w:r>
              <w:rPr>
                <w:rFonts w:cs="Arial" w:hint="eastAsia"/>
                <w:lang w:val="da-DK"/>
              </w:rPr>
              <w:t>4</w:t>
            </w:r>
            <w:r w:rsidRPr="006F4D85">
              <w:rPr>
                <w:rFonts w:cs="Arial"/>
                <w:lang w:val="da-DK"/>
              </w:rPr>
              <w:t xml:space="preserve"> FDD</w:t>
            </w:r>
          </w:p>
          <w:p w14:paraId="667B6143"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10</w:t>
            </w:r>
            <w:r w:rsidRPr="006F4D85">
              <w:rPr>
                <w:rFonts w:cs="Arial"/>
                <w:lang w:val="da-DK"/>
              </w:rPr>
              <w:t xml:space="preserve"> TDD</w:t>
            </w:r>
          </w:p>
          <w:p w14:paraId="264F3AE2"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2</w:t>
            </w:r>
            <w:r w:rsidRPr="006F4D85">
              <w:rPr>
                <w:rFonts w:cs="Arial"/>
                <w:lang w:val="da-DK"/>
              </w:rPr>
              <w:t xml:space="preserve"> TDD</w:t>
            </w:r>
          </w:p>
          <w:p w14:paraId="4892A706"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8</w:t>
            </w:r>
            <w:r w:rsidRPr="006F4D85">
              <w:rPr>
                <w:rFonts w:cs="Arial"/>
                <w:lang w:val="da-DK"/>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 xml:space="preserve">18 </w:t>
            </w:r>
            <w:r w:rsidRPr="006F4D85">
              <w:rPr>
                <w:rFonts w:cs="Arial"/>
                <w:lang w:val="da-DK"/>
              </w:rPr>
              <w:t>FDD</w:t>
            </w:r>
          </w:p>
          <w:p w14:paraId="53CE470C" w14:textId="77777777" w:rsidR="007B0AA7" w:rsidRPr="0089535B" w:rsidRDefault="007B0AA7" w:rsidP="00836C79">
            <w:pPr>
              <w:pStyle w:val="TAC"/>
              <w:keepNext w:val="0"/>
              <w:snapToGrid w:val="0"/>
              <w:rPr>
                <w:rFonts w:cs="Arial"/>
                <w:lang w:val="da-DK"/>
              </w:rPr>
            </w:pPr>
            <w:r w:rsidRPr="0089535B">
              <w:rPr>
                <w:rFonts w:cs="Arial"/>
                <w:lang w:val="da-DK"/>
              </w:rPr>
              <w:t>10MHz: OP.2 FDD</w:t>
            </w:r>
          </w:p>
          <w:p w14:paraId="2B8876D2"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OP.1</w:t>
            </w:r>
            <w:r>
              <w:rPr>
                <w:rFonts w:cs="Arial" w:hint="eastAsia"/>
                <w:lang w:val="da-DK"/>
              </w:rPr>
              <w:t>4</w:t>
            </w:r>
            <w:r w:rsidRPr="006F4D85">
              <w:rPr>
                <w:rFonts w:cs="Arial"/>
                <w:lang w:val="da-DK"/>
              </w:rPr>
              <w:t xml:space="preserve"> FDD</w:t>
            </w:r>
          </w:p>
          <w:p w14:paraId="2D431980"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10</w:t>
            </w:r>
            <w:r w:rsidRPr="006F4D85">
              <w:rPr>
                <w:rFonts w:cs="Arial"/>
                <w:lang w:val="da-DK"/>
              </w:rPr>
              <w:t xml:space="preserve"> TDD</w:t>
            </w:r>
          </w:p>
          <w:p w14:paraId="02361AB8" w14:textId="77777777" w:rsidR="007B0AA7" w:rsidRDefault="007B0AA7" w:rsidP="00836C79">
            <w:pPr>
              <w:pStyle w:val="TAC"/>
              <w:keepNext w:val="0"/>
              <w:snapToGrid w:val="0"/>
              <w:rPr>
                <w:rFonts w:cs="Arial"/>
                <w:lang w:val="da-DK"/>
              </w:rPr>
            </w:pPr>
            <w:r>
              <w:rPr>
                <w:rFonts w:cs="Arial" w:hint="eastAsia"/>
                <w:lang w:val="da-DK"/>
              </w:rPr>
              <w:t xml:space="preserve">10MHz: </w:t>
            </w:r>
            <w:r w:rsidRPr="006F4D85">
              <w:rPr>
                <w:rFonts w:cs="Arial"/>
                <w:lang w:val="da-DK"/>
              </w:rPr>
              <w:t>OP.</w:t>
            </w:r>
            <w:r>
              <w:rPr>
                <w:rFonts w:cs="Arial" w:hint="eastAsia"/>
                <w:lang w:val="da-DK"/>
              </w:rPr>
              <w:t>2</w:t>
            </w:r>
            <w:r w:rsidRPr="006F4D85">
              <w:rPr>
                <w:rFonts w:cs="Arial"/>
                <w:lang w:val="da-DK"/>
              </w:rPr>
              <w:t xml:space="preserve"> TDD</w:t>
            </w:r>
          </w:p>
          <w:p w14:paraId="70ABC8CD"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w:t>
            </w:r>
            <w:r>
              <w:rPr>
                <w:rFonts w:cs="Arial" w:hint="eastAsia"/>
                <w:lang w:val="da-DK"/>
              </w:rPr>
              <w:t>8</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rPr>
            </w:pPr>
            <w:r w:rsidRPr="006F4D85">
              <w:rPr>
                <w:rFonts w:cs="Arial"/>
                <w:lang w:val="da-DK"/>
              </w:rPr>
              <w:t>OP.20 FDD</w:t>
            </w:r>
          </w:p>
          <w:p w14:paraId="776DE647" w14:textId="77777777" w:rsidR="007B0AA7" w:rsidRPr="00950311" w:rsidRDefault="007B0AA7" w:rsidP="00836C79">
            <w:pPr>
              <w:pStyle w:val="TAC"/>
              <w:keepNext w:val="0"/>
              <w:snapToGrid w:val="0"/>
              <w:rPr>
                <w:rFonts w:cs="Arial"/>
                <w:lang w:val="da-DK"/>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rPr>
            </w:pPr>
            <w:r w:rsidRPr="006F4D85">
              <w:rPr>
                <w:rFonts w:cs="Arial"/>
                <w:lang w:val="da-DK"/>
              </w:rPr>
              <w:t>OP.17 FDD</w:t>
            </w:r>
          </w:p>
          <w:p w14:paraId="75DF4325"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9</w:t>
            </w:r>
            <w:r w:rsidRPr="006F4D85">
              <w:rPr>
                <w:rFonts w:cs="Arial"/>
                <w:lang w:val="da-DK"/>
              </w:rPr>
              <w:t xml:space="preserve"> TDD</w:t>
            </w:r>
          </w:p>
          <w:p w14:paraId="111FCECA" w14:textId="77777777" w:rsidR="007B0AA7" w:rsidRPr="00950311" w:rsidRDefault="007B0AA7" w:rsidP="00836C79">
            <w:pPr>
              <w:pStyle w:val="TAC"/>
              <w:keepNext w:val="0"/>
              <w:snapToGrid w:val="0"/>
              <w:rPr>
                <w:rFonts w:cs="Arial"/>
                <w:lang w:val="da-DK"/>
              </w:rPr>
            </w:pPr>
            <w:r w:rsidRPr="006F4D85">
              <w:rPr>
                <w:rFonts w:cs="Arial"/>
                <w:lang w:val="da-DK"/>
              </w:rPr>
              <w:t>OP.1 TDD</w:t>
            </w:r>
          </w:p>
          <w:p w14:paraId="0C4CE80A" w14:textId="77777777" w:rsidR="007B0AA7" w:rsidRPr="002E4A11" w:rsidRDefault="007B0AA7" w:rsidP="00836C79">
            <w:pPr>
              <w:pStyle w:val="TAC"/>
              <w:keepNext w:val="0"/>
              <w:snapToGrid w:val="0"/>
              <w:rPr>
                <w:rFonts w:cs="Arial"/>
                <w:lang w:val="da-DK"/>
              </w:rPr>
            </w:pPr>
            <w:r w:rsidRPr="006F4D85">
              <w:rPr>
                <w:rFonts w:cs="Arial"/>
                <w:lang w:val="da-DK"/>
              </w:rPr>
              <w:t>OP.</w:t>
            </w:r>
            <w:r>
              <w:rPr>
                <w:rFonts w:cs="Arial" w:hint="eastAsia"/>
                <w:lang w:val="da-DK"/>
              </w:rPr>
              <w:t>7</w:t>
            </w:r>
            <w:r w:rsidRPr="006F4D85">
              <w:rPr>
                <w:rFonts w:cs="Arial"/>
                <w:lang w:val="da-DK"/>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rPr>
            </w:pPr>
            <w:r>
              <w:rPr>
                <w:rFonts w:cs="Arial" w:hint="eastAsia"/>
                <w:lang w:val="da-DK"/>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rPr>
            </w:pPr>
            <w:r>
              <w:rPr>
                <w:rFonts w:cs="Arial" w:hint="eastAsia"/>
                <w:lang w:val="da-DK"/>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pPr>
            <w:r>
              <w:rPr>
                <w:rFonts w:hint="eastAsia"/>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rPr>
            </w:pPr>
            <w:r>
              <w:rPr>
                <w:rFonts w:cs="Arial" w:hint="eastAsia"/>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rPr>
            </w:pPr>
            <w:r>
              <w:rPr>
                <w:rFonts w:cs="Arial" w:hint="eastAsia"/>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rPr>
            </w:pPr>
            <w:r>
              <w:rPr>
                <w:rFonts w:cs="Arial" w:hint="eastAsia"/>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rPr>
            </w:pPr>
            <w:r>
              <w:rPr>
                <w:rFonts w:cs="Arial" w:hint="eastAsia"/>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rPr>
            </w:pPr>
            <w:r w:rsidRPr="006F4D85">
              <w:rPr>
                <w:rFonts w:cs="Arial"/>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t>E</w:t>
            </w:r>
            <w:r w:rsidRPr="006F4D85">
              <w:rPr>
                <w:rFonts w:cs="Arial"/>
                <w:vertAlign w:val="subscript"/>
              </w:rPr>
              <w:t>s</w:t>
            </w:r>
            <w:r w:rsidRPr="006F4D85">
              <w:rPr>
                <w:rFonts w:cs="Arial"/>
              </w:rPr>
              <w:t>/I</w:t>
            </w:r>
            <w:r w:rsidRPr="006F4D85">
              <w:rPr>
                <w:rFonts w:cs="Arial"/>
                <w:vertAlign w:val="subscript"/>
              </w:rPr>
              <w:t>ot</w:t>
            </w:r>
            <w:r w:rsidRPr="006F4D85">
              <w:rPr>
                <w:rFonts w:cs="Arial"/>
              </w:rPr>
              <w:t>,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lang w:eastAsia="ko-KR"/>
        </w:rPr>
      </w:pPr>
    </w:p>
    <w:p w14:paraId="3E412F4E" w14:textId="77777777" w:rsidR="007B0AA7" w:rsidRDefault="007B0AA7" w:rsidP="007B0AA7">
      <w:pPr>
        <w:pStyle w:val="TH"/>
        <w:jc w:val="left"/>
      </w:pPr>
      <w:r>
        <w:lastRenderedPageBreak/>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t>L</w:t>
            </w:r>
            <w:r w:rsidRPr="007275DF">
              <w:rPr>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pPr>
            <w:r w:rsidRPr="007275DF">
              <w:t>L</w:t>
            </w:r>
            <w:r w:rsidRPr="007275DF">
              <w:rPr>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rPr>
            </w:pPr>
            <w:r w:rsidRPr="007275DF">
              <w:rPr>
                <w:rFonts w:cs="Arial"/>
                <w:lang w:val="en-US"/>
              </w:rPr>
              <w:t>≥</w:t>
            </w:r>
            <w:r w:rsidRPr="007275DF">
              <w:rPr>
                <w:lang w:val="en-US"/>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836C79"/>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t>SSB configuration for semi-static channel access</w:t>
            </w:r>
            <w:r w:rsidRPr="007275DF">
              <w:rPr>
                <w:vertAlign w:val="superscript"/>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pPr>
            <w:r w:rsidRPr="007275DF">
              <w:t>SSB configuration for dynamic channel access</w:t>
            </w:r>
            <w:r w:rsidRPr="007275DF">
              <w:rPr>
                <w:vertAlign w:val="superscript"/>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t>FR1 PRACH configuration 1</w:t>
            </w:r>
            <w: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7pt;height:17pt" o:ole="" fillcolor="window">
                  <v:imagedata r:id="rId13" o:title=""/>
                </v:shape>
                <o:OLEObject Type="Embed" ProgID="Equation.3" ShapeID="_x0000_i1052" DrawAspect="Content" ObjectID="_1783797099"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7pt;height:17pt" o:ole="" fillcolor="window">
                  <v:imagedata r:id="rId13" o:title=""/>
                </v:shape>
                <o:OLEObject Type="Embed" ProgID="Equation.3" ShapeID="_x0000_i1053" DrawAspect="Content" ObjectID="_1783797100"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2pt;height:17pt" o:ole="" fillcolor="window">
                  <v:imagedata r:id="rId44" o:title=""/>
                </v:shape>
                <o:OLEObject Type="Embed" ProgID="Equation.3" ShapeID="_x0000_i1054" DrawAspect="Content" ObjectID="_1783797101"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40pt;height:17pt" o:ole="" fillcolor="window">
                  <v:imagedata r:id="rId46" o:title=""/>
                </v:shape>
                <o:OLEObject Type="Embed" ProgID="Equation.3" ShapeID="_x0000_i1055" DrawAspect="Content" ObjectID="_1783797102"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lastRenderedPageBreak/>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7pt;height:17pt" o:ole="" fillcolor="window">
                  <v:imagedata r:id="rId13" o:title=""/>
                </v:shape>
                <o:OLEObject Type="Embed" ProgID="Equation.3" ShapeID="_x0000_i1056" DrawAspect="Content" ObjectID="_1783797103"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rPr>
          <w:lang w:eastAsia="ko-KR"/>
        </w:rPr>
      </w:pP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w:t>
      </w:r>
      <w:r>
        <w:rPr>
          <w:rFonts w:cs="v4.2.0"/>
          <w:lang w:eastAsia="ko-KR"/>
        </w:rPr>
        <w:t>2</w:t>
      </w:r>
      <w:r w:rsidRPr="00FA2347">
        <w:rPr>
          <w:lang w:eastAsia="ko-KR"/>
        </w:rPr>
        <w:tab/>
        <w:t>Test Requirements</w:t>
      </w:r>
    </w:p>
    <w:p w14:paraId="4A21C720" w14:textId="77777777" w:rsidR="007B0AA7" w:rsidRDefault="007B0AA7" w:rsidP="007B0AA7">
      <w:pPr>
        <w:rPr>
          <w:rFonts w:cs="v4.2.0"/>
        </w:rPr>
      </w:pPr>
      <w:r w:rsidRPr="00987F7F">
        <w:rPr>
          <w:rFonts w:cs="v4.2.0"/>
          <w:lang w:eastAsia="ko-KR"/>
        </w:rPr>
        <w:t xml:space="preserve">The UE shall start to transmit the PRACH to Cell 2 less than </w:t>
      </w:r>
      <w:r>
        <w:rPr>
          <w:rFonts w:cs="v4.2.0" w:hint="eastAsia"/>
        </w:rPr>
        <w:t>60</w:t>
      </w:r>
      <w:r w:rsidRPr="00987F7F">
        <w:rPr>
          <w:rFonts w:cs="v4.2.0"/>
          <w:lang w:eastAsia="ko-KR"/>
        </w:rPr>
        <w:t xml:space="preserve"> ms from the beginning of time period T3.</w:t>
      </w:r>
    </w:p>
    <w:p w14:paraId="0CE0F616" w14:textId="77777777" w:rsidR="007B0AA7" w:rsidRPr="00214C74" w:rsidRDefault="007B0AA7" w:rsidP="007B0AA7">
      <w:pPr>
        <w:rPr>
          <w:rFonts w:cs="v4.2.0"/>
          <w:lang w:eastAsia="ko-KR"/>
        </w:rPr>
      </w:pPr>
      <w:r w:rsidRPr="00987F7F">
        <w:rPr>
          <w:rFonts w:cs="v4.2.0"/>
          <w:lang w:eastAsia="ko-KR"/>
        </w:rPr>
        <w:t>The rate of correct handovers observed during repeated tests shall be at least 90%.</w:t>
      </w:r>
    </w:p>
    <w:p w14:paraId="2D4D6D34" w14:textId="77777777" w:rsidR="007B0AA7" w:rsidRDefault="007B0AA7" w:rsidP="007B0AA7">
      <w:pPr>
        <w:rPr>
          <w:noProof/>
        </w:rPr>
      </w:pPr>
      <w:r>
        <w:rPr>
          <w:rFonts w:hint="eastAsia"/>
          <w:noProof/>
        </w:rPr>
        <w:t>NOTE: T</w:t>
      </w:r>
      <w:r>
        <w:rPr>
          <w:noProof/>
        </w:rPr>
        <w:t>he handover requirements for handover with PSCell for EN-DC is defined in clause 5.9</w:t>
      </w:r>
      <w:r>
        <w:rPr>
          <w:rFonts w:hint="eastAsia"/>
          <w:noProof/>
        </w:rPr>
        <w:t xml:space="preserve"> in [15] </w:t>
      </w:r>
      <w:r>
        <w:rPr>
          <w:noProof/>
        </w:rPr>
        <w:t>as:</w:t>
      </w:r>
    </w:p>
    <w:p w14:paraId="0E633B1C" w14:textId="77777777" w:rsidR="007B0AA7" w:rsidRDefault="007B0AA7" w:rsidP="007B0AA7">
      <w:pPr>
        <w:ind w:firstLine="284"/>
        <w:rPr>
          <w:noProof/>
        </w:rPr>
      </w:pPr>
      <w:r w:rsidRPr="00881634">
        <w:rPr>
          <w:noProof/>
        </w:rPr>
        <w:t>D</w:t>
      </w:r>
      <w:r w:rsidRPr="00881634">
        <w:rPr>
          <w:noProof/>
          <w:vertAlign w:val="subscript"/>
        </w:rPr>
        <w:t>HOwithPSCel_PCell</w:t>
      </w:r>
      <w:r>
        <w:rPr>
          <w:rFonts w:hint="eastAsia"/>
          <w:noProof/>
        </w:rPr>
        <w:t xml:space="preserve"> = </w:t>
      </w:r>
      <w:r w:rsidRPr="00881634">
        <w:rPr>
          <w:noProof/>
        </w:rPr>
        <w:t>T</w:t>
      </w:r>
      <w:r w:rsidRPr="00881634">
        <w:rPr>
          <w:noProof/>
          <w:vertAlign w:val="subscript"/>
        </w:rPr>
        <w:t>RRC_delay</w:t>
      </w:r>
      <w:r>
        <w:rPr>
          <w:noProof/>
        </w:rPr>
        <w:t xml:space="preserve"> + T</w:t>
      </w:r>
      <w:r w:rsidRPr="00881634">
        <w:rPr>
          <w:noProof/>
          <w:vertAlign w:val="subscript"/>
        </w:rPr>
        <w:t>search</w:t>
      </w:r>
      <w:r>
        <w:rPr>
          <w:noProof/>
        </w:rPr>
        <w:t xml:space="preserve"> + T</w:t>
      </w:r>
      <w:r w:rsidRPr="00881634">
        <w:rPr>
          <w:noProof/>
          <w:vertAlign w:val="subscript"/>
        </w:rPr>
        <w:t>IU</w:t>
      </w:r>
      <w:r>
        <w:rPr>
          <w:noProof/>
        </w:rPr>
        <w:t xml:space="preserve"> + T</w:t>
      </w:r>
      <w:r w:rsidRPr="00881634">
        <w:rPr>
          <w:noProof/>
          <w:vertAlign w:val="subscript"/>
        </w:rPr>
        <w:t>processing</w:t>
      </w:r>
    </w:p>
    <w:p w14:paraId="0FDF6523" w14:textId="77777777" w:rsidR="007B0AA7" w:rsidRDefault="007B0AA7" w:rsidP="007B0AA7">
      <w:pPr>
        <w:rPr>
          <w:noProof/>
        </w:rPr>
      </w:pPr>
      <w:r>
        <w:rPr>
          <w:noProof/>
        </w:rPr>
        <w:t>Where:</w:t>
      </w:r>
    </w:p>
    <w:p w14:paraId="08379987" w14:textId="77777777" w:rsidR="007B0AA7" w:rsidRDefault="007B0AA7" w:rsidP="007B0AA7">
      <w:pPr>
        <w:ind w:firstLine="284"/>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58099128" w14:textId="77777777" w:rsidR="007B0AA7" w:rsidRDefault="007B0AA7" w:rsidP="007B0AA7">
      <w:pPr>
        <w:ind w:firstLine="284"/>
        <w:rPr>
          <w:noProof/>
        </w:rPr>
      </w:pPr>
      <w:r>
        <w:rPr>
          <w:noProof/>
        </w:rPr>
        <w:t>T</w:t>
      </w:r>
      <w:r w:rsidRPr="00881634">
        <w:rPr>
          <w:noProof/>
          <w:vertAlign w:val="subscript"/>
        </w:rPr>
        <w:t>search</w:t>
      </w:r>
      <w:r>
        <w:rPr>
          <w:rFonts w:hint="eastAsia"/>
          <w:noProof/>
        </w:rPr>
        <w:t xml:space="preserve"> = 0 ms for known cell.</w:t>
      </w:r>
    </w:p>
    <w:p w14:paraId="02127F74" w14:textId="77777777" w:rsidR="007B0AA7" w:rsidRDefault="007B0AA7" w:rsidP="007B0AA7">
      <w:pPr>
        <w:ind w:firstLine="284"/>
        <w:rPr>
          <w:noProof/>
        </w:rPr>
      </w:pPr>
      <w:r>
        <w:rPr>
          <w:noProof/>
        </w:rPr>
        <w:t>T</w:t>
      </w:r>
      <w:r w:rsidRPr="00881634">
        <w:rPr>
          <w:noProof/>
          <w:vertAlign w:val="subscript"/>
        </w:rPr>
        <w:t>IU</w:t>
      </w:r>
      <w:r>
        <w:rPr>
          <w:rFonts w:hint="eastAsia"/>
          <w:noProof/>
        </w:rPr>
        <w:t xml:space="preserve"> = 15</w:t>
      </w:r>
      <w:r w:rsidRPr="00F0637F">
        <w:rPr>
          <w:noProof/>
        </w:rPr>
        <w:t xml:space="preserve"> ms</w:t>
      </w:r>
      <w:r>
        <w:rPr>
          <w:rFonts w:hint="eastAsia"/>
          <w:noProof/>
        </w:rPr>
        <w:t xml:space="preserve"> in the test configuration.</w:t>
      </w:r>
    </w:p>
    <w:p w14:paraId="1AB04967" w14:textId="77777777" w:rsidR="007B0AA7" w:rsidRDefault="007B0AA7" w:rsidP="007B0AA7">
      <w:pPr>
        <w:ind w:firstLine="284"/>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77FCBA1A" w14:textId="77777777" w:rsidR="007B0AA7" w:rsidRPr="00966DFC" w:rsidRDefault="007B0AA7" w:rsidP="007B0AA7">
      <w:r w:rsidRPr="001C0E1B">
        <w:t xml:space="preserve">This gives a total of </w:t>
      </w:r>
      <w:r>
        <w:rPr>
          <w:rFonts w:hint="eastAsia"/>
        </w:rPr>
        <w:t>60</w:t>
      </w:r>
      <w:r w:rsidRPr="001C0E1B">
        <w:t>ms</w:t>
      </w:r>
      <w:r>
        <w:rPr>
          <w:rFonts w:hint="eastAsia"/>
        </w:rPr>
        <w:t xml:space="preserve"> for handover delay</w:t>
      </w:r>
      <w:r w:rsidRPr="001C0E1B">
        <w:t>.</w:t>
      </w:r>
    </w:p>
    <w:p w14:paraId="357C6571" w14:textId="77777777" w:rsidR="007B0AA7" w:rsidRPr="00575480" w:rsidRDefault="007B0AA7" w:rsidP="007B0AA7">
      <w:pPr>
        <w:rPr>
          <w:rFonts w:cs="v4.2.0"/>
          <w:lang w:eastAsia="ko-KR"/>
        </w:rPr>
      </w:pPr>
      <w:r w:rsidRPr="00575480">
        <w:rPr>
          <w:rFonts w:cs="v4.2.0"/>
          <w:lang w:eastAsia="ko-KR"/>
        </w:rPr>
        <w:t xml:space="preserve">The UE shall transmit the PRACH preamble to </w:t>
      </w:r>
      <w:r w:rsidRPr="00575480">
        <w:rPr>
          <w:rFonts w:cs="v4.2.0" w:hint="eastAsia"/>
          <w:lang w:eastAsia="ko-KR"/>
        </w:rPr>
        <w:t>Cell 4</w:t>
      </w:r>
      <w:r w:rsidRPr="00575480">
        <w:rPr>
          <w:rFonts w:cs="v4.2.0"/>
          <w:lang w:eastAsia="ko-KR"/>
        </w:rPr>
        <w:t xml:space="preserve"> </w:t>
      </w:r>
      <w:r w:rsidRPr="00575480">
        <w:rPr>
          <w:rFonts w:cs="v4.2.0" w:hint="eastAsia"/>
          <w:lang w:eastAsia="ko-KR"/>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lang w:eastAsia="ko-KR"/>
        </w:rPr>
        <w:t xml:space="preserve"> </w:t>
      </w:r>
      <w:r w:rsidRPr="00575480">
        <w:rPr>
          <w:rFonts w:cs="v4.2.0" w:hint="eastAsia"/>
          <w:lang w:eastAsia="ko-KR"/>
        </w:rPr>
        <w:t xml:space="preserve">from the beginning of time period </w:t>
      </w:r>
      <w:r w:rsidRPr="00575480">
        <w:rPr>
          <w:rFonts w:cs="v4.2.0"/>
          <w:lang w:eastAsia="ko-KR"/>
        </w:rPr>
        <w:t>T3.</w:t>
      </w:r>
    </w:p>
    <w:p w14:paraId="004C6C68" w14:textId="77777777" w:rsidR="007B0AA7" w:rsidRDefault="007B0AA7" w:rsidP="007B0AA7">
      <w:pPr>
        <w:rPr>
          <w:noProof/>
        </w:rPr>
      </w:pPr>
      <w:r>
        <w:rPr>
          <w:rFonts w:hint="eastAsia"/>
          <w:noProof/>
        </w:rPr>
        <w:t>NOTE: T</w:t>
      </w:r>
      <w:r>
        <w:rPr>
          <w:noProof/>
        </w:rPr>
        <w:t xml:space="preserve">he </w:t>
      </w:r>
      <w:r>
        <w:rPr>
          <w:rFonts w:hint="eastAsia"/>
          <w:noProof/>
        </w:rPr>
        <w:t xml:space="preserve">PSCell change delay </w:t>
      </w:r>
      <w:r>
        <w:rPr>
          <w:noProof/>
        </w:rPr>
        <w:t>for handover with PSCell for EN-DC is defined in clause 5.8</w:t>
      </w:r>
      <w:r>
        <w:rPr>
          <w:rFonts w:hint="eastAsia"/>
          <w:noProof/>
        </w:rPr>
        <w:t xml:space="preserve"> in [15] </w:t>
      </w:r>
      <w:r>
        <w:rPr>
          <w:noProof/>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rPr>
      </w:pPr>
      <w:r>
        <w:rPr>
          <w:noProof/>
        </w:rPr>
        <w:t>Where:</w:t>
      </w:r>
    </w:p>
    <w:p w14:paraId="6C2966EC" w14:textId="77777777" w:rsidR="007B0AA7" w:rsidRDefault="007B0AA7" w:rsidP="007B0AA7">
      <w:pPr>
        <w:ind w:firstLine="284"/>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0B5E4EA5" w14:textId="77777777" w:rsidR="007B0AA7" w:rsidRDefault="007B0AA7" w:rsidP="007B0AA7">
      <w:pPr>
        <w:ind w:firstLine="284"/>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3BFBBA6D" w14:textId="77777777" w:rsidR="007B0AA7" w:rsidRDefault="007B0AA7" w:rsidP="007B0AA7">
      <w:pPr>
        <w:ind w:firstLine="284"/>
        <w:rPr>
          <w:noProof/>
        </w:rPr>
      </w:pPr>
      <w:r>
        <w:rPr>
          <w:noProof/>
        </w:rPr>
        <w:t>T</w:t>
      </w:r>
      <w:r w:rsidRPr="00881634">
        <w:rPr>
          <w:noProof/>
          <w:vertAlign w:val="subscript"/>
        </w:rPr>
        <w:t>search</w:t>
      </w:r>
      <w:r>
        <w:rPr>
          <w:rFonts w:hint="eastAsia"/>
          <w:noProof/>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L</w:t>
      </w:r>
      <w:r w:rsidRPr="007275DF">
        <w:rPr>
          <w:vertAlign w:val="subscript"/>
        </w:rPr>
        <w:t>CCA_UL</w:t>
      </w:r>
      <w:r w:rsidRPr="007275DF">
        <w:t>. L</w:t>
      </w:r>
      <w:r w:rsidRPr="007275DF">
        <w:rPr>
          <w:vertAlign w:val="subscript"/>
        </w:rPr>
        <w:t>3</w:t>
      </w:r>
      <w:r w:rsidRPr="007275DF">
        <w:t xml:space="preserve"> = 0 for Type 2C UL channel access 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 xml:space="preserve">s limited by the T304 timer. The UE behaviour at the </w:t>
      </w:r>
      <w:r w:rsidRPr="007275DF">
        <w:lastRenderedPageBreak/>
        <w:t>T304 timer expiry is detailed in TS 38.331 [2].</w:t>
      </w:r>
      <w:r w:rsidRPr="007275DF">
        <w:rPr>
          <w:vertAlign w:val="subscript"/>
          <w:lang w:val="en-US"/>
        </w:rPr>
        <w:t xml:space="preserve"> </w:t>
      </w:r>
      <w:r w:rsidRPr="007275DF">
        <w:rPr>
          <w:szCs w:val="24"/>
        </w:rPr>
        <w:t xml:space="preserve">Test equipment should make sure that </w:t>
      </w:r>
      <w:r w:rsidRPr="007275DF">
        <w:t>L</w:t>
      </w:r>
      <w:r w:rsidRPr="007275DF">
        <w:rPr>
          <w:vertAlign w:val="subscript"/>
        </w:rPr>
        <w:t xml:space="preserve">CCA_DL </w:t>
      </w:r>
      <w:r w:rsidRPr="007275DF">
        <w:t>and L</w:t>
      </w:r>
      <w:r w:rsidRPr="007275DF">
        <w:rPr>
          <w:vertAlign w:val="subscript"/>
        </w:rPr>
        <w:t>CCA_UL</w:t>
      </w:r>
      <w:r w:rsidRPr="007275DF">
        <w:rPr>
          <w:szCs w:val="24"/>
        </w:rPr>
        <w:t xml:space="preserve"> are not exceeded during a test by monitoring the number of CCA failures and preventing additional CCA failures from happening after </w:t>
      </w:r>
      <w:r w:rsidRPr="007275DF">
        <w:t>L</w:t>
      </w:r>
      <w:r w:rsidRPr="007275DF">
        <w:rPr>
          <w:vertAlign w:val="subscript"/>
        </w:rPr>
        <w:t xml:space="preserve">CCA_DL </w:t>
      </w:r>
      <w:r w:rsidRPr="007275DF">
        <w:t>or L</w:t>
      </w:r>
      <w:r w:rsidRPr="007275DF">
        <w:rPr>
          <w:vertAlign w:val="subscript"/>
        </w:rPr>
        <w:t>CCA_UL</w:t>
      </w:r>
      <w:r w:rsidRPr="007275DF">
        <w:rPr>
          <w:szCs w:val="24"/>
        </w:rPr>
        <w:t xml:space="preserve"> is reached.</w:t>
      </w:r>
    </w:p>
    <w:p w14:paraId="73F9F1C6" w14:textId="77777777" w:rsidR="007B0AA7" w:rsidRDefault="007B0AA7" w:rsidP="007B0AA7">
      <w:pPr>
        <w:rPr>
          <w:rFonts w:cs="v4.2.0"/>
          <w:lang w:eastAsia="ko-KR"/>
        </w:rPr>
      </w:pPr>
      <w:r w:rsidRPr="00987F7F">
        <w:rPr>
          <w:rFonts w:cs="v4.2.0"/>
          <w:lang w:eastAsia="ko-KR"/>
        </w:rPr>
        <w:t xml:space="preserve">The rate of correct </w:t>
      </w:r>
      <w:r>
        <w:rPr>
          <w:rFonts w:cs="v4.2.0" w:hint="eastAsia"/>
        </w:rPr>
        <w:t>PSCell addition</w:t>
      </w:r>
      <w:r w:rsidRPr="00987F7F">
        <w:rPr>
          <w:rFonts w:cs="v4.2.0"/>
          <w:lang w:eastAsia="ko-KR"/>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lastRenderedPageBreak/>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lastRenderedPageBreak/>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5.5pt;height:19.5pt" o:ole="" fillcolor="window">
                  <v:imagedata r:id="rId13" o:title=""/>
                </v:shape>
                <o:OLEObject Type="Embed" ProgID="Equation.3" ShapeID="_x0000_i1057" DrawAspect="Content" ObjectID="_1783797104"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30pt;height:15.5pt" o:ole="" fillcolor="window">
                  <v:imagedata r:id="rId44" o:title=""/>
                </v:shape>
                <o:OLEObject Type="Embed" ProgID="Equation.3" ShapeID="_x0000_i1058" DrawAspect="Content" ObjectID="_1783797105"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2pt;height:15.5pt" o:ole="" fillcolor="window">
                  <v:imagedata r:id="rId46" o:title=""/>
                </v:shape>
                <o:OLEObject Type="Embed" ProgID="Equation.3" ShapeID="_x0000_i1059" DrawAspect="Content" ObjectID="_1783797106"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lastRenderedPageBreak/>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5.5pt;height:19.5pt" o:ole="" fillcolor="window">
                  <v:imagedata r:id="rId13" o:title=""/>
                </v:shape>
                <o:OLEObject Type="Embed" ProgID="Equation.3" ShapeID="_x0000_i1060" DrawAspect="Content" ObjectID="_1783797107"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A.3.3.8-1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9428D8">
      <w:pPr>
        <w:keepNext/>
        <w:keepLines/>
        <w:spacing w:before="60"/>
        <w:jc w:val="center"/>
        <w:rPr>
          <w:rFonts w:ascii="Arial" w:hAnsi="Arial"/>
          <w:b/>
        </w:rPr>
      </w:pPr>
    </w:p>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)×T</w:t>
      </w:r>
      <w:r w:rsidRPr="007275DF">
        <w:rPr>
          <w:vertAlign w:val="subscript"/>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lastRenderedPageBreak/>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 until the UE transmit timing offset is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respective to the first detected path (in time) of DL SSB. Skip this step for test 2 with DRX configured.</w:t>
      </w:r>
    </w:p>
    <w:p w14:paraId="3CA40D72" w14:textId="77777777" w:rsidR="009428D8" w:rsidRPr="007275DF" w:rsidRDefault="009428D8" w:rsidP="00127567">
      <w:pPr>
        <w:pStyle w:val="B10"/>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tab/>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tab/>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 and cell 2 is the PSCell which is subject to DL CCA is in the secondary Timing Advance Group (sTAG). Each test consists of two successive time periods, with time duration of T1 and T2 respectively. In each time period, timing advance commands for sTAG are sent to the UE and Sounding Reference Signals (SRS), as specified in table A.10.2.2.1.2-3, are sent from the UE and received by the test equipment. By measuring the reception of the SRS, the transmit timing, and hence the timing advance adjustment accuracy, can be measured for PSCell in sTAG.</w:t>
      </w:r>
    </w:p>
    <w:p w14:paraId="04016B3A" w14:textId="77777777" w:rsidR="009428D8" w:rsidRPr="007275DF" w:rsidRDefault="009428D8" w:rsidP="009428D8">
      <w:r w:rsidRPr="007275DF">
        <w:t>During time period T1, the test equipment shall send one message with a Timing Advance Command MAC Control Element for sTAG, as specified in clause 6.1.3.4 in TS 38.321 [7]. The Timing Advance Command value shall be set to 31, which according to clause 4.2 in TS 38.213 [3] results in zero adjustment of the Timing Advance. In this way, a reference value for the timing advance for sTAG 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 for sTAG, with Timing Advance Command value specified in table A.10.2.2.1.2-2. This value shall result in changes of the timing advance for sTAG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lastRenderedPageBreak/>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lastRenderedPageBreak/>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lastRenderedPageBreak/>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0.5pt;height:14.5pt" o:ole="" fillcolor="window">
                  <v:imagedata r:id="rId13" o:title=""/>
                </v:shape>
                <o:OLEObject Type="Embed" ProgID="Equation.3" ShapeID="_x0000_i1061" DrawAspect="Content" ObjectID="_1783797108"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7pt;height:14.5pt" o:ole="" fillcolor="window">
                  <v:imagedata r:id="rId44" o:title=""/>
                </v:shape>
                <o:OLEObject Type="Embed" ProgID="Equation.3" ShapeID="_x0000_i1062" DrawAspect="Content" ObjectID="_1783797109"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5pt;height:14.5pt" o:ole="" fillcolor="window">
                  <v:imagedata r:id="rId46" o:title=""/>
                </v:shape>
                <o:OLEObject Type="Embed" ProgID="Equation.3" ShapeID="_x0000_i1063" DrawAspect="Content" ObjectID="_1783797110"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0.5pt;height:14.5pt" o:ole="" fillcolor="window">
                  <v:imagedata r:id="rId13" o:title=""/>
                </v:shape>
                <o:OLEObject Type="Embed" ProgID="Equation.3" ShapeID="_x0000_i1064" DrawAspect="Content" ObjectID="_1783797111"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lastRenderedPageBreak/>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tab/>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tab/>
        <w:t>Test Requirements</w:t>
      </w:r>
      <w:bookmarkEnd w:id="8"/>
    </w:p>
    <w:p w14:paraId="38F6489F" w14:textId="77777777" w:rsidR="009428D8" w:rsidRPr="007275DF" w:rsidRDefault="009428D8" w:rsidP="009428D8">
      <w:r w:rsidRPr="007275DF">
        <w:t xml:space="preserve">The UE shall apply the signalled Timing Advance value for PSCell in sTAG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The Timing Advance adjustment accuracy for PSCell in sTAG 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lastRenderedPageBreak/>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rPr>
      </w:pPr>
      <w:r w:rsidRPr="007275DF">
        <w:rPr>
          <w:snapToGrid w:val="0"/>
        </w:rPr>
        <w:t>A.10.3.1.2.1</w:t>
      </w:r>
      <w:r w:rsidRPr="007275DF">
        <w:rPr>
          <w:snapToGrid w:val="0"/>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rPr>
        <w:t>A.10.3.1.2.1</w:t>
      </w:r>
      <w:r w:rsidRPr="007275DF">
        <w:t xml:space="preserve">-1. The test parameters are given in Tables </w:t>
      </w:r>
      <w:r w:rsidRPr="007275DF">
        <w:rPr>
          <w:snapToGrid w:val="0"/>
        </w:rPr>
        <w:t>A.10.3.1.2.1</w:t>
      </w:r>
      <w:r w:rsidRPr="007275DF">
        <w:t xml:space="preserve">-2, </w:t>
      </w:r>
      <w:r w:rsidRPr="007275DF">
        <w:rPr>
          <w:snapToGrid w:val="0"/>
        </w:rPr>
        <w:t>A.10.3.1.2.1</w:t>
      </w:r>
      <w:r w:rsidRPr="007275DF">
        <w:t xml:space="preserve">-3, and </w:t>
      </w:r>
      <w:r w:rsidRPr="007275DF">
        <w:rPr>
          <w:snapToGrid w:val="0"/>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lastRenderedPageBreak/>
        <w:t xml:space="preserve">Table </w:t>
      </w:r>
      <w:r w:rsidRPr="007275DF">
        <w:rPr>
          <w:snapToGrid w:val="0"/>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lastRenderedPageBreak/>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7CF03708"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0335CE9D"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4A484B99"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6D60B38F"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t>SSB configuration for semi-static channel access</w:t>
            </w:r>
            <w:r w:rsidRPr="007275DF">
              <w:rPr>
                <w:vertAlign w:val="superscript"/>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t>SSB configuration for dynamic channel access</w:t>
            </w:r>
            <w:r w:rsidRPr="007275DF">
              <w:rPr>
                <w:vertAlign w:val="superscript"/>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t>FR1 PRACH configuration 1</w:t>
            </w:r>
            <w: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77777777"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6427747C"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703B383F"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62958E8D"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47336A3B"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1DEA2A14"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78230ED2"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lastRenderedPageBreak/>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3B80231C"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64E6ADDE"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77777777" w:rsidR="00717A99" w:rsidRDefault="00717A99" w:rsidP="00DF0476">
            <w:pPr>
              <w:keepLines/>
              <w:spacing w:after="0"/>
              <w:ind w:left="851" w:hanging="851"/>
              <w:rPr>
                <w:rFonts w:ascii="Arial" w:hAnsi="Arial"/>
                <w:sz w:val="18"/>
              </w:rPr>
            </w:pPr>
            <w:r w:rsidRPr="007275DF">
              <w:rPr>
                <w:rFonts w:ascii="Arial" w:hAnsi="Arial"/>
                <w:sz w:val="18"/>
              </w:rPr>
              <w:t>NOTE 3:   E-UTRAN is in non-DRX mode under test.</w:t>
            </w:r>
          </w:p>
          <w:p w14:paraId="7BB3215E" w14:textId="77777777" w:rsidR="00717A99" w:rsidRPr="007275DF" w:rsidRDefault="00717A99" w:rsidP="00DF0476">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22141441" w14:textId="77777777" w:rsidR="00717A99" w:rsidRPr="007275DF" w:rsidRDefault="00717A99" w:rsidP="00DF0476">
            <w:pPr>
              <w:pStyle w:val="TAN"/>
              <w:rPr>
                <w:rFonts w:cs="Arial"/>
                <w:szCs w:val="18"/>
              </w:rPr>
            </w:pPr>
            <w:r w:rsidRPr="007275DF">
              <w:rPr>
                <w:rFonts w:cs="Arial"/>
                <w:szCs w:val="18"/>
              </w:rPr>
              <w:t>Note 5:     For UE supporting dynamic channel access and network configuring dynamic channel occupancy.</w:t>
            </w:r>
          </w:p>
          <w:p w14:paraId="7759B3E3" w14:textId="77777777" w:rsidR="00717A99" w:rsidRPr="007275DF" w:rsidRDefault="00717A99" w:rsidP="00DF0476">
            <w:pPr>
              <w:pStyle w:val="TAN"/>
            </w:pPr>
            <w:r w:rsidRPr="007275DF">
              <w:rPr>
                <w:rFonts w:cs="Arial"/>
                <w:szCs w:val="18"/>
              </w:rPr>
              <w:t>Note 6:     For a UE supporting both semi-static and dynamic channel access, the UE can be tested under dynamic channel occupancy only.</w:t>
            </w:r>
          </w:p>
          <w:p w14:paraId="47570719" w14:textId="77777777" w:rsidR="00717A99" w:rsidRPr="0094329F" w:rsidRDefault="00717A99" w:rsidP="00DF0476">
            <w:pPr>
              <w:keepLines/>
              <w:spacing w:after="0"/>
              <w:ind w:left="851" w:hanging="851"/>
              <w:rPr>
                <w:rFonts w:ascii="Arial" w:hAnsi="Arial"/>
                <w:sz w:val="18"/>
              </w:rPr>
            </w:pP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t xml:space="preserve">Table </w:t>
      </w:r>
      <w:r w:rsidRPr="007275DF">
        <w:rPr>
          <w:snapToGrid w:val="0"/>
        </w:rPr>
        <w:t>A.10.3.1.2.1</w:t>
      </w:r>
      <w:r w:rsidRPr="007275DF">
        <w:rPr>
          <w:rFonts w:eastAsia="Malgun Gothic"/>
          <w:kern w:val="20"/>
          <w:lang w:val="en-US"/>
        </w:rPr>
        <w:t xml:space="preserve">-3: </w:t>
      </w:r>
      <w:r w:rsidRPr="007275DF">
        <w:t>Cell-specific test parameters for PSCell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717A99" w:rsidRPr="007275DF" w14:paraId="0931D90B" w14:textId="77777777" w:rsidTr="00DF0476">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6CE22606" w14:textId="77777777" w:rsidR="00717A99" w:rsidRPr="007275DF" w:rsidRDefault="00717A99" w:rsidP="00DF0476">
            <w:pPr>
              <w:pStyle w:val="TAH"/>
            </w:pPr>
            <w:r w:rsidRPr="007275DF">
              <w:t>Unit</w:t>
            </w:r>
          </w:p>
        </w:tc>
        <w:tc>
          <w:tcPr>
            <w:tcW w:w="2672" w:type="dxa"/>
            <w:gridSpan w:val="3"/>
            <w:tcBorders>
              <w:top w:val="single" w:sz="4" w:space="0" w:color="auto"/>
            </w:tcBorders>
          </w:tcPr>
          <w:p w14:paraId="3AD9AC84" w14:textId="77777777" w:rsidR="00717A99" w:rsidRPr="007275DF" w:rsidRDefault="00717A99" w:rsidP="00DF0476">
            <w:pPr>
              <w:pStyle w:val="TAH"/>
            </w:pPr>
            <w:r w:rsidRPr="007275DF">
              <w:t>Test 1</w:t>
            </w:r>
          </w:p>
        </w:tc>
        <w:tc>
          <w:tcPr>
            <w:tcW w:w="2672" w:type="dxa"/>
            <w:gridSpan w:val="3"/>
            <w:tcBorders>
              <w:top w:val="single" w:sz="4" w:space="0" w:color="auto"/>
            </w:tcBorders>
          </w:tcPr>
          <w:p w14:paraId="4BBC1301" w14:textId="23E6B3A5" w:rsidR="00717A99" w:rsidRPr="007275DF" w:rsidRDefault="00717A99" w:rsidP="00DF0476">
            <w:pPr>
              <w:pStyle w:val="TAH"/>
            </w:pPr>
          </w:p>
        </w:tc>
      </w:tr>
      <w:tr w:rsidR="00717A99" w:rsidRPr="007275DF" w14:paraId="7465D002" w14:textId="77777777" w:rsidTr="00DF0476">
        <w:trPr>
          <w:cantSplit/>
          <w:trHeight w:val="153"/>
          <w:jc w:val="center"/>
        </w:trPr>
        <w:tc>
          <w:tcPr>
            <w:tcW w:w="3539" w:type="dxa"/>
            <w:gridSpan w:val="3"/>
            <w:vMerge/>
            <w:tcBorders>
              <w:left w:val="single" w:sz="4" w:space="0" w:color="auto"/>
              <w:bottom w:val="single" w:sz="4" w:space="0" w:color="auto"/>
            </w:tcBorders>
          </w:tcPr>
          <w:p w14:paraId="58604001" w14:textId="77777777" w:rsidR="00717A99" w:rsidRPr="007275DF" w:rsidRDefault="00717A99" w:rsidP="00DF0476">
            <w:pPr>
              <w:pStyle w:val="TAH"/>
            </w:pPr>
          </w:p>
        </w:tc>
        <w:tc>
          <w:tcPr>
            <w:tcW w:w="709" w:type="dxa"/>
            <w:vMerge/>
            <w:tcBorders>
              <w:bottom w:val="single" w:sz="4" w:space="0" w:color="auto"/>
            </w:tcBorders>
          </w:tcPr>
          <w:p w14:paraId="7F844B5D" w14:textId="77777777" w:rsidR="00717A99" w:rsidRPr="007275DF" w:rsidRDefault="00717A99" w:rsidP="00DF0476">
            <w:pPr>
              <w:pStyle w:val="TAH"/>
            </w:pPr>
          </w:p>
        </w:tc>
        <w:tc>
          <w:tcPr>
            <w:tcW w:w="850" w:type="dxa"/>
            <w:tcBorders>
              <w:bottom w:val="single" w:sz="4" w:space="0" w:color="auto"/>
            </w:tcBorders>
          </w:tcPr>
          <w:p w14:paraId="114C294C" w14:textId="77777777" w:rsidR="00717A99" w:rsidRPr="007275DF" w:rsidRDefault="00717A99" w:rsidP="00DF0476">
            <w:pPr>
              <w:pStyle w:val="TAH"/>
            </w:pPr>
            <w:r w:rsidRPr="007275DF">
              <w:t>T1</w:t>
            </w:r>
          </w:p>
        </w:tc>
        <w:tc>
          <w:tcPr>
            <w:tcW w:w="851" w:type="dxa"/>
            <w:tcBorders>
              <w:bottom w:val="single" w:sz="4" w:space="0" w:color="auto"/>
            </w:tcBorders>
          </w:tcPr>
          <w:p w14:paraId="31D8FB7D" w14:textId="77777777" w:rsidR="00717A99" w:rsidRPr="007275DF" w:rsidRDefault="00717A99" w:rsidP="00DF0476">
            <w:pPr>
              <w:pStyle w:val="TAH"/>
            </w:pPr>
            <w:r w:rsidRPr="007275DF">
              <w:t>T2</w:t>
            </w:r>
          </w:p>
        </w:tc>
        <w:tc>
          <w:tcPr>
            <w:tcW w:w="971" w:type="dxa"/>
            <w:tcBorders>
              <w:bottom w:val="single" w:sz="4" w:space="0" w:color="auto"/>
            </w:tcBorders>
          </w:tcPr>
          <w:p w14:paraId="6C34AAB2" w14:textId="77777777" w:rsidR="00717A99" w:rsidRPr="007275DF" w:rsidRDefault="00717A99" w:rsidP="00DF0476">
            <w:pPr>
              <w:pStyle w:val="TAH"/>
            </w:pPr>
            <w:r w:rsidRPr="007275DF">
              <w:t>T3</w:t>
            </w:r>
          </w:p>
        </w:tc>
        <w:tc>
          <w:tcPr>
            <w:tcW w:w="890" w:type="dxa"/>
            <w:tcBorders>
              <w:bottom w:val="single" w:sz="4" w:space="0" w:color="auto"/>
            </w:tcBorders>
          </w:tcPr>
          <w:p w14:paraId="3B856906" w14:textId="64868367" w:rsidR="00717A99" w:rsidRPr="007275DF" w:rsidRDefault="00717A99" w:rsidP="00DF0476">
            <w:pPr>
              <w:pStyle w:val="TAH"/>
            </w:pPr>
          </w:p>
        </w:tc>
        <w:tc>
          <w:tcPr>
            <w:tcW w:w="891" w:type="dxa"/>
            <w:tcBorders>
              <w:bottom w:val="single" w:sz="4" w:space="0" w:color="auto"/>
            </w:tcBorders>
          </w:tcPr>
          <w:p w14:paraId="081AD67D" w14:textId="176BE4AE" w:rsidR="00717A99" w:rsidRPr="007275DF" w:rsidRDefault="00717A99" w:rsidP="00DF0476">
            <w:pPr>
              <w:pStyle w:val="TAH"/>
            </w:pPr>
          </w:p>
        </w:tc>
        <w:tc>
          <w:tcPr>
            <w:tcW w:w="891" w:type="dxa"/>
            <w:tcBorders>
              <w:bottom w:val="single" w:sz="4" w:space="0" w:color="auto"/>
            </w:tcBorders>
          </w:tcPr>
          <w:p w14:paraId="08A31B95" w14:textId="2130AE05" w:rsidR="00717A99" w:rsidRPr="007275DF" w:rsidRDefault="00717A99" w:rsidP="00DF0476">
            <w:pPr>
              <w:pStyle w:val="TAH"/>
            </w:pPr>
          </w:p>
        </w:tc>
      </w:tr>
      <w:tr w:rsidR="00717A99" w:rsidRPr="007275DF" w14:paraId="28020CB6" w14:textId="77777777" w:rsidTr="00DF0476">
        <w:trPr>
          <w:cantSplit/>
          <w:trHeight w:val="135"/>
          <w:jc w:val="center"/>
        </w:trPr>
        <w:tc>
          <w:tcPr>
            <w:tcW w:w="1769" w:type="dxa"/>
            <w:gridSpan w:val="2"/>
            <w:vMerge w:val="restart"/>
            <w:tcBorders>
              <w:left w:val="single" w:sz="4" w:space="0" w:color="auto"/>
            </w:tcBorders>
          </w:tcPr>
          <w:p w14:paraId="00E9D55E"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F5EB287" w14:textId="77777777" w:rsidR="00717A99" w:rsidRPr="007275DF" w:rsidRDefault="00717A99" w:rsidP="00DF0476">
            <w:pPr>
              <w:pStyle w:val="TAC"/>
            </w:pPr>
          </w:p>
        </w:tc>
        <w:tc>
          <w:tcPr>
            <w:tcW w:w="2672" w:type="dxa"/>
            <w:gridSpan w:val="3"/>
          </w:tcPr>
          <w:p w14:paraId="5EF3B70D" w14:textId="6390C23E"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6C2534A" w14:textId="4378A8DA" w:rsidR="00717A99" w:rsidRPr="0000267D" w:rsidRDefault="00717A99" w:rsidP="00DF0476">
            <w:pPr>
              <w:pStyle w:val="TAC"/>
            </w:pPr>
          </w:p>
        </w:tc>
      </w:tr>
      <w:tr w:rsidR="00717A99" w:rsidRPr="007275DF" w14:paraId="036BC333" w14:textId="77777777" w:rsidTr="00DF0476">
        <w:trPr>
          <w:cantSplit/>
          <w:trHeight w:val="135"/>
          <w:jc w:val="center"/>
        </w:trPr>
        <w:tc>
          <w:tcPr>
            <w:tcW w:w="1769" w:type="dxa"/>
            <w:gridSpan w:val="2"/>
            <w:vMerge/>
            <w:tcBorders>
              <w:left w:val="single" w:sz="4" w:space="0" w:color="auto"/>
              <w:bottom w:val="single" w:sz="4" w:space="0" w:color="auto"/>
            </w:tcBorders>
          </w:tcPr>
          <w:p w14:paraId="71AE58E3" w14:textId="77777777" w:rsidR="00717A99" w:rsidRPr="0000267D" w:rsidRDefault="00717A99" w:rsidP="00DF0476">
            <w:pPr>
              <w:pStyle w:val="TAL"/>
              <w:rPr>
                <w:lang w:eastAsia="ja-JP"/>
              </w:rPr>
            </w:pPr>
          </w:p>
        </w:tc>
        <w:tc>
          <w:tcPr>
            <w:tcW w:w="1770" w:type="dxa"/>
            <w:tcBorders>
              <w:left w:val="single" w:sz="4" w:space="0" w:color="auto"/>
              <w:bottom w:val="single" w:sz="4" w:space="0" w:color="auto"/>
            </w:tcBorders>
          </w:tcPr>
          <w:p w14:paraId="4894F433"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717A99" w:rsidRPr="007275DF" w:rsidRDefault="00717A99" w:rsidP="00DF0476">
            <w:pPr>
              <w:pStyle w:val="TAC"/>
            </w:pPr>
          </w:p>
        </w:tc>
        <w:tc>
          <w:tcPr>
            <w:tcW w:w="2672" w:type="dxa"/>
            <w:gridSpan w:val="3"/>
          </w:tcPr>
          <w:p w14:paraId="7EDF303A"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717A99" w:rsidRPr="0000267D" w:rsidRDefault="00717A99" w:rsidP="00DF0476">
            <w:pPr>
              <w:pStyle w:val="TAC"/>
            </w:pPr>
          </w:p>
        </w:tc>
        <w:tc>
          <w:tcPr>
            <w:tcW w:w="2672" w:type="dxa"/>
            <w:gridSpan w:val="3"/>
            <w:vMerge/>
          </w:tcPr>
          <w:p w14:paraId="3832797F" w14:textId="77777777" w:rsidR="00717A99" w:rsidRPr="0000267D" w:rsidRDefault="00717A99" w:rsidP="00DF0476">
            <w:pPr>
              <w:pStyle w:val="TAC"/>
            </w:pPr>
          </w:p>
        </w:tc>
      </w:tr>
      <w:tr w:rsidR="00717A99" w:rsidRPr="007275DF" w14:paraId="28889327" w14:textId="77777777" w:rsidTr="00DF0476">
        <w:trPr>
          <w:cantSplit/>
          <w:trHeight w:val="135"/>
          <w:jc w:val="center"/>
        </w:trPr>
        <w:tc>
          <w:tcPr>
            <w:tcW w:w="3539" w:type="dxa"/>
            <w:gridSpan w:val="3"/>
            <w:tcBorders>
              <w:left w:val="single" w:sz="4" w:space="0" w:color="auto"/>
              <w:bottom w:val="single" w:sz="4" w:space="0" w:color="auto"/>
            </w:tcBorders>
          </w:tcPr>
          <w:p w14:paraId="582C28A2"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717A99" w:rsidRPr="007275DF" w:rsidRDefault="00717A99" w:rsidP="00DF0476">
            <w:pPr>
              <w:pStyle w:val="TAC"/>
            </w:pPr>
          </w:p>
        </w:tc>
        <w:tc>
          <w:tcPr>
            <w:tcW w:w="2672" w:type="dxa"/>
            <w:gridSpan w:val="3"/>
            <w:vAlign w:val="center"/>
          </w:tcPr>
          <w:p w14:paraId="289708F4" w14:textId="06F2955B" w:rsidR="00717A99" w:rsidRPr="0000267D" w:rsidRDefault="00717A99" w:rsidP="00DF0476">
            <w:pPr>
              <w:pStyle w:val="TAC"/>
            </w:pPr>
            <w:r>
              <w:t>1</w:t>
            </w:r>
          </w:p>
        </w:tc>
        <w:tc>
          <w:tcPr>
            <w:tcW w:w="2672" w:type="dxa"/>
            <w:gridSpan w:val="3"/>
          </w:tcPr>
          <w:p w14:paraId="453F4D62" w14:textId="23587597" w:rsidR="00717A99" w:rsidRPr="0000267D" w:rsidRDefault="00717A99" w:rsidP="00DF0476">
            <w:pPr>
              <w:pStyle w:val="TAC"/>
            </w:pPr>
          </w:p>
        </w:tc>
      </w:tr>
      <w:tr w:rsidR="00717A99" w:rsidRPr="007275DF" w14:paraId="0E69FBE8" w14:textId="77777777" w:rsidTr="00DF0476">
        <w:trPr>
          <w:cantSplit/>
          <w:trHeight w:val="135"/>
          <w:jc w:val="center"/>
        </w:trPr>
        <w:tc>
          <w:tcPr>
            <w:tcW w:w="3539" w:type="dxa"/>
            <w:gridSpan w:val="3"/>
            <w:tcBorders>
              <w:left w:val="single" w:sz="4" w:space="0" w:color="auto"/>
              <w:bottom w:val="single" w:sz="4" w:space="0" w:color="auto"/>
            </w:tcBorders>
          </w:tcPr>
          <w:p w14:paraId="1A81FDE3"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717A99" w:rsidRPr="007275DF" w:rsidRDefault="00717A99" w:rsidP="00DF0476">
            <w:pPr>
              <w:pStyle w:val="TAC"/>
            </w:pPr>
            <w:r w:rsidRPr="007275DF">
              <w:t>dB</w:t>
            </w:r>
          </w:p>
        </w:tc>
        <w:tc>
          <w:tcPr>
            <w:tcW w:w="2672" w:type="dxa"/>
            <w:gridSpan w:val="3"/>
            <w:vAlign w:val="center"/>
          </w:tcPr>
          <w:p w14:paraId="755CED05" w14:textId="77777777" w:rsidR="00717A99" w:rsidRPr="007275DF" w:rsidRDefault="00717A99" w:rsidP="00DF0476">
            <w:pPr>
              <w:pStyle w:val="TAC"/>
            </w:pPr>
            <w:r w:rsidRPr="007275DF">
              <w:t>4</w:t>
            </w:r>
          </w:p>
        </w:tc>
        <w:tc>
          <w:tcPr>
            <w:tcW w:w="2672" w:type="dxa"/>
            <w:gridSpan w:val="3"/>
            <w:vAlign w:val="center"/>
          </w:tcPr>
          <w:p w14:paraId="08FDDF3E" w14:textId="13A3D7CF" w:rsidR="00717A99" w:rsidRPr="007275DF" w:rsidRDefault="00717A99" w:rsidP="00DF0476">
            <w:pPr>
              <w:pStyle w:val="TAC"/>
            </w:pPr>
          </w:p>
        </w:tc>
      </w:tr>
      <w:tr w:rsidR="00717A99" w:rsidRPr="007275DF" w14:paraId="01111C5F" w14:textId="77777777" w:rsidTr="00DF0476">
        <w:trPr>
          <w:cantSplit/>
          <w:trHeight w:val="144"/>
          <w:jc w:val="center"/>
        </w:trPr>
        <w:tc>
          <w:tcPr>
            <w:tcW w:w="3539" w:type="dxa"/>
            <w:gridSpan w:val="3"/>
            <w:tcBorders>
              <w:left w:val="single" w:sz="4" w:space="0" w:color="auto"/>
              <w:bottom w:val="single" w:sz="4" w:space="0" w:color="auto"/>
            </w:tcBorders>
          </w:tcPr>
          <w:p w14:paraId="12F1B778"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717A99" w:rsidRPr="007275DF" w:rsidRDefault="00717A99" w:rsidP="00DF0476">
            <w:pPr>
              <w:pStyle w:val="TAC"/>
            </w:pPr>
            <w:r w:rsidRPr="007275DF">
              <w:t>dB</w:t>
            </w:r>
          </w:p>
        </w:tc>
        <w:tc>
          <w:tcPr>
            <w:tcW w:w="2672" w:type="dxa"/>
            <w:gridSpan w:val="3"/>
            <w:vAlign w:val="center"/>
          </w:tcPr>
          <w:p w14:paraId="61C1F2CF" w14:textId="77777777" w:rsidR="00717A99" w:rsidRPr="007275DF" w:rsidRDefault="00717A99" w:rsidP="00DF0476">
            <w:pPr>
              <w:pStyle w:val="TAC"/>
            </w:pPr>
            <w:r w:rsidRPr="007275DF">
              <w:t>0</w:t>
            </w:r>
          </w:p>
        </w:tc>
        <w:tc>
          <w:tcPr>
            <w:tcW w:w="2672" w:type="dxa"/>
            <w:gridSpan w:val="3"/>
            <w:vAlign w:val="center"/>
          </w:tcPr>
          <w:p w14:paraId="688CEA9B" w14:textId="0F9ACB49" w:rsidR="00717A99" w:rsidRPr="007275DF" w:rsidRDefault="00717A99" w:rsidP="00DF0476">
            <w:pPr>
              <w:pStyle w:val="TAC"/>
            </w:pPr>
          </w:p>
        </w:tc>
      </w:tr>
      <w:tr w:rsidR="00717A99" w:rsidRPr="007275DF" w14:paraId="32A6FD92" w14:textId="77777777" w:rsidTr="00DF0476">
        <w:trPr>
          <w:cantSplit/>
          <w:trHeight w:val="135"/>
          <w:jc w:val="center"/>
        </w:trPr>
        <w:tc>
          <w:tcPr>
            <w:tcW w:w="3539" w:type="dxa"/>
            <w:gridSpan w:val="3"/>
            <w:tcBorders>
              <w:left w:val="single" w:sz="4" w:space="0" w:color="auto"/>
              <w:bottom w:val="single" w:sz="4" w:space="0" w:color="auto"/>
            </w:tcBorders>
          </w:tcPr>
          <w:p w14:paraId="087A16BF"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717A99" w:rsidRPr="007275DF" w:rsidRDefault="00717A99" w:rsidP="00DF0476">
            <w:pPr>
              <w:pStyle w:val="TAC"/>
            </w:pPr>
            <w:r w:rsidRPr="007275DF">
              <w:t>dB</w:t>
            </w:r>
          </w:p>
        </w:tc>
        <w:tc>
          <w:tcPr>
            <w:tcW w:w="2672" w:type="dxa"/>
            <w:gridSpan w:val="3"/>
            <w:vMerge w:val="restart"/>
            <w:vAlign w:val="center"/>
          </w:tcPr>
          <w:p w14:paraId="4FE066AC" w14:textId="77777777" w:rsidR="00717A99" w:rsidRPr="007275DF" w:rsidRDefault="00717A99" w:rsidP="00DF0476">
            <w:pPr>
              <w:pStyle w:val="TAC"/>
            </w:pPr>
            <w:r w:rsidRPr="007275DF">
              <w:t>0</w:t>
            </w:r>
          </w:p>
        </w:tc>
        <w:tc>
          <w:tcPr>
            <w:tcW w:w="2672" w:type="dxa"/>
            <w:gridSpan w:val="3"/>
            <w:vMerge w:val="restart"/>
            <w:vAlign w:val="center"/>
          </w:tcPr>
          <w:p w14:paraId="6ECFBD88" w14:textId="40757401" w:rsidR="00717A99" w:rsidRPr="007275DF" w:rsidRDefault="00717A99" w:rsidP="00DF0476">
            <w:pPr>
              <w:pStyle w:val="TAC"/>
            </w:pPr>
          </w:p>
        </w:tc>
      </w:tr>
      <w:tr w:rsidR="00717A99" w:rsidRPr="007275DF" w14:paraId="10F594F3" w14:textId="77777777" w:rsidTr="00DF0476">
        <w:trPr>
          <w:cantSplit/>
          <w:trHeight w:val="135"/>
          <w:jc w:val="center"/>
        </w:trPr>
        <w:tc>
          <w:tcPr>
            <w:tcW w:w="3539" w:type="dxa"/>
            <w:gridSpan w:val="3"/>
            <w:tcBorders>
              <w:left w:val="single" w:sz="4" w:space="0" w:color="auto"/>
              <w:bottom w:val="single" w:sz="4" w:space="0" w:color="auto"/>
            </w:tcBorders>
          </w:tcPr>
          <w:p w14:paraId="4B5AAAEC"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717A99" w:rsidRPr="007275DF" w:rsidRDefault="00717A99" w:rsidP="00DF0476">
            <w:pPr>
              <w:pStyle w:val="TAC"/>
            </w:pPr>
            <w:r w:rsidRPr="007275DF">
              <w:t>dB</w:t>
            </w:r>
          </w:p>
        </w:tc>
        <w:tc>
          <w:tcPr>
            <w:tcW w:w="2672" w:type="dxa"/>
            <w:gridSpan w:val="3"/>
            <w:vMerge/>
            <w:vAlign w:val="center"/>
          </w:tcPr>
          <w:p w14:paraId="12B63742" w14:textId="77777777" w:rsidR="00717A99" w:rsidRPr="007275DF" w:rsidRDefault="00717A99" w:rsidP="00DF0476">
            <w:pPr>
              <w:pStyle w:val="TAC"/>
            </w:pPr>
          </w:p>
        </w:tc>
        <w:tc>
          <w:tcPr>
            <w:tcW w:w="2672" w:type="dxa"/>
            <w:gridSpan w:val="3"/>
            <w:vMerge/>
            <w:vAlign w:val="center"/>
          </w:tcPr>
          <w:p w14:paraId="7372AA20" w14:textId="77777777" w:rsidR="00717A99" w:rsidRPr="007275DF" w:rsidRDefault="00717A99" w:rsidP="00DF0476">
            <w:pPr>
              <w:pStyle w:val="TAC"/>
            </w:pPr>
          </w:p>
        </w:tc>
      </w:tr>
      <w:tr w:rsidR="00717A99" w:rsidRPr="007275DF" w14:paraId="0A247520" w14:textId="77777777" w:rsidTr="00DF0476">
        <w:trPr>
          <w:cantSplit/>
          <w:trHeight w:val="144"/>
          <w:jc w:val="center"/>
        </w:trPr>
        <w:tc>
          <w:tcPr>
            <w:tcW w:w="3539" w:type="dxa"/>
            <w:gridSpan w:val="3"/>
            <w:tcBorders>
              <w:left w:val="single" w:sz="4" w:space="0" w:color="auto"/>
              <w:bottom w:val="single" w:sz="4" w:space="0" w:color="auto"/>
            </w:tcBorders>
          </w:tcPr>
          <w:p w14:paraId="385FE38D"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717A99" w:rsidRPr="007275DF" w:rsidRDefault="00717A99" w:rsidP="00DF0476">
            <w:pPr>
              <w:pStyle w:val="TAC"/>
            </w:pPr>
            <w:r w:rsidRPr="007275DF">
              <w:t>dB</w:t>
            </w:r>
          </w:p>
        </w:tc>
        <w:tc>
          <w:tcPr>
            <w:tcW w:w="2672" w:type="dxa"/>
            <w:gridSpan w:val="3"/>
            <w:vMerge/>
            <w:vAlign w:val="center"/>
          </w:tcPr>
          <w:p w14:paraId="6D6137C8" w14:textId="77777777" w:rsidR="00717A99" w:rsidRPr="007275DF" w:rsidRDefault="00717A99" w:rsidP="00DF0476">
            <w:pPr>
              <w:pStyle w:val="TAC"/>
            </w:pPr>
          </w:p>
        </w:tc>
        <w:tc>
          <w:tcPr>
            <w:tcW w:w="2672" w:type="dxa"/>
            <w:gridSpan w:val="3"/>
            <w:vMerge/>
            <w:vAlign w:val="center"/>
          </w:tcPr>
          <w:p w14:paraId="45A5F13C" w14:textId="77777777" w:rsidR="00717A99" w:rsidRPr="007275DF" w:rsidRDefault="00717A99" w:rsidP="00DF0476">
            <w:pPr>
              <w:pStyle w:val="TAC"/>
            </w:pPr>
          </w:p>
        </w:tc>
      </w:tr>
      <w:tr w:rsidR="00717A99" w:rsidRPr="007275DF" w14:paraId="7CA05352" w14:textId="77777777" w:rsidTr="00DF0476">
        <w:trPr>
          <w:cantSplit/>
          <w:trHeight w:val="135"/>
          <w:jc w:val="center"/>
        </w:trPr>
        <w:tc>
          <w:tcPr>
            <w:tcW w:w="3539" w:type="dxa"/>
            <w:gridSpan w:val="3"/>
            <w:tcBorders>
              <w:left w:val="single" w:sz="4" w:space="0" w:color="auto"/>
              <w:bottom w:val="single" w:sz="4" w:space="0" w:color="auto"/>
            </w:tcBorders>
          </w:tcPr>
          <w:p w14:paraId="33ADF670"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717A99" w:rsidRPr="007275DF" w:rsidRDefault="00717A99" w:rsidP="00DF0476">
            <w:pPr>
              <w:pStyle w:val="TAC"/>
            </w:pPr>
            <w:r w:rsidRPr="007275DF">
              <w:t>dB</w:t>
            </w:r>
          </w:p>
        </w:tc>
        <w:tc>
          <w:tcPr>
            <w:tcW w:w="2672" w:type="dxa"/>
            <w:gridSpan w:val="3"/>
            <w:vMerge/>
            <w:vAlign w:val="center"/>
          </w:tcPr>
          <w:p w14:paraId="63707764" w14:textId="77777777" w:rsidR="00717A99" w:rsidRPr="007275DF" w:rsidRDefault="00717A99" w:rsidP="00DF0476">
            <w:pPr>
              <w:pStyle w:val="TAC"/>
            </w:pPr>
          </w:p>
        </w:tc>
        <w:tc>
          <w:tcPr>
            <w:tcW w:w="2672" w:type="dxa"/>
            <w:gridSpan w:val="3"/>
            <w:vMerge/>
            <w:vAlign w:val="center"/>
          </w:tcPr>
          <w:p w14:paraId="6CA121F3" w14:textId="77777777" w:rsidR="00717A99" w:rsidRPr="007275DF" w:rsidRDefault="00717A99" w:rsidP="00DF0476">
            <w:pPr>
              <w:pStyle w:val="TAC"/>
            </w:pPr>
          </w:p>
        </w:tc>
      </w:tr>
      <w:tr w:rsidR="00717A99" w:rsidRPr="007275DF" w14:paraId="178DC6FD" w14:textId="77777777" w:rsidTr="00DF0476">
        <w:trPr>
          <w:cantSplit/>
          <w:trHeight w:val="135"/>
          <w:jc w:val="center"/>
        </w:trPr>
        <w:tc>
          <w:tcPr>
            <w:tcW w:w="3539" w:type="dxa"/>
            <w:gridSpan w:val="3"/>
            <w:tcBorders>
              <w:left w:val="single" w:sz="4" w:space="0" w:color="auto"/>
              <w:bottom w:val="single" w:sz="4" w:space="0" w:color="auto"/>
            </w:tcBorders>
          </w:tcPr>
          <w:p w14:paraId="2DA96E4C"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717A99" w:rsidRPr="007275DF" w:rsidRDefault="00717A99" w:rsidP="00DF0476">
            <w:pPr>
              <w:pStyle w:val="TAC"/>
            </w:pPr>
            <w:r w:rsidRPr="007275DF">
              <w:t>dB</w:t>
            </w:r>
          </w:p>
        </w:tc>
        <w:tc>
          <w:tcPr>
            <w:tcW w:w="2672" w:type="dxa"/>
            <w:gridSpan w:val="3"/>
            <w:vMerge/>
            <w:vAlign w:val="center"/>
          </w:tcPr>
          <w:p w14:paraId="09E7C61D" w14:textId="77777777" w:rsidR="00717A99" w:rsidRPr="007275DF" w:rsidRDefault="00717A99" w:rsidP="00DF0476">
            <w:pPr>
              <w:pStyle w:val="TAC"/>
            </w:pPr>
          </w:p>
        </w:tc>
        <w:tc>
          <w:tcPr>
            <w:tcW w:w="2672" w:type="dxa"/>
            <w:gridSpan w:val="3"/>
            <w:vMerge/>
            <w:vAlign w:val="center"/>
          </w:tcPr>
          <w:p w14:paraId="1BA80328" w14:textId="77777777" w:rsidR="00717A99" w:rsidRPr="007275DF" w:rsidRDefault="00717A99" w:rsidP="00DF0476">
            <w:pPr>
              <w:pStyle w:val="TAC"/>
            </w:pPr>
          </w:p>
        </w:tc>
      </w:tr>
      <w:tr w:rsidR="00717A99" w:rsidRPr="007275DF" w14:paraId="49CF7562" w14:textId="77777777" w:rsidTr="00DF0476">
        <w:trPr>
          <w:cantSplit/>
          <w:trHeight w:val="135"/>
          <w:jc w:val="center"/>
        </w:trPr>
        <w:tc>
          <w:tcPr>
            <w:tcW w:w="3539" w:type="dxa"/>
            <w:gridSpan w:val="3"/>
            <w:tcBorders>
              <w:left w:val="single" w:sz="4" w:space="0" w:color="auto"/>
              <w:bottom w:val="single" w:sz="4" w:space="0" w:color="auto"/>
            </w:tcBorders>
          </w:tcPr>
          <w:p w14:paraId="351786E4"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717A99" w:rsidRPr="007275DF" w:rsidRDefault="00717A99" w:rsidP="00DF0476">
            <w:pPr>
              <w:pStyle w:val="TAC"/>
            </w:pPr>
            <w:r w:rsidRPr="007275DF">
              <w:t>dB</w:t>
            </w:r>
          </w:p>
        </w:tc>
        <w:tc>
          <w:tcPr>
            <w:tcW w:w="2672" w:type="dxa"/>
            <w:gridSpan w:val="3"/>
            <w:vMerge/>
            <w:vAlign w:val="center"/>
          </w:tcPr>
          <w:p w14:paraId="7C954329" w14:textId="77777777" w:rsidR="00717A99" w:rsidRPr="007275DF" w:rsidRDefault="00717A99" w:rsidP="00DF0476">
            <w:pPr>
              <w:pStyle w:val="TAC"/>
            </w:pPr>
          </w:p>
        </w:tc>
        <w:tc>
          <w:tcPr>
            <w:tcW w:w="2672" w:type="dxa"/>
            <w:gridSpan w:val="3"/>
            <w:vMerge/>
            <w:vAlign w:val="center"/>
          </w:tcPr>
          <w:p w14:paraId="053E805F" w14:textId="77777777" w:rsidR="00717A99" w:rsidRPr="007275DF" w:rsidRDefault="00717A99" w:rsidP="00DF0476">
            <w:pPr>
              <w:pStyle w:val="TAC"/>
            </w:pPr>
          </w:p>
        </w:tc>
      </w:tr>
      <w:tr w:rsidR="00717A99" w:rsidRPr="007275DF" w14:paraId="405D3F91" w14:textId="77777777" w:rsidTr="00DF0476">
        <w:trPr>
          <w:cantSplit/>
          <w:trHeight w:val="135"/>
          <w:jc w:val="center"/>
        </w:trPr>
        <w:tc>
          <w:tcPr>
            <w:tcW w:w="3539" w:type="dxa"/>
            <w:gridSpan w:val="3"/>
            <w:tcBorders>
              <w:left w:val="single" w:sz="4" w:space="0" w:color="auto"/>
              <w:bottom w:val="single" w:sz="4" w:space="0" w:color="auto"/>
            </w:tcBorders>
          </w:tcPr>
          <w:p w14:paraId="36D705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717A99" w:rsidRPr="007275DF" w:rsidRDefault="00717A99" w:rsidP="00DF0476">
            <w:pPr>
              <w:pStyle w:val="TAC"/>
            </w:pPr>
            <w:r w:rsidRPr="007275DF">
              <w:t>dB</w:t>
            </w:r>
          </w:p>
        </w:tc>
        <w:tc>
          <w:tcPr>
            <w:tcW w:w="2672" w:type="dxa"/>
            <w:gridSpan w:val="3"/>
            <w:vMerge/>
            <w:vAlign w:val="center"/>
          </w:tcPr>
          <w:p w14:paraId="6DB5A223" w14:textId="77777777" w:rsidR="00717A99" w:rsidRPr="007275DF" w:rsidRDefault="00717A99" w:rsidP="00DF0476">
            <w:pPr>
              <w:pStyle w:val="TAC"/>
            </w:pPr>
          </w:p>
        </w:tc>
        <w:tc>
          <w:tcPr>
            <w:tcW w:w="2672" w:type="dxa"/>
            <w:gridSpan w:val="3"/>
            <w:vMerge/>
            <w:vAlign w:val="center"/>
          </w:tcPr>
          <w:p w14:paraId="6C1A19D0" w14:textId="77777777" w:rsidR="00717A99" w:rsidRPr="007275DF" w:rsidRDefault="00717A99" w:rsidP="00DF0476">
            <w:pPr>
              <w:pStyle w:val="TAC"/>
            </w:pPr>
          </w:p>
        </w:tc>
      </w:tr>
      <w:tr w:rsidR="00717A99" w:rsidRPr="007275DF" w14:paraId="037AC3A2" w14:textId="77777777" w:rsidTr="00DF0476">
        <w:trPr>
          <w:cantSplit/>
          <w:trHeight w:val="108"/>
          <w:jc w:val="center"/>
        </w:trPr>
        <w:tc>
          <w:tcPr>
            <w:tcW w:w="1615" w:type="dxa"/>
          </w:tcPr>
          <w:p w14:paraId="545C7305" w14:textId="77777777" w:rsidR="00717A99" w:rsidRPr="007275DF" w:rsidRDefault="00717A99"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717A99" w:rsidRPr="007275DF" w:rsidRDefault="00717A99" w:rsidP="00DF0476">
            <w:pPr>
              <w:pStyle w:val="TAL"/>
              <w:rPr>
                <w:noProof/>
                <w:lang w:val="it-IT"/>
              </w:rPr>
            </w:pPr>
            <w:r w:rsidRPr="007275DF">
              <w:rPr>
                <w:noProof/>
                <w:lang w:val="it-IT"/>
              </w:rPr>
              <w:t>Config 1,2</w:t>
            </w:r>
          </w:p>
        </w:tc>
        <w:tc>
          <w:tcPr>
            <w:tcW w:w="709" w:type="dxa"/>
          </w:tcPr>
          <w:p w14:paraId="3DA60613" w14:textId="77777777" w:rsidR="00717A99" w:rsidRPr="007275DF" w:rsidRDefault="00717A99" w:rsidP="00DF0476">
            <w:pPr>
              <w:pStyle w:val="TAC"/>
            </w:pPr>
            <w:r w:rsidRPr="007275DF">
              <w:t>dB</w:t>
            </w:r>
          </w:p>
        </w:tc>
        <w:tc>
          <w:tcPr>
            <w:tcW w:w="850" w:type="dxa"/>
            <w:vAlign w:val="center"/>
          </w:tcPr>
          <w:p w14:paraId="2543E517" w14:textId="77777777" w:rsidR="00717A99" w:rsidRPr="007275DF" w:rsidRDefault="00717A99" w:rsidP="00DF0476">
            <w:pPr>
              <w:pStyle w:val="TAC"/>
              <w:rPr>
                <w:noProof/>
              </w:rPr>
            </w:pPr>
            <w:r w:rsidRPr="007275DF">
              <w:rPr>
                <w:noProof/>
              </w:rPr>
              <w:t>1</w:t>
            </w:r>
          </w:p>
        </w:tc>
        <w:tc>
          <w:tcPr>
            <w:tcW w:w="851" w:type="dxa"/>
            <w:vAlign w:val="center"/>
          </w:tcPr>
          <w:p w14:paraId="38B86332" w14:textId="6D538645" w:rsidR="00717A99" w:rsidRPr="007275DF" w:rsidRDefault="00717A99" w:rsidP="00DF0476">
            <w:pPr>
              <w:pStyle w:val="TAC"/>
              <w:rPr>
                <w:noProof/>
              </w:rPr>
            </w:pPr>
            <w:r w:rsidRPr="007275DF">
              <w:rPr>
                <w:rFonts w:eastAsia="MS Mincho"/>
              </w:rPr>
              <w:t>-7</w:t>
            </w:r>
          </w:p>
        </w:tc>
        <w:tc>
          <w:tcPr>
            <w:tcW w:w="971" w:type="dxa"/>
            <w:vAlign w:val="center"/>
          </w:tcPr>
          <w:p w14:paraId="14C245B7" w14:textId="77777777" w:rsidR="00717A99" w:rsidRPr="007275DF" w:rsidRDefault="00717A99" w:rsidP="00DF0476">
            <w:pPr>
              <w:pStyle w:val="TAC"/>
              <w:rPr>
                <w:noProof/>
              </w:rPr>
            </w:pPr>
            <w:r w:rsidRPr="007275DF">
              <w:rPr>
                <w:rFonts w:eastAsia="MS Mincho"/>
              </w:rPr>
              <w:t>-15</w:t>
            </w:r>
          </w:p>
        </w:tc>
        <w:tc>
          <w:tcPr>
            <w:tcW w:w="890" w:type="dxa"/>
            <w:vAlign w:val="center"/>
          </w:tcPr>
          <w:p w14:paraId="7BF93B11" w14:textId="74F024F3" w:rsidR="00717A99" w:rsidRPr="007275DF" w:rsidRDefault="00717A99" w:rsidP="00DF0476">
            <w:pPr>
              <w:pStyle w:val="TAC"/>
              <w:rPr>
                <w:rFonts w:eastAsia="MS Mincho"/>
              </w:rPr>
            </w:pPr>
          </w:p>
        </w:tc>
        <w:tc>
          <w:tcPr>
            <w:tcW w:w="891" w:type="dxa"/>
            <w:vAlign w:val="center"/>
          </w:tcPr>
          <w:p w14:paraId="235C0738" w14:textId="3BC66F45" w:rsidR="00717A99" w:rsidRPr="0000267D" w:rsidRDefault="00717A99" w:rsidP="00DF0476">
            <w:pPr>
              <w:pStyle w:val="TAC"/>
              <w:rPr>
                <w:rFonts w:eastAsia="MS Mincho"/>
              </w:rPr>
            </w:pPr>
          </w:p>
        </w:tc>
        <w:tc>
          <w:tcPr>
            <w:tcW w:w="891" w:type="dxa"/>
            <w:vAlign w:val="center"/>
          </w:tcPr>
          <w:p w14:paraId="1C8DB58E" w14:textId="46A7809C" w:rsidR="00717A99" w:rsidRPr="0000267D" w:rsidRDefault="00717A99" w:rsidP="00DF0476">
            <w:pPr>
              <w:pStyle w:val="TAC"/>
              <w:rPr>
                <w:rFonts w:eastAsia="MS Mincho"/>
              </w:rPr>
            </w:pPr>
          </w:p>
        </w:tc>
      </w:tr>
      <w:tr w:rsidR="00717A99" w:rsidRPr="007275DF" w14:paraId="3F1C3569" w14:textId="77777777" w:rsidTr="00DF0476">
        <w:trPr>
          <w:cantSplit/>
          <w:trHeight w:val="108"/>
          <w:jc w:val="center"/>
        </w:trPr>
        <w:tc>
          <w:tcPr>
            <w:tcW w:w="1615" w:type="dxa"/>
            <w:vAlign w:val="center"/>
          </w:tcPr>
          <w:p w14:paraId="17AFD66D" w14:textId="77777777" w:rsidR="00717A99" w:rsidRPr="007275DF" w:rsidRDefault="00717A99" w:rsidP="00DF0476">
            <w:pPr>
              <w:pStyle w:val="TAL"/>
            </w:pPr>
            <w:r w:rsidRPr="007275DF">
              <w:t>SNR on other channels and signals</w:t>
            </w:r>
          </w:p>
        </w:tc>
        <w:tc>
          <w:tcPr>
            <w:tcW w:w="1924" w:type="dxa"/>
            <w:gridSpan w:val="2"/>
            <w:vAlign w:val="center"/>
          </w:tcPr>
          <w:p w14:paraId="4FC1CC65"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58CB0C64" w14:textId="77777777" w:rsidR="00717A99" w:rsidRPr="007275DF" w:rsidRDefault="00717A99" w:rsidP="00DF0476">
            <w:pPr>
              <w:pStyle w:val="TAC"/>
            </w:pPr>
            <w:r w:rsidRPr="007275DF">
              <w:t>dB</w:t>
            </w:r>
          </w:p>
        </w:tc>
        <w:tc>
          <w:tcPr>
            <w:tcW w:w="2672" w:type="dxa"/>
            <w:gridSpan w:val="3"/>
            <w:vAlign w:val="center"/>
          </w:tcPr>
          <w:p w14:paraId="00A74008" w14:textId="77777777" w:rsidR="00717A99" w:rsidRPr="007275DF" w:rsidRDefault="00717A99" w:rsidP="00DF0476">
            <w:pPr>
              <w:pStyle w:val="TAC"/>
              <w:rPr>
                <w:rFonts w:eastAsia="MS Mincho"/>
              </w:rPr>
            </w:pPr>
            <w:r w:rsidRPr="007275DF">
              <w:t>1</w:t>
            </w:r>
          </w:p>
        </w:tc>
        <w:tc>
          <w:tcPr>
            <w:tcW w:w="2672" w:type="dxa"/>
            <w:gridSpan w:val="3"/>
            <w:vAlign w:val="center"/>
          </w:tcPr>
          <w:p w14:paraId="2B50355F" w14:textId="22FDB2A5" w:rsidR="00717A99" w:rsidRPr="007275DF" w:rsidRDefault="00717A99" w:rsidP="00DF0476">
            <w:pPr>
              <w:pStyle w:val="TAC"/>
            </w:pPr>
          </w:p>
        </w:tc>
      </w:tr>
      <w:tr w:rsidR="00717A99" w:rsidRPr="007275DF" w14:paraId="173C33E4" w14:textId="77777777" w:rsidTr="00DF0476">
        <w:trPr>
          <w:cantSplit/>
          <w:trHeight w:val="152"/>
          <w:jc w:val="center"/>
        </w:trPr>
        <w:tc>
          <w:tcPr>
            <w:tcW w:w="1615" w:type="dxa"/>
          </w:tcPr>
          <w:p w14:paraId="3839CF74" w14:textId="77777777" w:rsidR="00717A99" w:rsidRPr="007275DF" w:rsidRDefault="00717A99" w:rsidP="00DF0476">
            <w:pPr>
              <w:pStyle w:val="TAL"/>
            </w:pPr>
            <w:r w:rsidRPr="004849DD">
              <w:rPr>
                <w:position w:val="-12"/>
              </w:rPr>
              <w:object w:dxaOrig="420" w:dyaOrig="360" w14:anchorId="6DDB0797">
                <v:shape id="_x0000_i1065" type="#_x0000_t75" style="width:20.5pt;height:20.5pt" o:ole="" fillcolor="window">
                  <v:imagedata r:id="rId57" o:title=""/>
                </v:shape>
                <o:OLEObject Type="Embed" ProgID="Equation.3" ShapeID="_x0000_i1065" DrawAspect="Content" ObjectID="_1783797112" r:id="rId58"/>
              </w:object>
            </w:r>
          </w:p>
        </w:tc>
        <w:tc>
          <w:tcPr>
            <w:tcW w:w="1924" w:type="dxa"/>
            <w:gridSpan w:val="2"/>
          </w:tcPr>
          <w:p w14:paraId="1CD87042" w14:textId="77777777" w:rsidR="00717A99" w:rsidRPr="007275DF" w:rsidRDefault="00717A99" w:rsidP="00DF0476">
            <w:pPr>
              <w:pStyle w:val="TAL"/>
              <w:rPr>
                <w:noProof/>
                <w:lang w:val="it-IT"/>
              </w:rPr>
            </w:pPr>
            <w:r w:rsidRPr="007275DF">
              <w:rPr>
                <w:noProof/>
                <w:lang w:val="it-IT"/>
              </w:rPr>
              <w:t>Config 1,2</w:t>
            </w:r>
          </w:p>
        </w:tc>
        <w:tc>
          <w:tcPr>
            <w:tcW w:w="709" w:type="dxa"/>
          </w:tcPr>
          <w:p w14:paraId="365742A8" w14:textId="77777777" w:rsidR="00717A99" w:rsidRPr="007275DF" w:rsidRDefault="00717A99" w:rsidP="00DF0476">
            <w:pPr>
              <w:pStyle w:val="TAC"/>
            </w:pPr>
            <w:r w:rsidRPr="007275DF">
              <w:t>dBm/SCS</w:t>
            </w:r>
          </w:p>
        </w:tc>
        <w:tc>
          <w:tcPr>
            <w:tcW w:w="2672" w:type="dxa"/>
            <w:gridSpan w:val="3"/>
            <w:vAlign w:val="center"/>
          </w:tcPr>
          <w:p w14:paraId="4CA50717" w14:textId="77777777" w:rsidR="00717A99" w:rsidRPr="007275DF" w:rsidRDefault="00717A99" w:rsidP="00DF0476">
            <w:pPr>
              <w:pStyle w:val="TAC"/>
            </w:pPr>
            <w:r w:rsidRPr="007275DF">
              <w:t>-95</w:t>
            </w:r>
          </w:p>
        </w:tc>
        <w:tc>
          <w:tcPr>
            <w:tcW w:w="2672" w:type="dxa"/>
            <w:gridSpan w:val="3"/>
            <w:vAlign w:val="center"/>
          </w:tcPr>
          <w:p w14:paraId="720DD1F2" w14:textId="79BB32D6" w:rsidR="00717A99" w:rsidRPr="007275DF" w:rsidRDefault="00717A99" w:rsidP="00DF0476">
            <w:pPr>
              <w:pStyle w:val="TAC"/>
            </w:pPr>
          </w:p>
        </w:tc>
      </w:tr>
      <w:tr w:rsidR="00717A99" w:rsidRPr="007275DF" w14:paraId="67DFF518" w14:textId="77777777" w:rsidTr="00DF0476">
        <w:trPr>
          <w:cantSplit/>
          <w:trHeight w:val="166"/>
          <w:jc w:val="center"/>
        </w:trPr>
        <w:tc>
          <w:tcPr>
            <w:tcW w:w="3539" w:type="dxa"/>
            <w:gridSpan w:val="3"/>
          </w:tcPr>
          <w:p w14:paraId="7B9F78C8" w14:textId="77777777" w:rsidR="00717A99" w:rsidRPr="007275DF" w:rsidRDefault="00717A99" w:rsidP="00DF0476">
            <w:pPr>
              <w:pStyle w:val="TAL"/>
            </w:pPr>
            <w:r w:rsidRPr="007275DF">
              <w:rPr>
                <w:rFonts w:eastAsia="?? ??"/>
              </w:rPr>
              <w:t>Propagation condition</w:t>
            </w:r>
          </w:p>
        </w:tc>
        <w:tc>
          <w:tcPr>
            <w:tcW w:w="709" w:type="dxa"/>
          </w:tcPr>
          <w:p w14:paraId="2FE99162" w14:textId="77777777" w:rsidR="00717A99" w:rsidRPr="007275DF" w:rsidRDefault="00717A99" w:rsidP="00DF0476">
            <w:pPr>
              <w:pStyle w:val="TAC"/>
            </w:pPr>
          </w:p>
        </w:tc>
        <w:tc>
          <w:tcPr>
            <w:tcW w:w="2672" w:type="dxa"/>
            <w:gridSpan w:val="3"/>
            <w:vAlign w:val="center"/>
          </w:tcPr>
          <w:p w14:paraId="2E7B38D7" w14:textId="77777777" w:rsidR="00717A99" w:rsidRPr="007275DF" w:rsidRDefault="00717A99" w:rsidP="00DF0476">
            <w:pPr>
              <w:pStyle w:val="TAC"/>
              <w:rPr>
                <w:rFonts w:eastAsia="MS Mincho"/>
              </w:rPr>
            </w:pPr>
            <w:r w:rsidRPr="007275DF">
              <w:rPr>
                <w:rFonts w:eastAsia="MS Mincho"/>
              </w:rPr>
              <w:t>TDL-C 300 ns 100 Hz</w:t>
            </w:r>
          </w:p>
        </w:tc>
        <w:tc>
          <w:tcPr>
            <w:tcW w:w="2672" w:type="dxa"/>
            <w:gridSpan w:val="3"/>
            <w:vAlign w:val="center"/>
          </w:tcPr>
          <w:p w14:paraId="48405A96" w14:textId="1D9A4636" w:rsidR="00717A99" w:rsidRPr="007275DF" w:rsidRDefault="00717A99" w:rsidP="00DF0476">
            <w:pPr>
              <w:pStyle w:val="TAC"/>
              <w:rPr>
                <w:rFonts w:eastAsia="MS Mincho"/>
              </w:rPr>
            </w:pPr>
          </w:p>
        </w:tc>
      </w:tr>
      <w:tr w:rsidR="00717A99" w:rsidRPr="007275DF" w14:paraId="25312ED6" w14:textId="77777777" w:rsidTr="00DF0476">
        <w:trPr>
          <w:cantSplit/>
          <w:trHeight w:val="253"/>
          <w:jc w:val="center"/>
        </w:trPr>
        <w:tc>
          <w:tcPr>
            <w:tcW w:w="9592" w:type="dxa"/>
            <w:gridSpan w:val="10"/>
          </w:tcPr>
          <w:p w14:paraId="15CA9A4C"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88E23C3" w14:textId="77777777" w:rsidR="00717A99" w:rsidRPr="007275DF" w:rsidRDefault="00717A99" w:rsidP="00DF0476">
            <w:pPr>
              <w:pStyle w:val="TAN"/>
            </w:pPr>
            <w:r w:rsidRPr="007275DF">
              <w:t>NOTE 2:</w:t>
            </w:r>
            <w:r w:rsidRPr="007275DF">
              <w:tab/>
              <w:t>The signal contains PDCCH for UEs other than the device under test as part of OCNG.</w:t>
            </w:r>
          </w:p>
          <w:p w14:paraId="1FFEB4A0"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9642E3A" w14:textId="77777777" w:rsidR="00717A99" w:rsidRPr="007275DF" w:rsidRDefault="00717A99" w:rsidP="00DF0476">
            <w:pPr>
              <w:pStyle w:val="TAN"/>
            </w:pPr>
            <w:r w:rsidRPr="007275DF">
              <w:t>NOTE 4:</w:t>
            </w:r>
            <w:r w:rsidRPr="007275DF">
              <w:tab/>
              <w:t xml:space="preserve">The SNR in time periods T1, T2 and T3 is denoted as SNR1, SNR2 and SNR3, respectively, in Figure </w:t>
            </w:r>
            <w:r w:rsidRPr="007275DF">
              <w:rPr>
                <w:snapToGrid w:val="0"/>
              </w:rPr>
              <w:t>A.10.3.1.2.1</w:t>
            </w:r>
            <w:r w:rsidRPr="007275DF">
              <w:t>-1.</w:t>
            </w:r>
          </w:p>
          <w:p w14:paraId="634E2136" w14:textId="77777777" w:rsidR="00717A99" w:rsidRPr="007275DF" w:rsidRDefault="00717A99" w:rsidP="00DF0476">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475D1305"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8AF9110"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625D0261" w14:textId="77777777" w:rsidR="00717A99" w:rsidRPr="007275DF" w:rsidRDefault="00717A99" w:rsidP="00DF0476">
            <w:pPr>
              <w:pStyle w:val="TAN"/>
              <w:rPr>
                <w:snapToGrid w:val="0"/>
              </w:rPr>
            </w:pPr>
            <w:r w:rsidRPr="0000267D">
              <w:rPr>
                <w:snapToGrid w:val="0"/>
              </w:rPr>
              <w:t>NOTE 8:   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lastRenderedPageBreak/>
        <w:t xml:space="preserve">Table </w:t>
      </w:r>
      <w:r w:rsidRPr="007275DF">
        <w:rPr>
          <w:snapToGrid w:val="0"/>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pPr>
            <w:r w:rsidRPr="007275DF">
              <w:t>NOTE 1:</w:t>
            </w:r>
            <w:r w:rsidRPr="007275DF">
              <w:rPr>
                <w:rFonts w:eastAsia="MS Mincho"/>
                <w:snapToGrid w:val="0"/>
              </w:rPr>
              <w:tab/>
            </w:r>
            <w:r w:rsidRPr="007275DF">
              <w:t>E-UTRAN PCell and PSCell are SFN-synchronous and frame boundary aligned.</w:t>
            </w:r>
          </w:p>
          <w:p w14:paraId="2AC23824" w14:textId="75062F57" w:rsidR="009428D8" w:rsidRPr="007275DF" w:rsidRDefault="009428D8" w:rsidP="006D0B54">
            <w:pPr>
              <w:pStyle w:val="TAN"/>
            </w:pPr>
            <w:r w:rsidRPr="007275DF">
              <w:t>NOTE 2:</w:t>
            </w:r>
            <w:r w:rsidR="00E84E03" w:rsidRPr="007275DF">
              <w:rPr>
                <w:rFonts w:eastAsia="MS Mincho"/>
                <w:snapToGrid w:val="0"/>
              </w:rPr>
              <w:tab/>
            </w:r>
            <w:r w:rsidRPr="007275DF">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rPr>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rPr>
      </w:pPr>
    </w:p>
    <w:p w14:paraId="58AA695E" w14:textId="77777777" w:rsidR="009428D8" w:rsidRPr="007275DF" w:rsidRDefault="009428D8" w:rsidP="009428D8">
      <w:pPr>
        <w:pStyle w:val="Heading5"/>
        <w:rPr>
          <w:snapToGrid w:val="0"/>
        </w:rPr>
      </w:pPr>
      <w:r w:rsidRPr="007275DF">
        <w:rPr>
          <w:snapToGrid w:val="0"/>
        </w:rPr>
        <w:t>A.10.3.1.2.2</w:t>
      </w:r>
      <w:r w:rsidRPr="007275DF">
        <w:rPr>
          <w:snapToGrid w:val="0"/>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 w14:paraId="5A074C9A" w14:textId="77777777" w:rsidR="009428D8" w:rsidRPr="007275DF" w:rsidRDefault="009428D8" w:rsidP="009428D8">
      <w:pPr>
        <w:pStyle w:val="Heading4"/>
      </w:pPr>
      <w:r w:rsidRPr="007275DF">
        <w:lastRenderedPageBreak/>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rPr>
      </w:pPr>
      <w:r w:rsidRPr="007275DF">
        <w:rPr>
          <w:snapToGrid w:val="0"/>
        </w:rPr>
        <w:t>A.10.3.1.3.1</w:t>
      </w:r>
      <w:r w:rsidRPr="007275DF">
        <w:rPr>
          <w:snapToGrid w:val="0"/>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lastRenderedPageBreak/>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8"/>
        <w:gridCol w:w="14"/>
        <w:gridCol w:w="242"/>
        <w:gridCol w:w="1711"/>
        <w:gridCol w:w="697"/>
        <w:gridCol w:w="2053"/>
      </w:tblGrid>
      <w:tr w:rsidR="00717A99" w:rsidRPr="007275DF" w14:paraId="0D81C5A9" w14:textId="77777777" w:rsidTr="00DF0476">
        <w:trPr>
          <w:trHeight w:val="160"/>
          <w:jc w:val="center"/>
        </w:trPr>
        <w:tc>
          <w:tcPr>
            <w:tcW w:w="2795" w:type="pct"/>
            <w:gridSpan w:val="4"/>
            <w:vMerge w:val="restart"/>
            <w:shd w:val="clear" w:color="auto" w:fill="auto"/>
          </w:tcPr>
          <w:p w14:paraId="6144EC85" w14:textId="77777777" w:rsidR="00717A99" w:rsidRPr="007275DF" w:rsidRDefault="00717A99" w:rsidP="00DF0476">
            <w:pPr>
              <w:pStyle w:val="TAH"/>
              <w:rPr>
                <w:noProof/>
              </w:rPr>
            </w:pPr>
            <w:r w:rsidRPr="007275DF">
              <w:rPr>
                <w:noProof/>
              </w:rPr>
              <w:lastRenderedPageBreak/>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4"/>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4"/>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4"/>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4"/>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4"/>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4"/>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4"/>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3"/>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3"/>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EA3CF0" w:rsidRPr="007275DF" w14:paraId="5EDA0BEF" w14:textId="77777777" w:rsidTr="00DF0476">
        <w:trPr>
          <w:trHeight w:val="92"/>
          <w:jc w:val="center"/>
        </w:trPr>
        <w:tc>
          <w:tcPr>
            <w:tcW w:w="1423" w:type="pct"/>
            <w:gridSpan w:val="3"/>
            <w:shd w:val="clear" w:color="auto" w:fill="auto"/>
            <w:vAlign w:val="center"/>
          </w:tcPr>
          <w:p w14:paraId="43DB92A7" w14:textId="77777777" w:rsidR="00EA3CF0" w:rsidRPr="007275DF" w:rsidRDefault="00EA3CF0" w:rsidP="00EA3CF0">
            <w:pPr>
              <w:pStyle w:val="TAL"/>
              <w:rPr>
                <w:noProof/>
                <w:lang w:val="it-IT"/>
              </w:rPr>
            </w:pPr>
            <w:r w:rsidRPr="007275DF">
              <w:rPr>
                <w:rFonts w:cs="Arial"/>
                <w:bCs/>
              </w:rPr>
              <w:t>DL initial BWP configuration</w:t>
            </w:r>
          </w:p>
        </w:tc>
        <w:tc>
          <w:tcPr>
            <w:tcW w:w="1372" w:type="pct"/>
            <w:shd w:val="clear" w:color="auto" w:fill="auto"/>
          </w:tcPr>
          <w:p w14:paraId="5995FAB1"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EA3CF0" w:rsidRPr="007275DF" w:rsidRDefault="00EA3CF0" w:rsidP="00EA3CF0">
            <w:pPr>
              <w:pStyle w:val="TAC"/>
              <w:rPr>
                <w:noProof/>
                <w:lang w:val="it-IT"/>
              </w:rPr>
            </w:pPr>
          </w:p>
        </w:tc>
        <w:tc>
          <w:tcPr>
            <w:tcW w:w="1646" w:type="pct"/>
            <w:shd w:val="clear" w:color="auto" w:fill="auto"/>
            <w:vAlign w:val="center"/>
          </w:tcPr>
          <w:p w14:paraId="6712FF53" w14:textId="3852F17D" w:rsidR="00EA3CF0" w:rsidRPr="007275DF" w:rsidRDefault="00EA3CF0" w:rsidP="00EA3CF0">
            <w:pPr>
              <w:pStyle w:val="TAC"/>
              <w:rPr>
                <w:noProof/>
              </w:rPr>
            </w:pPr>
            <w:r w:rsidRPr="007275DF">
              <w:rPr>
                <w:rFonts w:cs="Arial"/>
                <w:szCs w:val="16"/>
              </w:rPr>
              <w:t>DLBWP.0.1</w:t>
            </w:r>
          </w:p>
        </w:tc>
      </w:tr>
      <w:tr w:rsidR="00EA3CF0" w:rsidRPr="007275DF" w14:paraId="7351A84B" w14:textId="77777777" w:rsidTr="00DF0476">
        <w:trPr>
          <w:trHeight w:val="92"/>
          <w:jc w:val="center"/>
        </w:trPr>
        <w:tc>
          <w:tcPr>
            <w:tcW w:w="1423" w:type="pct"/>
            <w:gridSpan w:val="3"/>
            <w:shd w:val="clear" w:color="auto" w:fill="auto"/>
            <w:vAlign w:val="center"/>
          </w:tcPr>
          <w:p w14:paraId="6E08C888" w14:textId="77777777" w:rsidR="00EA3CF0" w:rsidRPr="007275DF" w:rsidRDefault="00EA3CF0" w:rsidP="00EA3CF0">
            <w:pPr>
              <w:pStyle w:val="TAL"/>
              <w:rPr>
                <w:noProof/>
                <w:lang w:val="it-IT"/>
              </w:rPr>
            </w:pPr>
            <w:r w:rsidRPr="007275DF">
              <w:rPr>
                <w:rFonts w:cs="Arial"/>
                <w:bCs/>
              </w:rPr>
              <w:t>DL dedicated BWP configuration</w:t>
            </w:r>
          </w:p>
        </w:tc>
        <w:tc>
          <w:tcPr>
            <w:tcW w:w="1372" w:type="pct"/>
            <w:shd w:val="clear" w:color="auto" w:fill="auto"/>
          </w:tcPr>
          <w:p w14:paraId="6201FB25"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EA3CF0" w:rsidRPr="007275DF" w:rsidRDefault="00EA3CF0" w:rsidP="00EA3CF0">
            <w:pPr>
              <w:pStyle w:val="TAC"/>
              <w:rPr>
                <w:noProof/>
                <w:lang w:val="it-IT"/>
              </w:rPr>
            </w:pPr>
          </w:p>
        </w:tc>
        <w:tc>
          <w:tcPr>
            <w:tcW w:w="1646" w:type="pct"/>
            <w:shd w:val="clear" w:color="auto" w:fill="auto"/>
            <w:vAlign w:val="center"/>
          </w:tcPr>
          <w:p w14:paraId="5EDA2F33" w14:textId="6107277E" w:rsidR="00EA3CF0" w:rsidRPr="007275DF" w:rsidRDefault="00EA3CF0" w:rsidP="00EA3CF0">
            <w:pPr>
              <w:pStyle w:val="TAC"/>
              <w:rPr>
                <w:noProof/>
              </w:rPr>
            </w:pPr>
            <w:r w:rsidRPr="007275DF">
              <w:rPr>
                <w:rFonts w:cs="Arial"/>
                <w:szCs w:val="16"/>
              </w:rPr>
              <w:t>DLBWP.1.1</w:t>
            </w:r>
          </w:p>
        </w:tc>
      </w:tr>
      <w:tr w:rsidR="00EA3CF0" w:rsidRPr="007275DF" w14:paraId="362D920F" w14:textId="77777777" w:rsidTr="00DF0476">
        <w:trPr>
          <w:trHeight w:val="92"/>
          <w:jc w:val="center"/>
        </w:trPr>
        <w:tc>
          <w:tcPr>
            <w:tcW w:w="1423" w:type="pct"/>
            <w:gridSpan w:val="3"/>
            <w:shd w:val="clear" w:color="auto" w:fill="auto"/>
            <w:vAlign w:val="center"/>
          </w:tcPr>
          <w:p w14:paraId="1EB238B7" w14:textId="77777777" w:rsidR="00EA3CF0" w:rsidRPr="007275DF" w:rsidRDefault="00EA3CF0" w:rsidP="00EA3CF0">
            <w:pPr>
              <w:pStyle w:val="TAL"/>
              <w:rPr>
                <w:rFonts w:cs="Arial"/>
                <w:bCs/>
              </w:rPr>
            </w:pPr>
            <w:r w:rsidRPr="007275DF">
              <w:rPr>
                <w:rFonts w:cs="Arial"/>
                <w:bCs/>
              </w:rPr>
              <w:t>UL initial BWP configuration</w:t>
            </w:r>
          </w:p>
        </w:tc>
        <w:tc>
          <w:tcPr>
            <w:tcW w:w="1372" w:type="pct"/>
            <w:shd w:val="clear" w:color="auto" w:fill="auto"/>
          </w:tcPr>
          <w:p w14:paraId="36367483"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EA3CF0" w:rsidRPr="007275DF" w:rsidRDefault="00EA3CF0" w:rsidP="00EA3CF0">
            <w:pPr>
              <w:pStyle w:val="TAC"/>
              <w:rPr>
                <w:noProof/>
                <w:lang w:val="it-IT"/>
              </w:rPr>
            </w:pPr>
          </w:p>
        </w:tc>
        <w:tc>
          <w:tcPr>
            <w:tcW w:w="1646" w:type="pct"/>
            <w:shd w:val="clear" w:color="auto" w:fill="auto"/>
            <w:vAlign w:val="center"/>
          </w:tcPr>
          <w:p w14:paraId="154C9645" w14:textId="6A82F9DE" w:rsidR="00EA3CF0" w:rsidRPr="007275DF" w:rsidRDefault="00EA3CF0" w:rsidP="00EA3CF0">
            <w:pPr>
              <w:pStyle w:val="TAC"/>
              <w:rPr>
                <w:rFonts w:cs="Arial"/>
                <w:szCs w:val="16"/>
              </w:rPr>
            </w:pPr>
            <w:r w:rsidRPr="007275DF">
              <w:rPr>
                <w:rFonts w:cs="v3.7.0"/>
              </w:rPr>
              <w:t>ULBWP.0.1</w:t>
            </w:r>
          </w:p>
        </w:tc>
      </w:tr>
      <w:tr w:rsidR="00EA3CF0" w:rsidRPr="007275DF" w14:paraId="79FEA2CE" w14:textId="77777777" w:rsidTr="00DF0476">
        <w:trPr>
          <w:trHeight w:val="92"/>
          <w:jc w:val="center"/>
        </w:trPr>
        <w:tc>
          <w:tcPr>
            <w:tcW w:w="1423" w:type="pct"/>
            <w:gridSpan w:val="3"/>
            <w:shd w:val="clear" w:color="auto" w:fill="auto"/>
            <w:vAlign w:val="center"/>
          </w:tcPr>
          <w:p w14:paraId="0D491DBF" w14:textId="77777777" w:rsidR="00EA3CF0" w:rsidRPr="007275DF" w:rsidRDefault="00EA3CF0" w:rsidP="00EA3CF0">
            <w:pPr>
              <w:pStyle w:val="TAL"/>
              <w:rPr>
                <w:noProof/>
                <w:lang w:val="it-IT"/>
              </w:rPr>
            </w:pPr>
            <w:r w:rsidRPr="007275DF">
              <w:rPr>
                <w:rFonts w:cs="Arial"/>
                <w:bCs/>
              </w:rPr>
              <w:t>UL dedicated BWP configuration</w:t>
            </w:r>
          </w:p>
        </w:tc>
        <w:tc>
          <w:tcPr>
            <w:tcW w:w="1372" w:type="pct"/>
            <w:shd w:val="clear" w:color="auto" w:fill="auto"/>
          </w:tcPr>
          <w:p w14:paraId="4906E920"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EA3CF0" w:rsidRPr="007275DF" w:rsidRDefault="00EA3CF0" w:rsidP="00EA3CF0">
            <w:pPr>
              <w:pStyle w:val="TAC"/>
              <w:rPr>
                <w:noProof/>
                <w:lang w:val="it-IT"/>
              </w:rPr>
            </w:pPr>
          </w:p>
        </w:tc>
        <w:tc>
          <w:tcPr>
            <w:tcW w:w="1646" w:type="pct"/>
            <w:shd w:val="clear" w:color="auto" w:fill="auto"/>
            <w:vAlign w:val="center"/>
          </w:tcPr>
          <w:p w14:paraId="561B8D0A" w14:textId="3DB8A579" w:rsidR="00EA3CF0" w:rsidRPr="007275DF" w:rsidRDefault="00EA3CF0" w:rsidP="00EA3CF0">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3"/>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3"/>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rPr>
              <w:t>CR.1.1 CCA</w:t>
            </w:r>
          </w:p>
        </w:tc>
      </w:tr>
      <w:tr w:rsidR="00717A99" w:rsidRPr="007275DF" w14:paraId="1E3AEA03" w14:textId="77777777" w:rsidTr="00DF0476">
        <w:trPr>
          <w:trHeight w:val="125"/>
          <w:jc w:val="center"/>
        </w:trPr>
        <w:tc>
          <w:tcPr>
            <w:tcW w:w="1423" w:type="pct"/>
            <w:gridSpan w:val="3"/>
            <w:shd w:val="clear" w:color="auto" w:fill="auto"/>
          </w:tcPr>
          <w:p w14:paraId="2E1392E5" w14:textId="5468E2B1" w:rsidR="00717A99" w:rsidRPr="007275DF" w:rsidRDefault="00717A99" w:rsidP="00DF0476">
            <w:pPr>
              <w:pStyle w:val="TAL"/>
              <w:rPr>
                <w:noProof/>
              </w:rPr>
            </w:pPr>
            <w:r w:rsidRPr="007275DF">
              <w:t>SSB configuration for semi-static channel access</w:t>
            </w:r>
            <w:r w:rsidRPr="007275DF">
              <w:rPr>
                <w:vertAlign w:val="superscript"/>
              </w:rPr>
              <w:t xml:space="preserve">Note </w:t>
            </w:r>
            <w:r>
              <w:rPr>
                <w:vertAlign w:val="superscript"/>
              </w:rPr>
              <w:t>3</w:t>
            </w:r>
            <w:r w:rsidRPr="007275DF">
              <w:rPr>
                <w:vertAlign w:val="superscript"/>
              </w:rPr>
              <w:t xml:space="preserve">, </w:t>
            </w:r>
            <w:r>
              <w:rPr>
                <w:vertAlign w:val="superscript"/>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3"/>
            <w:shd w:val="clear" w:color="auto" w:fill="auto"/>
          </w:tcPr>
          <w:p w14:paraId="55303BBF" w14:textId="77777777" w:rsidR="00717A99" w:rsidRPr="007275DF" w:rsidRDefault="00717A99" w:rsidP="00DF0476">
            <w:pPr>
              <w:pStyle w:val="TAL"/>
              <w:rPr>
                <w:noProof/>
              </w:rPr>
            </w:pPr>
            <w:r w:rsidRPr="007275DF">
              <w:t>SSB configuration for dynamic channel access</w:t>
            </w:r>
            <w:r w:rsidRPr="007275DF">
              <w:rPr>
                <w:vertAlign w:val="superscript"/>
              </w:rPr>
              <w:t xml:space="preserve">Note </w:t>
            </w:r>
            <w:r>
              <w:rPr>
                <w:vertAlign w:val="superscript"/>
              </w:rPr>
              <w:t>4</w:t>
            </w:r>
            <w:r w:rsidRPr="007275DF">
              <w:rPr>
                <w:vertAlign w:val="superscript"/>
              </w:rPr>
              <w:t>,</w:t>
            </w:r>
            <w:r>
              <w:rPr>
                <w:vertAlign w:val="superscript"/>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3"/>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rPr>
              <w:t>DBT.1</w:t>
            </w:r>
          </w:p>
        </w:tc>
      </w:tr>
      <w:tr w:rsidR="00717A99" w:rsidRPr="007275DF" w14:paraId="067D3904" w14:textId="77777777" w:rsidTr="00DF0476">
        <w:trPr>
          <w:trHeight w:val="284"/>
          <w:jc w:val="center"/>
        </w:trPr>
        <w:tc>
          <w:tcPr>
            <w:tcW w:w="1423" w:type="pct"/>
            <w:gridSpan w:val="3"/>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3"/>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t>FR1 PRACH configuration 1</w:t>
            </w:r>
            <w:r>
              <w:t xml:space="preserve"> under CCA</w:t>
            </w:r>
          </w:p>
        </w:tc>
      </w:tr>
      <w:tr w:rsidR="00717A99" w:rsidRPr="007275DF" w14:paraId="27D1F03F" w14:textId="77777777" w:rsidTr="00DF0476">
        <w:trPr>
          <w:trHeight w:val="164"/>
          <w:jc w:val="center"/>
        </w:trPr>
        <w:tc>
          <w:tcPr>
            <w:tcW w:w="2795" w:type="pct"/>
            <w:gridSpan w:val="4"/>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4"/>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4"/>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4"/>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EA3CF0">
        <w:trPr>
          <w:trHeight w:val="160"/>
          <w:jc w:val="center"/>
        </w:trPr>
        <w:tc>
          <w:tcPr>
            <w:tcW w:w="1218"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7" w:type="pct"/>
            <w:gridSpan w:val="3"/>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EA3CF0">
        <w:trPr>
          <w:trHeight w:val="347"/>
          <w:jc w:val="center"/>
        </w:trPr>
        <w:tc>
          <w:tcPr>
            <w:tcW w:w="1218" w:type="pct"/>
            <w:vMerge/>
            <w:shd w:val="clear" w:color="auto" w:fill="auto"/>
          </w:tcPr>
          <w:p w14:paraId="3847BFB2" w14:textId="77777777" w:rsidR="00717A99" w:rsidRPr="007275DF" w:rsidRDefault="00717A99" w:rsidP="00DF0476">
            <w:pPr>
              <w:pStyle w:val="TAL"/>
              <w:rPr>
                <w:noProof/>
              </w:rPr>
            </w:pPr>
          </w:p>
        </w:tc>
        <w:tc>
          <w:tcPr>
            <w:tcW w:w="1577" w:type="pct"/>
            <w:gridSpan w:val="3"/>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EA3CF0">
        <w:trPr>
          <w:trHeight w:val="173"/>
          <w:jc w:val="center"/>
        </w:trPr>
        <w:tc>
          <w:tcPr>
            <w:tcW w:w="1218" w:type="pct"/>
            <w:vMerge/>
            <w:shd w:val="clear" w:color="auto" w:fill="auto"/>
          </w:tcPr>
          <w:p w14:paraId="6904DB9D" w14:textId="77777777" w:rsidR="00717A99" w:rsidRPr="007275DF" w:rsidRDefault="00717A99" w:rsidP="00DF0476">
            <w:pPr>
              <w:pStyle w:val="TAL"/>
              <w:rPr>
                <w:noProof/>
              </w:rPr>
            </w:pPr>
          </w:p>
        </w:tc>
        <w:tc>
          <w:tcPr>
            <w:tcW w:w="1577" w:type="pct"/>
            <w:gridSpan w:val="3"/>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EA3CF0">
        <w:trPr>
          <w:trHeight w:val="857"/>
          <w:jc w:val="center"/>
        </w:trPr>
        <w:tc>
          <w:tcPr>
            <w:tcW w:w="1218" w:type="pct"/>
            <w:vMerge/>
            <w:shd w:val="clear" w:color="auto" w:fill="auto"/>
          </w:tcPr>
          <w:p w14:paraId="4C25765F" w14:textId="77777777" w:rsidR="00717A99" w:rsidRPr="007275DF" w:rsidRDefault="00717A99" w:rsidP="00DF0476">
            <w:pPr>
              <w:pStyle w:val="TAL"/>
              <w:rPr>
                <w:noProof/>
              </w:rPr>
            </w:pPr>
          </w:p>
        </w:tc>
        <w:tc>
          <w:tcPr>
            <w:tcW w:w="1577" w:type="pct"/>
            <w:gridSpan w:val="3"/>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EA3CF0">
        <w:trPr>
          <w:trHeight w:val="844"/>
          <w:jc w:val="center"/>
        </w:trPr>
        <w:tc>
          <w:tcPr>
            <w:tcW w:w="1218" w:type="pct"/>
            <w:vMerge/>
            <w:shd w:val="clear" w:color="auto" w:fill="auto"/>
          </w:tcPr>
          <w:p w14:paraId="2B40467C" w14:textId="77777777" w:rsidR="00717A99" w:rsidRPr="007275DF" w:rsidRDefault="00717A99" w:rsidP="00DF0476">
            <w:pPr>
              <w:pStyle w:val="TAL"/>
              <w:rPr>
                <w:noProof/>
              </w:rPr>
            </w:pPr>
          </w:p>
        </w:tc>
        <w:tc>
          <w:tcPr>
            <w:tcW w:w="1577" w:type="pct"/>
            <w:gridSpan w:val="3"/>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EA3CF0">
        <w:trPr>
          <w:trHeight w:val="373"/>
          <w:jc w:val="center"/>
        </w:trPr>
        <w:tc>
          <w:tcPr>
            <w:tcW w:w="1218" w:type="pct"/>
            <w:vMerge/>
            <w:shd w:val="clear" w:color="auto" w:fill="auto"/>
          </w:tcPr>
          <w:p w14:paraId="0536BAF8" w14:textId="77777777" w:rsidR="00717A99" w:rsidRPr="007275DF" w:rsidRDefault="00717A99" w:rsidP="00DF0476">
            <w:pPr>
              <w:pStyle w:val="TAL"/>
              <w:rPr>
                <w:noProof/>
              </w:rPr>
            </w:pPr>
          </w:p>
        </w:tc>
        <w:tc>
          <w:tcPr>
            <w:tcW w:w="1577" w:type="pct"/>
            <w:gridSpan w:val="3"/>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EA3CF0">
        <w:trPr>
          <w:trHeight w:val="185"/>
          <w:jc w:val="center"/>
        </w:trPr>
        <w:tc>
          <w:tcPr>
            <w:tcW w:w="1218" w:type="pct"/>
            <w:vMerge/>
            <w:shd w:val="clear" w:color="auto" w:fill="auto"/>
          </w:tcPr>
          <w:p w14:paraId="5EFEB973" w14:textId="77777777" w:rsidR="00717A99" w:rsidRPr="007275DF" w:rsidRDefault="00717A99" w:rsidP="00DF0476">
            <w:pPr>
              <w:pStyle w:val="TAL"/>
              <w:rPr>
                <w:noProof/>
              </w:rPr>
            </w:pPr>
          </w:p>
        </w:tc>
        <w:tc>
          <w:tcPr>
            <w:tcW w:w="1577" w:type="pct"/>
            <w:gridSpan w:val="3"/>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EA3CF0">
        <w:trPr>
          <w:trHeight w:val="185"/>
          <w:jc w:val="center"/>
        </w:trPr>
        <w:tc>
          <w:tcPr>
            <w:tcW w:w="1218"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7" w:type="pct"/>
            <w:gridSpan w:val="3"/>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EA3CF0">
        <w:trPr>
          <w:trHeight w:val="185"/>
          <w:jc w:val="center"/>
        </w:trPr>
        <w:tc>
          <w:tcPr>
            <w:tcW w:w="1218" w:type="pct"/>
            <w:vMerge/>
            <w:shd w:val="clear" w:color="auto" w:fill="auto"/>
          </w:tcPr>
          <w:p w14:paraId="1CB13782" w14:textId="77777777" w:rsidR="00717A99" w:rsidRPr="007275DF" w:rsidRDefault="00717A99" w:rsidP="00DF0476">
            <w:pPr>
              <w:pStyle w:val="TAL"/>
              <w:rPr>
                <w:noProof/>
              </w:rPr>
            </w:pPr>
          </w:p>
        </w:tc>
        <w:tc>
          <w:tcPr>
            <w:tcW w:w="1577" w:type="pct"/>
            <w:gridSpan w:val="3"/>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EA3CF0">
        <w:trPr>
          <w:trHeight w:val="185"/>
          <w:jc w:val="center"/>
        </w:trPr>
        <w:tc>
          <w:tcPr>
            <w:tcW w:w="1218" w:type="pct"/>
            <w:vMerge/>
            <w:shd w:val="clear" w:color="auto" w:fill="auto"/>
          </w:tcPr>
          <w:p w14:paraId="61FD8B10" w14:textId="77777777" w:rsidR="00717A99" w:rsidRPr="007275DF" w:rsidRDefault="00717A99" w:rsidP="00DF0476">
            <w:pPr>
              <w:pStyle w:val="TAL"/>
              <w:rPr>
                <w:noProof/>
              </w:rPr>
            </w:pPr>
          </w:p>
        </w:tc>
        <w:tc>
          <w:tcPr>
            <w:tcW w:w="1577" w:type="pct"/>
            <w:gridSpan w:val="3"/>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EA3CF0">
        <w:trPr>
          <w:trHeight w:val="185"/>
          <w:jc w:val="center"/>
        </w:trPr>
        <w:tc>
          <w:tcPr>
            <w:tcW w:w="1218" w:type="pct"/>
            <w:vMerge/>
            <w:shd w:val="clear" w:color="auto" w:fill="auto"/>
          </w:tcPr>
          <w:p w14:paraId="5F28C5F5" w14:textId="77777777" w:rsidR="00717A99" w:rsidRPr="007275DF" w:rsidRDefault="00717A99" w:rsidP="00DF0476">
            <w:pPr>
              <w:pStyle w:val="TAL"/>
              <w:rPr>
                <w:noProof/>
              </w:rPr>
            </w:pPr>
          </w:p>
        </w:tc>
        <w:tc>
          <w:tcPr>
            <w:tcW w:w="1577" w:type="pct"/>
            <w:gridSpan w:val="3"/>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EA3CF0">
        <w:trPr>
          <w:trHeight w:val="185"/>
          <w:jc w:val="center"/>
        </w:trPr>
        <w:tc>
          <w:tcPr>
            <w:tcW w:w="1218" w:type="pct"/>
            <w:vMerge/>
            <w:shd w:val="clear" w:color="auto" w:fill="auto"/>
          </w:tcPr>
          <w:p w14:paraId="5866FC67" w14:textId="77777777" w:rsidR="00717A99" w:rsidRPr="007275DF" w:rsidRDefault="00717A99" w:rsidP="00DF0476">
            <w:pPr>
              <w:pStyle w:val="TAL"/>
              <w:rPr>
                <w:noProof/>
              </w:rPr>
            </w:pPr>
          </w:p>
        </w:tc>
        <w:tc>
          <w:tcPr>
            <w:tcW w:w="1577" w:type="pct"/>
            <w:gridSpan w:val="3"/>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EA3CF0">
        <w:trPr>
          <w:trHeight w:val="185"/>
          <w:jc w:val="center"/>
        </w:trPr>
        <w:tc>
          <w:tcPr>
            <w:tcW w:w="1218" w:type="pct"/>
            <w:vMerge/>
            <w:shd w:val="clear" w:color="auto" w:fill="auto"/>
          </w:tcPr>
          <w:p w14:paraId="75C38CC9" w14:textId="77777777" w:rsidR="00717A99" w:rsidRPr="007275DF" w:rsidRDefault="00717A99" w:rsidP="00DF0476">
            <w:pPr>
              <w:pStyle w:val="TAL"/>
              <w:rPr>
                <w:noProof/>
              </w:rPr>
            </w:pPr>
          </w:p>
        </w:tc>
        <w:tc>
          <w:tcPr>
            <w:tcW w:w="1577" w:type="pct"/>
            <w:gridSpan w:val="3"/>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EA3CF0">
        <w:trPr>
          <w:trHeight w:val="185"/>
          <w:jc w:val="center"/>
        </w:trPr>
        <w:tc>
          <w:tcPr>
            <w:tcW w:w="1218" w:type="pct"/>
            <w:vMerge/>
            <w:shd w:val="clear" w:color="auto" w:fill="auto"/>
          </w:tcPr>
          <w:p w14:paraId="684321F8" w14:textId="77777777" w:rsidR="00717A99" w:rsidRPr="007275DF" w:rsidRDefault="00717A99" w:rsidP="00DF0476">
            <w:pPr>
              <w:pStyle w:val="TAL"/>
              <w:rPr>
                <w:noProof/>
              </w:rPr>
            </w:pPr>
          </w:p>
        </w:tc>
        <w:tc>
          <w:tcPr>
            <w:tcW w:w="1577" w:type="pct"/>
            <w:gridSpan w:val="3"/>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4"/>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4"/>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4"/>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4"/>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4"/>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4"/>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4"/>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EA3CF0">
        <w:trPr>
          <w:trHeight w:val="168"/>
          <w:jc w:val="center"/>
        </w:trPr>
        <w:tc>
          <w:tcPr>
            <w:tcW w:w="1229" w:type="pct"/>
            <w:gridSpan w:val="2"/>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EA3CF0">
        <w:trPr>
          <w:trHeight w:val="168"/>
          <w:jc w:val="center"/>
        </w:trPr>
        <w:tc>
          <w:tcPr>
            <w:tcW w:w="1229" w:type="pct"/>
            <w:gridSpan w:val="2"/>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4"/>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4"/>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4"/>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4"/>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4"/>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4"/>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6"/>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lastRenderedPageBreak/>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717A99" w:rsidRPr="007275DF" w14:paraId="30BAEC1D" w14:textId="77777777" w:rsidTr="00DF0476">
        <w:trPr>
          <w:cantSplit/>
          <w:trHeight w:val="108"/>
          <w:jc w:val="center"/>
        </w:trPr>
        <w:tc>
          <w:tcPr>
            <w:tcW w:w="1705" w:type="dxa"/>
          </w:tcPr>
          <w:p w14:paraId="348FF1CC" w14:textId="77777777" w:rsidR="00717A99" w:rsidRPr="007275DF" w:rsidRDefault="00717A99" w:rsidP="00DF0476">
            <w:pPr>
              <w:pStyle w:val="TAL"/>
            </w:pPr>
            <w:r w:rsidRPr="007275DF">
              <w:t>SNR on RLM-RS</w:t>
            </w:r>
          </w:p>
        </w:tc>
        <w:tc>
          <w:tcPr>
            <w:tcW w:w="1832" w:type="dxa"/>
            <w:gridSpan w:val="2"/>
          </w:tcPr>
          <w:p w14:paraId="113BE698" w14:textId="77777777" w:rsidR="00717A99" w:rsidRPr="007275DF" w:rsidRDefault="00717A99" w:rsidP="00DF0476">
            <w:pPr>
              <w:pStyle w:val="TAL"/>
              <w:rPr>
                <w:noProof/>
                <w:lang w:val="it-IT"/>
              </w:rPr>
            </w:pPr>
            <w:r w:rsidRPr="007275DF">
              <w:rPr>
                <w:noProof/>
                <w:lang w:val="it-IT"/>
              </w:rPr>
              <w:t>Config 1,2</w:t>
            </w:r>
          </w:p>
        </w:tc>
        <w:tc>
          <w:tcPr>
            <w:tcW w:w="709" w:type="dxa"/>
          </w:tcPr>
          <w:p w14:paraId="420A13A2" w14:textId="77777777" w:rsidR="00717A99" w:rsidRPr="007275DF" w:rsidRDefault="00717A99" w:rsidP="00DF0476">
            <w:pPr>
              <w:pStyle w:val="TAC"/>
            </w:pPr>
            <w:r w:rsidRPr="007275DF">
              <w:t>dB</w:t>
            </w:r>
          </w:p>
        </w:tc>
        <w:tc>
          <w:tcPr>
            <w:tcW w:w="539" w:type="dxa"/>
          </w:tcPr>
          <w:p w14:paraId="17A01375" w14:textId="77777777" w:rsidR="00717A99" w:rsidRPr="007275DF" w:rsidRDefault="00717A99" w:rsidP="00DF0476">
            <w:pPr>
              <w:pStyle w:val="TAC"/>
              <w:rPr>
                <w:noProof/>
              </w:rPr>
            </w:pPr>
            <w:r w:rsidRPr="007275DF">
              <w:rPr>
                <w:rFonts w:eastAsia="MS Mincho"/>
              </w:rPr>
              <w:t>1</w:t>
            </w:r>
          </w:p>
        </w:tc>
        <w:tc>
          <w:tcPr>
            <w:tcW w:w="539" w:type="dxa"/>
          </w:tcPr>
          <w:p w14:paraId="73172EAA" w14:textId="6DE9E8C6" w:rsidR="00717A99" w:rsidRPr="007275DF" w:rsidRDefault="00717A99" w:rsidP="00DF0476">
            <w:pPr>
              <w:pStyle w:val="TAC"/>
              <w:rPr>
                <w:noProof/>
              </w:rPr>
            </w:pPr>
            <w:r w:rsidRPr="007275DF">
              <w:rPr>
                <w:rFonts w:eastAsia="MS Mincho"/>
              </w:rPr>
              <w:t>-7</w:t>
            </w:r>
          </w:p>
        </w:tc>
        <w:tc>
          <w:tcPr>
            <w:tcW w:w="539" w:type="dxa"/>
          </w:tcPr>
          <w:p w14:paraId="5B6634AE" w14:textId="6448CB40" w:rsidR="00717A99" w:rsidRPr="007275DF" w:rsidRDefault="00717A99" w:rsidP="00DF0476">
            <w:pPr>
              <w:pStyle w:val="TAC"/>
              <w:rPr>
                <w:noProof/>
              </w:rPr>
            </w:pPr>
            <w:r w:rsidRPr="007275DF">
              <w:rPr>
                <w:rFonts w:eastAsia="MS Mincho"/>
              </w:rPr>
              <w:t>-15</w:t>
            </w:r>
          </w:p>
        </w:tc>
        <w:tc>
          <w:tcPr>
            <w:tcW w:w="539" w:type="dxa"/>
          </w:tcPr>
          <w:p w14:paraId="7AFFDA0A" w14:textId="3BA6DE9E" w:rsidR="00717A99" w:rsidRPr="007275DF" w:rsidRDefault="00717A99" w:rsidP="00DF0476">
            <w:pPr>
              <w:pStyle w:val="TAC"/>
              <w:rPr>
                <w:noProof/>
              </w:rPr>
            </w:pPr>
            <w:r w:rsidRPr="007275DF">
              <w:rPr>
                <w:noProof/>
              </w:rPr>
              <w:t>-4.5</w:t>
            </w:r>
          </w:p>
        </w:tc>
        <w:tc>
          <w:tcPr>
            <w:tcW w:w="540" w:type="dxa"/>
          </w:tcPr>
          <w:p w14:paraId="445CA1E0" w14:textId="77777777" w:rsidR="00717A99" w:rsidRPr="007275DF" w:rsidRDefault="00717A99" w:rsidP="00DF0476">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0.5pt;height:20.5pt" o:ole="" fillcolor="window">
                  <v:imagedata r:id="rId57" o:title=""/>
                </v:shape>
                <o:OLEObject Type="Embed" ProgID="Equation.3" ShapeID="_x0000_i1066" DrawAspect="Content" ObjectID="_1783797113"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rPr>
        <w:lastRenderedPageBreak/>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rPr>
      </w:pPr>
      <w:r w:rsidRPr="007275DF">
        <w:rPr>
          <w:snapToGrid w:val="0"/>
        </w:rPr>
        <w:t>A.10.3.1.3.2</w:t>
      </w:r>
      <w:r w:rsidRPr="007275DF">
        <w:rPr>
          <w:snapToGrid w:val="0"/>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71DB4AA3" w14:textId="0BB71EC8" w:rsidR="009428D8" w:rsidRPr="007275DF" w:rsidRDefault="009428D8" w:rsidP="009428D8">
      <w:pPr>
        <w:pStyle w:val="Heading4"/>
      </w:pPr>
      <w:r w:rsidRPr="007275DF">
        <w:t>A.10.3.1.4</w:t>
      </w:r>
      <w:r w:rsidRPr="007275DF">
        <w:tab/>
      </w:r>
      <w:r w:rsidR="00E7698E">
        <w:t>Void</w:t>
      </w:r>
    </w:p>
    <w:p w14:paraId="04CB429C" w14:textId="0B2487CC" w:rsidR="009428D8" w:rsidRPr="007275DF" w:rsidRDefault="009428D8" w:rsidP="009428D8">
      <w:pPr>
        <w:pStyle w:val="Heading5"/>
        <w:rPr>
          <w:snapToGrid w:val="0"/>
        </w:rPr>
      </w:pPr>
      <w:r w:rsidRPr="007275DF">
        <w:rPr>
          <w:snapToGrid w:val="0"/>
        </w:rPr>
        <w:t>A.10.3.1.4.1</w:t>
      </w:r>
      <w:r w:rsidRPr="007275DF">
        <w:rPr>
          <w:snapToGrid w:val="0"/>
        </w:rPr>
        <w:tab/>
      </w:r>
      <w:r w:rsidR="00D415FB">
        <w:t>Void</w:t>
      </w:r>
    </w:p>
    <w:p w14:paraId="04C703A9" w14:textId="137A45E0" w:rsidR="009428D8" w:rsidRPr="007275DF" w:rsidRDefault="009428D8" w:rsidP="009428D8">
      <w:pPr>
        <w:pStyle w:val="Heading5"/>
      </w:pPr>
      <w:r w:rsidRPr="007275DF">
        <w:rPr>
          <w:snapToGrid w:val="0"/>
        </w:rPr>
        <w:t>A.10.3.1.4.2</w:t>
      </w:r>
      <w:r w:rsidRPr="007275DF">
        <w:rPr>
          <w:snapToGrid w:val="0"/>
        </w:rPr>
        <w:tab/>
      </w:r>
      <w:r w:rsidR="00D415FB">
        <w:t>Void</w:t>
      </w:r>
    </w:p>
    <w:p w14:paraId="61E42B95" w14:textId="62F16A48" w:rsidR="009428D8" w:rsidRPr="007275DF" w:rsidRDefault="009428D8" w:rsidP="009428D8">
      <w:pPr>
        <w:pStyle w:val="Heading4"/>
      </w:pPr>
      <w:r w:rsidRPr="007275DF">
        <w:t>A.10.3.1.5</w:t>
      </w:r>
      <w:r w:rsidRPr="007275DF">
        <w:tab/>
      </w:r>
      <w:r w:rsidR="00D415FB">
        <w:t>Void</w:t>
      </w:r>
    </w:p>
    <w:p w14:paraId="0968CE05" w14:textId="62873188" w:rsidR="009428D8" w:rsidRPr="007275DF" w:rsidRDefault="009428D8" w:rsidP="009428D8">
      <w:pPr>
        <w:pStyle w:val="Heading5"/>
        <w:rPr>
          <w:snapToGrid w:val="0"/>
        </w:rPr>
      </w:pPr>
      <w:r w:rsidRPr="007275DF">
        <w:rPr>
          <w:snapToGrid w:val="0"/>
        </w:rPr>
        <w:t>A.10.3.1.5.1</w:t>
      </w:r>
      <w:r w:rsidRPr="007275DF">
        <w:rPr>
          <w:snapToGrid w:val="0"/>
        </w:rPr>
        <w:tab/>
      </w:r>
      <w:r w:rsidR="00D415FB">
        <w:t>Void</w:t>
      </w:r>
    </w:p>
    <w:p w14:paraId="14B455F5" w14:textId="77842564" w:rsidR="009428D8" w:rsidRPr="007275DF" w:rsidRDefault="009428D8" w:rsidP="009428D8">
      <w:pPr>
        <w:pStyle w:val="Heading5"/>
      </w:pPr>
      <w:r w:rsidRPr="007275DF">
        <w:rPr>
          <w:snapToGrid w:val="0"/>
        </w:rPr>
        <w:t>A.10.3.1.5.2</w:t>
      </w:r>
      <w:r w:rsidRPr="007275DF">
        <w:rPr>
          <w:snapToGrid w:val="0"/>
        </w:rPr>
        <w:tab/>
      </w:r>
      <w:r w:rsidR="00D415FB">
        <w:t>Void</w:t>
      </w:r>
    </w:p>
    <w:p w14:paraId="65525E0F" w14:textId="5A1F3A96" w:rsidR="009428D8" w:rsidRPr="007275DF" w:rsidRDefault="008036D7" w:rsidP="00E27636">
      <w:pPr>
        <w:pStyle w:val="Heading3"/>
      </w:pPr>
      <w:r w:rsidRPr="007275DF">
        <w:t>A.10.3.2</w:t>
      </w:r>
      <w:r w:rsidRPr="007275DF">
        <w:tab/>
      </w:r>
      <w:r>
        <w:t>Void</w:t>
      </w:r>
    </w:p>
    <w:p w14:paraId="092D455D" w14:textId="77777777" w:rsidR="009428D8" w:rsidRPr="007275DF" w:rsidRDefault="009428D8" w:rsidP="00E27636">
      <w:pPr>
        <w:pStyle w:val="Heading3"/>
      </w:pPr>
      <w:bookmarkStart w:id="10" w:name="_Hlk82512652"/>
      <w:r w:rsidRPr="007275DF">
        <w:t>A.10.3.3</w:t>
      </w:r>
      <w:bookmarkEnd w:id="10"/>
      <w:r w:rsidRPr="007275DF">
        <w:tab/>
        <w:t>SCell activation and deactivation delay</w:t>
      </w:r>
    </w:p>
    <w:p w14:paraId="28CAC768" w14:textId="2C2E9067" w:rsidR="009428D8" w:rsidRPr="007275DF" w:rsidRDefault="009428D8" w:rsidP="00127567">
      <w:pPr>
        <w:pStyle w:val="Heading4"/>
        <w:rPr>
          <w:lang w:val="en-US"/>
        </w:rPr>
      </w:pPr>
      <w:r w:rsidRPr="007275DF">
        <w:rPr>
          <w:lang w:val="en-US"/>
        </w:rPr>
        <w:t>A.10.3.3.1</w:t>
      </w:r>
      <w:r w:rsidR="00BA08CE" w:rsidRPr="007275DF">
        <w:tab/>
      </w:r>
      <w:r w:rsidRPr="007275DF">
        <w:rPr>
          <w:lang w:val="en-US"/>
        </w:rPr>
        <w:t>SCell Activation and Deactivation of known NR SCell with NR PSCell and NR SCell under CCA, 160 ms SCell measurement cycle</w:t>
      </w:r>
    </w:p>
    <w:p w14:paraId="0650AEF9" w14:textId="77777777" w:rsidR="009428D8" w:rsidRPr="007275DF" w:rsidRDefault="009428D8" w:rsidP="00127567">
      <w:pPr>
        <w:pStyle w:val="Heading5"/>
      </w:pPr>
      <w:r w:rsidRPr="007275DF">
        <w:t>A.10.3.3.1.1</w:t>
      </w:r>
      <w:r w:rsidRPr="007275DF">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lastRenderedPageBreak/>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rPr>
        <w:t>10</w:t>
      </w:r>
      <w:r w:rsidRPr="007275DF">
        <w:t>.3.3.1.1-2 and cell-specific parameters for NR cells are provided in Table A.</w:t>
      </w:r>
      <w:r w:rsidRPr="007275DF">
        <w:rPr>
          <w:rFonts w:eastAsiaTheme="minorEastAsia"/>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rPr>
        <w:t xml:space="preserve"> Cell 1 (PCell) on radio channel 1 (PCC) in E-UTRA, Cell 2 (PSCell) on radio channel 2 (PSCC) in NR, and Cell3 (SCell) on radio channel 3 (SCC) in NR. </w:t>
      </w:r>
      <w:r w:rsidRPr="007275DF">
        <w:t xml:space="preserve">Before the test starts the UE is connected to Cell 1 and Cell 2, but is not aware of Cell </w:t>
      </w:r>
      <w:r w:rsidRPr="007275DF">
        <w:rPr>
          <w:rFonts w:eastAsiaTheme="minorEastAsia"/>
        </w:rPr>
        <w:t>3</w:t>
      </w:r>
      <w:r w:rsidRPr="007275DF">
        <w:t xml:space="preserve">, as the UE is </w:t>
      </w:r>
      <w:r w:rsidRPr="007275DF">
        <w:rPr>
          <w:rFonts w:eastAsiaTheme="minorEastAsia"/>
        </w:rPr>
        <w:t xml:space="preserve">only </w:t>
      </w:r>
      <w:r w:rsidRPr="007275DF">
        <w:t xml:space="preserve">monitoring </w:t>
      </w:r>
      <w:r w:rsidRPr="007275DF">
        <w:rPr>
          <w:rFonts w:eastAsiaTheme="minorEastAsia"/>
        </w:rPr>
        <w:t>PCC and PSCC</w:t>
      </w:r>
      <w:r w:rsidRPr="007275DF">
        <w:t>. The UE shall be continuously scheduled in the</w:t>
      </w:r>
      <w:r w:rsidRPr="007275DF">
        <w:rPr>
          <w:rFonts w:eastAsiaTheme="minorEastAsia"/>
        </w:rPr>
        <w:t xml:space="preserve"> PCell and PSCell </w:t>
      </w:r>
      <w:r w:rsidRPr="007275DF">
        <w:t>throughout the whole test.</w:t>
      </w:r>
    </w:p>
    <w:p w14:paraId="04F6A550" w14:textId="77777777" w:rsidR="009428D8" w:rsidRPr="007275DF" w:rsidRDefault="009428D8" w:rsidP="009428D8">
      <w:r w:rsidRPr="007275DF">
        <w:t xml:space="preserve">At the beginning of T1 the UE receives an RRC message by which the SCell (Cell </w:t>
      </w:r>
      <w:r w:rsidRPr="007275DF">
        <w:rPr>
          <w:rFonts w:eastAsiaTheme="minorEastAsia"/>
        </w:rPr>
        <w:t>3</w:t>
      </w:r>
      <w:r w:rsidRPr="007275DF">
        <w:t>) becomes configured</w:t>
      </w:r>
      <w:r w:rsidRPr="007275DF">
        <w:rPr>
          <w:rFonts w:eastAsiaTheme="minorEastAsia"/>
        </w:rPr>
        <w:t xml:space="preserve"> on radio channel 2</w:t>
      </w:r>
      <w:r w:rsidRPr="007275DF">
        <w:t xml:space="preserve">. The UE now starts monitoring the </w:t>
      </w:r>
      <w:r w:rsidRPr="007275DF">
        <w:rPr>
          <w:rFonts w:eastAsiaTheme="minorEastAsia"/>
        </w:rPr>
        <w:t>SCC</w:t>
      </w:r>
      <w:r w:rsidRPr="007275DF">
        <w:t>. At the end of T1, the test equipment sends a MAC message for activation of the SCell.</w:t>
      </w:r>
    </w:p>
    <w:p w14:paraId="053091A8" w14:textId="11A270DB" w:rsidR="009428D8" w:rsidRPr="007275DF" w:rsidRDefault="009428D8" w:rsidP="009428D8">
      <w:r w:rsidRPr="007275DF">
        <w:t xml:space="preserve">The point in time at which the MAC message is received at the UE antenna connector, in a slot # denoted </w:t>
      </w:r>
      <w:r w:rsidRPr="007275DF">
        <w:rPr>
          <w:i/>
          <w:iCs/>
        </w:rPr>
        <w:t>m</w:t>
      </w:r>
      <w:r w:rsidRPr="007275DF">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rPr>
        <w:t xml:space="preserve"> </w:t>
      </w:r>
      <w:r w:rsidRPr="007275DF">
        <w:t>(T</w:t>
      </w:r>
      <w:r w:rsidRPr="007275DF">
        <w:rPr>
          <w:vertAlign w:val="subscript"/>
        </w:rPr>
        <w:t>HARQ</w:t>
      </w:r>
      <w:r w:rsidRPr="007275DF">
        <w:t>+ T</w:t>
      </w:r>
      <w:r w:rsidRPr="007275DF">
        <w:rPr>
          <w:vertAlign w:val="subscript"/>
        </w:rPr>
        <w:t>activation_time_withCCA</w:t>
      </w:r>
      <w:r w:rsidRPr="007275DF">
        <w:t xml:space="preserve"> + T</w:t>
      </w:r>
      <w:r w:rsidRPr="007275DF">
        <w:rPr>
          <w:vertAlign w:val="subscript"/>
        </w:rPr>
        <w:t>CSI_Reporting_withCCA</w:t>
      </w:r>
      <w:r w:rsidRPr="007275DF">
        <w:t xml:space="preserve">)/NR_slot_length, as defined in clause 8.3A.2. The UE shall start reporting CSI in PSCell in first available uplink resource for CSI reporting </w:t>
      </w:r>
      <w:r w:rsidR="00B1591B" w:rsidRPr="009F051E">
        <w:t>after at least one CSI-RS transmission occasion for channel measurement</w:t>
      </w:r>
      <w:r w:rsidR="00B1591B" w:rsidRPr="00A60189">
        <w:t xml:space="preserve"> </w:t>
      </w:r>
      <w:r w:rsidR="00B1591B" w:rsidRPr="00F8257C">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r w:rsidRPr="007275DF">
        <w:t xml:space="preserve">The point in time at which the MAC message is received by at the UE antenna connector, in a slot # denoted </w:t>
      </w:r>
      <w:r w:rsidRPr="007275DF">
        <w:rPr>
          <w:i/>
          <w:iCs/>
        </w:rPr>
        <w:t>n</w:t>
      </w:r>
      <w:r w:rsidRPr="007275DF">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r w:rsidRPr="007275DF">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r w:rsidRPr="007275DF">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r w:rsidRPr="007275DF">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pPr>
            <w:r w:rsidRPr="007275DF">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pPr>
            <w:r w:rsidRPr="007275DF">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pPr>
            <w:r w:rsidRPr="007275DF">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242240" w:rsidRDefault="009428D8" w:rsidP="00127567">
            <w:pPr>
              <w:pStyle w:val="TAC"/>
              <w:rPr>
                <w:lang w:val="fr-FR"/>
              </w:rPr>
            </w:pPr>
            <w:r w:rsidRPr="00242240">
              <w:rPr>
                <w:lang w:val="fr-FR"/>
              </w:rPr>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pPr>
            <w:r w:rsidRPr="007275DF">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242240" w:rsidRDefault="009428D8" w:rsidP="00127567">
            <w:pPr>
              <w:pStyle w:val="TAC"/>
              <w:rPr>
                <w:lang w:val="fr-FR"/>
              </w:rPr>
            </w:pPr>
            <w:r w:rsidRPr="00242240">
              <w:rPr>
                <w:lang w:val="fr-FR"/>
              </w:rPr>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 w14:paraId="2291E913" w14:textId="77777777" w:rsidR="009428D8" w:rsidRPr="007275DF" w:rsidRDefault="009428D8" w:rsidP="00127567">
      <w:pPr>
        <w:pStyle w:val="TH"/>
      </w:pPr>
      <w:r w:rsidRPr="007275DF">
        <w:lastRenderedPageBreak/>
        <w:t>Table A.</w:t>
      </w:r>
      <w:r w:rsidRPr="007275DF">
        <w:rPr>
          <w:rFonts w:eastAsiaTheme="minorEastAsia"/>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rPr>
              <w:t>Three</w:t>
            </w:r>
            <w:r w:rsidRPr="007275DF">
              <w:t xml:space="preserve"> radio channels (</w:t>
            </w:r>
            <w:r w:rsidRPr="007275DF">
              <w:rPr>
                <w:rFonts w:eastAsiaTheme="minorEastAsia"/>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rPr>
            </w:pPr>
            <w:r w:rsidRPr="007275DF">
              <w:t xml:space="preserve">Cell </w:t>
            </w:r>
            <w:r w:rsidRPr="007275DF">
              <w:rPr>
                <w:rFonts w:eastAsiaTheme="minorEastAsia"/>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rPr>
            </w:pPr>
            <w:r w:rsidRPr="007275DF">
              <w:t xml:space="preserve">Configured deactivated secondary cell on NR RF channel number </w:t>
            </w:r>
            <w:r w:rsidRPr="007275DF">
              <w:rPr>
                <w:rFonts w:eastAsiaTheme="minorEastAsia"/>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rPr>
              <w:t xml:space="preserve">Cell </w:t>
            </w:r>
            <w:r w:rsidRPr="007275DF">
              <w:rPr>
                <w:rFonts w:eastAsiaTheme="minorEastAsia" w:cs="Arial"/>
              </w:rPr>
              <w:t>3</w:t>
            </w:r>
            <w:r w:rsidRPr="007275DF">
              <w:rPr>
                <w:rFonts w:cs="Arial"/>
              </w:rPr>
              <w:t xml:space="preserve"> timing offset to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rPr>
            </w:pPr>
            <w:r w:rsidRPr="007275DF">
              <w:rPr>
                <w:rFonts w:eastAsiaTheme="minorEastAsia"/>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rPr>
              <w:t xml:space="preserve">Time alignment error between Cell </w:t>
            </w:r>
            <w:r w:rsidRPr="007275DF">
              <w:rPr>
                <w:rFonts w:eastAsiaTheme="minorEastAsia" w:cs="Arial"/>
              </w:rPr>
              <w:t>3</w:t>
            </w:r>
            <w:r w:rsidRPr="007275DF">
              <w:rPr>
                <w:rFonts w:cs="Arial"/>
              </w:rPr>
              <w:t xml:space="preserve"> and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rPr>
              <w:t xml:space="preserve"> 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including uncertainty in acquiring the first available downlink CSI reference resource, UE processing time for CSI reporting </w:t>
            </w:r>
            <w:r>
              <w:rPr>
                <w:rFonts w:cs="v4.2.0"/>
              </w:rPr>
              <w:t xml:space="preserve">(clause 5.2.2.5 in TS 38.214) </w:t>
            </w:r>
            <w: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000000"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lastRenderedPageBreak/>
        <w:t>Table A.</w:t>
      </w:r>
      <w:r w:rsidRPr="007275DF">
        <w:rPr>
          <w:rFonts w:eastAsiaTheme="minorEastAsia"/>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rPr>
            </w:pPr>
            <w:r w:rsidRPr="007275DF">
              <w:t>Config</w:t>
            </w:r>
            <w:r w:rsidRPr="007275DF">
              <w:rPr>
                <w:szCs w:val="18"/>
              </w:rPr>
              <w:t xml:space="preserve"> 1,</w:t>
            </w:r>
            <w:r w:rsidRPr="007275DF">
              <w:rPr>
                <w:rFonts w:eastAsiaTheme="minorEastAsia"/>
                <w:szCs w:val="18"/>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rPr>
            </w:pPr>
            <w:r w:rsidRPr="007275DF">
              <w:rPr>
                <w:lang w:val="en-US"/>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pPr>
            <w:r w:rsidRPr="007275DF">
              <w:t>As specified in clause A.3.</w:t>
            </w:r>
            <w:r w:rsidR="003149A1">
              <w:t>26</w:t>
            </w:r>
            <w:r w:rsidRPr="007275DF">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pPr>
            <w:r w:rsidRPr="007275DF">
              <w:t>As specified in clause A.3.</w:t>
            </w:r>
            <w:r w:rsidR="003149A1">
              <w:t>26</w:t>
            </w:r>
            <w:r w:rsidRPr="007275DF">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rPr>
            </w:pPr>
            <w:r w:rsidRPr="007275DF">
              <w:rPr>
                <w:lang w:val="en-US"/>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pPr>
            <w:r w:rsidRPr="007275DF">
              <w:t>As specified in clause A.3.</w:t>
            </w:r>
            <w:r w:rsidR="003149A1">
              <w:t>26</w:t>
            </w:r>
            <w:r w:rsidRPr="007275DF">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pPr>
            <w: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rPr>
            </w:pPr>
            <w:r w:rsidRPr="007275DF">
              <w:rPr>
                <w:lang w:val="en-US"/>
              </w:rPr>
              <w:t>DL CCA probability for semi-static channel access</w:t>
            </w:r>
            <w:r w:rsidRPr="007275DF">
              <w:rPr>
                <w:vertAlign w:val="superscript"/>
                <w:lang w:val="en-US"/>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rPr>
            </w:pPr>
            <w:r w:rsidRPr="007275DF">
              <w:rPr>
                <w:lang w:val="en-US"/>
              </w:rPr>
              <w:t>P</w:t>
            </w:r>
            <w:r w:rsidRPr="007275DF">
              <w:rPr>
                <w:vertAlign w:val="subscript"/>
                <w:lang w:val="en-US"/>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pPr>
            <w:r w:rsidRPr="007275DF">
              <w:t>0.</w:t>
            </w:r>
            <w: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pPr>
            <w:r w:rsidRPr="007275DF">
              <w:t>0.</w:t>
            </w:r>
            <w: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rPr>
            </w:pPr>
            <w:r w:rsidRPr="007275DF">
              <w:rPr>
                <w:lang w:val="en-US"/>
              </w:rPr>
              <w:t>DL CCA probability for dynamic channel access</w:t>
            </w:r>
            <w:r w:rsidRPr="007275DF">
              <w:rPr>
                <w:vertAlign w:val="superscript"/>
                <w:lang w:val="en-US"/>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rPr>
            </w:pPr>
            <w:r w:rsidRPr="007275DF">
              <w:rPr>
                <w:lang w:val="en-US"/>
              </w:rPr>
              <w:t>P</w:t>
            </w:r>
            <w:r w:rsidRPr="007275DF">
              <w:rPr>
                <w:vertAlign w:val="subscript"/>
                <w:lang w:val="en-US"/>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pPr>
            <w:r w:rsidRPr="007275DF">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rPr>
            </w:pPr>
            <w:r w:rsidRPr="007275DF">
              <w:rPr>
                <w:lang w:val="en-US"/>
              </w:rPr>
              <w:t>P</w:t>
            </w:r>
            <w:r w:rsidRPr="007275DF">
              <w:rPr>
                <w:vertAlign w:val="subscript"/>
                <w:lang w:val="en-US"/>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pPr>
            <w:r w:rsidRPr="007275DF">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pPr>
            <w:r>
              <w:rPr>
                <w:lang w:val="en-US"/>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rPr>
            </w:pPr>
            <w:r>
              <w:rPr>
                <w:lang w:val="en-US"/>
              </w:rPr>
              <w:t>P</w:t>
            </w:r>
            <w:r>
              <w:rPr>
                <w:vertAlign w:val="subscript"/>
                <w:lang w:val="en-US"/>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pPr>
            <w: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pPr>
            <w: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rPr>
            </w:pPr>
            <w:r w:rsidRPr="007275DF">
              <w:rPr>
                <w:lang w:val="en-US"/>
              </w:rPr>
              <w:t>UL CCA probability</w:t>
            </w:r>
            <w:r>
              <w:rPr>
                <w:lang w:val="en-US"/>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rPr>
            </w:pPr>
            <w:r w:rsidRPr="007275DF">
              <w:rPr>
                <w:lang w:val="en-US"/>
              </w:rPr>
              <w:t>P</w:t>
            </w:r>
            <w:r w:rsidRPr="007275DF">
              <w:rPr>
                <w:vertAlign w:val="subscript"/>
                <w:lang w:val="en-US"/>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pPr>
            <w:r w:rsidRPr="007275DF">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pPr>
            <w: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rPr>
            </w:pPr>
            <w:r>
              <w:rPr>
                <w:lang w:val="en-US"/>
              </w:rPr>
              <w:t>L</w:t>
            </w:r>
            <w:r>
              <w:rPr>
                <w:vertAlign w:val="subscript"/>
                <w:lang w:val="en-US"/>
              </w:rPr>
              <w:t xml:space="preserve">CCA_DL </w:t>
            </w:r>
            <w:r>
              <w:rPr>
                <w:vertAlign w:val="superscript"/>
                <w:lang w:val="en-US"/>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pPr>
            <w: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pPr>
            <w: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rPr>
            </w:pPr>
            <w:r>
              <w:rPr>
                <w:lang w:val="en-US"/>
              </w:rPr>
              <w:t>W</w:t>
            </w:r>
            <w:r>
              <w:rPr>
                <w:vertAlign w:val="subscript"/>
                <w:lang w:val="en-US"/>
              </w:rPr>
              <w:t>CCA_DL</w:t>
            </w:r>
            <w:r>
              <w:rPr>
                <w:vertAlign w:val="superscript"/>
                <w:lang w:val="en-US"/>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rPr>
            </w:pPr>
            <w:r w:rsidRPr="007275DF">
              <w:rPr>
                <w:lang w:val="en-US"/>
              </w:rPr>
              <w:t>Initial downlink BWP 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rPr>
            </w:pPr>
            <w:r w:rsidRPr="007275DF">
              <w:rPr>
                <w:lang w:val="en-US"/>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rPr>
            </w:pPr>
            <w:r w:rsidRPr="007275DF">
              <w:rPr>
                <w:lang w:val="en-US"/>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pPr>
            <w:r w:rsidRPr="007275DF">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pPr>
            <w:r w:rsidRPr="007275DF">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rPr>
            </w:pPr>
            <w:r w:rsidRPr="007275DF">
              <w:rPr>
                <w:lang w:val="en-US"/>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rPr>
            </w:pPr>
            <w:r w:rsidRPr="007275DF">
              <w:rPr>
                <w:rFonts w:eastAsiaTheme="minorEastAsia"/>
                <w:lang w:val="en-US"/>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rPr>
            </w:pPr>
            <w:r w:rsidRPr="007275DF">
              <w:rPr>
                <w:rFonts w:eastAsiaTheme="minorEastAsia" w:cs="v5.0.0"/>
              </w:rPr>
              <w:t xml:space="preserve">RMSI </w:t>
            </w:r>
            <w:r w:rsidRPr="007275DF">
              <w:rPr>
                <w:rFonts w:cs="v5.0.0"/>
              </w:rPr>
              <w:t xml:space="preserve">CORESET </w:t>
            </w:r>
            <w:r w:rsidRPr="007275DF">
              <w:rPr>
                <w:rFonts w:eastAsiaTheme="minorEastAsia" w:cs="v5.0.0"/>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semi-static channel access</w:t>
            </w:r>
            <w:r w:rsidRPr="007275DF">
              <w:rPr>
                <w:rFonts w:eastAsiaTheme="minorEastAsia"/>
                <w:vertAlign w:val="superscript"/>
                <w:lang w:val="da-DK"/>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rPr>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rPr>
            </w:pPr>
            <w:r w:rsidRPr="007275DF">
              <w:rPr>
                <w:rFonts w:eastAsiaTheme="minorEastAsia"/>
                <w:szCs w:val="16"/>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rPr>
            </w:pPr>
            <w:r w:rsidRPr="007275DF">
              <w:rPr>
                <w:rFonts w:eastAsiaTheme="minorEastAsia"/>
                <w:szCs w:val="16"/>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dynamic channel access</w:t>
            </w:r>
            <w:r w:rsidRPr="007275DF">
              <w:rPr>
                <w:rFonts w:eastAsiaTheme="minorEastAsia"/>
                <w:vertAlign w:val="superscript"/>
                <w:lang w:val="da-DK"/>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rPr>
            </w:pPr>
            <w:r w:rsidRPr="007275DF">
              <w:rPr>
                <w:rFonts w:eastAsiaTheme="minorEastAsia"/>
                <w:szCs w:val="16"/>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rPr>
            </w:pPr>
            <w:r w:rsidRPr="007275DF">
              <w:rPr>
                <w:rFonts w:eastAsiaTheme="minorEastAsia"/>
                <w:szCs w:val="16"/>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rPr>
            </w:pPr>
            <w:r w:rsidRPr="007275DF">
              <w:rPr>
                <w:rFonts w:eastAsiaTheme="minorEastAsia"/>
                <w:szCs w:val="16"/>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rPr>
            </w:pPr>
            <w:r w:rsidRPr="007275DF">
              <w:rPr>
                <w:rFonts w:eastAsiaTheme="minorEastAsia"/>
                <w:lang w:val="en-US"/>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rPr>
            </w:pPr>
            <w:r w:rsidRPr="007275DF">
              <w:rPr>
                <w:rFonts w:eastAsiaTheme="minorEastAsia"/>
                <w:szCs w:val="16"/>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rPr>
            </w:pPr>
            <w:r w:rsidRPr="007275DF">
              <w:rPr>
                <w:rFonts w:eastAsiaTheme="minorEastAsia"/>
                <w:lang w:val="en-US"/>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rPr>
            </w:pPr>
            <w:r w:rsidRPr="007275DF">
              <w:rPr>
                <w:lang w:val="en-US"/>
              </w:rPr>
              <w:t>dBm/</w:t>
            </w:r>
            <w:r w:rsidRPr="007275DF">
              <w:rPr>
                <w:rFonts w:eastAsiaTheme="minorEastAsia"/>
                <w:lang w:val="en-US"/>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 w14:paraId="6CE84CB8" w14:textId="77777777" w:rsidR="009428D8" w:rsidRPr="007275DF" w:rsidRDefault="009428D8" w:rsidP="00127567">
      <w:pPr>
        <w:pStyle w:val="Heading5"/>
      </w:pPr>
      <w:r w:rsidRPr="007275DF">
        <w:t>A.10.3.3.1.2</w:t>
      </w:r>
      <w:r w:rsidRPr="007275DF">
        <w:tab/>
        <w:t>Test Requirements</w:t>
      </w:r>
    </w:p>
    <w:p w14:paraId="1B6D2593" w14:textId="77777777" w:rsidR="00B1591B" w:rsidRPr="001A0F66" w:rsidRDefault="00B1591B" w:rsidP="00B1591B">
      <w:r w:rsidRPr="001A0F66">
        <w:t xml:space="preserve">During T2, starting </w:t>
      </w:r>
      <w:r w:rsidRPr="009F051E">
        <w:t>after at least one CSI-RS transmission occasion for channel measurement</w:t>
      </w:r>
      <w:r w:rsidRPr="001A0F66">
        <w:t xml:space="preserve"> </w:t>
      </w:r>
      <w:r w:rsidRPr="00F8257C">
        <w:t xml:space="preserve">and reporting </w:t>
      </w:r>
      <w:r w:rsidRPr="001A0F66">
        <w:t>from the slot specified in clause 4.3 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r w:rsidRPr="001A0F66">
        <w:t xml:space="preserve">During T2, the UE shall send the first valid CSI report (non-zero CQI) for the SCell in first available uplink resource for CSI reporting </w:t>
      </w:r>
      <w:r>
        <w:t>no later than</w:t>
      </w:r>
      <w:r w:rsidRPr="001A0F66">
        <w:t xml:space="preserve"> slot </w:t>
      </w:r>
      <w:r w:rsidRPr="001A0F66">
        <w:rPr>
          <w:i/>
          <w:iCs/>
        </w:rPr>
        <w:t xml:space="preserve">m + </w:t>
      </w:r>
      <w:r w:rsidRPr="001A0F66">
        <w:t>(T</w:t>
      </w:r>
      <w:r w:rsidRPr="001A0F66">
        <w:rPr>
          <w:vertAlign w:val="subscript"/>
        </w:rPr>
        <w:t>HARQ</w:t>
      </w:r>
      <w:r w:rsidRPr="001A0F66">
        <w:t>+ T</w:t>
      </w:r>
      <w:r w:rsidRPr="001A0F66">
        <w:rPr>
          <w:vertAlign w:val="subscript"/>
        </w:rPr>
        <w:t>activation_time_withCCA</w:t>
      </w:r>
      <w:r w:rsidRPr="001A0F66">
        <w:t xml:space="preserve"> + T</w:t>
      </w:r>
      <w:r w:rsidRPr="001A0F66">
        <w:rPr>
          <w:vertAlign w:val="subscript"/>
        </w:rPr>
        <w:t>CSI_Reporting_withCCA</w:t>
      </w:r>
      <w:r w:rsidRPr="001A0F66">
        <w:t>)/NR_slot_length, where T</w:t>
      </w:r>
      <w:r w:rsidRPr="001A0F66">
        <w:rPr>
          <w:vertAlign w:val="subscript"/>
        </w:rPr>
        <w:t>activation_time_withCCA</w:t>
      </w:r>
      <w:r w:rsidRPr="001A0F66">
        <w:t xml:space="preserve"> = T</w:t>
      </w:r>
      <w:r w:rsidRPr="001A0F66">
        <w:rPr>
          <w:vertAlign w:val="subscript"/>
        </w:rPr>
        <w:t xml:space="preserve">FirstSSB </w:t>
      </w:r>
      <w:r w:rsidRPr="001A0F66">
        <w:t>+ L</w:t>
      </w:r>
      <w:r w:rsidRPr="001A0F66">
        <w:rPr>
          <w:vertAlign w:val="subscript"/>
        </w:rPr>
        <w:t>1</w:t>
      </w:r>
      <w:r w:rsidRPr="001A0F66">
        <w:t>*T</w:t>
      </w:r>
      <w:r w:rsidRPr="001A0F66">
        <w:rPr>
          <w:vertAlign w:val="subscript"/>
        </w:rPr>
        <w:t xml:space="preserve">rs </w:t>
      </w:r>
      <w:r w:rsidRPr="001A0F66">
        <w:t>+ 5ms, as specified in clause 8.3A.2.</w:t>
      </w:r>
    </w:p>
    <w:p w14:paraId="7534F816"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0C1E688B"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FirstSSB.</w:t>
      </w:r>
    </w:p>
    <w:p w14:paraId="059D5C6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00EEFFAA"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1.2.4</w:t>
      </w:r>
      <w:r w:rsidRPr="007275DF">
        <w:t>.</w:t>
      </w:r>
    </w:p>
    <w:p w14:paraId="6BD2D63A" w14:textId="77777777" w:rsidR="009428D8" w:rsidRPr="007275DF" w:rsidRDefault="009428D8" w:rsidP="009428D8">
      <w:r w:rsidRPr="007275DF">
        <w:t>The rate of correctly observed SCell activation delays and SCell deactivation delays shall for repeated tests be at least 90%.</w:t>
      </w:r>
    </w:p>
    <w:p w14:paraId="1B2553DC" w14:textId="5B95A7CC" w:rsidR="00F96D31" w:rsidRPr="007275DF" w:rsidRDefault="00F96D31" w:rsidP="00F96D31">
      <w:pPr>
        <w:pStyle w:val="Heading4"/>
        <w:rPr>
          <w:lang w:val="en-US"/>
        </w:rPr>
      </w:pPr>
      <w:r w:rsidRPr="007275DF">
        <w:rPr>
          <w:lang w:val="en-US"/>
        </w:rPr>
        <w:t>A.10.3.3.2</w:t>
      </w:r>
      <w:r w:rsidR="00E27636">
        <w:rPr>
          <w:lang w:val="en-US"/>
        </w:rPr>
        <w:tab/>
      </w:r>
      <w:r w:rsidRPr="007275DF">
        <w:rPr>
          <w:lang w:val="en-US"/>
        </w:rPr>
        <w:t xml:space="preserve">SCell Activation and Deactivation of known NR SCell with NR PSCell and NR SCell under CCA, </w:t>
      </w:r>
      <w:r>
        <w:rPr>
          <w:lang w:val="en-US"/>
        </w:rPr>
        <w:t>640</w:t>
      </w:r>
      <w:r w:rsidRPr="007275DF">
        <w:rPr>
          <w:lang w:val="en-US"/>
        </w:rPr>
        <w:t xml:space="preserve"> ms SCell measurement cycle</w:t>
      </w:r>
    </w:p>
    <w:p w14:paraId="020EE150" w14:textId="77777777" w:rsidR="00F96D31" w:rsidRPr="007275DF" w:rsidRDefault="00F96D31" w:rsidP="00F96D31">
      <w:pPr>
        <w:pStyle w:val="Heading5"/>
      </w:pPr>
      <w:r w:rsidRPr="007275DF">
        <w:t>A.10.3.3.2.1</w:t>
      </w:r>
      <w:r w:rsidRPr="007275DF">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lastRenderedPageBreak/>
        <w:t xml:space="preserve">Table A.10.3.3.2.1-1: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pPr>
      <w:r w:rsidRPr="007275DF">
        <w:t>A.10.3.3.2.2</w:t>
      </w:r>
      <w:r w:rsidRPr="007275DF">
        <w:tab/>
        <w:t>Test Requirements</w:t>
      </w:r>
    </w:p>
    <w:p w14:paraId="4A990631" w14:textId="77777777" w:rsidR="00B1591B" w:rsidRPr="00BF4BCC" w:rsidRDefault="00B1591B" w:rsidP="00B1591B">
      <w:r w:rsidRPr="00BF4BCC">
        <w:t xml:space="preserve">During T2, starting </w:t>
      </w:r>
      <w:r w:rsidRPr="009F051E">
        <w:t>after at least one CSI-RS transmission occasion for channel measurement</w:t>
      </w:r>
      <w:r w:rsidRPr="00BF4BCC">
        <w:t xml:space="preserve"> </w:t>
      </w:r>
      <w:r w:rsidRPr="00F8257C">
        <w:t xml:space="preserve">and reporting </w:t>
      </w:r>
      <w:r w:rsidRPr="00BF4BCC">
        <w:t>from the slot specified in clause 4.3 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r w:rsidRPr="00BF4BCC">
        <w:t xml:space="preserve">During T2, the UE shall send the first valid CSI report (non-zero CQI) for the SCell in first available uplink resource for CSI reporting </w:t>
      </w:r>
      <w:r>
        <w:t>no later than</w:t>
      </w:r>
      <w:r w:rsidRPr="00BF4BCC">
        <w:t xml:space="preserve"> slot </w:t>
      </w:r>
      <w:r w:rsidRPr="00BF4BCC">
        <w:rPr>
          <w:i/>
          <w:iCs/>
        </w:rPr>
        <w:t xml:space="preserve">m + </w:t>
      </w:r>
      <w:r w:rsidRPr="00BF4BCC">
        <w:t>(T</w:t>
      </w:r>
      <w:r w:rsidRPr="00BF4BCC">
        <w:rPr>
          <w:vertAlign w:val="subscript"/>
        </w:rPr>
        <w:t>HARQ</w:t>
      </w:r>
      <w:r w:rsidRPr="00BF4BCC">
        <w:t>+ T</w:t>
      </w:r>
      <w:r w:rsidRPr="00BF4BCC">
        <w:rPr>
          <w:vertAlign w:val="subscript"/>
        </w:rPr>
        <w:t>activation_time_withCCA</w:t>
      </w:r>
      <w:r w:rsidRPr="00BF4BCC">
        <w:t xml:space="preserve"> + T</w:t>
      </w:r>
      <w:r w:rsidRPr="00BF4BCC">
        <w:rPr>
          <w:vertAlign w:val="subscript"/>
        </w:rPr>
        <w:t>CSI_reporting_withCCA</w:t>
      </w:r>
      <w:r w:rsidRPr="00BF4BCC">
        <w:t>)/NR_slot_length, where T</w:t>
      </w:r>
      <w:r w:rsidRPr="00BF4BCC">
        <w:rPr>
          <w:vertAlign w:val="subscript"/>
        </w:rPr>
        <w:t>activation_time_withCCA</w:t>
      </w:r>
      <w:r w:rsidRPr="00BF4BCC">
        <w:t xml:space="preserve"> =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69620792"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2,1</w:t>
      </w:r>
      <w:r w:rsidRPr="007275DF">
        <w:t>* T</w:t>
      </w:r>
      <w:r w:rsidRPr="007275DF">
        <w:rPr>
          <w:vertAlign w:val="subscript"/>
        </w:rPr>
        <w:t>SMTC_MAX.</w:t>
      </w:r>
    </w:p>
    <w:p w14:paraId="70C94AD2"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754851DF"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7279D451" w14:textId="77777777" w:rsidR="009428D8" w:rsidRPr="007275DF" w:rsidRDefault="009428D8" w:rsidP="009428D8">
      <w:r w:rsidRPr="007275DF">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rPr>
      </w:pPr>
      <w:r w:rsidRPr="007275DF">
        <w:rPr>
          <w:lang w:val="en-US"/>
        </w:rPr>
        <w:t>A.10.3.3.3</w:t>
      </w:r>
      <w:r w:rsidR="00BA08CE">
        <w:rPr>
          <w:lang w:val="en-US"/>
        </w:rPr>
        <w:tab/>
      </w:r>
      <w:r w:rsidRPr="007275DF">
        <w:rPr>
          <w:lang w:val="en-US"/>
        </w:rPr>
        <w:t>SCell Activation and Deactivation of unknown NR SCell with NR PSCell and NR SCell under CCA</w:t>
      </w:r>
    </w:p>
    <w:p w14:paraId="29DE48B1" w14:textId="77777777" w:rsidR="009428D8" w:rsidRPr="007275DF" w:rsidRDefault="009428D8" w:rsidP="00127567">
      <w:pPr>
        <w:pStyle w:val="Heading5"/>
      </w:pPr>
      <w:r w:rsidRPr="007275DF">
        <w:t>A.10.3.3.3.1</w:t>
      </w:r>
      <w:r w:rsidRPr="007275DF">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rPr>
        <w:t>10</w:t>
      </w:r>
      <w:r w:rsidRPr="007275DF">
        <w:t>.3.3.1.1-2 above, except for parameters listed below in Table A.</w:t>
      </w:r>
      <w:r w:rsidRPr="007275DF">
        <w:rPr>
          <w:rFonts w:eastAsiaTheme="minorEastAsia"/>
        </w:rPr>
        <w:t>10</w:t>
      </w:r>
      <w:r w:rsidRPr="007275DF">
        <w:t>.3.3.3.1-1. The cell-specific parameters are same as in Table A.</w:t>
      </w:r>
      <w:r w:rsidRPr="007275DF">
        <w:rPr>
          <w:rFonts w:eastAsiaTheme="minorEastAsia"/>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pPr>
      <w:r w:rsidRPr="007275DF">
        <w:lastRenderedPageBreak/>
        <w:t>A.10.3.3.3.2</w:t>
      </w:r>
      <w:r w:rsidRPr="007275DF">
        <w:tab/>
        <w:t>Test Requirements</w:t>
      </w:r>
    </w:p>
    <w:p w14:paraId="7BDECA9C" w14:textId="77777777" w:rsidR="00B1591B" w:rsidRPr="00B25FF3" w:rsidRDefault="00B1591B" w:rsidP="00B1591B">
      <w:r w:rsidRPr="00B25FF3">
        <w:t xml:space="preserve">During T2, starting </w:t>
      </w:r>
      <w:r w:rsidRPr="009F051E">
        <w:t>after at least one CSI-RS transmission occasion for channel measurement</w:t>
      </w:r>
      <w:r w:rsidRPr="00B25FF3">
        <w:t xml:space="preserve"> </w:t>
      </w:r>
      <w:r w:rsidRPr="00F8257C">
        <w:t xml:space="preserve">and reporting </w:t>
      </w:r>
      <w:r w:rsidRPr="00B25FF3">
        <w:t>from the slot specified in clause 4.3 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r w:rsidRPr="00B25FF3">
        <w:t xml:space="preserve">During T2, the UE shall send the first valid CSI report (non-zero CQI) for the SCell in first available uplink resource for CSI reporting </w:t>
      </w:r>
      <w:r>
        <w:t>no later than</w:t>
      </w:r>
      <w:r w:rsidRPr="00B25FF3">
        <w:t xml:space="preserve"> slot </w:t>
      </w:r>
      <w:r w:rsidRPr="00B25FF3">
        <w:rPr>
          <w:i/>
          <w:iCs/>
        </w:rPr>
        <w:t xml:space="preserve">m + </w:t>
      </w:r>
      <w:r w:rsidRPr="00B25FF3">
        <w:t>(T</w:t>
      </w:r>
      <w:r w:rsidRPr="00B25FF3">
        <w:rPr>
          <w:vertAlign w:val="subscript"/>
        </w:rPr>
        <w:t>HARQ</w:t>
      </w:r>
      <w:r w:rsidRPr="00B25FF3">
        <w:t>+ T</w:t>
      </w:r>
      <w:r w:rsidRPr="00B25FF3">
        <w:rPr>
          <w:vertAlign w:val="subscript"/>
        </w:rPr>
        <w:t>activation_time_withCCA</w:t>
      </w:r>
      <w:r w:rsidRPr="00B25FF3">
        <w:t xml:space="preserve"> + T</w:t>
      </w:r>
      <w:r w:rsidRPr="00B25FF3">
        <w:rPr>
          <w:vertAlign w:val="subscript"/>
        </w:rPr>
        <w:t>CSI_reporting_withCCA</w:t>
      </w:r>
      <w:r w:rsidRPr="00B25FF3">
        <w:t>)/NR_slot_length, where T</w:t>
      </w:r>
      <w:r w:rsidRPr="00B25FF3">
        <w:rPr>
          <w:vertAlign w:val="subscript"/>
        </w:rPr>
        <w:t>activation_time_withCCA</w:t>
      </w:r>
      <w:r w:rsidRPr="00B25FF3">
        <w:t xml:space="preserve"> = T</w:t>
      </w:r>
      <w:r w:rsidRPr="00B25FF3">
        <w:rPr>
          <w:vertAlign w:val="subscript"/>
        </w:rPr>
        <w:t>FirstSSB_MAX</w:t>
      </w:r>
      <w:r w:rsidRPr="00B25FF3">
        <w:t xml:space="preserve"> + (1 + L</w:t>
      </w:r>
      <w:r w:rsidRPr="00B25FF3">
        <w:rPr>
          <w:vertAlign w:val="subscript"/>
        </w:rPr>
        <w:t>3,1</w:t>
      </w:r>
      <w:r w:rsidRPr="00B25FF3">
        <w:t>)*T</w:t>
      </w:r>
      <w:r w:rsidRPr="00B25FF3">
        <w:rPr>
          <w:vertAlign w:val="subscript"/>
        </w:rPr>
        <w:t xml:space="preserve">SMTC_MAX </w:t>
      </w:r>
      <w:r w:rsidRPr="00B25FF3">
        <w:t>+ (2 + L</w:t>
      </w:r>
      <w:r w:rsidRPr="00B25FF3">
        <w:rPr>
          <w:vertAlign w:val="subscript"/>
        </w:rPr>
        <w:t>3,2</w:t>
      </w:r>
      <w:r w:rsidRPr="00B25FF3">
        <w:t>)*T</w:t>
      </w:r>
      <w:r w:rsidRPr="00B25FF3">
        <w:rPr>
          <w:vertAlign w:val="subscript"/>
        </w:rPr>
        <w:t>rs</w:t>
      </w:r>
      <w:r w:rsidRPr="00B25FF3" w:rsidDel="000B0D6A">
        <w:t xml:space="preserve"> </w:t>
      </w:r>
      <w:r w:rsidRPr="00B25FF3">
        <w:t>+ 5ms, as specified in clause 8.3A.2.</w:t>
      </w:r>
    </w:p>
    <w:p w14:paraId="2D22B273"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2724AA7D"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3,1</w:t>
      </w:r>
      <w:r w:rsidRPr="007275DF">
        <w:t>* T</w:t>
      </w:r>
      <w:r w:rsidRPr="007275DF">
        <w:rPr>
          <w:vertAlign w:val="subscript"/>
        </w:rPr>
        <w:t>SMTC_MAX.</w:t>
      </w:r>
    </w:p>
    <w:p w14:paraId="44AD468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467800C3"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04C21083" w14:textId="77777777" w:rsidR="009428D8" w:rsidRPr="007275DF" w:rsidRDefault="009428D8" w:rsidP="009428D8">
      <w:r w:rsidRPr="007275DF">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rPr>
        <w:t>A.10.3.4.1.1</w:t>
      </w:r>
      <w:r w:rsidRPr="007275DF">
        <w:rPr>
          <w:snapToGrid w:val="0"/>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lastRenderedPageBreak/>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034"/>
        <w:gridCol w:w="986"/>
        <w:gridCol w:w="1662"/>
        <w:gridCol w:w="2046"/>
      </w:tblGrid>
      <w:tr w:rsidR="00832265" w:rsidRPr="007275DF" w14:paraId="30DFA2B5" w14:textId="77777777" w:rsidTr="00574976">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lastRenderedPageBreak/>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5F7ACD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rPr>
            </w:pPr>
            <w:r w:rsidRPr="007275DF">
              <w:rPr>
                <w:rFonts w:ascii="Arial" w:hAnsi="Arial" w:cs="Arial"/>
                <w:noProof/>
                <w:sz w:val="18"/>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6DE65888"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F437D91"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lastRenderedPageBreak/>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0.5pt;height:20.5pt" o:ole="" fillcolor="window">
                  <v:imagedata r:id="rId57" o:title=""/>
                </v:shape>
                <o:OLEObject Type="Embed" ProgID="Equation.3" ShapeID="_x0000_i1067" DrawAspect="Content" ObjectID="_1783797114"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The UE behaviour during time durations T1, T2, T3, T4 and T5 shall be as follows:</w:t>
      </w:r>
    </w:p>
    <w:p w14:paraId="7239BAE8" w14:textId="77777777" w:rsidR="009428D8" w:rsidRPr="007275DF" w:rsidRDefault="009428D8" w:rsidP="009428D8">
      <w:r w:rsidRPr="007275DF">
        <w:t>During the time duration T1 and T2, the UE shall transmit uplink signal at least in all subframes configured for CSI transmission on Cell 1.</w:t>
      </w:r>
    </w:p>
    <w:p w14:paraId="2BC44840"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rPr>
        <w:t>A.10.3.4.2.1</w:t>
      </w:r>
      <w:r w:rsidRPr="007275DF">
        <w:rPr>
          <w:snapToGrid w:val="0"/>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w:t>
      </w:r>
      <w:r w:rsidRPr="007275DF">
        <w:lastRenderedPageBreak/>
        <w:t>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lastRenderedPageBreak/>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256"/>
        <w:gridCol w:w="764"/>
        <w:gridCol w:w="1662"/>
        <w:gridCol w:w="2046"/>
      </w:tblGrid>
      <w:tr w:rsidR="00695BC3" w:rsidRPr="007275DF" w14:paraId="546CE7F5" w14:textId="77777777" w:rsidTr="00111F0C">
        <w:trPr>
          <w:trHeight w:val="402"/>
          <w:jc w:val="center"/>
        </w:trPr>
        <w:tc>
          <w:tcPr>
            <w:tcW w:w="1938" w:type="pct"/>
            <w:gridSpan w:val="5"/>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lastRenderedPageBreak/>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5"/>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3"/>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3"/>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4"/>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rPr>
            </w:pPr>
          </w:p>
        </w:tc>
      </w:tr>
      <w:tr w:rsidR="008604B5" w:rsidRPr="007275DF" w14:paraId="0FE6DF8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rPr>
            </w:pPr>
            <w:r w:rsidRPr="007275DF">
              <w:rPr>
                <w:noProof/>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rPr>
            </w:pPr>
            <w:r w:rsidRPr="007275DF">
              <w:rPr>
                <w:rFonts w:cs="Arial"/>
                <w:noProof/>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rPr>
            </w:pPr>
            <w:r w:rsidRPr="007275DF">
              <w:rPr>
                <w:rFonts w:cs="Arial"/>
                <w:szCs w:val="18"/>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rPr>
            </w:pPr>
          </w:p>
        </w:tc>
      </w:tr>
      <w:tr w:rsidR="008604B5" w:rsidRPr="007275DF" w14:paraId="602D886E"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rPr>
            </w:pPr>
            <w:r w:rsidRPr="007275DF">
              <w:rPr>
                <w:noProof/>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rPr>
            </w:pPr>
            <w:r w:rsidRPr="007275DF">
              <w:rPr>
                <w:rFonts w:cs="Arial"/>
                <w:szCs w:val="18"/>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rPr>
            </w:pPr>
          </w:p>
        </w:tc>
      </w:tr>
      <w:tr w:rsidR="008604B5" w:rsidRPr="007275DF" w14:paraId="69C7DEF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lastRenderedPageBreak/>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0.5pt;height:20.5pt" o:ole="" fillcolor="window">
                  <v:imagedata r:id="rId57" o:title=""/>
                </v:shape>
                <o:OLEObject Type="Embed" ProgID="Equation.3" ShapeID="_x0000_i1068" DrawAspect="Content" ObjectID="_1783797115"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rPr>
        <w:lastRenderedPageBreak/>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553FFD81"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The UE behaviour during time durations T1, T2, T3, T4 and T5 shall be as follows:</w:t>
      </w:r>
    </w:p>
    <w:p w14:paraId="09936356" w14:textId="77777777" w:rsidR="009428D8" w:rsidRPr="007275DF" w:rsidRDefault="009428D8" w:rsidP="009428D8">
      <w:r w:rsidRPr="007275DF">
        <w:t>During the time duration T1 and T2, the UE shall transmit uplink signal at least in all subframes configured for CSI transmission on Cell 1.</w:t>
      </w:r>
    </w:p>
    <w:p w14:paraId="7656968E"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pPr>
      <w:r w:rsidRPr="007275DF">
        <w:t>The purpose of this test is to verify the UL BWP switch delay requirement defined in clause 8.6.4.</w:t>
      </w:r>
    </w:p>
    <w:p w14:paraId="267A9B17" w14:textId="77777777" w:rsidR="009428D8" w:rsidRPr="007275DF" w:rsidRDefault="009428D8" w:rsidP="009428D8">
      <w:pPr>
        <w:jc w:val="both"/>
      </w:pPr>
      <w:r w:rsidRPr="007275DF">
        <w:t>The supported test configurations are shown in Table A.</w:t>
      </w:r>
      <w:r w:rsidRPr="007275DF">
        <w:rPr>
          <w:rFonts w:eastAsia="MS Mincho"/>
          <w:bCs/>
        </w:rPr>
        <w:t>10.3.5.1</w:t>
      </w:r>
      <w:r w:rsidRPr="007275DF">
        <w:t xml:space="preserve">.1-1. </w:t>
      </w:r>
    </w:p>
    <w:p w14:paraId="489C7907" w14:textId="77777777" w:rsidR="009428D8" w:rsidRPr="007275DF" w:rsidRDefault="009428D8" w:rsidP="009428D8">
      <w:pPr>
        <w:jc w:val="both"/>
      </w:pPr>
      <w:r w:rsidRPr="007275DF">
        <w:t>The test scenario comprises of one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lastRenderedPageBreak/>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t>is DL 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t>is UL 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parameters for Cell 2.</w:t>
      </w:r>
    </w:p>
    <w:p w14:paraId="5BAF8B43" w14:textId="77777777" w:rsidR="009428D8" w:rsidRPr="007275DF" w:rsidRDefault="009428D8" w:rsidP="009428D8">
      <w:pPr>
        <w:spacing w:before="240"/>
        <w:jc w:val="both"/>
      </w:pPr>
      <w:r w:rsidRPr="007275DF">
        <w:t xml:space="preserve">The cell has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t>Time period T1 starts when the UE has received the SRS configuration for periodic SRS transmission on active UL BWP-1.</w:t>
      </w:r>
    </w:p>
    <w:p w14:paraId="0260FD5F" w14:textId="0A2475E7" w:rsidR="00471A6C" w:rsidRDefault="00471A6C" w:rsidP="00127567">
      <w:pPr>
        <w:pStyle w:val="B10"/>
      </w:pPr>
      <w:r>
        <w:t>-</w:t>
      </w:r>
      <w:r>
        <w:tab/>
      </w:r>
      <w:r w:rsidRPr="007275DF">
        <w:t>The UE shall perform UL CCA before SRS transmission.</w:t>
      </w:r>
    </w:p>
    <w:p w14:paraId="2C5FF660" w14:textId="33CBC25C" w:rsidR="00471A6C" w:rsidRPr="007275DF" w:rsidRDefault="00471A6C" w:rsidP="00127567">
      <w:pPr>
        <w:pStyle w:val="B10"/>
      </w:pPr>
      <w:r>
        <w:t>-</w:t>
      </w:r>
      <w:r>
        <w:tab/>
      </w:r>
      <w:r w:rsidRPr="007275DF">
        <w:t>The parameter 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 w14:paraId="3AF7E024" w14:textId="77777777" w:rsidR="009428D8" w:rsidRPr="007275DF" w:rsidRDefault="009428D8" w:rsidP="00127567">
      <w:pPr>
        <w:pStyle w:val="TH"/>
      </w:pPr>
      <w:r w:rsidRPr="007275DF">
        <w:lastRenderedPageBreak/>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lastRenderedPageBreak/>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lastRenderedPageBreak/>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pPr>
            <w:r w:rsidRPr="007275DF">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pPr>
            <w:r w:rsidRPr="007275DF">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pPr>
            <w:r w:rsidRPr="007275DF">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pPr>
            <w:r w:rsidRPr="007275DF">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pPr>
            <w:r w:rsidRPr="007275DF">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pPr>
            <w:r w:rsidRPr="007275DF">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pPr>
            <w:r w:rsidRPr="007275DF">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rPr>
            </w:pPr>
            <w:r w:rsidRPr="007275DF">
              <w:rPr>
                <w:bCs/>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pPr>
            <w:r w:rsidRPr="007275DF">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pPr>
            <w:r w:rsidRPr="007275DF">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lastRenderedPageBreak/>
              <w:t>Note 1:</w:t>
            </w:r>
            <w:r w:rsidRPr="007275DF">
              <w:rPr>
                <w:lang w:val="en-US"/>
              </w:rPr>
              <w:tab/>
              <w:t>OCNG shall be used such that the resources in Cell 1 are 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tab/>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type1</w:t>
      </w:r>
      <w:r w:rsidRPr="007275DF">
        <w:t xml:space="preserve"> [2] shall start to transmit the PRACH on active UL BWP-2 of Cell 2 (PSCell) less than 21.5 ms from the beginning of time period T1.</w:t>
      </w:r>
    </w:p>
    <w:p w14:paraId="6B94A055"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type2</w:t>
      </w:r>
      <w:r w:rsidRPr="007275DF">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t>T</w:t>
      </w:r>
      <w:r w:rsidRPr="007275DF">
        <w:rPr>
          <w:vertAlign w:val="subscript"/>
        </w:rPr>
        <w:t>BWPswitchDelay</w:t>
      </w:r>
      <w:r w:rsidRPr="007275DF">
        <w:t>*T</w:t>
      </w:r>
      <w:r w:rsidRPr="007275DF">
        <w:rPr>
          <w:vertAlign w:val="subscript"/>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t>-</w:t>
      </w:r>
      <w:r>
        <w:tab/>
      </w:r>
      <w:r w:rsidR="009428D8" w:rsidRPr="007275DF">
        <w:t>T</w:t>
      </w:r>
      <w:r w:rsidR="009428D8" w:rsidRPr="007275DF">
        <w:rPr>
          <w:vertAlign w:val="subscript"/>
        </w:rPr>
        <w:t>BWPswitchDelay</w:t>
      </w:r>
      <w:r w:rsidR="009428D8" w:rsidRPr="007275DF">
        <w:t xml:space="preserve"> = 1 ms (2 slots) and 2.5 ms (5 slots) for </w:t>
      </w:r>
      <w:r w:rsidR="009428D8" w:rsidRPr="007275DF">
        <w:rPr>
          <w:i/>
          <w:iCs/>
        </w:rPr>
        <w:t xml:space="preserve">bwp-SwitchingDelay </w:t>
      </w:r>
      <w:r w:rsidR="009428D8" w:rsidRPr="007275DF">
        <w:t xml:space="preserve">[2] </w:t>
      </w:r>
      <w:r w:rsidR="009428D8" w:rsidRPr="007275DF">
        <w:rPr>
          <w:i/>
          <w:iCs/>
        </w:rPr>
        <w:t>type1</w:t>
      </w:r>
      <w:r w:rsidR="009428D8" w:rsidRPr="007275DF">
        <w:t xml:space="preserve"> and </w:t>
      </w:r>
      <w:r w:rsidR="009428D8" w:rsidRPr="007275DF">
        <w:rPr>
          <w:i/>
          <w:iCs/>
        </w:rPr>
        <w:t>type2</w:t>
      </w:r>
      <w:r w:rsidR="009428D8" w:rsidRPr="007275DF">
        <w:t xml:space="preserve"> UE capabilities according to clause 8.6.4.</w:t>
      </w:r>
    </w:p>
    <w:p w14:paraId="0E38EF1E" w14:textId="7B8C9B82" w:rsidR="009428D8" w:rsidRPr="007275DF" w:rsidRDefault="00E5436F" w:rsidP="009428D8">
      <w:pPr>
        <w:pStyle w:val="B10"/>
      </w:pPr>
      <w:r>
        <w:lastRenderedPageBreak/>
        <w:t>-</w:t>
      </w:r>
      <w:r>
        <w:tab/>
      </w:r>
      <w:r w:rsidR="009428D8" w:rsidRPr="007275DF">
        <w:t>T</w:t>
      </w:r>
      <w:r w:rsidR="009428D8" w:rsidRPr="007275DF">
        <w:rPr>
          <w:vertAlign w:val="subscript"/>
        </w:rPr>
        <w:t>slot</w:t>
      </w:r>
      <w:r w:rsidR="009428D8" w:rsidRPr="007275DF">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rPr>
        <w:t>type1</w:t>
      </w:r>
      <w:r w:rsidRPr="007275DF">
        <w:t xml:space="preserve"> and </w:t>
      </w:r>
      <w:r w:rsidRPr="007275DF">
        <w:rPr>
          <w:i/>
          <w:iCs/>
        </w:rPr>
        <w:t>type2</w:t>
      </w:r>
      <w:r w:rsidRPr="007275DF">
        <w:t xml:space="preserve"> UE respectively.</w:t>
      </w:r>
    </w:p>
    <w:p w14:paraId="54F16036" w14:textId="0625B31E" w:rsidR="009428D8" w:rsidRPr="007275DF" w:rsidRDefault="009428D8" w:rsidP="00E5436F">
      <w:pPr>
        <w:pStyle w:val="Heading4"/>
      </w:pPr>
      <w:bookmarkStart w:id="11" w:name="_Hlk82511882"/>
      <w:r w:rsidRPr="007275DF">
        <w:t>A.10.3.5.2</w:t>
      </w:r>
      <w:bookmarkEnd w:id="11"/>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The test scenario comprises of one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 xml:space="preserve">PDCCHs indicating new transmissions shall be sent continuously on PCell (Cell 1) to ensure that the UE will have ACK/NACK sending. </w:t>
      </w:r>
    </w:p>
    <w:p w14:paraId="419C87A6" w14:textId="77777777" w:rsidR="009428D8" w:rsidRPr="007275DF" w:rsidRDefault="009428D8" w:rsidP="009428D8">
      <w:pPr>
        <w:jc w:val="both"/>
      </w:pPr>
      <w:r w:rsidRPr="007275DF">
        <w:t xml:space="preserve">PDCCHs indicating new transmissions shall be sent continuously on PSCell (Cell 2) to ensure that the UE would have ACK/NACK sending except for the </w:t>
      </w:r>
      <w:r w:rsidRPr="007275DF">
        <w:rPr>
          <w:lang w:val="en-US"/>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37F2428"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DL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DL slot (</w:t>
      </w:r>
      <w:r w:rsidRPr="007275DF">
        <w:rPr>
          <w:i/>
        </w:rPr>
        <w:t>i+T</w:t>
      </w:r>
      <w:r w:rsidRPr="007275DF">
        <w:rPr>
          <w:i/>
          <w:vertAlign w:val="subscript"/>
        </w:rPr>
        <w:t>BWPswitchDelay</w:t>
      </w:r>
      <w:r w:rsidRPr="007275DF">
        <w:t xml:space="preserve">).  </w:t>
      </w:r>
    </w:p>
    <w:p w14:paraId="2F9AD465" w14:textId="77777777" w:rsidR="009428D8" w:rsidRPr="007275DF" w:rsidRDefault="009428D8" w:rsidP="009428D8">
      <w:pPr>
        <w:pStyle w:val="B10"/>
      </w:pPr>
      <w:r w:rsidRPr="007275DF">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lastRenderedPageBreak/>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t>, where j is the beginning slot of the DL subframe</w:t>
      </w:r>
      <w:r w:rsidRPr="007275DF">
        <w:rPr>
          <w:rFonts w:cs="v4.2.0"/>
        </w:rPr>
        <w:t xml:space="preserve"> immediately after the </w:t>
      </w:r>
      <w:r w:rsidRPr="007275DF">
        <w:rPr>
          <w:i/>
        </w:rPr>
        <w:t>bwp-InactivityTimer</w:t>
      </w:r>
      <w:r w:rsidRPr="007275DF">
        <w:t xml:space="preserve"> timer expires. The UE shall switch its bandwidth part from BWP-2 back to the default bandwidth part – BWP-1.</w:t>
      </w:r>
    </w:p>
    <w:p w14:paraId="2D3C4B2E"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DL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DL slot (</w:t>
      </w:r>
      <w:r w:rsidRPr="007275DF">
        <w:rPr>
          <w:i/>
        </w:rPr>
        <w:t>j+T</w:t>
      </w:r>
      <w:r w:rsidRPr="007275DF">
        <w:rPr>
          <w:i/>
          <w:vertAlign w:val="subscript"/>
        </w:rPr>
        <w:t>BWPswitchDelay</w:t>
      </w:r>
      <w:r w:rsidRPr="007275DF">
        <w:t>).</w:t>
      </w:r>
    </w:p>
    <w:p w14:paraId="7D1CEAF7" w14:textId="77777777" w:rsidR="009428D8" w:rsidRPr="007275DF" w:rsidRDefault="009428D8" w:rsidP="009428D8">
      <w:pPr>
        <w:pStyle w:val="B10"/>
      </w:pPr>
      <w:r w:rsidRPr="007275DF">
        <w:tab/>
        <w:t>The starting time of PCell(Cell 1) interruption due to BWP switch of PSCell shall occur within the BWP switch delay.</w:t>
      </w:r>
    </w:p>
    <w:p w14:paraId="596EFBF7"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11C524D9" w14:textId="77777777" w:rsidR="009428D8" w:rsidRPr="007275DF" w:rsidRDefault="009428D8" w:rsidP="009428D8">
      <w:r w:rsidRPr="007275DF">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lastRenderedPageBreak/>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rPr>
            </w:pPr>
            <w:r w:rsidRPr="007275DF">
              <w:rPr>
                <w:rFonts w:cs="v4.2.0"/>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rPr>
            </w:pPr>
            <w:r w:rsidRPr="007275DF">
              <w:rPr>
                <w:rFonts w:cs="v4.2.0"/>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rPr>
            </w:pPr>
            <w:r w:rsidRPr="007275DF">
              <w:rPr>
                <w:rFonts w:cs="v4.2.0"/>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rPr>
            </w:pPr>
            <w:r w:rsidRPr="007275DF">
              <w:rPr>
                <w:rFonts w:cs="v4.2.0"/>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rPr>
            </w:pPr>
            <w:r w:rsidRPr="007275DF">
              <w:rPr>
                <w:rFonts w:cs="v4.2.0"/>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rPr>
            </w:pPr>
            <w:r w:rsidRPr="007275DF">
              <w:rPr>
                <w:rFonts w:cs="v4.2.0"/>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rPr>
            </w:pPr>
            <w:r w:rsidRPr="007275DF">
              <w:rPr>
                <w:rFonts w:cs="v4.2.0"/>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rPr>
            </w:pPr>
            <w:r w:rsidRPr="007275DF">
              <w:rPr>
                <w:rFonts w:cs="v4.2.0"/>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rPr>
            </w:pPr>
            <w:r w:rsidRPr="007275DF">
              <w:rPr>
                <w:rFonts w:cs="Arial"/>
                <w:szCs w:val="18"/>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rPr>
            </w:pPr>
            <w:r w:rsidRPr="007275DF">
              <w:rPr>
                <w:rFonts w:cs="Arial"/>
                <w:szCs w:val="18"/>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t>Dedicated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rPr>
            </w:pPr>
            <w:r w:rsidRPr="007275DF">
              <w:rPr>
                <w:rFonts w:cs="Arial"/>
                <w:szCs w:val="18"/>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rPr>
            </w:pPr>
            <w:r w:rsidRPr="007275DF">
              <w:rPr>
                <w:rFonts w:cs="Arial"/>
                <w:bCs/>
                <w:szCs w:val="18"/>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rPr>
            </w:pPr>
            <w:r w:rsidRPr="007275DF">
              <w:rPr>
                <w:rFonts w:cs="Arial"/>
                <w:szCs w:val="18"/>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rPr>
            </w:pPr>
            <w:r w:rsidRPr="007275DF">
              <w:rPr>
                <w:rFonts w:cs="Arial"/>
                <w:bCs/>
                <w:szCs w:val="18"/>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rPr>
            </w:pPr>
            <w:r w:rsidRPr="007275DF">
              <w:rPr>
                <w:rFonts w:cs="Arial"/>
                <w:szCs w:val="18"/>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rPr>
            </w:pPr>
            <w:r w:rsidRPr="007275DF">
              <w:rPr>
                <w:bCs/>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rPr>
            </w:pPr>
            <w:r w:rsidRPr="007275DF">
              <w:rPr>
                <w:szCs w:val="16"/>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rPr>
            </w:pPr>
            <w:r w:rsidRPr="007275DF">
              <w:rPr>
                <w:szCs w:val="16"/>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rPr>
            </w:pPr>
            <w:r>
              <w:rPr>
                <w:rFonts w:cs="Arial"/>
                <w:szCs w:val="18"/>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rPr>
            </w:pPr>
            <w:r>
              <w:rPr>
                <w:rFonts w:cs="Arial"/>
                <w:szCs w:val="18"/>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rPr>
            </w:pPr>
            <w:r w:rsidRPr="007275DF">
              <w:rPr>
                <w:rFonts w:cs="v4.2.0"/>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pPr>
            <w:r w:rsidRPr="007275DF">
              <w:rPr>
                <w:lang w:val="en-US"/>
              </w:rPr>
              <w:t>Note 4:</w:t>
            </w:r>
            <w:r w:rsidRPr="007275DF">
              <w:rPr>
                <w:snapToGrid w:val="0"/>
              </w:rPr>
              <w:tab/>
            </w:r>
            <w:r w:rsidRPr="007275DF">
              <w:rPr>
                <w:lang w:val="en-US"/>
              </w:rPr>
              <w:t xml:space="preserve">For unpaired spectrum, a DL BWP is linked with an UL BWP. </w:t>
            </w:r>
            <w:r w:rsidRPr="007275DF">
              <w:t>DLBWP.0.2 is linked with ULBWP.0.2; DLBWP.1.1 is linked with ULBWP.1.1; DLBWP.1.3 is linked with ULBWP.1.3 defined in clause 12 of TS 38.213 [3].</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lastRenderedPageBreak/>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pPr>
      <w:r w:rsidRPr="007275DF">
        <w:t>During T1, the UE shall start to send the ACK for PSCell in the DL slot right after DL slot (</w:t>
      </w:r>
      <w:r w:rsidRPr="007275DF">
        <w:rPr>
          <w:i/>
        </w:rPr>
        <w:t>i+T</w:t>
      </w:r>
      <w:r w:rsidRPr="007275DF">
        <w:rPr>
          <w:i/>
          <w:vertAlign w:val="subscript"/>
        </w:rPr>
        <w:t>BWPswitchDelay</w:t>
      </w:r>
      <w:r w:rsidRPr="007275DF">
        <w:t>+</w:t>
      </w:r>
      <w:r w:rsidRPr="007275DF">
        <w:rPr>
          <w:i/>
        </w:rPr>
        <w:t>k1</w:t>
      </w:r>
      <w:r w:rsidRPr="007275DF">
        <w:t>).</w:t>
      </w:r>
    </w:p>
    <w:p w14:paraId="4B54BC3F" w14:textId="77777777" w:rsidR="009428D8" w:rsidRPr="007275DF" w:rsidRDefault="009428D8" w:rsidP="009428D8">
      <w:pPr>
        <w:jc w:val="both"/>
      </w:pPr>
      <w:r w:rsidRPr="007275DF">
        <w:t>During T3, the UE shall start to send the ACK for PSCell in the DL slot right after DL slot (</w:t>
      </w:r>
      <w:r w:rsidRPr="007275DF">
        <w:rPr>
          <w:i/>
        </w:rPr>
        <w:t>j+T</w:t>
      </w:r>
      <w:r w:rsidRPr="007275DF">
        <w:rPr>
          <w:i/>
          <w:vertAlign w:val="subscript"/>
        </w:rPr>
        <w:t>BWPswitchDelay</w:t>
      </w:r>
      <w:r w:rsidRPr="007275DF">
        <w:t>+</w:t>
      </w:r>
      <w:r w:rsidRPr="007275DF">
        <w:rPr>
          <w:i/>
        </w:rPr>
        <w:t>k1</w:t>
      </w:r>
      <w:r w:rsidRPr="007275DF">
        <w:t>).</w:t>
      </w:r>
    </w:p>
    <w:p w14:paraId="0CC69E26" w14:textId="77777777" w:rsidR="009428D8" w:rsidRPr="007275DF" w:rsidRDefault="009428D8" w:rsidP="009428D8">
      <w:pPr>
        <w:jc w:val="both"/>
      </w:pPr>
      <w:r w:rsidRPr="007275DF">
        <w:t xml:space="preserve">Where, </w:t>
      </w:r>
      <w:r w:rsidRPr="007275DF">
        <w:rPr>
          <w:i/>
        </w:rPr>
        <w:t>k1</w:t>
      </w:r>
      <w:r w:rsidRPr="007275DF">
        <w:t xml:space="preserve"> is the timing between DL data receiving and acknowledgement as specified in [7]. </w:t>
      </w:r>
    </w:p>
    <w:p w14:paraId="3AADC271" w14:textId="77777777" w:rsidR="009428D8" w:rsidRPr="007275DF" w:rsidRDefault="009428D8" w:rsidP="009428D8">
      <w:pPr>
        <w:jc w:val="both"/>
      </w:pPr>
      <w:r w:rsidRPr="007275DF">
        <w:rPr>
          <w:lang w:val="en-US"/>
        </w:rPr>
        <w:t xml:space="preserve">Depending on UE capability </w:t>
      </w:r>
      <w:r w:rsidRPr="007275DF">
        <w:rPr>
          <w:i/>
        </w:rPr>
        <w:t>bwp-SwitchingDelay</w:t>
      </w:r>
      <w:r w:rsidRPr="007275DF">
        <w:rPr>
          <w:lang w:val="en-US"/>
        </w:rPr>
        <w:t xml:space="preserve"> [2], UE shall finish BWP switch within the time duration </w:t>
      </w:r>
      <w:r w:rsidRPr="007275DF">
        <w:rPr>
          <w:i/>
        </w:rPr>
        <w:t>T</w:t>
      </w:r>
      <w:r w:rsidRPr="007275DF">
        <w:rPr>
          <w:i/>
          <w:vertAlign w:val="subscript"/>
        </w:rPr>
        <w:t>BWPswitchDelay</w:t>
      </w:r>
      <w:r w:rsidRPr="007275DF">
        <w:rPr>
          <w:lang w:val="en-US"/>
        </w:rPr>
        <w:t xml:space="preserve"> defined in Table 8.6.2-1.</w:t>
      </w:r>
    </w:p>
    <w:p w14:paraId="37092A17" w14:textId="77777777" w:rsidR="009428D8" w:rsidRPr="007275DF" w:rsidRDefault="009428D8" w:rsidP="009428D8">
      <w:pPr>
        <w:jc w:val="both"/>
      </w:pPr>
      <w:r w:rsidRPr="007275DF">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r w:rsidRPr="007275DF">
        <w:t>During T1, the start time of PCell interruption during PSCell active BWP switch shall not happen outside the BWP switch delay.</w:t>
      </w:r>
    </w:p>
    <w:p w14:paraId="33DDF717" w14:textId="77777777" w:rsidR="009428D8" w:rsidRPr="007275DF" w:rsidRDefault="009428D8" w:rsidP="009428D8">
      <w:r w:rsidRPr="007275DF">
        <w:t>During T3, the start time of PCell interruption of during PSCell active BWP switch shall not happen outside the BWP switch delay.</w:t>
      </w:r>
    </w:p>
    <w:p w14:paraId="655CEF71" w14:textId="77777777" w:rsidR="009428D8" w:rsidRPr="007275DF" w:rsidRDefault="009428D8" w:rsidP="009428D8">
      <w:r w:rsidRPr="007275DF">
        <w:t>The interruption of PCell shall not be longer than the interruption duration specified for active BWP switch in TS36.133 Clause 7.32.2.7.</w:t>
      </w:r>
    </w:p>
    <w:p w14:paraId="395AA3D5" w14:textId="77777777" w:rsidR="009428D8" w:rsidRPr="007275DF" w:rsidRDefault="009428D8" w:rsidP="009428D8">
      <w:r w:rsidRPr="007275DF">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r w:rsidRPr="007275DF">
        <w:t>The rate of correct events observed during repeated tests shall be at least 90%.</w:t>
      </w:r>
    </w:p>
    <w:p w14:paraId="2F541F4D" w14:textId="77777777" w:rsidR="009428D8" w:rsidRPr="007275DF" w:rsidRDefault="009428D8" w:rsidP="009428D8">
      <w:pPr>
        <w:pStyle w:val="NO"/>
      </w:pPr>
      <w:r w:rsidRPr="007275DF">
        <w:t>NOTE:</w:t>
      </w:r>
      <w:r w:rsidRPr="007275DF">
        <w:tab/>
        <w:t>During T1, T3 if there are no uplink resources for reporting the ACK in the DL slot right after DL slot (</w:t>
      </w:r>
      <w:r w:rsidRPr="007275DF">
        <w:rPr>
          <w:i/>
        </w:rPr>
        <w:t>i+T</w:t>
      </w:r>
      <w:r w:rsidRPr="007275DF">
        <w:rPr>
          <w:i/>
          <w:vertAlign w:val="subscript"/>
        </w:rPr>
        <w:t>BWPswitchDelay</w:t>
      </w:r>
      <w:r w:rsidRPr="007275DF">
        <w:t>+</w:t>
      </w:r>
      <w:r w:rsidRPr="007275DF">
        <w:rPr>
          <w:i/>
        </w:rPr>
        <w:t>k1</w:t>
      </w:r>
      <w:r w:rsidRPr="007275DF">
        <w:t>), (</w:t>
      </w:r>
      <w:r w:rsidRPr="007275DF">
        <w:rPr>
          <w:i/>
        </w:rPr>
        <w:t>j+T</w:t>
      </w:r>
      <w:r w:rsidRPr="007275DF">
        <w:rPr>
          <w:i/>
          <w:vertAlign w:val="subscript"/>
        </w:rPr>
        <w:t>BWPswitchDelay</w:t>
      </w:r>
      <w:r w:rsidRPr="007275DF">
        <w:t>+</w:t>
      </w:r>
      <w:r w:rsidRPr="007275DF">
        <w:rPr>
          <w:i/>
        </w:rPr>
        <w:t>k1</w:t>
      </w:r>
      <w:r w:rsidRPr="007275DF">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2" w:name="_Toc535476233"/>
      <w:r w:rsidRPr="007275DF">
        <w:t>A.10.3.5.2.2</w:t>
      </w:r>
      <w:r w:rsidRPr="007275DF">
        <w:tab/>
        <w:t>E-UTRAN – NR PSCell FR1 DL active BWP switch with FR1 SCell in non-DRX in synchronous EN-DC</w:t>
      </w:r>
      <w:bookmarkEnd w:id="12"/>
    </w:p>
    <w:p w14:paraId="751F7CF3" w14:textId="77777777" w:rsidR="009428D8" w:rsidRPr="007275DF" w:rsidRDefault="009428D8" w:rsidP="009428D8">
      <w:pPr>
        <w:pStyle w:val="H6"/>
      </w:pPr>
      <w:bookmarkStart w:id="13" w:name="_Toc535476234"/>
      <w:r w:rsidRPr="007275DF">
        <w:rPr>
          <w:rFonts w:eastAsia="MS Mincho"/>
        </w:rPr>
        <w:t>A.10.3.5.2.2.1</w:t>
      </w:r>
      <w:r w:rsidRPr="007275DF">
        <w:rPr>
          <w:rFonts w:eastAsia="MS Mincho"/>
        </w:rPr>
        <w:tab/>
        <w:t>Test Purpose and Environment</w:t>
      </w:r>
      <w:bookmarkEnd w:id="13"/>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one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 on PCell (Cell 1) and SCell (Cell 3) to ensure that the UE will have ACK/NACK sending.</w:t>
      </w:r>
    </w:p>
    <w:p w14:paraId="584A5562" w14:textId="77777777" w:rsidR="009428D8" w:rsidRPr="007275DF" w:rsidRDefault="009428D8" w:rsidP="009428D8">
      <w:pPr>
        <w:jc w:val="both"/>
      </w:pPr>
      <w:r w:rsidRPr="007275DF">
        <w:t>PDCCHs indicating new transmissions shall be sent continuously on PSCell (Cell 2) to ensure that the UE would have ACK/NACK sending except for the 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lastRenderedPageBreak/>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635094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slot (</w:t>
      </w:r>
      <w:r w:rsidRPr="007275DF">
        <w:rPr>
          <w:i/>
        </w:rPr>
        <w:t>i+T</w:t>
      </w:r>
      <w:r w:rsidRPr="007275DF">
        <w:rPr>
          <w:i/>
          <w:vertAlign w:val="subscript"/>
        </w:rPr>
        <w:t>BWPswitchDelay</w:t>
      </w:r>
      <w:r w:rsidRPr="007275DF">
        <w:t>).</w:t>
      </w:r>
    </w:p>
    <w:p w14:paraId="2BB13B77" w14:textId="77777777" w:rsidR="009428D8" w:rsidRPr="007275DF" w:rsidRDefault="009428D8" w:rsidP="009428D8">
      <w:pPr>
        <w:pStyle w:val="B10"/>
      </w:pPr>
      <w:r w:rsidRPr="007275DF">
        <w:tab/>
        <w:t>PCell(Cell 1) interruption due to BWP switch on PSCell shall occur within the BWP switch delay.</w:t>
      </w:r>
    </w:p>
    <w:p w14:paraId="4942FBD4" w14:textId="77777777" w:rsidR="009428D8" w:rsidRPr="007275DF" w:rsidRDefault="009428D8" w:rsidP="009428D8">
      <w:pPr>
        <w:pStyle w:val="B10"/>
      </w:pPr>
      <w:r w:rsidRPr="007275DF">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rPr>
          <w:rFonts w:cs="v4.2.0"/>
        </w:rPr>
        <w:t xml:space="preserve">, </w:t>
      </w:r>
      <w:r w:rsidRPr="007275DF">
        <w:t xml:space="preserve">where j is the beginning slot of the DL subframe </w:t>
      </w:r>
      <w:r w:rsidRPr="007275DF">
        <w:rPr>
          <w:rFonts w:cs="v4.2.0"/>
        </w:rPr>
        <w:t xml:space="preserve">immediately after the slot wherein </w:t>
      </w:r>
      <w:r w:rsidRPr="007275DF">
        <w:rPr>
          <w:i/>
        </w:rPr>
        <w:t>bwp-InactivityTimer</w:t>
      </w:r>
      <w:r w:rsidRPr="007275DF">
        <w:t xml:space="preserve"> timer expires. The UE shall switch its bandwidth part from BWP-2 back to the default bandwidth part – BWP-1.</w:t>
      </w:r>
    </w:p>
    <w:p w14:paraId="1758A1C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slot (</w:t>
      </w:r>
      <w:r w:rsidRPr="007275DF">
        <w:rPr>
          <w:i/>
        </w:rPr>
        <w:t>j+T</w:t>
      </w:r>
      <w:r w:rsidRPr="007275DF">
        <w:rPr>
          <w:i/>
          <w:vertAlign w:val="subscript"/>
        </w:rPr>
        <w:t>BWPswitchDelay</w:t>
      </w:r>
      <w:r w:rsidRPr="007275DF">
        <w:t>).</w:t>
      </w:r>
    </w:p>
    <w:p w14:paraId="3E429393" w14:textId="77777777" w:rsidR="009428D8" w:rsidRPr="007275DF" w:rsidRDefault="009428D8" w:rsidP="009428D8">
      <w:pPr>
        <w:pStyle w:val="B10"/>
      </w:pPr>
      <w:r w:rsidRPr="007275DF">
        <w:tab/>
        <w:t>PCell(Cell 1) interruption due to BWP switch of PSCell shall occur within the BWP switch delay.</w:t>
      </w:r>
    </w:p>
    <w:p w14:paraId="1B245129" w14:textId="77777777" w:rsidR="009428D8" w:rsidRPr="007275DF" w:rsidRDefault="009428D8" w:rsidP="009428D8">
      <w:pPr>
        <w:pStyle w:val="B10"/>
      </w:pPr>
      <w:r w:rsidRPr="007275DF">
        <w:tab/>
        <w:t>SCell(Cell 3) interruption due to BWP switch of PSCell shall occur within the BWP switch delay.</w:t>
      </w:r>
    </w:p>
    <w:p w14:paraId="5B4A54CE"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4DA4448B" w14:textId="77777777" w:rsidR="009428D8" w:rsidRPr="007275DF" w:rsidRDefault="009428D8" w:rsidP="009428D8">
      <w:r w:rsidRPr="007275DF">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lastRenderedPageBreak/>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rPr>
            </w:pPr>
            <w:r w:rsidRPr="007275DF">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lastRenderedPageBreak/>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rPr>
            </w:pPr>
            <w:r w:rsidRPr="007275DF">
              <w:rPr>
                <w:rFonts w:cs="v4.2.0"/>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rPr>
            </w:pPr>
            <w:r w:rsidRPr="007275DF">
              <w:rPr>
                <w:rFonts w:cs="v4.2.0"/>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rPr>
            </w:pPr>
            <w:r w:rsidRPr="007275DF">
              <w:rPr>
                <w:rFonts w:cs="v4.2.0"/>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rPr>
            </w:pPr>
            <w:r w:rsidRPr="007275DF">
              <w:rPr>
                <w:rFonts w:cs="v4.2.0"/>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rPr>
            </w:pPr>
            <w:r w:rsidRPr="007275DF">
              <w:rPr>
                <w:rFonts w:cs="v4.2.0"/>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rPr>
            </w:pPr>
            <w:r w:rsidRPr="007275DF">
              <w:rPr>
                <w:rFonts w:cs="v4.2.0"/>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rPr>
            </w:pPr>
            <w:r w:rsidRPr="007275DF">
              <w:rPr>
                <w:rFonts w:cs="v4.2.0"/>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rPr>
            </w:pPr>
            <w:r w:rsidRPr="007275DF">
              <w:rPr>
                <w:rFonts w:cs="v4.2.0"/>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rPr>
            </w:pPr>
            <w:r w:rsidRPr="007275DF">
              <w:rPr>
                <w:rFonts w:cs="v4.2.0"/>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rPr>
            </w:pPr>
            <w:r w:rsidRPr="007275DF">
              <w:rPr>
                <w:rFonts w:cs="v4.2.0"/>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rPr>
            </w:pPr>
            <w:r w:rsidRPr="007275DF">
              <w:rPr>
                <w:rFonts w:cs="Arial"/>
                <w:szCs w:val="18"/>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rPr>
            </w:pPr>
            <w:r w:rsidRPr="007275DF">
              <w:rPr>
                <w:rFonts w:cs="Arial"/>
                <w:szCs w:val="18"/>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rPr>
            </w:pPr>
            <w:r w:rsidRPr="007275DF">
              <w:rPr>
                <w:rFonts w:cs="Arial"/>
                <w:szCs w:val="18"/>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rPr>
            </w:pPr>
            <w:r w:rsidRPr="007275DF">
              <w:rPr>
                <w:rFonts w:cs="Arial"/>
                <w:bCs/>
                <w:szCs w:val="18"/>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rPr>
            </w:pPr>
            <w:r w:rsidRPr="007275DF">
              <w:rPr>
                <w:rFonts w:cs="Arial"/>
                <w:szCs w:val="18"/>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rPr>
            </w:pPr>
            <w:r w:rsidRPr="007275DF">
              <w:rPr>
                <w:rFonts w:cs="Arial"/>
                <w:bCs/>
                <w:szCs w:val="18"/>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rPr>
            </w:pPr>
            <w:r w:rsidRPr="007275DF">
              <w:rPr>
                <w:rFonts w:cs="Arial"/>
                <w:szCs w:val="18"/>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rPr>
            </w:pPr>
            <w:r w:rsidRPr="007275DF">
              <w:rPr>
                <w:rFonts w:cs="v4.2.0"/>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rPr>
            </w:pPr>
            <w:r w:rsidRPr="007275DF">
              <w:rPr>
                <w:rFonts w:cs="v4.2.0"/>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rPr>
      </w:pPr>
    </w:p>
    <w:p w14:paraId="488BE2EF" w14:textId="77777777" w:rsidR="009428D8" w:rsidRPr="007275DF" w:rsidRDefault="009428D8" w:rsidP="009428D8">
      <w:pPr>
        <w:pStyle w:val="H6"/>
      </w:pPr>
      <w:bookmarkStart w:id="14" w:name="_Toc535476235"/>
      <w:r w:rsidRPr="007275DF">
        <w:rPr>
          <w:rFonts w:eastAsia="MS Mincho"/>
        </w:rPr>
        <w:lastRenderedPageBreak/>
        <w:t>A.10.3.5.2.2.2</w:t>
      </w:r>
      <w:r w:rsidRPr="007275DF">
        <w:rPr>
          <w:rFonts w:eastAsia="MS Mincho"/>
        </w:rPr>
        <w:tab/>
        <w:t>Test Requirements</w:t>
      </w:r>
      <w:bookmarkEnd w:id="14"/>
    </w:p>
    <w:p w14:paraId="398DBE12" w14:textId="77777777" w:rsidR="009428D8" w:rsidRPr="007275DF" w:rsidRDefault="009428D8" w:rsidP="009428D8">
      <w:pPr>
        <w:jc w:val="both"/>
      </w:pPr>
      <w:r w:rsidRPr="007275DF">
        <w:t>During T1, the UE shall start to send the ACK for PSCell in the DL slot right after slot (</w:t>
      </w:r>
      <w:r w:rsidRPr="007275DF">
        <w:rPr>
          <w:i/>
        </w:rPr>
        <w:t>i+T</w:t>
      </w:r>
      <w:r w:rsidRPr="007275DF">
        <w:rPr>
          <w:i/>
          <w:vertAlign w:val="subscript"/>
        </w:rPr>
        <w:t>BWPswitchDelay</w:t>
      </w:r>
      <w:r w:rsidRPr="007275DF">
        <w:rPr>
          <w:i/>
        </w:rPr>
        <w:t>+k1</w:t>
      </w:r>
      <w:r w:rsidRPr="007275DF">
        <w:t>).</w:t>
      </w:r>
    </w:p>
    <w:p w14:paraId="0DC18AD0" w14:textId="77777777" w:rsidR="009428D8" w:rsidRPr="007275DF" w:rsidRDefault="009428D8" w:rsidP="009428D8">
      <w:pPr>
        <w:jc w:val="both"/>
      </w:pPr>
      <w:r w:rsidRPr="007275DF">
        <w:t>During T3, the UE shall start to send the ACK for PSCell in the DL slot right after slot (</w:t>
      </w:r>
      <w:r w:rsidRPr="007275DF">
        <w:rPr>
          <w:i/>
        </w:rPr>
        <w:t>j+T</w:t>
      </w:r>
      <w:r w:rsidRPr="007275DF">
        <w:rPr>
          <w:i/>
          <w:vertAlign w:val="subscript"/>
        </w:rPr>
        <w:t>BWPswitchDelay</w:t>
      </w:r>
      <w:r w:rsidRPr="007275DF">
        <w:rPr>
          <w:i/>
        </w:rPr>
        <w:t>+k11</w:t>
      </w:r>
      <w:r w:rsidRPr="007275DF">
        <w:t>).</w:t>
      </w:r>
    </w:p>
    <w:p w14:paraId="54F711F9"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r w:rsidRPr="007275DF">
        <w:t>During T1, the start of the interruption of PCell during PSCell active BWP switch shall not happen outside the BWP switch delay.</w:t>
      </w:r>
    </w:p>
    <w:p w14:paraId="346CDE9F" w14:textId="77777777" w:rsidR="009428D8" w:rsidRPr="007275DF" w:rsidRDefault="009428D8" w:rsidP="009428D8">
      <w:r w:rsidRPr="007275DF">
        <w:t>During T3, the start of the interruption of PCell during PSCell active BWP switch shall not happen outside the BWP switch delay.</w:t>
      </w:r>
    </w:p>
    <w:p w14:paraId="4FA54F41" w14:textId="77777777" w:rsidR="009428D8" w:rsidRPr="007275DF" w:rsidRDefault="009428D8" w:rsidP="009428D8">
      <w:r w:rsidRPr="007275DF">
        <w:t>The interruption of PCell shall not be longer than the interruption duration specified for active BWP switch in clause 7.32.2.7 of TS 36.133 [15].</w:t>
      </w:r>
    </w:p>
    <w:p w14:paraId="13DE541F" w14:textId="77777777" w:rsidR="009428D8" w:rsidRPr="007275DF" w:rsidRDefault="009428D8" w:rsidP="009428D8">
      <w:r w:rsidRPr="007275DF">
        <w:t>During T1, the start of the interruption of SCell during PSCell active BWP switch shall not happen outside the BWP switch delay.</w:t>
      </w:r>
    </w:p>
    <w:p w14:paraId="534DE521" w14:textId="77777777" w:rsidR="009428D8" w:rsidRPr="007275DF" w:rsidRDefault="009428D8" w:rsidP="009428D8">
      <w:r w:rsidRPr="007275DF">
        <w:t>During T3, the start of the interruption of SCell during PSCell active BWP switch shall not happen outside the BWP switch delay.</w:t>
      </w:r>
    </w:p>
    <w:p w14:paraId="6E5C01D8" w14:textId="77777777" w:rsidR="009428D8" w:rsidRPr="007275DF" w:rsidRDefault="009428D8" w:rsidP="009428D8">
      <w:r w:rsidRPr="007275DF">
        <w:t>The interruption of SCell shall not be longer than the interruption duration specified for active BWP switch in clause 8.6.2.</w:t>
      </w:r>
    </w:p>
    <w:p w14:paraId="5ABFBA05" w14:textId="77777777" w:rsidR="009428D8" w:rsidRPr="007275DF" w:rsidRDefault="009428D8" w:rsidP="009428D8">
      <w:r w:rsidRPr="007275DF">
        <w:t>All of the above test requirements shall be fulfilled in order for the observed PCell active BWP switch interruption to be counted as correct.</w:t>
      </w:r>
    </w:p>
    <w:p w14:paraId="08504A14" w14:textId="77777777" w:rsidR="009428D8" w:rsidRPr="007275DF" w:rsidRDefault="009428D8" w:rsidP="009428D8">
      <w:r w:rsidRPr="007275DF">
        <w:t>The rate of correct events observed during repeated tests shall be at least 90%.</w:t>
      </w:r>
    </w:p>
    <w:p w14:paraId="0B36A933" w14:textId="77777777" w:rsidR="009428D8" w:rsidRPr="007275DF" w:rsidRDefault="009428D8" w:rsidP="009428D8">
      <w:pPr>
        <w:pStyle w:val="NO"/>
      </w:pPr>
      <w:r w:rsidRPr="007275DF">
        <w:t>NOTE:</w:t>
      </w:r>
      <w:r w:rsidRPr="007275DF">
        <w:tab/>
        <w:t>During T1, T3 if there are no uplink resources for reporting the ACK in the DL slot right after slot (</w:t>
      </w:r>
      <w:r w:rsidRPr="007275DF">
        <w:rPr>
          <w:i/>
        </w:rPr>
        <w:t>i+T</w:t>
      </w:r>
      <w:r w:rsidRPr="007275DF">
        <w:rPr>
          <w:i/>
          <w:vertAlign w:val="subscript"/>
        </w:rPr>
        <w:t>BWPswitchDelay</w:t>
      </w:r>
      <w:r w:rsidRPr="007275DF">
        <w:rPr>
          <w:i/>
        </w:rPr>
        <w:t>+k1</w:t>
      </w:r>
      <w:r w:rsidRPr="007275DF">
        <w:t>), (</w:t>
      </w:r>
      <w:r w:rsidRPr="007275DF">
        <w:rPr>
          <w:i/>
        </w:rPr>
        <w:t>j+T</w:t>
      </w:r>
      <w:r w:rsidRPr="007275DF">
        <w:rPr>
          <w:i/>
          <w:vertAlign w:val="subscript"/>
        </w:rPr>
        <w:t>BWPswitchDelay</w:t>
      </w:r>
      <w:r w:rsidRPr="007275DF">
        <w:rPr>
          <w:i/>
        </w:rPr>
        <w:t>+k1</w:t>
      </w:r>
      <w:r w:rsidRPr="007275DF">
        <w:t>), then the UE shall use the next available uplink resource for reporting the corresponding ACK.</w:t>
      </w:r>
    </w:p>
    <w:p w14:paraId="4B05CB64" w14:textId="77777777" w:rsidR="009428D8" w:rsidRPr="007275DF" w:rsidRDefault="009428D8" w:rsidP="009428D8">
      <w:r w:rsidRPr="007275DF">
        <w:rPr>
          <w:i/>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5" w:name="_Toc535476237"/>
      <w:r w:rsidRPr="007275DF">
        <w:t>A.10.3.5.3.1</w:t>
      </w:r>
      <w:r w:rsidRPr="007275DF">
        <w:tab/>
        <w:t>E-UTRAN – NR PSCell FR1 DL active BWP switch in non-DRX in synchronous EN-DC</w:t>
      </w:r>
      <w:bookmarkEnd w:id="15"/>
    </w:p>
    <w:p w14:paraId="1601DB8E" w14:textId="77777777" w:rsidR="009428D8" w:rsidRPr="007275DF" w:rsidRDefault="009428D8" w:rsidP="00E5436F">
      <w:pPr>
        <w:pStyle w:val="H6"/>
      </w:pPr>
      <w:bookmarkStart w:id="16" w:name="_Toc535476238"/>
      <w:r w:rsidRPr="007275DF">
        <w:t>A.10.3.5.3.1.1</w:t>
      </w:r>
      <w:r w:rsidRPr="007275DF">
        <w:tab/>
        <w:t>Test Purpose and Environment</w:t>
      </w:r>
      <w:bookmarkEnd w:id="16"/>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one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 on PCell (Cell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lastRenderedPageBreak/>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t>is 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pPr>
      <w:r w:rsidRPr="007275DF">
        <w:tab/>
        <w:t xml:space="preserve">Time period T1 starts when a </w:t>
      </w:r>
      <w:r w:rsidRPr="007275DF">
        <w:rPr>
          <w:i/>
        </w:rPr>
        <w:t>RRCReconfiguration</w:t>
      </w:r>
      <w:r w:rsidRPr="007275DF">
        <w:t xml:space="preserve"> with updated bandwidth part configuration, sent from the test equipment to the UE, is completely received at the UE side in PSCell’s slot # denoted </w:t>
      </w:r>
      <w:r w:rsidRPr="007275DF">
        <w:rPr>
          <w:i/>
        </w:rPr>
        <w:t>i</w:t>
      </w:r>
      <w:r w:rsidRPr="007275DF">
        <w:t>. The UE shall reconfigure its bandwidth part with the updated bandwidth part BWP-1 of final condition.</w:t>
      </w:r>
    </w:p>
    <w:p w14:paraId="2F533CEF"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as defined in clause 8.6.3 and be ready for the reception of uplink grant for the PSCell no later than at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The UE shall be continuously scheduled on PSCell’s BWP-1 starting from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w:t>
      </w:r>
    </w:p>
    <w:p w14:paraId="2755697A" w14:textId="77777777" w:rsidR="009428D8" w:rsidRPr="007275DF" w:rsidRDefault="009428D8" w:rsidP="009428D8">
      <w:pPr>
        <w:pStyle w:val="B10"/>
      </w:pPr>
      <w:r w:rsidRPr="007275DF">
        <w:rPr>
          <w:i/>
        </w:rPr>
        <w:tab/>
        <w:t>T</w:t>
      </w:r>
      <w:r w:rsidRPr="007275DF">
        <w:rPr>
          <w:i/>
          <w:vertAlign w:val="subscript"/>
        </w:rPr>
        <w:t xml:space="preserve">RRCprocessingDelay </w:t>
      </w:r>
      <w:r w:rsidRPr="007275DF">
        <w:t xml:space="preserve">and </w:t>
      </w:r>
      <w:r w:rsidRPr="007275DF">
        <w:rPr>
          <w:i/>
        </w:rPr>
        <w:t>T</w:t>
      </w:r>
      <w:r w:rsidRPr="007275DF">
        <w:rPr>
          <w:i/>
          <w:vertAlign w:val="subscript"/>
        </w:rPr>
        <w:t>BWPswitchDelayRRC</w:t>
      </w:r>
      <w:r w:rsidRPr="007275DF">
        <w:t xml:space="preserve"> are defined in clause 8.6.3.</w:t>
      </w:r>
    </w:p>
    <w:p w14:paraId="12BC4032" w14:textId="77777777" w:rsidR="009428D8" w:rsidRPr="007275DF" w:rsidRDefault="009428D8" w:rsidP="00CA20F8">
      <w:r w:rsidRPr="007275DF">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 w14:paraId="23132992" w14:textId="77777777" w:rsidR="009428D8" w:rsidRPr="007275DF" w:rsidRDefault="009428D8" w:rsidP="00127567">
      <w:pPr>
        <w:pStyle w:val="TH"/>
      </w:pPr>
      <w:r w:rsidRPr="007275DF">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lastRenderedPageBreak/>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rPr>
            </w:pPr>
            <w:r w:rsidRPr="007275DF">
              <w:rPr>
                <w:rFonts w:cs="Arial"/>
                <w:szCs w:val="18"/>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rPr>
            </w:pPr>
            <w:r w:rsidRPr="007275DF">
              <w:rPr>
                <w:rFonts w:cs="Arial"/>
                <w:szCs w:val="18"/>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rPr>
            </w:pPr>
            <w:r w:rsidRPr="007275DF">
              <w:rPr>
                <w:rFonts w:cs="Arial"/>
                <w:szCs w:val="18"/>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rPr>
            </w:pPr>
            <w:r w:rsidRPr="007275DF">
              <w:rPr>
                <w:rFonts w:cs="Arial"/>
                <w:szCs w:val="18"/>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rPr>
            </w:pPr>
            <w:r w:rsidRPr="007275DF">
              <w:rPr>
                <w:rFonts w:cs="Arial"/>
                <w:szCs w:val="18"/>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rPr>
            </w:pPr>
            <w:r w:rsidRPr="007275DF">
              <w:rPr>
                <w:rFonts w:cs="Arial"/>
                <w:szCs w:val="18"/>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rPr>
            </w:pPr>
            <w:r w:rsidRPr="007275DF">
              <w:rPr>
                <w:rFonts w:cs="Arial"/>
                <w:szCs w:val="18"/>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rPr>
            </w:pPr>
            <w:r w:rsidRPr="007275DF">
              <w:rPr>
                <w:rFonts w:cs="Arial"/>
                <w:szCs w:val="18"/>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rPr>
              <w:t>Dedicated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rPr>
            </w:pPr>
            <w:r w:rsidRPr="007275DF">
              <w:rPr>
                <w:rFonts w:cs="Arial"/>
                <w:szCs w:val="18"/>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rPr>
            </w:pPr>
            <w:r w:rsidRPr="007275DF">
              <w:rPr>
                <w:rFonts w:cs="Arial"/>
                <w:bCs/>
                <w:szCs w:val="18"/>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rPr>
            </w:pPr>
            <w:r w:rsidRPr="007275DF">
              <w:rPr>
                <w:rFonts w:cs="Arial"/>
                <w:bCs/>
                <w:szCs w:val="18"/>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rPr>
            </w:pPr>
            <w:r w:rsidRPr="007275DF">
              <w:rPr>
                <w:rFonts w:cs="Arial"/>
                <w:szCs w:val="18"/>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rPr>
            </w:pPr>
            <w:r w:rsidRPr="007275DF">
              <w:rPr>
                <w:rFonts w:cs="Arial"/>
                <w:bCs/>
                <w:szCs w:val="18"/>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rPr>
            </w:pPr>
            <w:r w:rsidRPr="007275DF">
              <w:rPr>
                <w:rFonts w:cs="Arial"/>
                <w:szCs w:val="18"/>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rPr>
            </w:pPr>
            <w:r w:rsidRPr="007275DF">
              <w:rPr>
                <w:rFonts w:cs="Arial"/>
                <w:szCs w:val="18"/>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rPr>
      </w:pPr>
    </w:p>
    <w:p w14:paraId="7653DF74" w14:textId="77777777" w:rsidR="009428D8" w:rsidRPr="007275DF" w:rsidRDefault="009428D8" w:rsidP="009428D8">
      <w:pPr>
        <w:pStyle w:val="H6"/>
      </w:pPr>
      <w:bookmarkStart w:id="17" w:name="_Toc535476239"/>
      <w:r w:rsidRPr="007275DF">
        <w:rPr>
          <w:rFonts w:eastAsia="MS Mincho"/>
        </w:rPr>
        <w:lastRenderedPageBreak/>
        <w:t>A.10.3.5.3.1.2</w:t>
      </w:r>
      <w:r w:rsidRPr="007275DF">
        <w:rPr>
          <w:rFonts w:eastAsia="MS Mincho"/>
        </w:rPr>
        <w:tab/>
        <w:t>Test Requirements</w:t>
      </w:r>
      <w:bookmarkEnd w:id="17"/>
    </w:p>
    <w:p w14:paraId="0AB04EDE" w14:textId="77777777" w:rsidR="009428D8" w:rsidRPr="007275DF" w:rsidRDefault="009428D8" w:rsidP="009428D8">
      <w:pPr>
        <w:jc w:val="both"/>
      </w:pPr>
      <w:r w:rsidRPr="007275DF">
        <w:t>During T1, the UE shall be ready for the reception of uplink grant for PSCell in the beginning of the DL slot right after  slot (</w:t>
      </w:r>
      <w:r w:rsidRPr="007275DF">
        <w:rPr>
          <w:i/>
        </w:rPr>
        <w:t>i+ T</w:t>
      </w:r>
      <w:r w:rsidRPr="007275DF">
        <w:rPr>
          <w:i/>
          <w:vertAlign w:val="subscript"/>
        </w:rPr>
        <w:t>RRCprocessingDelay</w:t>
      </w:r>
      <w:r w:rsidRPr="007275DF">
        <w:rPr>
          <w:i/>
        </w:rPr>
        <w:t>+T</w:t>
      </w:r>
      <w:r w:rsidRPr="007275DF">
        <w:rPr>
          <w:i/>
          <w:vertAlign w:val="subscript"/>
        </w:rPr>
        <w:t>BWPswitchDelayRRC</w:t>
      </w:r>
      <w:r w:rsidRPr="007275DF">
        <w:rPr>
          <w:i/>
        </w:rPr>
        <w:t xml:space="preserve"> </w:t>
      </w:r>
      <w:r w:rsidRPr="007275DF">
        <w:t>).</w:t>
      </w:r>
    </w:p>
    <w:p w14:paraId="28CE5984"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8" w:name="_Hlk82516051"/>
      <w:r w:rsidRPr="007275DF">
        <w:t>A.10.3.6.1</w:t>
      </w:r>
      <w:bookmarkEnd w:id="18"/>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76E68EE4" w14:textId="4ECF780B" w:rsidR="009428D8" w:rsidRPr="007275DF" w:rsidRDefault="00BF07F2" w:rsidP="009428D8">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39610396" w14:textId="4AD33630" w:rsidR="00BF07F2" w:rsidRPr="00426EAC" w:rsidRDefault="00BF07F2" w:rsidP="00BF07F2">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59D36795" w14:textId="66BFD76A" w:rsidR="00BF07F2" w:rsidRPr="00426EAC" w:rsidRDefault="00BF07F2" w:rsidP="00BF07F2">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74D7E8EF" w:rsidR="009428D8" w:rsidRPr="007275DF" w:rsidRDefault="00BF07F2" w:rsidP="00BF07F2">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lastRenderedPageBreak/>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6D0B54">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6D0B54"/>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6D0B54">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rPr>
            </w:pPr>
            <w:r w:rsidRPr="007275DF">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rPr>
            </w:pPr>
            <w:r w:rsidRPr="007275DF">
              <w:rPr>
                <w:bCs/>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6D0B54">
            <w:pPr>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rPr>
            </w:pPr>
            <w:r w:rsidRPr="007275DF">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pPr>
            <w:r w:rsidRPr="007275DF">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pPr>
            <w:r w:rsidRPr="007275DF">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rPr>
            </w:pPr>
            <w:r w:rsidRPr="007275DF">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6D0B54">
            <w:pPr>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lastRenderedPageBreak/>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t>L</w:t>
            </w:r>
            <w:r w:rsidRPr="007275DF">
              <w:rPr>
                <w:vertAlign w:val="subscript"/>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BF07F2" w:rsidRPr="007275DF" w14:paraId="66EE6D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34915A7" w14:textId="429149E3" w:rsidR="00BF07F2" w:rsidRPr="007275DF" w:rsidRDefault="00BF07F2" w:rsidP="00BF07F2">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5D0A2C7" w14:textId="5ACC6C72" w:rsidR="00BF07F2" w:rsidRPr="007275DF" w:rsidRDefault="00BF07F2" w:rsidP="00BF07F2">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3001707B" w14:textId="6F69293A" w:rsidR="00BF07F2" w:rsidRPr="007275DF" w:rsidRDefault="00BF07F2" w:rsidP="00BF07F2">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4244DD66" w14:textId="305F91C7" w:rsidR="00BF07F2" w:rsidRPr="007275DF" w:rsidRDefault="00BF07F2" w:rsidP="00BF07F2">
            <w:pPr>
              <w:pStyle w:val="TAL"/>
            </w:pPr>
            <w:r w:rsidRPr="001A77F1">
              <w:t>During this time the test system transmit the RRC messages to release measurement gap and add the PSCell</w:t>
            </w:r>
          </w:p>
        </w:tc>
      </w:tr>
      <w:tr w:rsidR="00BF07F2"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A100FAA" w:rsidR="00BF07F2" w:rsidRPr="007275DF" w:rsidRDefault="00BF07F2" w:rsidP="00BF07F2">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052DFDEA"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928CEB8" w:rsidR="00BF07F2" w:rsidRPr="007275DF" w:rsidRDefault="00BF07F2" w:rsidP="00BF07F2">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4E932780" w:rsidR="00BF07F2" w:rsidRPr="007275DF" w:rsidRDefault="00BF07F2" w:rsidP="00BF07F2">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BF07F2"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7535A387" w:rsidR="00BF07F2" w:rsidRPr="007275DF" w:rsidRDefault="00BF07F2" w:rsidP="00BF07F2">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6DCD113D"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0172A38F" w:rsidR="00BF07F2" w:rsidRPr="007275DF" w:rsidRDefault="00BF07F2" w:rsidP="00BF07F2">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AFE510B" w:rsidR="00BF07F2" w:rsidRPr="007275DF" w:rsidRDefault="00BF07F2" w:rsidP="00BF07F2">
            <w:pPr>
              <w:pStyle w:val="TAL"/>
            </w:pPr>
            <w:r w:rsidRPr="00426EAC">
              <w:t>During this time the UE sends CSI reports for PSCell.</w:t>
            </w:r>
          </w:p>
        </w:tc>
      </w:tr>
      <w:tr w:rsidR="00BF07F2"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25CF69C8" w:rsidR="00BF07F2" w:rsidRPr="007275DF" w:rsidRDefault="00BF07F2" w:rsidP="00BF07F2">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64D55395" w:rsidR="00BF07F2" w:rsidRPr="007275DF" w:rsidRDefault="00BF07F2" w:rsidP="00BF07F2">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492CC015" w:rsidR="00BF07F2" w:rsidRPr="007275DF" w:rsidRDefault="00BF07F2" w:rsidP="00BF07F2">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BC56620" w:rsidR="00BF07F2" w:rsidRPr="007275DF" w:rsidRDefault="00BF07F2" w:rsidP="00BF07F2">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6D0B54">
            <w:pPr>
              <w:pStyle w:val="TAH"/>
              <w:keepNext w:val="0"/>
              <w:spacing w:line="254" w:lineRule="auto"/>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6D0B54">
            <w:pPr>
              <w:pStyle w:val="TAH"/>
              <w:keepNext w:val="0"/>
              <w:spacing w:line="254" w:lineRule="auto"/>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6D0B54">
            <w:pPr>
              <w:pStyle w:val="TAH"/>
              <w:keepNext w:val="0"/>
              <w:spacing w:line="254" w:lineRule="auto"/>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6D0B54">
            <w:pPr>
              <w:pStyle w:val="TAH"/>
              <w:keepNext w:val="0"/>
              <w:spacing w:line="254" w:lineRule="auto"/>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6D0B54"/>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6D0B54">
            <w:pPr>
              <w:spacing w:after="0"/>
              <w:rPr>
                <w:rFonts w:ascii="CG Times (WN)" w:hAnsi="CG Times (WN)"/>
                <w:lang w:val="en-US"/>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6D0B54">
            <w:pPr>
              <w:spacing w:after="0"/>
              <w:rPr>
                <w:rFonts w:ascii="CG Times (WN)" w:hAnsi="CG Times (WN)"/>
                <w:lang w:val="en-US"/>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6D0B54">
            <w:pPr>
              <w:pStyle w:val="TAH"/>
              <w:keepNext w:val="0"/>
              <w:spacing w:line="254" w:lineRule="auto"/>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6D0B54">
            <w:pPr>
              <w:pStyle w:val="TAH"/>
              <w:keepNext w:val="0"/>
              <w:spacing w:line="254" w:lineRule="auto"/>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6D0B54">
            <w:pPr>
              <w:pStyle w:val="TAH"/>
              <w:keepNext w:val="0"/>
              <w:spacing w:line="254" w:lineRule="auto"/>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6D0B54">
            <w:pPr>
              <w:pStyle w:val="TAH"/>
              <w:keepNext w:val="0"/>
              <w:spacing w:line="254" w:lineRule="auto"/>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6D0B54">
            <w:pPr>
              <w:pStyle w:val="TAH"/>
              <w:keepNext w:val="0"/>
              <w:spacing w:line="254" w:lineRule="auto"/>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6D0B54">
            <w:pPr>
              <w:spacing w:after="0"/>
              <w:rPr>
                <w:rFonts w:ascii="Arial" w:hAnsi="Arial" w:cs="Arial"/>
                <w:sz w:val="18"/>
                <w:szCs w:val="18"/>
                <w:lang w:val="en-US"/>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078B2E0"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71731762" w14:textId="77777777" w:rsidR="009428D8" w:rsidRPr="007275DF" w:rsidRDefault="009428D8" w:rsidP="006D0B54">
            <w:pPr>
              <w:spacing w:after="0"/>
              <w:rPr>
                <w:rFonts w:ascii="Arial" w:hAnsi="Arial" w:cs="Arial"/>
                <w:sz w:val="18"/>
                <w:szCs w:val="18"/>
                <w:lang w:val="en-US"/>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6D0B54">
            <w:pPr>
              <w:spacing w:after="0"/>
              <w:rPr>
                <w:rFonts w:ascii="Arial" w:hAnsi="Arial" w:cs="Arial"/>
                <w:sz w:val="18"/>
                <w:szCs w:val="18"/>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lastRenderedPageBreak/>
              <w:t>P</w:t>
            </w:r>
            <w:r w:rsidRPr="007275DF">
              <w:rPr>
                <w:rFonts w:ascii="Arial" w:hAnsi="Arial" w:cs="Arial"/>
                <w:sz w:val="18"/>
                <w:szCs w:val="18"/>
                <w:vertAlign w:val="subscript"/>
                <w:lang w:eastAsia="ja-JP"/>
              </w:rPr>
              <w:t>CCA_</w:t>
            </w:r>
            <w:r w:rsidRPr="007275DF">
              <w:rPr>
                <w:rFonts w:ascii="Arial" w:hAnsi="Arial" w:cs="Arial"/>
                <w:sz w:val="18"/>
                <w:szCs w:val="18"/>
                <w:vertAlign w:val="subscript"/>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6D0B54">
            <w:pPr>
              <w:spacing w:after="0"/>
              <w:rPr>
                <w:rFonts w:ascii="Arial" w:hAnsi="Arial" w:cs="Arial"/>
                <w:sz w:val="18"/>
                <w:szCs w:val="18"/>
                <w:lang w:val="en-US"/>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6D0B54">
            <w:pPr>
              <w:spacing w:after="0"/>
              <w:rPr>
                <w:rFonts w:ascii="Arial" w:hAnsi="Arial" w:cs="Arial"/>
                <w:sz w:val="18"/>
                <w:szCs w:val="18"/>
                <w:lang w:val="en-US"/>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6D0B54">
            <w:pPr>
              <w:spacing w:after="0"/>
              <w:rPr>
                <w:rFonts w:ascii="Arial" w:hAnsi="Arial" w:cs="Arial"/>
                <w:sz w:val="18"/>
                <w:szCs w:val="18"/>
                <w:lang w:val="en-US"/>
              </w:rPr>
            </w:pPr>
            <w:r w:rsidRPr="007275DF">
              <w:rPr>
                <w:rFonts w:ascii="Arial" w:hAnsi="Arial" w:cs="Arial"/>
                <w:sz w:val="18"/>
                <w:szCs w:val="18"/>
              </w:rPr>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6D0B54">
            <w:pPr>
              <w:spacing w:after="0"/>
              <w:rPr>
                <w:rFonts w:ascii="Arial" w:hAnsi="Arial" w:cs="Arial"/>
                <w:sz w:val="18"/>
                <w:szCs w:val="18"/>
                <w:lang w:val="en-US"/>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6D0B54">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t>SSB configuration for semi-static channel access</w:t>
            </w:r>
            <w:r w:rsidRPr="007275DF" w:rsidDel="00337B29">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pPr>
            <w:r w:rsidRPr="007275DF">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6D0B54">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6D0B54">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6D0B54">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6D0B54">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6D0B54">
            <w:pPr>
              <w:spacing w:after="0"/>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6D0B54">
            <w:pPr>
              <w:spacing w:after="0"/>
              <w:rPr>
                <w:rFonts w:ascii="CG Times (WN)" w:hAnsi="CG Times (WN)"/>
                <w:lang w:val="en-US"/>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6D0B54">
            <w:pPr>
              <w:spacing w:after="0"/>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6D0B54">
            <w:pPr>
              <w:spacing w:after="0"/>
              <w:rPr>
                <w:rFonts w:ascii="CG Times (WN)" w:hAnsi="CG Times (WN)"/>
                <w:lang w:val="en-US"/>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6D0B54">
            <w:pPr>
              <w:spacing w:after="0"/>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6D0B54">
            <w:pPr>
              <w:spacing w:after="0"/>
              <w:rPr>
                <w:rFonts w:ascii="CG Times (WN)" w:hAnsi="CG Times (WN)"/>
                <w:lang w:val="en-US"/>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6D0B54">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6D0B54">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6D0B54">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6D0B54">
            <w:pPr>
              <w:spacing w:after="0"/>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6D0B54">
            <w:pPr>
              <w:spacing w:after="0"/>
              <w:rPr>
                <w:rFonts w:ascii="CG Times (WN)" w:hAnsi="CG Times (WN)"/>
                <w:lang w:val="en-US"/>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6D0B54">
            <w:pPr>
              <w:spacing w:after="0"/>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6D0B54">
            <w:pPr>
              <w:spacing w:after="0"/>
              <w:rPr>
                <w:rFonts w:ascii="CG Times (WN)" w:hAnsi="CG Times (WN)"/>
                <w:lang w:val="en-US"/>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6D0B54">
            <w:pPr>
              <w:spacing w:after="0"/>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6D0B54">
            <w:pPr>
              <w:spacing w:after="0"/>
              <w:rPr>
                <w:rFonts w:ascii="CG Times (WN)" w:hAnsi="CG Times (WN)"/>
                <w:lang w:val="en-US"/>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6D0B54">
            <w:pPr>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6D0B54">
            <w:pPr>
              <w:spacing w:after="0"/>
              <w:rPr>
                <w:rFonts w:ascii="CG Times (WN)" w:hAnsi="CG Times (WN)"/>
                <w:lang w:val="en-US"/>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6D0B54">
            <w:pPr>
              <w:spacing w:after="0"/>
              <w:rPr>
                <w:rFonts w:ascii="CG Times (WN)" w:hAnsi="CG Times (WN)"/>
                <w:lang w:val="en-US"/>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0.5pt;height:20.5pt" o:ole="" fillcolor="window">
                  <v:imagedata r:id="rId13" o:title=""/>
                </v:shape>
                <o:OLEObject Type="Embed" ProgID="Equation.3" ShapeID="_x0000_i1069" DrawAspect="Content" ObjectID="_1783797116"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6D0B54">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6D0B54">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0.5pt;height:20.5pt" o:ole="" fillcolor="window">
                  <v:imagedata r:id="rId13" o:title=""/>
                </v:shape>
                <o:OLEObject Type="Embed" ProgID="Equation.3" ShapeID="_x0000_i1070" DrawAspect="Content" ObjectID="_1783797117"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6D0B54">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31pt;height:20.5pt" o:ole="" fillcolor="window">
                  <v:imagedata r:id="rId44" o:title=""/>
                </v:shape>
                <o:OLEObject Type="Embed" ProgID="Equation.3" ShapeID="_x0000_i1071" DrawAspect="Content" ObjectID="_1783797118"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6D0B54">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1pt;height:20.5pt" o:ole="" fillcolor="window">
                  <v:imagedata r:id="rId46" o:title=""/>
                </v:shape>
                <o:OLEObject Type="Embed" ProgID="Equation.3" ShapeID="_x0000_i1072" DrawAspect="Content" ObjectID="_1783797119"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6D0B54">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6D0B54">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6D0B54">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6D0B54">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6D0B54">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lastRenderedPageBreak/>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0.5pt;height:20.5pt" o:ole="" fillcolor="window">
                  <v:imagedata r:id="rId13" o:title=""/>
                </v:shape>
                <o:OLEObject Type="Embed" ProgID="Equation.3" ShapeID="_x0000_i1073" DrawAspect="Content" ObjectID="_1783797120"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3CC60AB0" w14:textId="2119DB53" w:rsidR="00096136" w:rsidRPr="00426EAC" w:rsidRDefault="00096136" w:rsidP="00096136">
      <w:r w:rsidRPr="00426EAC">
        <w:t>The UE shall transmit the PRACH to PSCell at latest T</w:t>
      </w:r>
      <w:r w:rsidRPr="00426EAC">
        <w:rPr>
          <w:vertAlign w:val="subscript"/>
        </w:rPr>
        <w:t>config_PSCell_withCCA</w:t>
      </w:r>
      <w:r w:rsidRPr="00426EAC">
        <w:t xml:space="preserve"> </w:t>
      </w:r>
      <w:r w:rsidRPr="00426EAC">
        <w:rPr>
          <w:vertAlign w:val="superscript"/>
        </w:rPr>
        <w:t>Note1</w:t>
      </w:r>
      <w:r w:rsidRPr="00426EAC">
        <w:t xml:space="preserve"> into T</w:t>
      </w:r>
      <w:r>
        <w:t>4</w:t>
      </w:r>
      <w:r w:rsidRPr="00426EAC">
        <w:t>.</w:t>
      </w:r>
    </w:p>
    <w:p w14:paraId="1494DE1A" w14:textId="77FFC56F" w:rsidR="00096136" w:rsidRPr="00426EAC" w:rsidRDefault="00096136" w:rsidP="00096136">
      <w:r w:rsidRPr="00426EAC">
        <w:t>The UE shall send at least one CSI report for PSCell with non-zero CQI index during T</w:t>
      </w:r>
      <w:r>
        <w:t>5</w:t>
      </w:r>
      <w:r w:rsidRPr="00426EAC">
        <w:t>.</w:t>
      </w:r>
    </w:p>
    <w:p w14:paraId="2E194EF5" w14:textId="2A461BB3" w:rsidR="00096136" w:rsidRPr="00426EAC" w:rsidRDefault="00096136" w:rsidP="00096136">
      <w:r w:rsidRPr="00426EAC">
        <w:t>The UE shall periodically send CSI reports for PSCell after the UE has sent first CQI report with non-zero CQI index during T</w:t>
      </w:r>
      <w:r>
        <w:t>5</w:t>
      </w:r>
    </w:p>
    <w:p w14:paraId="5B0CA67E" w14:textId="5EA17CEA" w:rsidR="009428D8" w:rsidRPr="007275DF" w:rsidRDefault="00096136" w:rsidP="00096136">
      <w:r w:rsidRPr="00426EAC">
        <w:t>The UE shall stop sending CSI reports for PSCell in at latest 20 ms into T</w:t>
      </w:r>
      <w:r>
        <w:t>6</w:t>
      </w:r>
      <w:r w:rsidRPr="00426EAC">
        <w:t>.</w:t>
      </w:r>
    </w:p>
    <w:p w14:paraId="0F5C20C5" w14:textId="77777777" w:rsidR="009428D8" w:rsidRPr="007275DF" w:rsidRDefault="009428D8" w:rsidP="009428D8">
      <w:r w:rsidRPr="007275DF">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t>=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w:t>
      </w:r>
      <w:r w:rsidRPr="007275DF">
        <w:rPr>
          <w:lang w:val="en-US"/>
        </w:rPr>
        <w:t xml:space="preserve"> </w:t>
      </w:r>
    </w:p>
    <w:p w14:paraId="7B7F7169" w14:textId="3642407F" w:rsidR="00994E1E" w:rsidRPr="007275DF" w:rsidRDefault="00994E1E" w:rsidP="00994E1E">
      <w:pPr>
        <w:pStyle w:val="Heading3"/>
      </w:pPr>
      <w:r w:rsidRPr="007275DF">
        <w:lastRenderedPageBreak/>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t>NOTE:</w:t>
            </w:r>
            <w:r w:rsidRPr="007275DF">
              <w:tab/>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lastRenderedPageBreak/>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A17C93" w:rsidRPr="007275DF" w14:paraId="45A7A284" w14:textId="77777777" w:rsidTr="00F43696">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973C493" w14:textId="77777777" w:rsidR="00A17C93" w:rsidRPr="007275DF" w:rsidRDefault="00A17C93" w:rsidP="00F43696">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9493CE0" w14:textId="77777777" w:rsidR="00A17C93" w:rsidRPr="007275DF" w:rsidRDefault="00A17C93" w:rsidP="00F43696">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9B158C8" w14:textId="77777777" w:rsidR="00A17C93" w:rsidRPr="007275DF" w:rsidRDefault="00A17C93" w:rsidP="00F43696">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63A7D0B6" w14:textId="77777777" w:rsidR="00A17C93" w:rsidRPr="007275DF" w:rsidRDefault="00A17C93" w:rsidP="00F43696">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7FED113" w14:textId="77777777" w:rsidR="00A17C93" w:rsidRPr="007275DF" w:rsidRDefault="00A17C93" w:rsidP="00F43696">
            <w:pPr>
              <w:pStyle w:val="TAH"/>
            </w:pPr>
            <w:r w:rsidRPr="007275DF">
              <w:t>Comment</w:t>
            </w:r>
          </w:p>
        </w:tc>
      </w:tr>
      <w:tr w:rsidR="00A17C93" w:rsidRPr="007275DF" w14:paraId="713FE825" w14:textId="77777777" w:rsidTr="00F43696">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B1268E9" w14:textId="77777777" w:rsidR="00A17C93" w:rsidRPr="007275DF" w:rsidRDefault="00A17C93" w:rsidP="00F43696">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C4F8D03" w14:textId="77777777" w:rsidR="00A17C93" w:rsidRPr="007275DF" w:rsidRDefault="00A17C93" w:rsidP="00F43696">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2E161D1" w14:textId="77777777" w:rsidR="00A17C93" w:rsidRPr="007275DF" w:rsidRDefault="00A17C93" w:rsidP="00F43696">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B724B79" w14:textId="77777777" w:rsidR="00A17C93" w:rsidRPr="007275DF" w:rsidRDefault="00A17C93" w:rsidP="00F43696">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3AC60B71" w14:textId="77777777" w:rsidR="00A17C93" w:rsidRPr="007275DF" w:rsidRDefault="00A17C93" w:rsidP="00F43696">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AB1C784" w14:textId="77777777" w:rsidR="00A17C93" w:rsidRPr="007275DF" w:rsidRDefault="00A17C93" w:rsidP="00F43696">
            <w:pPr>
              <w:pStyle w:val="TAH"/>
            </w:pPr>
          </w:p>
        </w:tc>
      </w:tr>
      <w:tr w:rsidR="00A17C93" w:rsidRPr="007275DF" w14:paraId="25E68E7F"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BB9C170" w14:textId="77777777" w:rsidR="00A17C93" w:rsidRPr="007275DF" w:rsidRDefault="00A17C93"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03EB20A"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04106FE"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9B6248D" w14:textId="77777777" w:rsidR="00A17C93" w:rsidRPr="007275DF" w:rsidRDefault="00A17C93"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BA50CBE" w14:textId="77777777" w:rsidR="00A17C93" w:rsidRPr="007275DF" w:rsidRDefault="00A17C93" w:rsidP="00F43696">
            <w:pPr>
              <w:pStyle w:val="TAL"/>
            </w:pPr>
          </w:p>
        </w:tc>
      </w:tr>
      <w:tr w:rsidR="00A17C93" w:rsidRPr="007275DF" w14:paraId="0F3A691B"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8F55DD4" w14:textId="77777777" w:rsidR="00A17C93" w:rsidRPr="007275DF" w:rsidRDefault="00A17C93"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81D50A1"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7AAF653"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B88CB8" w14:textId="77777777" w:rsidR="00A17C93" w:rsidRPr="007275DF" w:rsidRDefault="00A17C93"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6FB3C06" w14:textId="77777777" w:rsidR="00A17C93" w:rsidRPr="007275DF" w:rsidRDefault="00A17C93" w:rsidP="000F7A14"/>
        </w:tc>
      </w:tr>
      <w:tr w:rsidR="00A17C93" w:rsidRPr="007275DF" w14:paraId="084C48EE"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DEE9C1" w14:textId="77777777" w:rsidR="00A17C93" w:rsidRPr="007275DF" w:rsidRDefault="00A17C93"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8BA6CC0"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EAE136"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7CE97D5" w14:textId="77777777" w:rsidR="00A17C93" w:rsidRDefault="00A17C93" w:rsidP="00F43696">
            <w:pPr>
              <w:pStyle w:val="TAC"/>
            </w:pPr>
            <w:r w:rsidRPr="007275DF">
              <w:t xml:space="preserve">LTE Cell 1 (PCell) and </w:t>
            </w:r>
          </w:p>
          <w:p w14:paraId="1BA3773D" w14:textId="77777777" w:rsidR="00A17C93" w:rsidRPr="007275DF" w:rsidRDefault="00A17C93"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92213C0" w14:textId="77777777" w:rsidR="00A17C93" w:rsidRPr="007275DF" w:rsidRDefault="00A17C93" w:rsidP="00F43696">
            <w:pPr>
              <w:pStyle w:val="TAL"/>
            </w:pPr>
            <w:r w:rsidRPr="007275DF">
              <w:t xml:space="preserve">LTE Cell 1 is on </w:t>
            </w:r>
            <w:r w:rsidRPr="007275DF">
              <w:rPr>
                <w:lang w:val="it-IT"/>
              </w:rPr>
              <w:t xml:space="preserve">E-UTRA </w:t>
            </w:r>
            <w:r w:rsidRPr="007275DF">
              <w:t>RF channel number 1.</w:t>
            </w:r>
          </w:p>
          <w:p w14:paraId="5B5C8AF9" w14:textId="77777777" w:rsidR="00A17C93" w:rsidRPr="007275DF" w:rsidRDefault="00A17C93"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A17C93" w:rsidRPr="007275DF" w14:paraId="0A203476"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1967719" w14:textId="77777777" w:rsidR="00A17C93" w:rsidRPr="007275DF" w:rsidRDefault="00A17C93"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63F37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7FFFF5"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E8B5124" w14:textId="77777777" w:rsidR="00A17C93" w:rsidRPr="007275DF" w:rsidRDefault="00A17C93"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1B4A4BA" w14:textId="77777777" w:rsidR="00A17C93" w:rsidRPr="007275DF" w:rsidRDefault="00A17C93"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17C93" w:rsidRPr="007275DF" w14:paraId="3950484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08951E3" w14:textId="77777777" w:rsidR="00A17C93" w:rsidRPr="007275DF" w:rsidRDefault="00A17C93"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F1732B7"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8018F74"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EE925D7" w14:textId="77777777" w:rsidR="00A17C93" w:rsidRPr="007275DF" w:rsidRDefault="00A17C93"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15D74A2" w14:textId="77777777" w:rsidR="00A17C93" w:rsidRPr="007275DF" w:rsidRDefault="00A17C93" w:rsidP="00F43696">
            <w:pPr>
              <w:pStyle w:val="TAL"/>
            </w:pPr>
          </w:p>
        </w:tc>
      </w:tr>
      <w:tr w:rsidR="00A17C93" w:rsidRPr="007275DF" w14:paraId="4C529518"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7F205C4" w14:textId="77777777" w:rsidR="00A17C93" w:rsidRPr="007275DF" w:rsidRDefault="00A17C93"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AD4039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29AE4CB"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7B47FBE9" w14:textId="77777777" w:rsidR="00A17C93" w:rsidRPr="007275DF" w:rsidRDefault="00A17C93"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3981461" w14:textId="77777777" w:rsidR="00A17C93" w:rsidRPr="007275DF" w:rsidRDefault="00A17C93" w:rsidP="00F43696">
            <w:pPr>
              <w:pStyle w:val="TAL"/>
            </w:pPr>
          </w:p>
        </w:tc>
      </w:tr>
      <w:tr w:rsidR="00A17C93" w:rsidRPr="007275DF" w14:paraId="21985400"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72E9AFA" w14:textId="77777777" w:rsidR="00A17C93" w:rsidRPr="007275DF" w:rsidRDefault="00A17C93"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1FC39D1"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442EE53"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6BDD978" w14:textId="77777777" w:rsidR="00A17C93" w:rsidRPr="007275DF" w:rsidRDefault="00A17C93"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C4C990C" w14:textId="77777777" w:rsidR="00A17C93" w:rsidRPr="007275DF" w:rsidRDefault="00A17C93" w:rsidP="00F43696">
            <w:pPr>
              <w:pStyle w:val="TAL"/>
            </w:pPr>
          </w:p>
        </w:tc>
      </w:tr>
      <w:tr w:rsidR="00A17C93" w:rsidRPr="007275DF" w14:paraId="4482D99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DB5A8A" w14:textId="77777777" w:rsidR="00A17C93" w:rsidRPr="007275DF" w:rsidRDefault="00A17C93"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92D5877"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BA7C2A5"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DE2FF9F"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8753BC4" w14:textId="77777777" w:rsidR="00A17C93" w:rsidRPr="007275DF" w:rsidRDefault="00A17C93" w:rsidP="00F43696">
            <w:pPr>
              <w:pStyle w:val="TAL"/>
            </w:pPr>
          </w:p>
        </w:tc>
      </w:tr>
      <w:tr w:rsidR="00A17C93" w:rsidRPr="007275DF" w14:paraId="6A0227D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E18A2E" w14:textId="77777777" w:rsidR="00A17C93" w:rsidRPr="007275DF" w:rsidRDefault="00A17C93"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7F063D"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1F31FE"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CCDC353" w14:textId="77777777" w:rsidR="00A17C93" w:rsidRPr="007275DF" w:rsidRDefault="00A17C93"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CCB3021" w14:textId="77777777" w:rsidR="00A17C93" w:rsidRPr="007275DF" w:rsidRDefault="00A17C93" w:rsidP="00F43696">
            <w:pPr>
              <w:pStyle w:val="TAL"/>
            </w:pPr>
          </w:p>
        </w:tc>
      </w:tr>
      <w:tr w:rsidR="00A17C93" w:rsidRPr="007275DF" w14:paraId="7208A0F3"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BE8837" w14:textId="77777777" w:rsidR="00A17C93" w:rsidRPr="007275DF" w:rsidRDefault="00A17C93"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7C9984"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61A60C0"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CFE9311"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5CF3F9" w14:textId="77777777" w:rsidR="00A17C93" w:rsidRPr="007275DF" w:rsidRDefault="00A17C93" w:rsidP="00F43696">
            <w:pPr>
              <w:pStyle w:val="TAL"/>
            </w:pPr>
          </w:p>
        </w:tc>
      </w:tr>
      <w:tr w:rsidR="00A17C93" w:rsidRPr="007275DF" w14:paraId="2DC455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13701B" w14:textId="77777777" w:rsidR="00A17C93" w:rsidRPr="007275DF" w:rsidRDefault="00A17C93"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4C08FF5"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5F5CCE"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782A84"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804086E" w14:textId="77777777" w:rsidR="00A17C93" w:rsidRPr="007275DF" w:rsidRDefault="00A17C93" w:rsidP="00F43696">
            <w:pPr>
              <w:pStyle w:val="TAL"/>
            </w:pPr>
            <w:r w:rsidRPr="007275DF">
              <w:t>L3 filtering is not used</w:t>
            </w:r>
          </w:p>
        </w:tc>
      </w:tr>
      <w:tr w:rsidR="00A17C93" w:rsidRPr="007275DF" w14:paraId="0EFED176"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048ACB" w14:textId="77777777" w:rsidR="00A17C93" w:rsidRPr="007275DF" w:rsidRDefault="00A17C93"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94D79B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4357DF"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E8EB930" w14:textId="77777777" w:rsidR="00A17C93" w:rsidRPr="007275DF" w:rsidRDefault="00A17C93" w:rsidP="00F43696">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463429A" w14:textId="77777777" w:rsidR="00A17C93" w:rsidRPr="007275DF" w:rsidRDefault="00A17C93" w:rsidP="00F43696">
            <w:pPr>
              <w:pStyle w:val="TAL"/>
            </w:pPr>
            <w:r w:rsidRPr="007275DF">
              <w:t>DRX is not used</w:t>
            </w:r>
          </w:p>
        </w:tc>
      </w:tr>
      <w:tr w:rsidR="00A17C93" w:rsidRPr="007275DF" w14:paraId="10504CD9"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0B6423B" w14:textId="77777777" w:rsidR="00A17C93" w:rsidRPr="007275DF" w:rsidRDefault="00A17C93"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B17AB46"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126E19" w14:textId="77777777" w:rsidR="00A17C93" w:rsidRPr="007275DF" w:rsidRDefault="00A17C93" w:rsidP="00F43696">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C16B4D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E2443F8" w14:textId="77777777" w:rsidR="00A17C93" w:rsidRPr="007275DF" w:rsidRDefault="00A17C93" w:rsidP="00F43696">
            <w:pPr>
              <w:pStyle w:val="TAL"/>
            </w:pPr>
            <w:r w:rsidRPr="007275DF">
              <w:t>Synchronous EN-DC</w:t>
            </w:r>
          </w:p>
        </w:tc>
      </w:tr>
      <w:tr w:rsidR="00A17C93" w:rsidRPr="007275DF" w14:paraId="4E0EB6A4"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3A0ECCE" w14:textId="77777777" w:rsidR="00A17C93" w:rsidRPr="007275DF" w:rsidRDefault="00A17C93"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FA9A214"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BBD43A" w14:textId="77777777" w:rsidR="00A17C93" w:rsidRPr="007275DF" w:rsidRDefault="00A17C93" w:rsidP="00F43696">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C96B6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B29CF9E" w14:textId="77777777" w:rsidR="00A17C93" w:rsidRPr="007275DF" w:rsidRDefault="00A17C93" w:rsidP="00F43696">
            <w:pPr>
              <w:pStyle w:val="TAL"/>
            </w:pPr>
            <w:r w:rsidRPr="007275DF">
              <w:t>Synchronous cells.</w:t>
            </w:r>
          </w:p>
        </w:tc>
      </w:tr>
      <w:tr w:rsidR="00A17C93" w:rsidRPr="007275DF" w14:paraId="0C61C0CB"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818E0B" w14:textId="77777777" w:rsidR="00A17C93" w:rsidRPr="007275DF" w:rsidRDefault="00A17C93"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632F503"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BEE7D10"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74083CA" w14:textId="77777777" w:rsidR="00A17C93" w:rsidRPr="007275DF" w:rsidRDefault="00A17C93"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710C9FF7" w14:textId="77777777" w:rsidR="00A17C93" w:rsidRPr="007275DF" w:rsidRDefault="00A17C93" w:rsidP="00F43696">
            <w:pPr>
              <w:pStyle w:val="TAL"/>
            </w:pPr>
          </w:p>
        </w:tc>
      </w:tr>
      <w:tr w:rsidR="00A17C93" w:rsidRPr="007275DF" w14:paraId="005FA61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2DDB2E" w14:textId="77777777" w:rsidR="00A17C93" w:rsidRPr="007275DF" w:rsidRDefault="00A17C93"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33E265E"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2528F89"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5934C4" w14:textId="77777777" w:rsidR="00A17C93" w:rsidRPr="007275DF" w:rsidRDefault="00A17C93"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5D4A244E" w14:textId="77777777" w:rsidR="00A17C93" w:rsidRPr="007275DF" w:rsidRDefault="00A17C93" w:rsidP="00F43696">
            <w:pPr>
              <w:pStyle w:val="TAL"/>
            </w:pPr>
          </w:p>
        </w:tc>
      </w:tr>
    </w:tbl>
    <w:p w14:paraId="10538917" w14:textId="77777777" w:rsidR="009428D8" w:rsidRPr="007275DF" w:rsidRDefault="009428D8" w:rsidP="009428D8">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B42E7" w:rsidRPr="007275DF" w14:paraId="26430470"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01F2A" w14:textId="77777777" w:rsidR="00FB42E7" w:rsidRPr="007275DF" w:rsidRDefault="00FB42E7" w:rsidP="00F43696">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1084DBA" w14:textId="77777777" w:rsidR="00FB42E7" w:rsidRPr="007275DF" w:rsidRDefault="00FB42E7"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69A8647" w14:textId="77777777" w:rsidR="00FB42E7" w:rsidRPr="007275DF" w:rsidRDefault="00FB42E7"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11E23FD" w14:textId="77777777" w:rsidR="00FB42E7" w:rsidRPr="007275DF" w:rsidRDefault="00FB42E7"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C57902D" w14:textId="77777777" w:rsidR="00FB42E7" w:rsidRPr="007275DF" w:rsidRDefault="00FB42E7" w:rsidP="00F43696">
            <w:pPr>
              <w:pStyle w:val="TAH"/>
              <w:rPr>
                <w:rFonts w:cs="Arial"/>
              </w:rPr>
            </w:pPr>
            <w:r w:rsidRPr="007275DF">
              <w:t>Cell 3</w:t>
            </w:r>
          </w:p>
        </w:tc>
      </w:tr>
      <w:tr w:rsidR="00FB42E7" w:rsidRPr="007275DF" w14:paraId="6C523A47"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40DFA5A" w14:textId="77777777" w:rsidR="00FB42E7" w:rsidRPr="007275DF" w:rsidRDefault="00FB42E7"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74A3B57" w14:textId="77777777" w:rsidR="00FB42E7" w:rsidRPr="007275DF" w:rsidRDefault="00FB42E7"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5D36121" w14:textId="77777777" w:rsidR="00FB42E7" w:rsidRPr="007275DF" w:rsidRDefault="00FB42E7"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94217BD" w14:textId="77777777" w:rsidR="00FB42E7" w:rsidRPr="007275DF" w:rsidRDefault="00FB42E7"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79584F3" w14:textId="77777777" w:rsidR="00FB42E7" w:rsidRPr="007275DF" w:rsidRDefault="00FB42E7"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E1A4F91" w14:textId="77777777" w:rsidR="00FB42E7" w:rsidRPr="007275DF" w:rsidRDefault="00FB42E7"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26B6018" w14:textId="77777777" w:rsidR="00FB42E7" w:rsidRPr="007275DF" w:rsidRDefault="00FB42E7" w:rsidP="00F43696">
            <w:pPr>
              <w:pStyle w:val="TAH"/>
              <w:rPr>
                <w:rFonts w:cs="Arial"/>
              </w:rPr>
            </w:pPr>
            <w:r w:rsidRPr="007275DF">
              <w:t>T2</w:t>
            </w:r>
          </w:p>
        </w:tc>
      </w:tr>
      <w:tr w:rsidR="00FB42E7" w:rsidRPr="007275DF" w14:paraId="2E7C33F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92B387" w14:textId="77777777" w:rsidR="00FB42E7" w:rsidRPr="007275DF" w:rsidRDefault="00FB42E7"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BFE04A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B0566DD" w14:textId="77777777" w:rsidR="00FB42E7" w:rsidRPr="007275DF" w:rsidRDefault="00FB42E7"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481136" w14:textId="77777777" w:rsidR="00FB42E7" w:rsidRPr="007275DF" w:rsidRDefault="00FB42E7"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CC93828" w14:textId="77777777" w:rsidR="00FB42E7" w:rsidRPr="007275DF" w:rsidRDefault="00FB42E7" w:rsidP="00F43696">
            <w:pPr>
              <w:pStyle w:val="TAC"/>
            </w:pPr>
            <w:r w:rsidRPr="007275DF">
              <w:t>2</w:t>
            </w:r>
          </w:p>
        </w:tc>
      </w:tr>
      <w:tr w:rsidR="00FB42E7" w:rsidRPr="007275DF" w14:paraId="1ADF765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E277F9" w14:textId="77777777" w:rsidR="00FB42E7" w:rsidRPr="007275DF" w:rsidRDefault="00FB42E7"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218538" w14:textId="77777777" w:rsidR="00FB42E7" w:rsidRPr="007275DF" w:rsidRDefault="00FB42E7"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5006F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CB946D6" w14:textId="77777777" w:rsidR="00FB42E7" w:rsidRPr="007275DF" w:rsidRDefault="00FB42E7" w:rsidP="00F43696">
            <w:pPr>
              <w:pStyle w:val="TAC"/>
              <w:rPr>
                <w:lang w:val="en-US"/>
              </w:rPr>
            </w:pPr>
            <w:r w:rsidRPr="007275DF">
              <w:rPr>
                <w:lang w:val="en-US"/>
              </w:rPr>
              <w:t>TDD</w:t>
            </w:r>
          </w:p>
        </w:tc>
      </w:tr>
      <w:tr w:rsidR="00FB42E7" w:rsidRPr="007275DF" w14:paraId="1C396343"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CC4938" w14:textId="77777777" w:rsidR="00FB42E7" w:rsidRPr="007275DF" w:rsidRDefault="00FB42E7"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D2199BE" w14:textId="77777777" w:rsidR="00FB42E7" w:rsidRPr="007275DF" w:rsidRDefault="00FB42E7"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D141B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766C250"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03B586F1"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A1BFE7" w14:textId="77777777" w:rsidR="00FB42E7" w:rsidRPr="007275DF" w:rsidRDefault="00FB42E7"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84BF475" w14:textId="77777777" w:rsidR="00FB42E7" w:rsidRPr="007275DF" w:rsidRDefault="00FB42E7"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EE09CA"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AFA69B1"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6A632C56"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0684A5" w14:textId="77777777" w:rsidR="00FB42E7" w:rsidRPr="007275DF" w:rsidRDefault="00FB42E7"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1B9784"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907A2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5ABADF1" w14:textId="77777777" w:rsidR="00FB42E7" w:rsidRPr="007275DF" w:rsidRDefault="00FB42E7"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63CED2B" w14:textId="77777777" w:rsidR="00FB42E7" w:rsidRPr="007275DF" w:rsidRDefault="00FB42E7" w:rsidP="00F43696">
            <w:pPr>
              <w:pStyle w:val="TAC"/>
              <w:rPr>
                <w:bCs/>
              </w:rPr>
            </w:pPr>
            <w:r w:rsidRPr="007275DF">
              <w:rPr>
                <w:rFonts w:cs="Arial"/>
              </w:rPr>
              <w:t>TDDConf.1.1 CCA</w:t>
            </w:r>
          </w:p>
        </w:tc>
      </w:tr>
      <w:tr w:rsidR="00FB42E7" w:rsidRPr="007275DF" w14:paraId="6EBF842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A8D567" w14:textId="77777777" w:rsidR="00FB42E7" w:rsidRPr="007275DF" w:rsidRDefault="00FB42E7"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D0FBB6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95BA08"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E0EADA7" w14:textId="77777777" w:rsidR="00FB42E7" w:rsidRPr="007275DF" w:rsidRDefault="00FB42E7"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28DD53" w14:textId="77777777" w:rsidR="00FB42E7" w:rsidRPr="007275DF" w:rsidRDefault="00FB42E7" w:rsidP="00F43696">
            <w:pPr>
              <w:pStyle w:val="TAC"/>
              <w:rPr>
                <w:bCs/>
              </w:rPr>
            </w:pPr>
            <w:r w:rsidRPr="007275DF">
              <w:rPr>
                <w:bCs/>
              </w:rPr>
              <w:t>NA</w:t>
            </w:r>
          </w:p>
        </w:tc>
      </w:tr>
      <w:tr w:rsidR="00FB42E7" w:rsidRPr="007275DF" w14:paraId="37E02478"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43DC58D" w14:textId="77777777" w:rsidR="00FB42E7" w:rsidRPr="007275DF" w:rsidRDefault="00FB42E7"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0D095F5"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15826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38EF01" w14:textId="77777777" w:rsidR="00FB42E7" w:rsidRPr="007275DF" w:rsidRDefault="00FB42E7"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C35D2AD" w14:textId="77777777" w:rsidR="00FB42E7" w:rsidRPr="007275DF" w:rsidRDefault="00FB42E7" w:rsidP="00F43696">
            <w:pPr>
              <w:pStyle w:val="TAC"/>
              <w:rPr>
                <w:bCs/>
              </w:rPr>
            </w:pPr>
            <w:r w:rsidRPr="007275DF">
              <w:rPr>
                <w:bCs/>
              </w:rPr>
              <w:t>NA</w:t>
            </w:r>
          </w:p>
        </w:tc>
      </w:tr>
      <w:tr w:rsidR="00FB42E7" w:rsidRPr="007275DF" w14:paraId="4F80151E"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CE3DF8B" w14:textId="77777777" w:rsidR="00FB42E7" w:rsidRPr="007275DF" w:rsidRDefault="00FB42E7"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D03AA11"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A02E75"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C232801" w14:textId="77777777" w:rsidR="00FB42E7" w:rsidRPr="007275DF" w:rsidRDefault="00FB42E7"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BC27E9C" w14:textId="77777777" w:rsidR="00FB42E7" w:rsidRPr="007275DF" w:rsidRDefault="00FB42E7" w:rsidP="00F43696">
            <w:pPr>
              <w:pStyle w:val="TAC"/>
              <w:rPr>
                <w:bCs/>
              </w:rPr>
            </w:pPr>
            <w:r w:rsidRPr="007275DF">
              <w:rPr>
                <w:bCs/>
              </w:rPr>
              <w:t>NA</w:t>
            </w:r>
          </w:p>
        </w:tc>
      </w:tr>
      <w:tr w:rsidR="00FB42E7" w:rsidRPr="007275DF" w14:paraId="4F1CAF41"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FB6EFB2" w14:textId="77777777" w:rsidR="00FB42E7" w:rsidRPr="007275DF" w:rsidRDefault="00FB42E7"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6AA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06BDE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B0C91F" w14:textId="77777777" w:rsidR="00FB42E7" w:rsidRPr="007275DF" w:rsidRDefault="00FB42E7"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92081B4" w14:textId="77777777" w:rsidR="00FB42E7" w:rsidRPr="007275DF" w:rsidRDefault="00FB42E7" w:rsidP="00F43696">
            <w:pPr>
              <w:pStyle w:val="TAC"/>
              <w:rPr>
                <w:bCs/>
              </w:rPr>
            </w:pPr>
            <w:r w:rsidRPr="007275DF">
              <w:rPr>
                <w:bCs/>
              </w:rPr>
              <w:t>NA</w:t>
            </w:r>
          </w:p>
        </w:tc>
      </w:tr>
      <w:tr w:rsidR="00FB42E7" w:rsidRPr="007275DF" w14:paraId="07696C01"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A7C3ACA" w14:textId="77777777" w:rsidR="00FB42E7" w:rsidRPr="007275DF" w:rsidRDefault="00FB42E7"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AE819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52BB21E"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5CFC12" w14:textId="77777777" w:rsidR="00FB42E7" w:rsidRPr="007275DF" w:rsidRDefault="00FB42E7"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23F09D8" w14:textId="77777777" w:rsidR="00FB42E7" w:rsidRPr="007275DF" w:rsidRDefault="00FB42E7" w:rsidP="00F43696">
            <w:pPr>
              <w:pStyle w:val="TAC"/>
              <w:rPr>
                <w:bCs/>
              </w:rPr>
            </w:pPr>
            <w:r w:rsidRPr="007275DF">
              <w:rPr>
                <w:bCs/>
              </w:rPr>
              <w:t>NA</w:t>
            </w:r>
          </w:p>
        </w:tc>
      </w:tr>
      <w:tr w:rsidR="00FB42E7" w:rsidRPr="007275DF" w14:paraId="1FDAB1B0"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2610F3E" w14:textId="77777777" w:rsidR="00FB42E7" w:rsidRPr="007275DF" w:rsidRDefault="00FB42E7"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092B629"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63077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21CEB2" w14:textId="77777777" w:rsidR="00FB42E7" w:rsidRPr="007275DF" w:rsidRDefault="00FB42E7"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5036F88" w14:textId="77777777" w:rsidR="00FB42E7" w:rsidRPr="007275DF" w:rsidRDefault="00FB42E7" w:rsidP="00F43696">
            <w:pPr>
              <w:pStyle w:val="TAC"/>
              <w:rPr>
                <w:rFonts w:cs="v4.2.0"/>
              </w:rPr>
            </w:pPr>
            <w:r w:rsidRPr="007275DF">
              <w:t>OP.1</w:t>
            </w:r>
          </w:p>
        </w:tc>
      </w:tr>
      <w:tr w:rsidR="00FB42E7" w:rsidRPr="007275DF" w14:paraId="5FD0257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DF7B64" w14:textId="77777777" w:rsidR="00FB42E7" w:rsidRPr="007275DF" w:rsidRDefault="00FB42E7"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F8D65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806ABC"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F8BB6AB" w14:textId="77777777" w:rsidR="00FB42E7" w:rsidRPr="007275DF" w:rsidRDefault="00FB42E7"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DEB8813" w14:textId="77777777" w:rsidR="00FB42E7" w:rsidRPr="007275DF" w:rsidRDefault="00FB42E7" w:rsidP="00F43696">
            <w:pPr>
              <w:pStyle w:val="TAC"/>
            </w:pPr>
            <w:r w:rsidRPr="007275DF">
              <w:t>-</w:t>
            </w:r>
          </w:p>
        </w:tc>
      </w:tr>
      <w:tr w:rsidR="00FB42E7" w:rsidRPr="007275DF" w14:paraId="1873C4C8"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39CA33" w14:textId="77777777" w:rsidR="00FB42E7" w:rsidRPr="007275DF" w:rsidRDefault="00FB42E7"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70EF86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45CFE4F"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E94E3A8" w14:textId="77777777" w:rsidR="00FB42E7" w:rsidRPr="007275DF" w:rsidRDefault="00FB42E7"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0EE7E65" w14:textId="77777777" w:rsidR="00FB42E7" w:rsidRPr="007275DF" w:rsidRDefault="00FB42E7" w:rsidP="00F43696">
            <w:pPr>
              <w:pStyle w:val="TAC"/>
              <w:rPr>
                <w:rFonts w:cs="v4.2.0"/>
              </w:rPr>
            </w:pPr>
            <w:r w:rsidRPr="007275DF">
              <w:rPr>
                <w:rFonts w:cs="v4.2.0"/>
              </w:rPr>
              <w:t>-</w:t>
            </w:r>
          </w:p>
        </w:tc>
      </w:tr>
      <w:tr w:rsidR="00FB42E7" w:rsidRPr="007275DF" w14:paraId="6C4D5E41"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2C50E933" w14:textId="77777777" w:rsidR="00FB42E7" w:rsidRPr="007275DF" w:rsidRDefault="00FB42E7"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70F1A60" w14:textId="77777777" w:rsidR="00FB42E7" w:rsidRPr="007275DF" w:rsidRDefault="00FB42E7"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973AE5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F414CD"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EC41B" w14:textId="77777777" w:rsidR="00FB42E7" w:rsidRPr="007275DF" w:rsidRDefault="00FB42E7"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A460C28" w14:textId="77777777" w:rsidR="00FB42E7" w:rsidRPr="007275DF" w:rsidRDefault="00FB42E7" w:rsidP="00F43696">
            <w:pPr>
              <w:pStyle w:val="TAC"/>
              <w:rPr>
                <w:rFonts w:cs="v4.2.0"/>
              </w:rPr>
            </w:pPr>
            <w:r w:rsidRPr="007275DF">
              <w:rPr>
                <w:rFonts w:cs="v4.2.0"/>
                <w:bCs/>
              </w:rPr>
              <w:t>SSB.1 CCA</w:t>
            </w:r>
          </w:p>
        </w:tc>
      </w:tr>
      <w:tr w:rsidR="00FB42E7" w:rsidRPr="007275DF" w14:paraId="7EE6D093"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6F25CA0A" w14:textId="77777777" w:rsidR="00FB42E7" w:rsidRPr="007275DF" w:rsidRDefault="00FB42E7"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7C4C72A" w14:textId="77777777" w:rsidR="00FB42E7" w:rsidRPr="007275DF" w:rsidRDefault="00FB42E7"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3194E8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E67AB2"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0FDB6A3" w14:textId="77777777" w:rsidR="00FB42E7" w:rsidRPr="007275DF" w:rsidRDefault="00FB42E7"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05458FE" w14:textId="77777777" w:rsidR="00FB42E7" w:rsidRPr="007275DF" w:rsidRDefault="00FB42E7" w:rsidP="00F43696">
            <w:pPr>
              <w:pStyle w:val="TAC"/>
              <w:rPr>
                <w:lang w:val="en-US"/>
              </w:rPr>
            </w:pPr>
            <w:r w:rsidRPr="007275DF">
              <w:rPr>
                <w:rFonts w:cs="v4.2.0"/>
                <w:bCs/>
              </w:rPr>
              <w:t>SSB.2 CCA</w:t>
            </w:r>
          </w:p>
        </w:tc>
      </w:tr>
      <w:tr w:rsidR="00FB42E7" w:rsidRPr="007275DF" w14:paraId="3F7C5923"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7DCA277" w14:textId="77777777" w:rsidR="00FB42E7" w:rsidRPr="007275DF" w:rsidRDefault="00FB42E7"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6651B43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77BFEC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1AEA96E7"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4ABD7A3"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B42E7" w:rsidRPr="007275DF" w14:paraId="5144A93B"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0747426" w14:textId="77777777" w:rsidR="00FB42E7" w:rsidRPr="007275DF" w:rsidRDefault="00FB42E7"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98A6E1"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46CDB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4FE139" w14:textId="77777777" w:rsidR="00FB42E7" w:rsidRPr="007275DF" w:rsidRDefault="00FB42E7"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077FEA1A" w14:textId="77777777" w:rsidR="00FB42E7" w:rsidRPr="007275DF" w:rsidRDefault="00FB42E7" w:rsidP="00F43696">
            <w:pPr>
              <w:pStyle w:val="TAC"/>
            </w:pPr>
            <w:r w:rsidRPr="007275DF">
              <w:t>SMTC.4</w:t>
            </w:r>
          </w:p>
        </w:tc>
      </w:tr>
      <w:tr w:rsidR="00FB42E7" w:rsidRPr="007275DF" w14:paraId="3A7D46DF"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1D28B4" w14:textId="77777777" w:rsidR="00FB42E7" w:rsidRPr="007275DF" w:rsidRDefault="00FB42E7"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AF6D4A" w14:textId="77777777" w:rsidR="00FB42E7" w:rsidRPr="007275DF" w:rsidRDefault="00FB42E7"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C0078F0" w14:textId="77777777" w:rsidR="00FB42E7" w:rsidRPr="007275DF" w:rsidRDefault="00FB42E7"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2C6CD8" w14:textId="77777777" w:rsidR="00FB42E7" w:rsidRPr="007275DF" w:rsidRDefault="00FB42E7"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8589C9F" w14:textId="77777777" w:rsidR="00FB42E7" w:rsidRPr="007275DF" w:rsidRDefault="00FB42E7" w:rsidP="00F43696">
            <w:pPr>
              <w:pStyle w:val="TAC"/>
              <w:rPr>
                <w:lang w:val="en-US"/>
              </w:rPr>
            </w:pPr>
            <w:r w:rsidRPr="007275DF">
              <w:rPr>
                <w:lang w:val="en-US"/>
              </w:rPr>
              <w:t>30</w:t>
            </w:r>
          </w:p>
        </w:tc>
      </w:tr>
      <w:tr w:rsidR="00FB42E7" w:rsidRPr="007275DF" w14:paraId="087D55D7"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3149AF2" w14:textId="77777777" w:rsidR="00FB42E7" w:rsidRPr="007275DF" w:rsidRDefault="00FB42E7"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89301E"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7F8FE"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E7F91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C4CF3BA"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F2EFBC4"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r>
      <w:tr w:rsidR="00FB42E7" w:rsidRPr="007275DF" w14:paraId="452AEDB7"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B52BF1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079D914"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9BA8C"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C63E03"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45D8ED"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19FBBC9"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7F3F6FE" w14:textId="77777777" w:rsidR="00FB42E7" w:rsidRPr="007275DF" w:rsidRDefault="00FB42E7"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5575A78"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3369286"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F9FEBEE" w14:textId="77777777" w:rsidR="00FB42E7" w:rsidRPr="007275DF" w:rsidRDefault="00FB42E7" w:rsidP="00F43696">
            <w:pPr>
              <w:pStyle w:val="TAC"/>
              <w:rPr>
                <w:lang w:val="en-US"/>
              </w:rPr>
            </w:pPr>
          </w:p>
        </w:tc>
      </w:tr>
      <w:tr w:rsidR="00FB42E7" w:rsidRPr="007275DF" w14:paraId="5C294DD0"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AEE60AC" w14:textId="77777777" w:rsidR="00FB42E7" w:rsidRPr="007275DF" w:rsidRDefault="00FB42E7"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5FF5C22"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E6049"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B40CBD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D9436F"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CFCDFFB"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30DE814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79B162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3ADBE18"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627616"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B58FBE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421C2"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4FF7B3"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00C5C108"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311F57A" w14:textId="77777777" w:rsidR="00FB42E7" w:rsidRPr="007275DF" w:rsidRDefault="00FB42E7"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3391D"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B2E7AC"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6E9F09" w14:textId="77777777" w:rsidR="00FB42E7" w:rsidRDefault="00FB42E7"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45D7BEF6" w14:textId="77777777" w:rsidR="00FB42E7" w:rsidRDefault="00FB42E7" w:rsidP="00F43696">
            <w:pPr>
              <w:pStyle w:val="TAC"/>
              <w:rPr>
                <w:lang w:val="en-US"/>
              </w:rPr>
            </w:pPr>
            <w:r>
              <w:rPr>
                <w:lang w:val="en-US"/>
              </w:rPr>
              <w:t>12</w:t>
            </w:r>
          </w:p>
        </w:tc>
      </w:tr>
      <w:tr w:rsidR="00FB42E7" w:rsidRPr="007275DF" w14:paraId="6F27A931"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D8B0555" w14:textId="77777777" w:rsidR="00FB42E7" w:rsidRPr="007275DF" w:rsidRDefault="00FB42E7"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5854EA" w14:textId="77777777" w:rsidR="00FB42E7" w:rsidRPr="007275DF" w:rsidRDefault="00FB42E7"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CBE5B70"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C6CDFF"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2ED9A8A6"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B42E7" w:rsidRPr="007275DF" w14:paraId="1A4EF1F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92A22D" w14:textId="77777777" w:rsidR="00FB42E7" w:rsidRPr="007275DF" w:rsidRDefault="00FB42E7"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7648F69" w14:textId="77777777" w:rsidR="00FB42E7" w:rsidRPr="007275DF" w:rsidRDefault="00FB42E7"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7DE7AAD" w14:textId="77777777" w:rsidR="00FB42E7" w:rsidRPr="007275DF" w:rsidRDefault="00FB42E7"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14F5EB" w14:textId="77777777" w:rsidR="00FB42E7" w:rsidRPr="007275DF" w:rsidRDefault="00FB42E7"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82B259E" w14:textId="77777777" w:rsidR="00FB42E7" w:rsidRPr="007275DF" w:rsidRDefault="00FB42E7" w:rsidP="00F43696">
            <w:pPr>
              <w:pStyle w:val="TAC"/>
            </w:pPr>
          </w:p>
        </w:tc>
      </w:tr>
      <w:tr w:rsidR="00FB42E7" w:rsidRPr="007275DF" w14:paraId="1B8F418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A498B2" w14:textId="77777777" w:rsidR="00FB42E7" w:rsidRPr="007275DF" w:rsidRDefault="00FB42E7"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282BEF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E46BC2"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206D88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ACB457" w14:textId="77777777" w:rsidR="00FB42E7" w:rsidRPr="007275DF" w:rsidRDefault="00FB42E7" w:rsidP="00F43696">
            <w:pPr>
              <w:pStyle w:val="TAC"/>
            </w:pPr>
          </w:p>
        </w:tc>
      </w:tr>
      <w:tr w:rsidR="00FB42E7" w:rsidRPr="007275DF" w14:paraId="41B0562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D19C4D" w14:textId="77777777" w:rsidR="00FB42E7" w:rsidRPr="007275DF" w:rsidRDefault="00FB42E7"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166220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0633F0D0"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1AA0A9F"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3662BEF" w14:textId="77777777" w:rsidR="00FB42E7" w:rsidRPr="007275DF" w:rsidRDefault="00FB42E7" w:rsidP="00F43696">
            <w:pPr>
              <w:pStyle w:val="TAC"/>
            </w:pPr>
          </w:p>
        </w:tc>
      </w:tr>
      <w:tr w:rsidR="00FB42E7" w:rsidRPr="007275DF" w14:paraId="59BFB3B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E6DAD6" w14:textId="77777777" w:rsidR="00FB42E7" w:rsidRPr="007275DF" w:rsidRDefault="00FB42E7"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765F91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2E11CDC9"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C10571B"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9EAA4C4" w14:textId="77777777" w:rsidR="00FB42E7" w:rsidRPr="007275DF" w:rsidRDefault="00FB42E7" w:rsidP="00F43696">
            <w:pPr>
              <w:pStyle w:val="TAC"/>
            </w:pPr>
          </w:p>
        </w:tc>
      </w:tr>
      <w:tr w:rsidR="00FB42E7" w:rsidRPr="007275DF" w14:paraId="1131864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5E5C62" w14:textId="77777777" w:rsidR="00FB42E7" w:rsidRPr="007275DF" w:rsidRDefault="00FB42E7"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0ADA78"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186BF048" w14:textId="77777777" w:rsidR="00FB42E7" w:rsidRPr="007275DF" w:rsidRDefault="00FB42E7"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FEDC6F5" w14:textId="77777777" w:rsidR="00FB42E7" w:rsidRPr="007275DF" w:rsidRDefault="00FB42E7"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FF69150" w14:textId="77777777" w:rsidR="00FB42E7" w:rsidRPr="007275DF" w:rsidRDefault="00FB42E7" w:rsidP="00F43696">
            <w:pPr>
              <w:pStyle w:val="TAC"/>
            </w:pPr>
            <w:r w:rsidRPr="007275DF">
              <w:t>0</w:t>
            </w:r>
          </w:p>
        </w:tc>
      </w:tr>
      <w:tr w:rsidR="00FB42E7" w:rsidRPr="007275DF" w14:paraId="126F9EC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3FA0274" w14:textId="77777777" w:rsidR="00FB42E7" w:rsidRPr="007275DF" w:rsidRDefault="00FB42E7"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93CE4C0"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50204D9A"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24DDB1A"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FDB12DD" w14:textId="77777777" w:rsidR="00FB42E7" w:rsidRPr="007275DF" w:rsidRDefault="00FB42E7" w:rsidP="00F43696">
            <w:pPr>
              <w:pStyle w:val="TAC"/>
            </w:pPr>
          </w:p>
        </w:tc>
      </w:tr>
      <w:tr w:rsidR="00FB42E7" w:rsidRPr="007275DF" w14:paraId="28A9B4A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29FCE5" w14:textId="77777777" w:rsidR="00FB42E7" w:rsidRPr="007275DF" w:rsidRDefault="00FB42E7"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8D7D28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3AB4701E"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73DF808"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F61092C" w14:textId="77777777" w:rsidR="00FB42E7" w:rsidRPr="007275DF" w:rsidRDefault="00FB42E7" w:rsidP="00F43696">
            <w:pPr>
              <w:pStyle w:val="TAC"/>
            </w:pPr>
          </w:p>
        </w:tc>
      </w:tr>
      <w:tr w:rsidR="00FB42E7" w:rsidRPr="007275DF" w14:paraId="373C4E1D"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1843214" w14:textId="77777777" w:rsidR="00FB42E7" w:rsidRPr="007275DF" w:rsidRDefault="00FB42E7" w:rsidP="00F43696">
            <w:pPr>
              <w:pStyle w:val="TAL"/>
              <w:rPr>
                <w:lang w:val="en-US"/>
              </w:rPr>
            </w:pPr>
            <w:r w:rsidRPr="007275DF">
              <w:rPr>
                <w:szCs w:val="16"/>
                <w:lang w:eastAsia="ja-JP"/>
              </w:rPr>
              <w:lastRenderedPageBreak/>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781E0B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968FD7"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719104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7919635" w14:textId="77777777" w:rsidR="00FB42E7" w:rsidRPr="007275DF" w:rsidRDefault="00FB42E7" w:rsidP="00F43696">
            <w:pPr>
              <w:pStyle w:val="TAC"/>
            </w:pPr>
          </w:p>
        </w:tc>
      </w:tr>
      <w:tr w:rsidR="00FB42E7" w:rsidRPr="007275DF" w14:paraId="5BFFF5F0"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8D86BA" w14:textId="77777777" w:rsidR="00FB42E7" w:rsidRPr="007275DF" w:rsidRDefault="00FB42E7"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3765F65" w14:textId="77777777" w:rsidR="00FB42E7" w:rsidRPr="007275DF" w:rsidRDefault="00FB42E7"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F3666A8" w14:textId="77777777" w:rsidR="00FB42E7" w:rsidRPr="007275DF" w:rsidRDefault="00FB42E7"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50D0104" w14:textId="77777777" w:rsidR="00FB42E7" w:rsidRPr="007275DF" w:rsidRDefault="00FB42E7"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7EECC2F4" w14:textId="77777777" w:rsidR="00FB42E7" w:rsidRPr="007275DF" w:rsidRDefault="00FB42E7" w:rsidP="00F43696">
            <w:pPr>
              <w:pStyle w:val="TAC"/>
            </w:pPr>
          </w:p>
        </w:tc>
      </w:tr>
      <w:tr w:rsidR="001A7657" w:rsidRPr="007275DF" w14:paraId="4F3E2C3F"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58AD63A" w14:textId="77777777" w:rsidR="001A7657" w:rsidRPr="007275DF" w:rsidRDefault="001A7657" w:rsidP="001A7657">
            <w:pPr>
              <w:pStyle w:val="TAL"/>
            </w:pPr>
            <w:r w:rsidRPr="004849DD">
              <w:rPr>
                <w:rFonts w:eastAsia="Calibri"/>
                <w:position w:val="-12"/>
                <w:szCs w:val="22"/>
              </w:rPr>
              <w:object w:dxaOrig="255" w:dyaOrig="255" w14:anchorId="7F3CC906">
                <v:shape id="_x0000_i1074" type="#_x0000_t75" style="width:15.5pt;height:15.5pt" o:ole="" fillcolor="window">
                  <v:imagedata r:id="rId13" o:title=""/>
                </v:shape>
                <o:OLEObject Type="Embed" ProgID="Equation.3" ShapeID="_x0000_i1074" DrawAspect="Content" ObjectID="_1783797121"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A4920F9"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282C940"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E6F5918" w14:textId="49ABF04C"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0B9B413" w14:textId="63914D4D" w:rsidR="001A7657" w:rsidRPr="007275DF" w:rsidRDefault="001A7657" w:rsidP="001A7657">
            <w:pPr>
              <w:pStyle w:val="TAC"/>
            </w:pPr>
            <w:r w:rsidRPr="007275DF">
              <w:t>-</w:t>
            </w:r>
            <w:r>
              <w:t>98</w:t>
            </w:r>
          </w:p>
        </w:tc>
      </w:tr>
      <w:tr w:rsidR="001A7657" w:rsidRPr="007275DF" w14:paraId="10570D2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344395" w14:textId="77777777" w:rsidR="001A7657" w:rsidRPr="007275DF" w:rsidRDefault="001A7657" w:rsidP="001A7657">
            <w:pPr>
              <w:pStyle w:val="TAL"/>
            </w:pPr>
            <w:r w:rsidRPr="004849DD">
              <w:rPr>
                <w:rFonts w:eastAsia="Calibri"/>
                <w:position w:val="-12"/>
                <w:szCs w:val="22"/>
              </w:rPr>
              <w:object w:dxaOrig="255" w:dyaOrig="255" w14:anchorId="59F8F8CB">
                <v:shape id="_x0000_i1075" type="#_x0000_t75" style="width:15.5pt;height:15.5pt" o:ole="" fillcolor="window">
                  <v:imagedata r:id="rId13" o:title=""/>
                </v:shape>
                <o:OLEObject Type="Embed" ProgID="Equation.3" ShapeID="_x0000_i1075" DrawAspect="Content" ObjectID="_1783797122"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31164AD"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D500781"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3CC4B8" w14:textId="584F76F6"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0538D0E" w14:textId="7B939C19" w:rsidR="001A7657" w:rsidRPr="007275DF" w:rsidRDefault="001A7657" w:rsidP="001A7657">
            <w:pPr>
              <w:pStyle w:val="TAC"/>
            </w:pPr>
            <w:r>
              <w:t>-95</w:t>
            </w:r>
          </w:p>
        </w:tc>
      </w:tr>
      <w:tr w:rsidR="00FB42E7" w:rsidRPr="007275DF" w14:paraId="2DF9F36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F89EB" w14:textId="77777777" w:rsidR="00FB42E7" w:rsidRPr="007275DF" w:rsidRDefault="00FB42E7"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17B01E4" w14:textId="77777777" w:rsidR="00FB42E7" w:rsidRPr="007275DF" w:rsidRDefault="00FB42E7"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047C0B" w14:textId="77777777" w:rsidR="00FB42E7" w:rsidRPr="007275DF" w:rsidRDefault="00FB42E7"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2178146" w14:textId="77777777" w:rsidR="00FB42E7" w:rsidRPr="007275DF" w:rsidRDefault="00FB42E7"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C714A7" w14:textId="77777777" w:rsidR="00FB42E7" w:rsidRPr="007275DF" w:rsidRDefault="00FB42E7"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3270035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E3BFA31" w14:textId="77777777" w:rsidR="00FB42E7" w:rsidRPr="007275DF" w:rsidRDefault="00FB42E7" w:rsidP="00F43696">
            <w:pPr>
              <w:pStyle w:val="TAC"/>
            </w:pPr>
            <w:r w:rsidRPr="007275DF">
              <w:t>-88</w:t>
            </w:r>
          </w:p>
        </w:tc>
      </w:tr>
      <w:tr w:rsidR="00FB42E7" w:rsidRPr="007275DF" w14:paraId="4E8BCC15"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8FAB850" w14:textId="77777777" w:rsidR="00FB42E7" w:rsidRPr="007275DF" w:rsidRDefault="00FB42E7" w:rsidP="00F43696">
            <w:pPr>
              <w:pStyle w:val="TAL"/>
            </w:pPr>
            <w:r w:rsidRPr="004849DD">
              <w:rPr>
                <w:position w:val="-12"/>
              </w:rPr>
              <w:object w:dxaOrig="600" w:dyaOrig="255" w14:anchorId="3F6D6946">
                <v:shape id="_x0000_i1076" type="#_x0000_t75" style="width:31pt;height:15.5pt" o:ole="" fillcolor="window">
                  <v:imagedata r:id="rId44" o:title=""/>
                </v:shape>
                <o:OLEObject Type="Embed" ProgID="Equation.3" ShapeID="_x0000_i1076" DrawAspect="Content" ObjectID="_1783797123" r:id="rId72"/>
              </w:object>
            </w:r>
          </w:p>
        </w:tc>
        <w:tc>
          <w:tcPr>
            <w:tcW w:w="992" w:type="dxa"/>
            <w:tcBorders>
              <w:top w:val="single" w:sz="4" w:space="0" w:color="auto"/>
              <w:left w:val="single" w:sz="4" w:space="0" w:color="auto"/>
              <w:bottom w:val="single" w:sz="4" w:space="0" w:color="auto"/>
              <w:right w:val="single" w:sz="4" w:space="0" w:color="auto"/>
            </w:tcBorders>
            <w:hideMark/>
          </w:tcPr>
          <w:p w14:paraId="757DBA5D"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36371CD"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11B497"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749ED15"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A190B8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DDB3BA4" w14:textId="77777777" w:rsidR="00FB42E7" w:rsidRPr="007275DF" w:rsidRDefault="00FB42E7" w:rsidP="00F43696">
            <w:pPr>
              <w:pStyle w:val="TAC"/>
            </w:pPr>
            <w:r w:rsidRPr="007275DF">
              <w:t>7</w:t>
            </w:r>
          </w:p>
        </w:tc>
      </w:tr>
      <w:tr w:rsidR="00FB42E7" w:rsidRPr="007275DF" w14:paraId="2D11FBF1"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42122BC" w14:textId="77777777" w:rsidR="00FB42E7" w:rsidRPr="007275DF" w:rsidRDefault="00FB42E7" w:rsidP="00F43696">
            <w:pPr>
              <w:pStyle w:val="TAL"/>
            </w:pPr>
            <w:r w:rsidRPr="004849DD">
              <w:rPr>
                <w:position w:val="-12"/>
              </w:rPr>
              <w:object w:dxaOrig="840" w:dyaOrig="255" w14:anchorId="636C80FD">
                <v:shape id="_x0000_i1077" type="#_x0000_t75" style="width:46.5pt;height:15.5pt" o:ole="" fillcolor="window">
                  <v:imagedata r:id="rId46" o:title=""/>
                </v:shape>
                <o:OLEObject Type="Embed" ProgID="Equation.3" ShapeID="_x0000_i1077" DrawAspect="Content" ObjectID="_1783797124" r:id="rId73"/>
              </w:object>
            </w:r>
          </w:p>
        </w:tc>
        <w:tc>
          <w:tcPr>
            <w:tcW w:w="992" w:type="dxa"/>
            <w:tcBorders>
              <w:top w:val="single" w:sz="4" w:space="0" w:color="auto"/>
              <w:left w:val="single" w:sz="4" w:space="0" w:color="auto"/>
              <w:bottom w:val="single" w:sz="4" w:space="0" w:color="auto"/>
              <w:right w:val="single" w:sz="4" w:space="0" w:color="auto"/>
            </w:tcBorders>
            <w:hideMark/>
          </w:tcPr>
          <w:p w14:paraId="663E6FB8"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450D57E"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C1AE89D"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F5A9E76"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27DDD05"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19505F2" w14:textId="77777777" w:rsidR="00FB42E7" w:rsidRPr="007275DF" w:rsidRDefault="00FB42E7" w:rsidP="00F43696">
            <w:pPr>
              <w:pStyle w:val="TAC"/>
            </w:pPr>
            <w:r w:rsidRPr="007275DF">
              <w:t>7</w:t>
            </w:r>
          </w:p>
        </w:tc>
      </w:tr>
      <w:tr w:rsidR="001A7657" w:rsidRPr="007275DF" w14:paraId="0B2E3886"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FB1D07"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D954C2B"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397D10E"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23BF236" w14:textId="72FB7F56"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0C7B937" w14:textId="68D85807"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19194448" w14:textId="4EB5E294"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795D4BB4" w14:textId="32C22008" w:rsidR="001A7657" w:rsidRPr="007275DF" w:rsidRDefault="001A7657" w:rsidP="001A7657">
            <w:pPr>
              <w:pStyle w:val="TAC"/>
            </w:pPr>
            <w:r w:rsidRPr="007275DF">
              <w:t>-</w:t>
            </w:r>
            <w:r>
              <w:t>54.64</w:t>
            </w:r>
          </w:p>
        </w:tc>
      </w:tr>
      <w:tr w:rsidR="00FB42E7" w:rsidRPr="007275DF" w14:paraId="7CE17330"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73B112C" w14:textId="77777777" w:rsidR="00FB42E7" w:rsidRPr="007275DF" w:rsidRDefault="00FB42E7"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00E8A13"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D39A26" w14:textId="77777777" w:rsidR="00FB42E7" w:rsidRPr="007275DF" w:rsidRDefault="00FB42E7"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CD73D4" w14:textId="77777777" w:rsidR="00FB42E7" w:rsidRPr="007275DF" w:rsidRDefault="00FB42E7" w:rsidP="00F43696">
            <w:pPr>
              <w:pStyle w:val="TAC"/>
            </w:pPr>
            <w:r w:rsidRPr="007275DF">
              <w:rPr>
                <w:rFonts w:cs="v4.2.0"/>
              </w:rPr>
              <w:t>AWGN</w:t>
            </w:r>
          </w:p>
        </w:tc>
      </w:tr>
      <w:tr w:rsidR="00FB42E7" w:rsidRPr="007275DF" w14:paraId="16748B74"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0CFD48" w14:textId="77777777" w:rsidR="00FB42E7" w:rsidRPr="007275DF" w:rsidRDefault="00FB42E7" w:rsidP="00F4369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D5DB54F" w14:textId="77777777" w:rsidR="00FB42E7" w:rsidRPr="007275DF" w:rsidRDefault="00FB42E7"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549D4C97">
                <v:shape id="_x0000_i1078" type="#_x0000_t75" style="width:15.5pt;height:15.5pt" o:ole="" fillcolor="window">
                  <v:imagedata r:id="rId13" o:title=""/>
                </v:shape>
                <o:OLEObject Type="Embed" ProgID="Equation.3" ShapeID="_x0000_i1078" DrawAspect="Content" ObjectID="_1783797125" r:id="rId74"/>
              </w:object>
            </w:r>
            <w:r w:rsidRPr="007275DF">
              <w:rPr>
                <w:lang w:val="en-US"/>
              </w:rPr>
              <w:t xml:space="preserve"> to be fulfilled.</w:t>
            </w:r>
          </w:p>
          <w:p w14:paraId="4F015ECE" w14:textId="77777777" w:rsidR="00FB42E7" w:rsidRPr="007275DF" w:rsidRDefault="00FB42E7"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29EED24" w14:textId="77777777" w:rsidR="00FB42E7" w:rsidRPr="007275DF" w:rsidRDefault="00FB42E7"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5FC2B90" w14:textId="77777777" w:rsidR="00FB42E7" w:rsidRPr="007275DF" w:rsidRDefault="00FB42E7" w:rsidP="00F43696">
            <w:pPr>
              <w:pStyle w:val="TAN"/>
            </w:pPr>
            <w:r w:rsidRPr="007275DF">
              <w:t>Note 5:</w:t>
            </w:r>
            <w:r w:rsidRPr="007275DF">
              <w:tab/>
              <w:t>For UE supporting semi-static channel access and network configuring semi-static channel occupancy.</w:t>
            </w:r>
          </w:p>
          <w:p w14:paraId="561FF09B" w14:textId="77777777" w:rsidR="00FB42E7" w:rsidRPr="007275DF" w:rsidRDefault="00FB42E7" w:rsidP="00F43696">
            <w:pPr>
              <w:pStyle w:val="TAN"/>
              <w:jc w:val="both"/>
            </w:pPr>
            <w:r>
              <w:t>Note 6:</w:t>
            </w:r>
            <w:r>
              <w:tab/>
              <w:t>For UE supporting dynamic channel access and network configuring dynamic channel occupancy.</w:t>
            </w:r>
          </w:p>
          <w:p w14:paraId="225E4B1E" w14:textId="77777777" w:rsidR="00FB42E7" w:rsidRPr="007275DF" w:rsidRDefault="00FB42E7" w:rsidP="00F43696">
            <w:pPr>
              <w:pStyle w:val="TAN"/>
              <w:rPr>
                <w:sz w:val="14"/>
              </w:rPr>
            </w:pPr>
            <w:r w:rsidRPr="007275DF">
              <w:t>Note 7:</w:t>
            </w:r>
            <w:r w:rsidRPr="007275DF">
              <w:tab/>
              <w:t>For UE supporting both semi-static and dynamic channel access, the UE must be tested under dynamic channel access configuration.</w:t>
            </w:r>
          </w:p>
        </w:tc>
      </w:tr>
    </w:tbl>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21DE01FA" w14:textId="77777777" w:rsidR="00977528" w:rsidRPr="007275DF" w:rsidRDefault="00977528" w:rsidP="00977528">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CFEA99D" w14:textId="77777777" w:rsidR="00977528" w:rsidRPr="007275DF" w:rsidRDefault="00977528" w:rsidP="00977528">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30BDC50D" w14:textId="77777777" w:rsidR="00977528" w:rsidRPr="007275DF" w:rsidRDefault="00977528" w:rsidP="00977528">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p>
    <w:p w14:paraId="7B3D5577" w14:textId="77777777" w:rsidR="00977528" w:rsidRPr="00596417" w:rsidRDefault="00977528" w:rsidP="00977528">
      <w:pPr>
        <w:pStyle w:val="B10"/>
        <w:ind w:left="284"/>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p>
    <w:p w14:paraId="7B04BCF3" w14:textId="77777777" w:rsidR="00977528" w:rsidRPr="007275DF" w:rsidRDefault="00977528" w:rsidP="0097752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EB8739E" w14:textId="13BA922A" w:rsidR="009428D8" w:rsidRPr="007275DF" w:rsidRDefault="009428D8" w:rsidP="009428D8">
      <w:pPr>
        <w:pStyle w:val="Heading4"/>
      </w:pPr>
      <w:r w:rsidRPr="007275DF">
        <w:t>A.10.4.1.2</w:t>
      </w:r>
      <w:r w:rsidRPr="007275DF">
        <w:tab/>
      </w:r>
      <w:r w:rsidR="00F1786C">
        <w:t>Void</w:t>
      </w:r>
      <w:r w:rsidR="00F1786C" w:rsidRPr="007275DF" w:rsidDel="00F1786C">
        <w:t xml:space="preserve"> </w:t>
      </w:r>
      <w:r w:rsidRPr="007275DF">
        <w:t>A.10.4.1.3</w:t>
      </w:r>
      <w:r w:rsidRPr="007275DF">
        <w:tab/>
      </w:r>
      <w:r w:rsidR="005D2216">
        <w:t>Void</w:t>
      </w:r>
      <w:r w:rsidR="005D2216" w:rsidRPr="007275DF" w:rsidDel="005D2216">
        <w:t xml:space="preserve"> </w:t>
      </w:r>
      <w:r w:rsidRPr="007275DF">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447A24C" w14:textId="77777777" w:rsidR="00F156FB" w:rsidRDefault="009428D8" w:rsidP="00F156FB">
      <w:pPr>
        <w:pStyle w:val="Heading5"/>
      </w:pPr>
      <w:r w:rsidRPr="007275DF">
        <w:t>A.10.4.1.4.2</w:t>
      </w:r>
      <w:r w:rsidRPr="007275DF">
        <w:tab/>
        <w:t>Test parameters</w:t>
      </w:r>
    </w:p>
    <w:p w14:paraId="2B2A2982" w14:textId="77777777" w:rsidR="00F156FB" w:rsidRPr="007275DF" w:rsidRDefault="00F156FB" w:rsidP="00F156FB">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xml:space="preserve">: PSCell (Cell 2) and a neighbour cell </w:t>
      </w:r>
      <w:r w:rsidRPr="007275DF">
        <w:rPr>
          <w:rFonts w:cs="v4.2.0"/>
        </w:rPr>
        <w:lastRenderedPageBreak/>
        <w:t>(Cell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B872949" w14:textId="77777777" w:rsidR="00F156FB" w:rsidRPr="006F4D85" w:rsidRDefault="00F156FB" w:rsidP="00F156FB">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5B478CD1" w14:textId="77777777" w:rsidR="00F156FB" w:rsidRDefault="00F156FB" w:rsidP="00F156FB">
      <w:pPr>
        <w:rPr>
          <w:noProof/>
        </w:rPr>
      </w:pPr>
      <w:bookmarkStart w:id="19"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62F209B6" w14:textId="77777777" w:rsidR="00F156FB" w:rsidRPr="007275DF" w:rsidRDefault="00F156FB" w:rsidP="00F156FB">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156FB" w:rsidRPr="007275DF" w14:paraId="4744A7C6"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7A6B7882" w14:textId="77777777" w:rsidR="00F156FB" w:rsidRPr="007275DF" w:rsidRDefault="00F156FB" w:rsidP="00F43696">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7FB1AED" w14:textId="77777777" w:rsidR="00F156FB" w:rsidRPr="007275DF" w:rsidRDefault="00F156FB" w:rsidP="00F43696">
            <w:pPr>
              <w:pStyle w:val="TAH"/>
            </w:pPr>
            <w:r w:rsidRPr="007275DF">
              <w:t>Description</w:t>
            </w:r>
          </w:p>
        </w:tc>
      </w:tr>
      <w:tr w:rsidR="00F156FB" w:rsidRPr="007275DF" w14:paraId="3800DE9B"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2FE5412E" w14:textId="77777777" w:rsidR="00F156FB" w:rsidRPr="007275DF" w:rsidRDefault="00F156FB" w:rsidP="00F43696">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09024AEB" w14:textId="77777777" w:rsidR="00F156FB" w:rsidRPr="007275DF" w:rsidRDefault="00F156FB" w:rsidP="00F43696">
            <w:pPr>
              <w:pStyle w:val="TAL"/>
            </w:pPr>
            <w:r w:rsidRPr="007275DF">
              <w:t>LTE FDD; NR: 30 kHz SSB SCS, 40 MHz bandwidth, TDD duplex mode</w:t>
            </w:r>
          </w:p>
        </w:tc>
      </w:tr>
      <w:tr w:rsidR="00F156FB" w:rsidRPr="007275DF" w14:paraId="1EBC03E5"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1468B3DB" w14:textId="77777777" w:rsidR="00F156FB" w:rsidRPr="007275DF" w:rsidRDefault="00F156FB" w:rsidP="00F43696">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0FC8A058" w14:textId="77777777" w:rsidR="00F156FB" w:rsidRPr="007275DF" w:rsidRDefault="00F156FB" w:rsidP="00F43696">
            <w:pPr>
              <w:pStyle w:val="TAL"/>
            </w:pPr>
            <w:r w:rsidRPr="007275DF">
              <w:t>LTE TDD; NR: 30 kHz SSB SCS, 40 MHz bandwidth, TDD duplex mode</w:t>
            </w:r>
          </w:p>
        </w:tc>
      </w:tr>
      <w:tr w:rsidR="00F156FB" w:rsidRPr="007275DF" w14:paraId="27B2E6BA" w14:textId="77777777" w:rsidTr="00F43696">
        <w:tc>
          <w:tcPr>
            <w:tcW w:w="9606" w:type="dxa"/>
            <w:gridSpan w:val="2"/>
            <w:tcBorders>
              <w:top w:val="single" w:sz="4" w:space="0" w:color="auto"/>
              <w:left w:val="single" w:sz="4" w:space="0" w:color="auto"/>
              <w:bottom w:val="single" w:sz="4" w:space="0" w:color="auto"/>
              <w:right w:val="single" w:sz="4" w:space="0" w:color="auto"/>
            </w:tcBorders>
            <w:hideMark/>
          </w:tcPr>
          <w:p w14:paraId="2DEE3D50" w14:textId="77777777" w:rsidR="00F156FB" w:rsidRPr="007275DF" w:rsidRDefault="00F156FB" w:rsidP="00F43696">
            <w:pPr>
              <w:pStyle w:val="TAN"/>
            </w:pPr>
            <w:r w:rsidRPr="007275DF">
              <w:t>NOTE:</w:t>
            </w:r>
            <w:r w:rsidRPr="007275DF">
              <w:tab/>
              <w:t>The UE is only required to be tested in one of the supported test configurations.</w:t>
            </w:r>
          </w:p>
        </w:tc>
      </w:tr>
    </w:tbl>
    <w:p w14:paraId="154A3E0C" w14:textId="77777777" w:rsidR="00F156FB" w:rsidRPr="007275DF" w:rsidRDefault="00F156FB" w:rsidP="00F156FB"/>
    <w:p w14:paraId="5C3B08FB" w14:textId="0AE51D90" w:rsidR="00F156FB" w:rsidRDefault="001A7657" w:rsidP="00F156FB">
      <w:pPr>
        <w:pStyle w:val="TH"/>
      </w:pPr>
      <w:r w:rsidRPr="007275DF">
        <w:lastRenderedPageBreak/>
        <w:t>Table A.10.4.1.</w:t>
      </w:r>
      <w:r>
        <w:t>4</w:t>
      </w:r>
      <w:r w:rsidRPr="007275DF">
        <w:t>.2-2: General test parameters for intra-frequency event triggered reporting with</w:t>
      </w:r>
      <w:r>
        <w:t xml:space="preserve"> per-UE</w:t>
      </w:r>
      <w:r w:rsidRPr="007275DF">
        <w:t xml:space="preserve">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F156FB" w:rsidRPr="007275DF" w14:paraId="29C570E1" w14:textId="77777777" w:rsidTr="00F43696">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3B27F4D" w14:textId="77777777" w:rsidR="00F156FB" w:rsidRPr="007275DF" w:rsidRDefault="00F156FB" w:rsidP="00F43696">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1CAB14C" w14:textId="77777777" w:rsidR="00F156FB" w:rsidRPr="007275DF" w:rsidRDefault="00F156FB" w:rsidP="00F43696">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7800820E" w14:textId="77777777" w:rsidR="00F156FB" w:rsidRPr="007275DF" w:rsidRDefault="00F156FB" w:rsidP="00F43696">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68A3DEF" w14:textId="77777777" w:rsidR="00F156FB" w:rsidRPr="007275DF" w:rsidRDefault="00F156FB" w:rsidP="00F43696">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076D490" w14:textId="77777777" w:rsidR="00F156FB" w:rsidRPr="007275DF" w:rsidRDefault="00F156FB" w:rsidP="00F43696">
            <w:pPr>
              <w:pStyle w:val="TAH"/>
            </w:pPr>
            <w:r w:rsidRPr="007275DF">
              <w:t>Comment</w:t>
            </w:r>
          </w:p>
        </w:tc>
      </w:tr>
      <w:tr w:rsidR="00F156FB" w:rsidRPr="007275DF" w14:paraId="4A431458" w14:textId="77777777" w:rsidTr="00F43696">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88360B" w14:textId="77777777" w:rsidR="00F156FB" w:rsidRPr="007275DF" w:rsidRDefault="00F156FB" w:rsidP="00F43696">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28DF05C" w14:textId="77777777" w:rsidR="00F156FB" w:rsidRPr="007275DF" w:rsidRDefault="00F156FB" w:rsidP="00F43696">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A4A9AEB" w14:textId="77777777" w:rsidR="00F156FB" w:rsidRPr="007275DF" w:rsidRDefault="00F156FB" w:rsidP="00F43696">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B25E445" w14:textId="77777777" w:rsidR="00F156FB" w:rsidRPr="007275DF" w:rsidRDefault="00F156FB" w:rsidP="00F43696">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37B2ECB4" w14:textId="77777777" w:rsidR="00F156FB" w:rsidRPr="007275DF" w:rsidRDefault="00F156FB" w:rsidP="00F43696">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62F93B9" w14:textId="77777777" w:rsidR="00F156FB" w:rsidRPr="007275DF" w:rsidRDefault="00F156FB" w:rsidP="00F43696">
            <w:pPr>
              <w:pStyle w:val="TAH"/>
            </w:pPr>
          </w:p>
        </w:tc>
      </w:tr>
      <w:tr w:rsidR="00F156FB" w:rsidRPr="007275DF" w14:paraId="1136A9A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7062A4" w14:textId="77777777" w:rsidR="00F156FB" w:rsidRPr="007275DF" w:rsidRDefault="00F156FB"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484EBEC"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A5B7501"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1A49103" w14:textId="77777777" w:rsidR="00F156FB" w:rsidRPr="007275DF" w:rsidRDefault="00F156FB"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15BFE47" w14:textId="77777777" w:rsidR="00F156FB" w:rsidRPr="007275DF" w:rsidRDefault="00F156FB" w:rsidP="00F43696">
            <w:pPr>
              <w:pStyle w:val="TAL"/>
            </w:pPr>
          </w:p>
        </w:tc>
      </w:tr>
      <w:tr w:rsidR="00F156FB" w:rsidRPr="007275DF" w14:paraId="340857C4"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9167C65" w14:textId="77777777" w:rsidR="00F156FB" w:rsidRPr="007275DF" w:rsidRDefault="00F156FB"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AF3902"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32AE78E"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0206BB" w14:textId="77777777" w:rsidR="00F156FB" w:rsidRPr="007275DF" w:rsidRDefault="00F156FB"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8C90D19" w14:textId="77777777" w:rsidR="00F156FB" w:rsidRPr="007275DF" w:rsidRDefault="00F156FB" w:rsidP="00F43696"/>
        </w:tc>
      </w:tr>
      <w:tr w:rsidR="00F156FB" w:rsidRPr="007275DF" w14:paraId="2B0BBE48"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F1BD252" w14:textId="77777777" w:rsidR="00F156FB" w:rsidRPr="007275DF" w:rsidRDefault="00F156FB"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9605EA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BA506"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C96C327" w14:textId="77777777" w:rsidR="00F156FB" w:rsidRDefault="00F156FB" w:rsidP="00F43696">
            <w:pPr>
              <w:pStyle w:val="TAC"/>
            </w:pPr>
            <w:r w:rsidRPr="007275DF">
              <w:t xml:space="preserve">LTE Cell 1 (PCell) and </w:t>
            </w:r>
          </w:p>
          <w:p w14:paraId="4EC97F44" w14:textId="77777777" w:rsidR="00F156FB" w:rsidRPr="007275DF" w:rsidRDefault="00F156FB"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3243436" w14:textId="77777777" w:rsidR="00F156FB" w:rsidRPr="007275DF" w:rsidRDefault="00F156FB" w:rsidP="00F43696">
            <w:pPr>
              <w:pStyle w:val="TAL"/>
            </w:pPr>
            <w:r w:rsidRPr="007275DF">
              <w:t xml:space="preserve">LTE Cell 1 is on </w:t>
            </w:r>
            <w:r w:rsidRPr="007275DF">
              <w:rPr>
                <w:lang w:val="it-IT"/>
              </w:rPr>
              <w:t xml:space="preserve">E-UTRA </w:t>
            </w:r>
            <w:r w:rsidRPr="007275DF">
              <w:t>RF channel number 1.</w:t>
            </w:r>
          </w:p>
          <w:p w14:paraId="3EF3D3A9" w14:textId="77777777" w:rsidR="00F156FB" w:rsidRPr="007275DF" w:rsidRDefault="00F156FB"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F156FB" w:rsidRPr="007275DF" w14:paraId="30D794D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C8F995C" w14:textId="77777777" w:rsidR="00F156FB" w:rsidRPr="007275DF" w:rsidRDefault="00F156FB"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FB4A0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53755C"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6CA3891" w14:textId="77777777" w:rsidR="00F156FB" w:rsidRPr="007275DF" w:rsidRDefault="00F156FB"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6E8ECF8" w14:textId="77777777" w:rsidR="00F156FB" w:rsidRPr="007275DF" w:rsidRDefault="00F156FB"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F156FB" w:rsidRPr="007275DF" w14:paraId="74665DC5"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9762FDB" w14:textId="77777777" w:rsidR="00F156FB" w:rsidRPr="007275DF" w:rsidRDefault="00F156FB"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616DB66"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55EB8EAD"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48CD6CA5" w14:textId="77777777" w:rsidR="00F156FB" w:rsidRPr="007275DF" w:rsidRDefault="00F156FB"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BCDE211" w14:textId="77777777" w:rsidR="00F156FB" w:rsidRPr="007275DF" w:rsidRDefault="00F156FB" w:rsidP="00F43696">
            <w:pPr>
              <w:pStyle w:val="TAL"/>
            </w:pPr>
          </w:p>
        </w:tc>
      </w:tr>
      <w:tr w:rsidR="00F156FB" w:rsidRPr="007275DF" w14:paraId="5282A7CE"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628463B" w14:textId="77777777" w:rsidR="00F156FB" w:rsidRPr="007275DF" w:rsidRDefault="00F156FB"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21AFC0F"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00448EE4"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12A6039" w14:textId="77777777" w:rsidR="00F156FB" w:rsidRPr="007275DF" w:rsidRDefault="00F156FB"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1BA48AB" w14:textId="77777777" w:rsidR="00F156FB" w:rsidRPr="007275DF" w:rsidRDefault="00F156FB" w:rsidP="00F43696">
            <w:pPr>
              <w:pStyle w:val="TAL"/>
            </w:pPr>
          </w:p>
        </w:tc>
      </w:tr>
      <w:tr w:rsidR="00F156FB" w:rsidRPr="007275DF" w14:paraId="3509E7F5"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6C61F3" w14:textId="77777777" w:rsidR="00F156FB" w:rsidRPr="00146AF9" w:rsidRDefault="00F156FB" w:rsidP="00F43696">
            <w:pPr>
              <w:pStyle w:val="TAL"/>
              <w:rPr>
                <w:rFonts w:cs="Arial"/>
                <w:highlight w:val="red"/>
              </w:rPr>
            </w:pPr>
            <w:r w:rsidRPr="005A1FD4">
              <w:rPr>
                <w:lang w:val="it-IT"/>
              </w:rPr>
              <w:t>Measurement gap type</w:t>
            </w:r>
          </w:p>
        </w:tc>
        <w:tc>
          <w:tcPr>
            <w:tcW w:w="596" w:type="dxa"/>
            <w:tcBorders>
              <w:top w:val="single" w:sz="4" w:space="0" w:color="auto"/>
              <w:left w:val="single" w:sz="4" w:space="0" w:color="auto"/>
              <w:bottom w:val="single" w:sz="4" w:space="0" w:color="auto"/>
              <w:right w:val="single" w:sz="4" w:space="0" w:color="auto"/>
            </w:tcBorders>
          </w:tcPr>
          <w:p w14:paraId="4DF6987E" w14:textId="77777777" w:rsidR="00F156FB" w:rsidRPr="00146AF9" w:rsidRDefault="00F156FB" w:rsidP="00F43696">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0845054D" w14:textId="77777777" w:rsidR="00F156FB" w:rsidRPr="00146AF9" w:rsidRDefault="00F156FB" w:rsidP="00F43696">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AE9012F" w14:textId="77777777" w:rsidR="00F156FB" w:rsidRPr="00146AF9" w:rsidRDefault="00F156FB" w:rsidP="00F43696">
            <w:pPr>
              <w:pStyle w:val="TAC"/>
              <w:rPr>
                <w:highlight w:val="red"/>
              </w:rPr>
            </w:pPr>
            <w:r w:rsidRPr="006F4D85">
              <w:rPr>
                <w:rFonts w:cs="v4.2.0"/>
                <w:bCs/>
              </w:rPr>
              <w:t>Per-UE gaps</w:t>
            </w:r>
          </w:p>
        </w:tc>
        <w:tc>
          <w:tcPr>
            <w:tcW w:w="2883" w:type="dxa"/>
            <w:tcBorders>
              <w:top w:val="single" w:sz="4" w:space="0" w:color="auto"/>
              <w:left w:val="single" w:sz="4" w:space="0" w:color="auto"/>
              <w:bottom w:val="single" w:sz="4" w:space="0" w:color="auto"/>
              <w:right w:val="single" w:sz="4" w:space="0" w:color="auto"/>
            </w:tcBorders>
          </w:tcPr>
          <w:p w14:paraId="37DF5A57" w14:textId="77777777" w:rsidR="00F156FB" w:rsidRPr="00146AF9" w:rsidRDefault="00F156FB" w:rsidP="00F43696">
            <w:pPr>
              <w:pStyle w:val="TAL"/>
              <w:rPr>
                <w:highlight w:val="red"/>
              </w:rPr>
            </w:pPr>
          </w:p>
          <w:p w14:paraId="0E999586" w14:textId="77777777" w:rsidR="00F156FB" w:rsidRPr="00146AF9" w:rsidRDefault="00F156FB" w:rsidP="00F43696">
            <w:pPr>
              <w:pStyle w:val="TAL"/>
              <w:rPr>
                <w:highlight w:val="red"/>
              </w:rPr>
            </w:pPr>
          </w:p>
        </w:tc>
      </w:tr>
      <w:tr w:rsidR="00F156FB" w:rsidRPr="007275DF" w14:paraId="37BA2AA0"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8147745" w14:textId="77777777" w:rsidR="00F156FB" w:rsidRPr="00146AF9" w:rsidRDefault="00F156FB" w:rsidP="00F43696">
            <w:pPr>
              <w:pStyle w:val="TAL"/>
              <w:rPr>
                <w:rFonts w:cs="Arial"/>
                <w:highlight w:val="red"/>
              </w:rPr>
            </w:pPr>
            <w:r w:rsidRPr="005A1FD4">
              <w:rPr>
                <w:lang w:val="it-IT"/>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2430870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hideMark/>
          </w:tcPr>
          <w:p w14:paraId="74B90622" w14:textId="77777777" w:rsidR="00F156FB" w:rsidRPr="00146AF9" w:rsidRDefault="00F156FB" w:rsidP="00F43696">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2D4A72" w14:textId="77777777" w:rsidR="00F156FB" w:rsidRPr="00146AF9" w:rsidRDefault="00F156FB" w:rsidP="00F43696">
            <w:pPr>
              <w:pStyle w:val="TAC"/>
              <w:rPr>
                <w:highlight w:val="red"/>
              </w:rPr>
            </w:pPr>
            <w:r w:rsidRPr="006F4D85">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598E009B" w14:textId="77777777" w:rsidR="00F156FB" w:rsidRPr="00146AF9" w:rsidRDefault="00F156FB" w:rsidP="00F43696">
            <w:pPr>
              <w:pStyle w:val="TAL"/>
              <w:rPr>
                <w:highlight w:val="red"/>
              </w:rPr>
            </w:pPr>
          </w:p>
        </w:tc>
      </w:tr>
      <w:tr w:rsidR="00F156FB" w:rsidRPr="007275DF" w14:paraId="3AFFC86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7C0220AD" w14:textId="77777777" w:rsidR="00F156FB" w:rsidRPr="00146AF9" w:rsidRDefault="00F156FB" w:rsidP="00F43696">
            <w:pPr>
              <w:pStyle w:val="TAL"/>
              <w:rPr>
                <w:highlight w:val="red"/>
                <w:lang w:val="it-IT"/>
              </w:rPr>
            </w:pPr>
            <w:r w:rsidRPr="005A1FD4">
              <w:rPr>
                <w:lang w:val="it-IT"/>
              </w:rPr>
              <w:t>Measurement gap length</w:t>
            </w:r>
          </w:p>
        </w:tc>
        <w:tc>
          <w:tcPr>
            <w:tcW w:w="596" w:type="dxa"/>
            <w:tcBorders>
              <w:top w:val="single" w:sz="4" w:space="0" w:color="auto"/>
              <w:left w:val="single" w:sz="4" w:space="0" w:color="auto"/>
              <w:bottom w:val="single" w:sz="4" w:space="0" w:color="auto"/>
              <w:right w:val="single" w:sz="4" w:space="0" w:color="auto"/>
            </w:tcBorders>
          </w:tcPr>
          <w:p w14:paraId="78AC83E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0D4D4D40" w14:textId="77777777" w:rsidR="00F156FB" w:rsidRPr="00146AF9" w:rsidRDefault="00F156FB" w:rsidP="00F43696">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9994E5D" w14:textId="77777777" w:rsidR="00F156FB" w:rsidRPr="00146AF9" w:rsidRDefault="00F156FB" w:rsidP="00F43696">
            <w:pPr>
              <w:pStyle w:val="TAC"/>
              <w:rPr>
                <w:highlight w:val="red"/>
              </w:rPr>
            </w:pPr>
            <w:r w:rsidRPr="006F4D85">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396035E1" w14:textId="77777777" w:rsidR="00F156FB" w:rsidRPr="00146AF9" w:rsidRDefault="00F156FB" w:rsidP="00F43696">
            <w:pPr>
              <w:pStyle w:val="TAL"/>
              <w:rPr>
                <w:highlight w:val="red"/>
              </w:rPr>
            </w:pPr>
          </w:p>
        </w:tc>
      </w:tr>
      <w:tr w:rsidR="00F156FB" w:rsidRPr="007275DF" w14:paraId="6A7C2A04"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01B75B08" w14:textId="77777777" w:rsidR="00F156FB" w:rsidRPr="00146AF9" w:rsidRDefault="00F156FB" w:rsidP="00F43696">
            <w:pPr>
              <w:pStyle w:val="TAL"/>
              <w:rPr>
                <w:highlight w:val="red"/>
                <w:lang w:val="it-IT"/>
              </w:rPr>
            </w:pPr>
            <w:r w:rsidRPr="005A1FD4">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22BE5F2"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19215CEB" w14:textId="77777777" w:rsidR="00F156FB" w:rsidRPr="00146AF9" w:rsidRDefault="00F156FB" w:rsidP="00F43696">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FF6726C" w14:textId="77777777" w:rsidR="00F156FB" w:rsidRPr="00146AF9" w:rsidRDefault="00F156FB" w:rsidP="00F43696">
            <w:pPr>
              <w:pStyle w:val="TAC"/>
              <w:rPr>
                <w:highlight w:val="red"/>
              </w:rPr>
            </w:pPr>
            <w:r w:rsidRPr="006F4D85">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1C9064EA" w14:textId="77777777" w:rsidR="00F156FB" w:rsidRPr="00146AF9" w:rsidRDefault="00F156FB" w:rsidP="00F43696">
            <w:pPr>
              <w:pStyle w:val="TAL"/>
              <w:rPr>
                <w:highlight w:val="red"/>
              </w:rPr>
            </w:pPr>
          </w:p>
        </w:tc>
      </w:tr>
      <w:tr w:rsidR="00F156FB" w:rsidRPr="007275DF" w14:paraId="6F39D07F"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64C075" w14:textId="77777777" w:rsidR="00F156FB" w:rsidRPr="007275DF" w:rsidRDefault="00F156FB"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C381CA7"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FAFE578"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A030C46" w14:textId="77777777" w:rsidR="00F156FB" w:rsidRPr="007275DF" w:rsidRDefault="00F156FB"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1FAD7E8" w14:textId="77777777" w:rsidR="00F156FB" w:rsidRPr="007275DF" w:rsidRDefault="00F156FB" w:rsidP="00F43696">
            <w:pPr>
              <w:pStyle w:val="TAL"/>
            </w:pPr>
          </w:p>
        </w:tc>
      </w:tr>
      <w:tr w:rsidR="00F156FB" w:rsidRPr="007275DF" w14:paraId="5E862B33"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008396" w14:textId="77777777" w:rsidR="00F156FB" w:rsidRPr="007275DF" w:rsidRDefault="00F156FB"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C4D740"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8829036"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E338EA"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F0B45EC" w14:textId="77777777" w:rsidR="00F156FB" w:rsidRPr="007275DF" w:rsidRDefault="00F156FB" w:rsidP="00F43696">
            <w:pPr>
              <w:pStyle w:val="TAL"/>
            </w:pPr>
          </w:p>
        </w:tc>
      </w:tr>
      <w:tr w:rsidR="00F156FB" w:rsidRPr="007275DF" w14:paraId="6280520D"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3433C5" w14:textId="77777777" w:rsidR="00F156FB" w:rsidRPr="007275DF" w:rsidRDefault="00F156FB"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9B2EA2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CDAEFD"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0BEEB10" w14:textId="77777777" w:rsidR="00F156FB" w:rsidRPr="007275DF" w:rsidRDefault="00F156FB"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74CA5C5" w14:textId="77777777" w:rsidR="00F156FB" w:rsidRPr="007275DF" w:rsidRDefault="00F156FB" w:rsidP="00F43696">
            <w:pPr>
              <w:pStyle w:val="TAL"/>
            </w:pPr>
          </w:p>
        </w:tc>
      </w:tr>
      <w:tr w:rsidR="00F156FB" w:rsidRPr="007275DF" w14:paraId="48D1F5BE"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D8B49B" w14:textId="77777777" w:rsidR="00F156FB" w:rsidRPr="007275DF" w:rsidRDefault="00F156FB"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95901F"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FC6F22A"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E452D98"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EF2EF44" w14:textId="77777777" w:rsidR="00F156FB" w:rsidRPr="007275DF" w:rsidRDefault="00F156FB" w:rsidP="00F43696">
            <w:pPr>
              <w:pStyle w:val="TAL"/>
            </w:pPr>
          </w:p>
        </w:tc>
      </w:tr>
      <w:tr w:rsidR="00F156FB" w:rsidRPr="007275DF" w14:paraId="05849287"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CD658C" w14:textId="77777777" w:rsidR="00F156FB" w:rsidRPr="007275DF" w:rsidRDefault="00F156FB"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7BD7870"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C22C97"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63576C4"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2C1A3C35" w14:textId="77777777" w:rsidR="00F156FB" w:rsidRPr="007275DF" w:rsidRDefault="00F156FB" w:rsidP="00F43696">
            <w:pPr>
              <w:pStyle w:val="TAL"/>
            </w:pPr>
            <w:r w:rsidRPr="007275DF">
              <w:t>L3 filtering is not used</w:t>
            </w:r>
          </w:p>
        </w:tc>
      </w:tr>
      <w:tr w:rsidR="00F156FB" w:rsidRPr="007275DF" w14:paraId="2A55EA0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9F5ED47" w14:textId="77777777" w:rsidR="00F156FB" w:rsidRPr="007275DF" w:rsidRDefault="00F156FB"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9CAB62"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67D2B3"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50AFFDC" w14:textId="77777777" w:rsidR="00F156FB" w:rsidRPr="007275DF" w:rsidRDefault="00F156FB" w:rsidP="00F43696">
            <w:pPr>
              <w:pStyle w:val="TAC"/>
            </w:pPr>
            <w:r w:rsidRPr="006F4D85">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20664CD" w14:textId="77777777" w:rsidR="00F156FB" w:rsidRPr="007275DF" w:rsidRDefault="00F156FB" w:rsidP="00F43696">
            <w:pPr>
              <w:pStyle w:val="TAL"/>
            </w:pPr>
          </w:p>
        </w:tc>
      </w:tr>
      <w:tr w:rsidR="00F156FB" w:rsidRPr="007275DF" w14:paraId="6784C181"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D011645" w14:textId="77777777" w:rsidR="00F156FB" w:rsidRPr="007275DF" w:rsidRDefault="00F156FB"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DC02038"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A0E54C" w14:textId="77777777" w:rsidR="00F156FB" w:rsidRPr="007275DF" w:rsidRDefault="00F156FB" w:rsidP="00F43696">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D89969B"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263BE35" w14:textId="77777777" w:rsidR="00F156FB" w:rsidRPr="007275DF" w:rsidRDefault="00F156FB" w:rsidP="00F43696">
            <w:pPr>
              <w:pStyle w:val="TAL"/>
            </w:pPr>
            <w:r w:rsidRPr="007275DF">
              <w:t>Synchronous EN-DC</w:t>
            </w:r>
          </w:p>
        </w:tc>
      </w:tr>
      <w:tr w:rsidR="00F156FB" w:rsidRPr="007275DF" w14:paraId="759723A9"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B00724A" w14:textId="77777777" w:rsidR="00F156FB" w:rsidRPr="007275DF" w:rsidRDefault="00F156FB"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B2D677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E6E6F7" w14:textId="77777777" w:rsidR="00F156FB" w:rsidRPr="007275DF" w:rsidRDefault="00F156FB" w:rsidP="00F43696">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0378E6A"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E5F3594" w14:textId="77777777" w:rsidR="00F156FB" w:rsidRPr="007275DF" w:rsidRDefault="00F156FB" w:rsidP="00F43696">
            <w:pPr>
              <w:pStyle w:val="TAL"/>
            </w:pPr>
            <w:r w:rsidRPr="007275DF">
              <w:t>Synchronous cells.</w:t>
            </w:r>
          </w:p>
        </w:tc>
      </w:tr>
      <w:tr w:rsidR="00F156FB" w:rsidRPr="007275DF" w14:paraId="4EC8DA9A"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24013BD" w14:textId="77777777" w:rsidR="00F156FB" w:rsidRPr="007275DF" w:rsidRDefault="00F156FB"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F42118D"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4A82A8A"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749B38" w14:textId="77777777" w:rsidR="00F156FB" w:rsidRPr="007275DF" w:rsidRDefault="00F156FB"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1E7377D5" w14:textId="77777777" w:rsidR="00F156FB" w:rsidRPr="007275DF" w:rsidRDefault="00F156FB" w:rsidP="00F43696">
            <w:pPr>
              <w:pStyle w:val="TAL"/>
            </w:pPr>
          </w:p>
        </w:tc>
      </w:tr>
      <w:tr w:rsidR="00F156FB" w:rsidRPr="007275DF" w14:paraId="1008C0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736F1" w14:textId="77777777" w:rsidR="00F156FB" w:rsidRPr="007275DF" w:rsidRDefault="00F156FB"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836BBB"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EC8B6E8"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51DB12F" w14:textId="77777777" w:rsidR="00F156FB" w:rsidRPr="007275DF" w:rsidRDefault="00F156FB"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4F2315D1" w14:textId="77777777" w:rsidR="00F156FB" w:rsidRPr="007275DF" w:rsidRDefault="00F156FB" w:rsidP="00F43696">
            <w:pPr>
              <w:pStyle w:val="TAL"/>
            </w:pPr>
          </w:p>
        </w:tc>
      </w:tr>
    </w:tbl>
    <w:p w14:paraId="3AC1629A" w14:textId="77777777" w:rsidR="00F156FB" w:rsidRDefault="00F156FB" w:rsidP="000041FD"/>
    <w:p w14:paraId="42D900B9" w14:textId="77777777" w:rsidR="00F156FB" w:rsidRPr="007275DF" w:rsidRDefault="00F156FB" w:rsidP="00F156FB">
      <w:pPr>
        <w:pStyle w:val="TH"/>
      </w:pPr>
      <w:r w:rsidRPr="007275DF">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156FB" w:rsidRPr="007275DF" w14:paraId="414AEA3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FD8E2E" w14:textId="77777777" w:rsidR="00F156FB" w:rsidRPr="007275DF" w:rsidRDefault="00F156FB" w:rsidP="00F43696">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F442D70" w14:textId="77777777" w:rsidR="00F156FB" w:rsidRPr="007275DF" w:rsidRDefault="00F156FB"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58FFA67" w14:textId="77777777" w:rsidR="00F156FB" w:rsidRPr="007275DF" w:rsidRDefault="00F156FB"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5F861DA7" w14:textId="77777777" w:rsidR="00F156FB" w:rsidRPr="007275DF" w:rsidRDefault="00F156FB"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372C8083" w14:textId="77777777" w:rsidR="00F156FB" w:rsidRPr="007275DF" w:rsidRDefault="00F156FB" w:rsidP="00F43696">
            <w:pPr>
              <w:pStyle w:val="TAH"/>
              <w:rPr>
                <w:rFonts w:cs="Arial"/>
              </w:rPr>
            </w:pPr>
            <w:r w:rsidRPr="007275DF">
              <w:t>Cell 3</w:t>
            </w:r>
          </w:p>
        </w:tc>
      </w:tr>
      <w:tr w:rsidR="00F156FB" w:rsidRPr="007275DF" w14:paraId="62858202"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2075A60" w14:textId="77777777" w:rsidR="00F156FB" w:rsidRPr="007275DF" w:rsidRDefault="00F156FB"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F230964" w14:textId="77777777" w:rsidR="00F156FB" w:rsidRPr="007275DF" w:rsidRDefault="00F156FB"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E2C0631" w14:textId="77777777" w:rsidR="00F156FB" w:rsidRPr="007275DF" w:rsidRDefault="00F156FB"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9F63682" w14:textId="77777777" w:rsidR="00F156FB" w:rsidRPr="007275DF" w:rsidRDefault="00F156FB"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95CF41" w14:textId="77777777" w:rsidR="00F156FB" w:rsidRPr="007275DF" w:rsidRDefault="00F156FB"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2F3CA2AB" w14:textId="77777777" w:rsidR="00F156FB" w:rsidRPr="007275DF" w:rsidRDefault="00F156FB"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4393A7C" w14:textId="77777777" w:rsidR="00F156FB" w:rsidRPr="007275DF" w:rsidRDefault="00F156FB" w:rsidP="00F43696">
            <w:pPr>
              <w:pStyle w:val="TAH"/>
              <w:rPr>
                <w:rFonts w:cs="Arial"/>
              </w:rPr>
            </w:pPr>
            <w:r w:rsidRPr="007275DF">
              <w:t>T2</w:t>
            </w:r>
          </w:p>
        </w:tc>
      </w:tr>
      <w:tr w:rsidR="00F156FB" w:rsidRPr="007275DF" w14:paraId="53BB50CE"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6D97433" w14:textId="77777777" w:rsidR="00F156FB" w:rsidRPr="007275DF" w:rsidRDefault="00F156FB"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F4B8A7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00BCB14" w14:textId="77777777" w:rsidR="00F156FB" w:rsidRPr="007275DF" w:rsidRDefault="00F156FB"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F7A7B8E" w14:textId="77777777" w:rsidR="00F156FB" w:rsidRPr="007275DF" w:rsidRDefault="00F156FB"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18E2E6C2" w14:textId="77777777" w:rsidR="00F156FB" w:rsidRPr="007275DF" w:rsidRDefault="00F156FB" w:rsidP="00F43696">
            <w:pPr>
              <w:pStyle w:val="TAC"/>
            </w:pPr>
            <w:r w:rsidRPr="007275DF">
              <w:t>2</w:t>
            </w:r>
          </w:p>
        </w:tc>
      </w:tr>
      <w:tr w:rsidR="00F156FB" w:rsidRPr="007275DF" w14:paraId="1680E3D4"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7CEBE" w14:textId="77777777" w:rsidR="00F156FB" w:rsidRPr="007275DF" w:rsidRDefault="00F156FB"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0633C0C" w14:textId="77777777" w:rsidR="00F156FB" w:rsidRPr="007275DF" w:rsidRDefault="00F156FB"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A0356D9"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D27AF68" w14:textId="77777777" w:rsidR="00F156FB" w:rsidRPr="007275DF" w:rsidRDefault="00F156FB" w:rsidP="00F43696">
            <w:pPr>
              <w:pStyle w:val="TAC"/>
              <w:rPr>
                <w:lang w:val="en-US"/>
              </w:rPr>
            </w:pPr>
            <w:r w:rsidRPr="007275DF">
              <w:rPr>
                <w:lang w:val="en-US"/>
              </w:rPr>
              <w:t>TDD</w:t>
            </w:r>
          </w:p>
        </w:tc>
      </w:tr>
      <w:tr w:rsidR="00F156FB" w:rsidRPr="007275DF" w14:paraId="5B9CBBA8"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B0F496" w14:textId="77777777" w:rsidR="00F156FB" w:rsidRPr="007275DF" w:rsidRDefault="00F156FB"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4A3FDA7" w14:textId="77777777" w:rsidR="00F156FB" w:rsidRPr="007275DF" w:rsidRDefault="00F156FB"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246BD5E"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EDBA6D9"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5502659A"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D7FA4B" w14:textId="77777777" w:rsidR="00F156FB" w:rsidRPr="007275DF" w:rsidRDefault="00F156FB"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46A9D60E" w14:textId="77777777" w:rsidR="00F156FB" w:rsidRPr="007275DF" w:rsidRDefault="00F156FB"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C85A382"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DEBCEC"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32EC13D2"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00A3CE" w14:textId="77777777" w:rsidR="00F156FB" w:rsidRPr="007275DF" w:rsidRDefault="00F156FB"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B98EE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0545E"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2E15B1D" w14:textId="77777777" w:rsidR="00F156FB" w:rsidRPr="007275DF" w:rsidRDefault="00F156FB"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A712D86" w14:textId="77777777" w:rsidR="00F156FB" w:rsidRPr="007275DF" w:rsidRDefault="00F156FB" w:rsidP="00F43696">
            <w:pPr>
              <w:pStyle w:val="TAC"/>
              <w:rPr>
                <w:bCs/>
              </w:rPr>
            </w:pPr>
            <w:r w:rsidRPr="007275DF">
              <w:rPr>
                <w:rFonts w:cs="Arial"/>
              </w:rPr>
              <w:t>TDDConf.1.1 CCA</w:t>
            </w:r>
          </w:p>
        </w:tc>
      </w:tr>
      <w:tr w:rsidR="00F156FB" w:rsidRPr="007275DF" w14:paraId="61B9FD70"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5C1243A" w14:textId="77777777" w:rsidR="00F156FB" w:rsidRPr="007275DF" w:rsidRDefault="00F156FB"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D977CBD"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995D4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CB8D3" w14:textId="77777777" w:rsidR="00F156FB" w:rsidRPr="007275DF" w:rsidRDefault="00F156FB"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6B416E" w14:textId="77777777" w:rsidR="00F156FB" w:rsidRPr="007275DF" w:rsidRDefault="00F156FB" w:rsidP="00F43696">
            <w:pPr>
              <w:pStyle w:val="TAC"/>
              <w:rPr>
                <w:bCs/>
              </w:rPr>
            </w:pPr>
            <w:r w:rsidRPr="007275DF">
              <w:rPr>
                <w:bCs/>
              </w:rPr>
              <w:t>NA</w:t>
            </w:r>
          </w:p>
        </w:tc>
      </w:tr>
      <w:tr w:rsidR="00F156FB" w:rsidRPr="007275DF" w14:paraId="1245E433"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73CA1C8" w14:textId="77777777" w:rsidR="00F156FB" w:rsidRPr="007275DF" w:rsidRDefault="00F156FB"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2C17454E"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3CA9E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F2B7975" w14:textId="77777777" w:rsidR="00F156FB" w:rsidRPr="007275DF" w:rsidRDefault="00F156FB"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1DF6582" w14:textId="77777777" w:rsidR="00F156FB" w:rsidRPr="007275DF" w:rsidRDefault="00F156FB" w:rsidP="00F43696">
            <w:pPr>
              <w:pStyle w:val="TAC"/>
              <w:rPr>
                <w:bCs/>
              </w:rPr>
            </w:pPr>
            <w:r w:rsidRPr="007275DF">
              <w:rPr>
                <w:bCs/>
              </w:rPr>
              <w:t>NA</w:t>
            </w:r>
          </w:p>
        </w:tc>
      </w:tr>
      <w:tr w:rsidR="00F156FB" w:rsidRPr="007275DF" w14:paraId="3BC92A1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E50464E" w14:textId="77777777" w:rsidR="00F156FB" w:rsidRPr="007275DF" w:rsidRDefault="00F156FB"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8A5E6A5"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F8E0648"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93D6CA" w14:textId="77777777" w:rsidR="00F156FB" w:rsidRPr="007275DF" w:rsidRDefault="00F156FB"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0A3ED08" w14:textId="77777777" w:rsidR="00F156FB" w:rsidRPr="007275DF" w:rsidRDefault="00F156FB" w:rsidP="00F43696">
            <w:pPr>
              <w:pStyle w:val="TAC"/>
              <w:rPr>
                <w:bCs/>
              </w:rPr>
            </w:pPr>
            <w:r w:rsidRPr="007275DF">
              <w:rPr>
                <w:bCs/>
              </w:rPr>
              <w:t>NA</w:t>
            </w:r>
          </w:p>
        </w:tc>
      </w:tr>
      <w:tr w:rsidR="00F156FB" w:rsidRPr="007275DF" w14:paraId="241450BB"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F609A8F" w14:textId="77777777" w:rsidR="00F156FB" w:rsidRPr="007275DF" w:rsidRDefault="00F156FB"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3080"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64F5C1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D8CC408" w14:textId="77777777" w:rsidR="00F156FB" w:rsidRPr="007275DF" w:rsidRDefault="00F156FB"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C495379" w14:textId="77777777" w:rsidR="00F156FB" w:rsidRPr="007275DF" w:rsidRDefault="00F156FB" w:rsidP="00F43696">
            <w:pPr>
              <w:pStyle w:val="TAC"/>
              <w:rPr>
                <w:bCs/>
              </w:rPr>
            </w:pPr>
            <w:r w:rsidRPr="007275DF">
              <w:rPr>
                <w:bCs/>
              </w:rPr>
              <w:t>NA</w:t>
            </w:r>
          </w:p>
        </w:tc>
      </w:tr>
      <w:tr w:rsidR="00F156FB" w:rsidRPr="007275DF" w14:paraId="6ABC4CEC"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69CE81" w14:textId="77777777" w:rsidR="00F156FB" w:rsidRPr="007275DF" w:rsidRDefault="00F156FB"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8240A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A155E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688070" w14:textId="77777777" w:rsidR="00F156FB" w:rsidRPr="007275DF" w:rsidRDefault="00F156FB"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5D143183" w14:textId="77777777" w:rsidR="00F156FB" w:rsidRPr="007275DF" w:rsidRDefault="00F156FB" w:rsidP="00F43696">
            <w:pPr>
              <w:pStyle w:val="TAC"/>
              <w:rPr>
                <w:bCs/>
              </w:rPr>
            </w:pPr>
            <w:r w:rsidRPr="007275DF">
              <w:rPr>
                <w:bCs/>
              </w:rPr>
              <w:t>NA</w:t>
            </w:r>
          </w:p>
        </w:tc>
      </w:tr>
      <w:tr w:rsidR="00F156FB" w:rsidRPr="007275DF" w14:paraId="35128442"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4DFEDDF" w14:textId="77777777" w:rsidR="00F156FB" w:rsidRPr="007275DF" w:rsidRDefault="00F156FB"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DB572AF"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D61EB"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A22CA5" w14:textId="77777777" w:rsidR="00F156FB" w:rsidRPr="007275DF" w:rsidRDefault="00F156FB"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397793B" w14:textId="77777777" w:rsidR="00F156FB" w:rsidRPr="007275DF" w:rsidRDefault="00F156FB" w:rsidP="00F43696">
            <w:pPr>
              <w:pStyle w:val="TAC"/>
              <w:rPr>
                <w:rFonts w:cs="v4.2.0"/>
              </w:rPr>
            </w:pPr>
            <w:r w:rsidRPr="007275DF">
              <w:t>OP.1</w:t>
            </w:r>
          </w:p>
        </w:tc>
      </w:tr>
      <w:tr w:rsidR="00F156FB" w:rsidRPr="007275DF" w14:paraId="65523ED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6897D1" w14:textId="77777777" w:rsidR="00F156FB" w:rsidRPr="007275DF" w:rsidRDefault="00F156FB"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194FD7A"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CEEE9"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FF64653" w14:textId="77777777" w:rsidR="00F156FB" w:rsidRPr="007275DF" w:rsidRDefault="00F156FB"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5F4A45D" w14:textId="77777777" w:rsidR="00F156FB" w:rsidRPr="007275DF" w:rsidRDefault="00F156FB" w:rsidP="00F43696">
            <w:pPr>
              <w:pStyle w:val="TAC"/>
            </w:pPr>
            <w:r w:rsidRPr="007275DF">
              <w:t>-</w:t>
            </w:r>
          </w:p>
        </w:tc>
      </w:tr>
      <w:tr w:rsidR="00F156FB" w:rsidRPr="007275DF" w14:paraId="06BFAD64"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4129F4" w14:textId="77777777" w:rsidR="00F156FB" w:rsidRPr="007275DF" w:rsidRDefault="00F156FB"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1F32E70"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9494C64"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0459AA" w14:textId="77777777" w:rsidR="00F156FB" w:rsidRPr="007275DF" w:rsidRDefault="00F156FB"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DF0B795" w14:textId="77777777" w:rsidR="00F156FB" w:rsidRPr="007275DF" w:rsidRDefault="00F156FB" w:rsidP="00F43696">
            <w:pPr>
              <w:pStyle w:val="TAC"/>
              <w:rPr>
                <w:rFonts w:cs="v4.2.0"/>
              </w:rPr>
            </w:pPr>
            <w:r w:rsidRPr="007275DF">
              <w:rPr>
                <w:rFonts w:cs="v4.2.0"/>
              </w:rPr>
              <w:t>-</w:t>
            </w:r>
          </w:p>
        </w:tc>
      </w:tr>
      <w:tr w:rsidR="00F156FB" w:rsidRPr="007275DF" w14:paraId="01EE9A77"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6B9C24" w14:textId="77777777" w:rsidR="00F156FB" w:rsidRPr="007275DF" w:rsidRDefault="00F156FB"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7551B724" w14:textId="77777777" w:rsidR="00F156FB" w:rsidRPr="007275DF" w:rsidRDefault="00F156FB"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AEBC468"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DAC2F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0756660" w14:textId="77777777" w:rsidR="00F156FB" w:rsidRPr="007275DF" w:rsidRDefault="00F156FB"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2E54E04" w14:textId="77777777" w:rsidR="00F156FB" w:rsidRPr="007275DF" w:rsidRDefault="00F156FB" w:rsidP="00F43696">
            <w:pPr>
              <w:pStyle w:val="TAC"/>
              <w:rPr>
                <w:rFonts w:cs="v4.2.0"/>
              </w:rPr>
            </w:pPr>
            <w:r w:rsidRPr="007275DF">
              <w:rPr>
                <w:rFonts w:cs="v4.2.0"/>
                <w:bCs/>
              </w:rPr>
              <w:t>SSB.1 CCA</w:t>
            </w:r>
          </w:p>
        </w:tc>
      </w:tr>
      <w:tr w:rsidR="00F156FB" w:rsidRPr="007275DF" w14:paraId="0CC1EEE7"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39A884BF" w14:textId="77777777" w:rsidR="00F156FB" w:rsidRPr="007275DF" w:rsidRDefault="00F156FB"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0F9721A" w14:textId="77777777" w:rsidR="00F156FB" w:rsidRPr="007275DF" w:rsidRDefault="00F156FB"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C9B0A5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2E87C9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C010758" w14:textId="77777777" w:rsidR="00F156FB" w:rsidRPr="007275DF" w:rsidRDefault="00F156FB"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2E83AE49" w14:textId="77777777" w:rsidR="00F156FB" w:rsidRPr="007275DF" w:rsidRDefault="00F156FB" w:rsidP="00F43696">
            <w:pPr>
              <w:pStyle w:val="TAC"/>
              <w:rPr>
                <w:lang w:val="en-US"/>
              </w:rPr>
            </w:pPr>
            <w:r w:rsidRPr="007275DF">
              <w:rPr>
                <w:rFonts w:cs="v4.2.0"/>
                <w:bCs/>
              </w:rPr>
              <w:t>SSB.2 CCA</w:t>
            </w:r>
          </w:p>
        </w:tc>
      </w:tr>
      <w:tr w:rsidR="00F156FB" w:rsidRPr="007275DF" w14:paraId="04F8ED3F"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6F6D93B" w14:textId="77777777" w:rsidR="00F156FB" w:rsidRPr="007275DF" w:rsidRDefault="00F156FB"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6F86095"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19E1E2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69F798D4"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AAEF4F9"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156FB" w:rsidRPr="007275DF" w14:paraId="1DB2ED76"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CB235DE" w14:textId="77777777" w:rsidR="00F156FB" w:rsidRPr="007275DF" w:rsidRDefault="00F156FB"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BC97764"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AF606D4"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B70C225" w14:textId="77777777" w:rsidR="00F156FB" w:rsidRPr="007275DF" w:rsidRDefault="00F156FB"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7FD4B1B8" w14:textId="77777777" w:rsidR="00F156FB" w:rsidRPr="007275DF" w:rsidRDefault="00F156FB" w:rsidP="00F43696">
            <w:pPr>
              <w:pStyle w:val="TAC"/>
            </w:pPr>
            <w:r w:rsidRPr="007275DF">
              <w:t>SMTC.4</w:t>
            </w:r>
          </w:p>
        </w:tc>
      </w:tr>
      <w:tr w:rsidR="00F156FB" w:rsidRPr="007275DF" w14:paraId="05782B4A"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C8707" w14:textId="77777777" w:rsidR="00F156FB" w:rsidRPr="007275DF" w:rsidRDefault="00F156FB"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6E51C77" w14:textId="77777777" w:rsidR="00F156FB" w:rsidRPr="007275DF" w:rsidRDefault="00F156FB"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E81E410" w14:textId="77777777" w:rsidR="00F156FB" w:rsidRPr="007275DF" w:rsidRDefault="00F156FB"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81703B2" w14:textId="77777777" w:rsidR="00F156FB" w:rsidRPr="007275DF" w:rsidRDefault="00F156FB"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15F57AE4" w14:textId="77777777" w:rsidR="00F156FB" w:rsidRPr="007275DF" w:rsidRDefault="00F156FB" w:rsidP="00F43696">
            <w:pPr>
              <w:pStyle w:val="TAC"/>
              <w:rPr>
                <w:lang w:val="en-US"/>
              </w:rPr>
            </w:pPr>
            <w:r w:rsidRPr="007275DF">
              <w:rPr>
                <w:lang w:val="en-US"/>
              </w:rPr>
              <w:t>30</w:t>
            </w:r>
          </w:p>
        </w:tc>
      </w:tr>
      <w:tr w:rsidR="00F156FB" w:rsidRPr="007275DF" w14:paraId="4D68767A"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215AAC" w14:textId="77777777" w:rsidR="00F156FB" w:rsidRPr="007275DF" w:rsidRDefault="00F156FB"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0A05972"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41FAF"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9082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DE7466A"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C8535A9"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r>
      <w:tr w:rsidR="00F156FB" w:rsidRPr="007275DF" w14:paraId="19F46F81"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B95F752"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33DC5D5"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B22F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D94C7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57C0B6"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888B82B"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00E305A" w14:textId="77777777" w:rsidR="00F156FB" w:rsidRPr="007275DF" w:rsidRDefault="00F156FB"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B61A14C"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75A7B8"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BAFFFC8" w14:textId="77777777" w:rsidR="00F156FB" w:rsidRPr="007275DF" w:rsidRDefault="00F156FB" w:rsidP="00F43696">
            <w:pPr>
              <w:pStyle w:val="TAC"/>
              <w:rPr>
                <w:lang w:val="en-US"/>
              </w:rPr>
            </w:pPr>
          </w:p>
        </w:tc>
      </w:tr>
      <w:tr w:rsidR="00F156FB" w:rsidRPr="007275DF" w14:paraId="0CDFB7B8"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1666527" w14:textId="77777777" w:rsidR="00F156FB" w:rsidRPr="007275DF" w:rsidRDefault="00F156FB"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0437955"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92AEDD"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4B06DC"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531710"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CA8A572"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67E4123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D97D53F"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4DCD60F"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0CE72C"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0D6822"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E60E8C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6CFAB1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3B11822D"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39B6E92" w14:textId="77777777" w:rsidR="00F156FB" w:rsidRPr="007275DF" w:rsidRDefault="00F156FB"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ED9F6B"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309B78A"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6D32A15" w14:textId="77777777" w:rsidR="00F156FB" w:rsidRDefault="00F156FB"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7E0258B1" w14:textId="77777777" w:rsidR="00F156FB" w:rsidRDefault="00F156FB" w:rsidP="00F43696">
            <w:pPr>
              <w:pStyle w:val="TAC"/>
              <w:rPr>
                <w:lang w:val="en-US"/>
              </w:rPr>
            </w:pPr>
            <w:r>
              <w:rPr>
                <w:lang w:val="en-US"/>
              </w:rPr>
              <w:t>12</w:t>
            </w:r>
          </w:p>
        </w:tc>
      </w:tr>
      <w:tr w:rsidR="00F156FB" w:rsidRPr="007275DF" w14:paraId="3B4EFA6A"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9BBC633" w14:textId="77777777" w:rsidR="00F156FB" w:rsidRPr="007275DF" w:rsidRDefault="00F156FB"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AF61CE" w14:textId="77777777" w:rsidR="00F156FB" w:rsidRPr="007275DF" w:rsidRDefault="00F156FB"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A47D60F"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EBB61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7DB59CD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156FB" w:rsidRPr="007275DF" w14:paraId="06C8775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E9765E" w14:textId="77777777" w:rsidR="00F156FB" w:rsidRPr="007275DF" w:rsidRDefault="00F156FB"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A6EE764" w14:textId="77777777" w:rsidR="00F156FB" w:rsidRPr="007275DF" w:rsidRDefault="00F156FB"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BAFA8BE" w14:textId="77777777" w:rsidR="00F156FB" w:rsidRPr="007275DF" w:rsidRDefault="00F156FB"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0CE94A75" w14:textId="77777777" w:rsidR="00F156FB" w:rsidRPr="007275DF" w:rsidRDefault="00F156FB"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CDA1E47" w14:textId="77777777" w:rsidR="00F156FB" w:rsidRPr="007275DF" w:rsidRDefault="00F156FB" w:rsidP="00F43696">
            <w:pPr>
              <w:pStyle w:val="TAC"/>
            </w:pPr>
          </w:p>
        </w:tc>
      </w:tr>
      <w:tr w:rsidR="00F156FB" w:rsidRPr="007275DF" w14:paraId="04A0518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3970DA9" w14:textId="77777777" w:rsidR="00F156FB" w:rsidRPr="007275DF" w:rsidRDefault="00F156FB"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4F3EA0E"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7C66F6D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519B66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7951E" w14:textId="77777777" w:rsidR="00F156FB" w:rsidRPr="007275DF" w:rsidRDefault="00F156FB" w:rsidP="00F43696">
            <w:pPr>
              <w:pStyle w:val="TAC"/>
            </w:pPr>
          </w:p>
        </w:tc>
      </w:tr>
      <w:tr w:rsidR="00F156FB" w:rsidRPr="007275DF" w14:paraId="2F1268C3"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637EC8" w14:textId="77777777" w:rsidR="00F156FB" w:rsidRPr="007275DF" w:rsidRDefault="00F156FB"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5038BFC"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41E0769"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F0EF7D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C471C38" w14:textId="77777777" w:rsidR="00F156FB" w:rsidRPr="007275DF" w:rsidRDefault="00F156FB" w:rsidP="00F43696">
            <w:pPr>
              <w:pStyle w:val="TAC"/>
            </w:pPr>
          </w:p>
        </w:tc>
      </w:tr>
      <w:tr w:rsidR="00F156FB" w:rsidRPr="007275DF" w14:paraId="3D5EF44F"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049C133" w14:textId="77777777" w:rsidR="00F156FB" w:rsidRPr="007275DF" w:rsidRDefault="00F156FB"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885C2DA"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E9112D1"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E8BABCD"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F4AA314" w14:textId="77777777" w:rsidR="00F156FB" w:rsidRPr="007275DF" w:rsidRDefault="00F156FB" w:rsidP="00F43696">
            <w:pPr>
              <w:pStyle w:val="TAC"/>
            </w:pPr>
          </w:p>
        </w:tc>
      </w:tr>
      <w:tr w:rsidR="00F156FB" w:rsidRPr="007275DF" w14:paraId="5F051C06"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CF3D75" w14:textId="77777777" w:rsidR="00F156FB" w:rsidRPr="007275DF" w:rsidRDefault="00F156FB"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F75ABA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046690E" w14:textId="77777777" w:rsidR="00F156FB" w:rsidRPr="007275DF" w:rsidRDefault="00F156FB"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838F3A8" w14:textId="77777777" w:rsidR="00F156FB" w:rsidRPr="007275DF" w:rsidRDefault="00F156FB"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BE86F5D" w14:textId="77777777" w:rsidR="00F156FB" w:rsidRPr="007275DF" w:rsidRDefault="00F156FB" w:rsidP="00F43696">
            <w:pPr>
              <w:pStyle w:val="TAC"/>
            </w:pPr>
            <w:r w:rsidRPr="007275DF">
              <w:t>0</w:t>
            </w:r>
          </w:p>
        </w:tc>
      </w:tr>
      <w:tr w:rsidR="00F156FB" w:rsidRPr="007275DF" w14:paraId="210ED2C9"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10F8D4" w14:textId="77777777" w:rsidR="00F156FB" w:rsidRPr="007275DF" w:rsidRDefault="00F156FB"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026D760"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2D21491B"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0FE525E"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AADDE0" w14:textId="77777777" w:rsidR="00F156FB" w:rsidRPr="007275DF" w:rsidRDefault="00F156FB" w:rsidP="00F43696">
            <w:pPr>
              <w:pStyle w:val="TAC"/>
            </w:pPr>
          </w:p>
        </w:tc>
      </w:tr>
      <w:tr w:rsidR="00F156FB" w:rsidRPr="007275DF" w14:paraId="765490A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B93EE3" w14:textId="77777777" w:rsidR="00F156FB" w:rsidRPr="007275DF" w:rsidRDefault="00F156FB"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DAE6A7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7368B67"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28ECF26"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BADD1C1" w14:textId="77777777" w:rsidR="00F156FB" w:rsidRPr="007275DF" w:rsidRDefault="00F156FB" w:rsidP="00F43696">
            <w:pPr>
              <w:pStyle w:val="TAC"/>
            </w:pPr>
          </w:p>
        </w:tc>
      </w:tr>
      <w:tr w:rsidR="00F156FB" w:rsidRPr="007275DF" w14:paraId="4122FB55"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253D878C" w14:textId="77777777" w:rsidR="00F156FB" w:rsidRPr="007275DF" w:rsidRDefault="00F156FB" w:rsidP="00F43696">
            <w:pPr>
              <w:pStyle w:val="TAL"/>
              <w:rPr>
                <w:lang w:val="en-US"/>
              </w:rPr>
            </w:pPr>
            <w:r w:rsidRPr="007275DF">
              <w:rPr>
                <w:szCs w:val="16"/>
                <w:lang w:eastAsia="ja-JP"/>
              </w:rPr>
              <w:lastRenderedPageBreak/>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485C087"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A37DD7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3944E7"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C151DBF" w14:textId="77777777" w:rsidR="00F156FB" w:rsidRPr="007275DF" w:rsidRDefault="00F156FB" w:rsidP="00F43696">
            <w:pPr>
              <w:pStyle w:val="TAC"/>
            </w:pPr>
          </w:p>
        </w:tc>
      </w:tr>
      <w:tr w:rsidR="00F156FB" w:rsidRPr="007275DF" w14:paraId="104D0BCC"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610C8A3" w14:textId="77777777" w:rsidR="00F156FB" w:rsidRPr="007275DF" w:rsidRDefault="00F156FB"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CEE1078" w14:textId="77777777" w:rsidR="00F156FB" w:rsidRPr="007275DF" w:rsidRDefault="00F156FB"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3FAC427" w14:textId="77777777" w:rsidR="00F156FB" w:rsidRPr="007275DF" w:rsidRDefault="00F156FB"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643F00C" w14:textId="77777777" w:rsidR="00F156FB" w:rsidRPr="007275DF" w:rsidRDefault="00F156FB"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75CDB13" w14:textId="77777777" w:rsidR="00F156FB" w:rsidRPr="007275DF" w:rsidRDefault="00F156FB" w:rsidP="00F43696">
            <w:pPr>
              <w:pStyle w:val="TAC"/>
            </w:pPr>
          </w:p>
        </w:tc>
      </w:tr>
      <w:tr w:rsidR="001A7657" w:rsidRPr="007275DF" w14:paraId="716EB4CB"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6CA44CF" w14:textId="77777777" w:rsidR="001A7657" w:rsidRPr="007275DF" w:rsidRDefault="001A7657" w:rsidP="001A7657">
            <w:pPr>
              <w:pStyle w:val="TAL"/>
            </w:pPr>
            <w:r w:rsidRPr="004849DD">
              <w:rPr>
                <w:rFonts w:eastAsia="Calibri"/>
                <w:position w:val="-12"/>
                <w:szCs w:val="22"/>
              </w:rPr>
              <w:object w:dxaOrig="255" w:dyaOrig="255" w14:anchorId="7281ED73">
                <v:shape id="_x0000_i1079" type="#_x0000_t75" style="width:15.5pt;height:15.5pt" o:ole="" fillcolor="window">
                  <v:imagedata r:id="rId13" o:title=""/>
                </v:shape>
                <o:OLEObject Type="Embed" ProgID="Equation.3" ShapeID="_x0000_i1079" DrawAspect="Content" ObjectID="_1783797126"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8BE9FC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404626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3F9302" w14:textId="10EEAEDF"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CF79727" w14:textId="2A05707E" w:rsidR="001A7657" w:rsidRPr="007275DF" w:rsidRDefault="001A7657" w:rsidP="001A7657">
            <w:pPr>
              <w:pStyle w:val="TAC"/>
            </w:pPr>
            <w:r w:rsidRPr="007275DF">
              <w:t>-</w:t>
            </w:r>
            <w:r>
              <w:t>98</w:t>
            </w:r>
          </w:p>
        </w:tc>
      </w:tr>
      <w:tr w:rsidR="001A7657" w:rsidRPr="007275DF" w14:paraId="2C42104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1AB2E0" w14:textId="77777777" w:rsidR="001A7657" w:rsidRPr="007275DF" w:rsidRDefault="001A7657" w:rsidP="001A7657">
            <w:pPr>
              <w:pStyle w:val="TAL"/>
            </w:pPr>
            <w:r w:rsidRPr="004849DD">
              <w:rPr>
                <w:rFonts w:eastAsia="Calibri"/>
                <w:position w:val="-12"/>
                <w:szCs w:val="22"/>
              </w:rPr>
              <w:object w:dxaOrig="255" w:dyaOrig="255" w14:anchorId="7D7F3AE7">
                <v:shape id="_x0000_i1080" type="#_x0000_t75" style="width:15.5pt;height:15.5pt" o:ole="" fillcolor="window">
                  <v:imagedata r:id="rId13" o:title=""/>
                </v:shape>
                <o:OLEObject Type="Embed" ProgID="Equation.3" ShapeID="_x0000_i1080" DrawAspect="Content" ObjectID="_1783797127"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E4D2133"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FFF9BF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0EFEB7" w14:textId="2DB96878"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264E7DEF" w14:textId="3CE97D24" w:rsidR="001A7657" w:rsidRPr="007275DF" w:rsidRDefault="001A7657" w:rsidP="001A7657">
            <w:pPr>
              <w:pStyle w:val="TAC"/>
            </w:pPr>
            <w:r>
              <w:t>-95</w:t>
            </w:r>
          </w:p>
        </w:tc>
      </w:tr>
      <w:tr w:rsidR="00F156FB" w:rsidRPr="007275DF" w14:paraId="31E3550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77D83F" w14:textId="77777777" w:rsidR="00F156FB" w:rsidRPr="007275DF" w:rsidRDefault="00F156FB"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79AFE244" w14:textId="77777777" w:rsidR="00F156FB" w:rsidRPr="007275DF" w:rsidRDefault="00F156FB"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B8854CB" w14:textId="77777777" w:rsidR="00F156FB" w:rsidRPr="007275DF" w:rsidRDefault="00F156FB"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829E6F4" w14:textId="77777777" w:rsidR="00F156FB" w:rsidRPr="007275DF" w:rsidRDefault="00F156FB"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8E1E8B" w14:textId="77777777" w:rsidR="00F156FB" w:rsidRPr="007275DF" w:rsidRDefault="00F156FB"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93696A9"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E3E94E8" w14:textId="77777777" w:rsidR="00F156FB" w:rsidRPr="007275DF" w:rsidRDefault="00F156FB" w:rsidP="00F43696">
            <w:pPr>
              <w:pStyle w:val="TAC"/>
            </w:pPr>
            <w:r w:rsidRPr="007275DF">
              <w:t>-88</w:t>
            </w:r>
          </w:p>
        </w:tc>
      </w:tr>
      <w:tr w:rsidR="00F156FB" w:rsidRPr="007275DF" w14:paraId="6FE8111C"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9410790" w14:textId="77777777" w:rsidR="00F156FB" w:rsidRPr="007275DF" w:rsidRDefault="00F156FB" w:rsidP="00F43696">
            <w:pPr>
              <w:pStyle w:val="TAL"/>
            </w:pPr>
            <w:r w:rsidRPr="004849DD">
              <w:rPr>
                <w:position w:val="-12"/>
              </w:rPr>
              <w:object w:dxaOrig="600" w:dyaOrig="255" w14:anchorId="15039FF0">
                <v:shape id="_x0000_i1081" type="#_x0000_t75" style="width:31pt;height:15.5pt" o:ole="" fillcolor="window">
                  <v:imagedata r:id="rId44" o:title=""/>
                </v:shape>
                <o:OLEObject Type="Embed" ProgID="Equation.3" ShapeID="_x0000_i1081" DrawAspect="Content" ObjectID="_1783797128" r:id="rId77"/>
              </w:object>
            </w:r>
          </w:p>
        </w:tc>
        <w:tc>
          <w:tcPr>
            <w:tcW w:w="992" w:type="dxa"/>
            <w:tcBorders>
              <w:top w:val="single" w:sz="4" w:space="0" w:color="auto"/>
              <w:left w:val="single" w:sz="4" w:space="0" w:color="auto"/>
              <w:bottom w:val="single" w:sz="4" w:space="0" w:color="auto"/>
              <w:right w:val="single" w:sz="4" w:space="0" w:color="auto"/>
            </w:tcBorders>
            <w:hideMark/>
          </w:tcPr>
          <w:p w14:paraId="4ECC1759"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6A88AE0"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AE4692D"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7A3A6DB"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C4512A6"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0E94424" w14:textId="77777777" w:rsidR="00F156FB" w:rsidRPr="007275DF" w:rsidRDefault="00F156FB" w:rsidP="00F43696">
            <w:pPr>
              <w:pStyle w:val="TAC"/>
            </w:pPr>
            <w:r w:rsidRPr="007275DF">
              <w:t>7</w:t>
            </w:r>
          </w:p>
        </w:tc>
      </w:tr>
      <w:tr w:rsidR="00F156FB" w:rsidRPr="007275DF" w14:paraId="41E652E6"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E55EED" w14:textId="77777777" w:rsidR="00F156FB" w:rsidRPr="007275DF" w:rsidRDefault="00F156FB" w:rsidP="00F43696">
            <w:pPr>
              <w:pStyle w:val="TAL"/>
            </w:pPr>
            <w:r w:rsidRPr="004849DD">
              <w:rPr>
                <w:position w:val="-12"/>
              </w:rPr>
              <w:object w:dxaOrig="840" w:dyaOrig="255" w14:anchorId="471B82F1">
                <v:shape id="_x0000_i1082" type="#_x0000_t75" style="width:46.5pt;height:15.5pt" o:ole="" fillcolor="window">
                  <v:imagedata r:id="rId46" o:title=""/>
                </v:shape>
                <o:OLEObject Type="Embed" ProgID="Equation.3" ShapeID="_x0000_i1082" DrawAspect="Content" ObjectID="_1783797129" r:id="rId78"/>
              </w:object>
            </w:r>
          </w:p>
        </w:tc>
        <w:tc>
          <w:tcPr>
            <w:tcW w:w="992" w:type="dxa"/>
            <w:tcBorders>
              <w:top w:val="single" w:sz="4" w:space="0" w:color="auto"/>
              <w:left w:val="single" w:sz="4" w:space="0" w:color="auto"/>
              <w:bottom w:val="single" w:sz="4" w:space="0" w:color="auto"/>
              <w:right w:val="single" w:sz="4" w:space="0" w:color="auto"/>
            </w:tcBorders>
            <w:hideMark/>
          </w:tcPr>
          <w:p w14:paraId="5E777865"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852B3C7"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7C7A127"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07E1011"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4F3B06CF"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811A9A" w14:textId="77777777" w:rsidR="00F156FB" w:rsidRPr="007275DF" w:rsidRDefault="00F156FB" w:rsidP="00F43696">
            <w:pPr>
              <w:pStyle w:val="TAC"/>
            </w:pPr>
            <w:r w:rsidRPr="007275DF">
              <w:t>7</w:t>
            </w:r>
          </w:p>
        </w:tc>
      </w:tr>
      <w:tr w:rsidR="001A7657" w:rsidRPr="007275DF" w14:paraId="0635349D"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0709F0"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515017E"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1E73FA6"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F81AD54" w14:textId="6C9AF76D"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0CE34A2F" w14:textId="647294BC"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06A19850" w14:textId="1AC0D527"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005CE120" w14:textId="72BDFF5F" w:rsidR="001A7657" w:rsidRPr="007275DF" w:rsidRDefault="001A7657" w:rsidP="001A7657">
            <w:pPr>
              <w:pStyle w:val="TAC"/>
            </w:pPr>
            <w:r w:rsidRPr="007275DF">
              <w:t>-</w:t>
            </w:r>
            <w:r>
              <w:t>54.64</w:t>
            </w:r>
          </w:p>
        </w:tc>
      </w:tr>
      <w:tr w:rsidR="00F156FB" w:rsidRPr="007275DF" w14:paraId="515E34A7"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230100D" w14:textId="77777777" w:rsidR="00F156FB" w:rsidRPr="007275DF" w:rsidRDefault="00F156FB"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E4A098"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F1C110" w14:textId="77777777" w:rsidR="00F156FB" w:rsidRPr="007275DF" w:rsidRDefault="00F156FB"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6882E1F" w14:textId="77777777" w:rsidR="00F156FB" w:rsidRPr="007275DF" w:rsidRDefault="00F156FB" w:rsidP="00F43696">
            <w:pPr>
              <w:pStyle w:val="TAC"/>
            </w:pPr>
            <w:r w:rsidRPr="007275DF">
              <w:rPr>
                <w:rFonts w:cs="v4.2.0"/>
              </w:rPr>
              <w:t>AWGN</w:t>
            </w:r>
          </w:p>
        </w:tc>
      </w:tr>
      <w:tr w:rsidR="00F156FB" w:rsidRPr="007275DF" w14:paraId="12877116"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616B8E5" w14:textId="77777777" w:rsidR="00F156FB" w:rsidRPr="007275DF" w:rsidRDefault="00F156FB" w:rsidP="00F4369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0BFF4F1" w14:textId="77777777" w:rsidR="00F156FB" w:rsidRPr="007275DF" w:rsidRDefault="00F156FB"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57B3FB4">
                <v:shape id="_x0000_i1083" type="#_x0000_t75" style="width:15.5pt;height:15.5pt" o:ole="" fillcolor="window">
                  <v:imagedata r:id="rId13" o:title=""/>
                </v:shape>
                <o:OLEObject Type="Embed" ProgID="Equation.3" ShapeID="_x0000_i1083" DrawAspect="Content" ObjectID="_1783797130" r:id="rId79"/>
              </w:object>
            </w:r>
            <w:r w:rsidRPr="007275DF">
              <w:rPr>
                <w:lang w:val="en-US"/>
              </w:rPr>
              <w:t xml:space="preserve"> to be fulfilled.</w:t>
            </w:r>
          </w:p>
          <w:p w14:paraId="6F24B3E4" w14:textId="77777777" w:rsidR="00F156FB" w:rsidRPr="007275DF" w:rsidRDefault="00F156FB"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E1612B5" w14:textId="77777777" w:rsidR="00F156FB" w:rsidRPr="007275DF" w:rsidRDefault="00F156FB"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FD8A4B6" w14:textId="77777777" w:rsidR="00F156FB" w:rsidRPr="007275DF" w:rsidRDefault="00F156FB" w:rsidP="00F43696">
            <w:pPr>
              <w:pStyle w:val="TAN"/>
            </w:pPr>
            <w:r w:rsidRPr="007275DF">
              <w:t>Note 5:</w:t>
            </w:r>
            <w:r w:rsidRPr="007275DF">
              <w:tab/>
              <w:t>For UE supporting semi-static channel access and network configuring semi-static channel occupancy.</w:t>
            </w:r>
          </w:p>
          <w:p w14:paraId="1533B6CE" w14:textId="77777777" w:rsidR="00F156FB" w:rsidRPr="007275DF" w:rsidRDefault="00F156FB" w:rsidP="00F43696">
            <w:pPr>
              <w:pStyle w:val="TAN"/>
              <w:jc w:val="both"/>
            </w:pPr>
            <w:r>
              <w:t>Note 6:</w:t>
            </w:r>
            <w:r>
              <w:tab/>
              <w:t>For UE supporting dynamic channel access and network configuring dynamic channel occupancy.</w:t>
            </w:r>
          </w:p>
          <w:p w14:paraId="7BF8CAC2" w14:textId="77777777" w:rsidR="00F156FB" w:rsidRPr="007275DF" w:rsidRDefault="00F156FB" w:rsidP="00F43696">
            <w:pPr>
              <w:pStyle w:val="TAN"/>
              <w:rPr>
                <w:sz w:val="14"/>
              </w:rPr>
            </w:pPr>
            <w:r w:rsidRPr="007275DF">
              <w:t>Note 7:</w:t>
            </w:r>
            <w:r w:rsidRPr="007275DF">
              <w:tab/>
              <w:t>For UE supporting both semi-static and dynamic channel access, the UE must be tested under dynamic channel access configuration.</w:t>
            </w:r>
          </w:p>
        </w:tc>
      </w:tr>
      <w:bookmarkEnd w:id="19"/>
    </w:tbl>
    <w:p w14:paraId="6F966DBB" w14:textId="29F4A49D" w:rsidR="009428D8" w:rsidRPr="007275DF" w:rsidRDefault="009428D8" w:rsidP="00F156FB">
      <w:pPr>
        <w:pStyle w:val="Heading5"/>
        <w:ind w:left="0" w:firstLine="0"/>
      </w:pPr>
    </w:p>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4C180EEC" w14:textId="77777777" w:rsidR="006C2621" w:rsidRPr="007275DF" w:rsidRDefault="006C2621" w:rsidP="006C2621">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2014ED9" w14:textId="77777777" w:rsidR="006C2621" w:rsidRPr="007275DF" w:rsidRDefault="006C2621" w:rsidP="006C2621">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173AAFE1" w14:textId="77777777" w:rsidR="006C2621" w:rsidRPr="007275DF" w:rsidRDefault="006C2621" w:rsidP="006C2621">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417A046F" w14:textId="77777777" w:rsidR="006C2621" w:rsidRPr="00146AF9" w:rsidRDefault="006C2621" w:rsidP="006C2621">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0108EAEC" w14:textId="77777777" w:rsidR="006C2621" w:rsidRPr="007275DF" w:rsidRDefault="006C2621" w:rsidP="006C2621">
      <w:pPr>
        <w:pStyle w:val="NO"/>
        <w:ind w:left="0" w:firstLine="0"/>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0663F21" w14:textId="1F8252C3" w:rsidR="009428D8" w:rsidRPr="007275DF" w:rsidRDefault="009428D8" w:rsidP="009428D8">
      <w:r w:rsidRPr="007275DF">
        <w:t>A.10.4.1.5</w:t>
      </w:r>
      <w:r w:rsidRPr="007275DF">
        <w:tab/>
      </w:r>
      <w:r w:rsidR="00141AD4">
        <w:t>Void</w:t>
      </w:r>
      <w:r w:rsidR="00141AD4" w:rsidRPr="007275DF" w:rsidDel="00141AD4">
        <w:t xml:space="preserve"> </w:t>
      </w:r>
      <w:r w:rsidRPr="007275DF">
        <w:t>A.10.4.1.6</w:t>
      </w:r>
      <w:r w:rsidRPr="007275DF">
        <w:tab/>
      </w:r>
      <w:r w:rsidR="00813D4B">
        <w:t>Void</w:t>
      </w:r>
    </w:p>
    <w:p w14:paraId="74DC760C" w14:textId="77777777" w:rsidR="00F908DC" w:rsidRDefault="009428D8" w:rsidP="009428D8">
      <w:pPr>
        <w:pStyle w:val="Heading4"/>
      </w:pPr>
      <w:r w:rsidRPr="007275DF">
        <w:lastRenderedPageBreak/>
        <w:t>A.10.4.1.7</w:t>
      </w:r>
      <w:r w:rsidRPr="007275DF">
        <w:tab/>
      </w:r>
      <w:r w:rsidR="00045C4F">
        <w:t>Void</w:t>
      </w:r>
    </w:p>
    <w:p w14:paraId="2BEDB6EE" w14:textId="77777777" w:rsidR="00F908DC" w:rsidRDefault="009428D8" w:rsidP="009428D8">
      <w:pPr>
        <w:pStyle w:val="Heading4"/>
      </w:pPr>
      <w:r w:rsidRPr="007275DF">
        <w:t>A.10.4.1.8</w:t>
      </w:r>
      <w:r w:rsidRPr="007275DF">
        <w:tab/>
      </w:r>
      <w:r w:rsidR="004E4844">
        <w:t>Void</w:t>
      </w:r>
    </w:p>
    <w:p w14:paraId="715F9298" w14:textId="75AD05CF" w:rsidR="009428D8" w:rsidRPr="007275DF" w:rsidRDefault="003D3A47" w:rsidP="009428D8">
      <w:pPr>
        <w:pStyle w:val="Heading4"/>
      </w:pPr>
      <w:r w:rsidRPr="007275DF">
        <w:t>A.10.4.1.9</w:t>
      </w:r>
      <w:r w:rsidRPr="007275DF">
        <w:tab/>
      </w:r>
      <w:r>
        <w:t>Void</w:t>
      </w:r>
    </w:p>
    <w:p w14:paraId="0D7BE1B2" w14:textId="09C4DFEC" w:rsidR="009428D8" w:rsidRPr="007275DF" w:rsidRDefault="00C565B1" w:rsidP="009428D8">
      <w:pPr>
        <w:pStyle w:val="Heading4"/>
      </w:pPr>
      <w:r w:rsidRPr="007275DF">
        <w:t>A.10.4.1.10</w:t>
      </w:r>
      <w:r w:rsidRPr="007275DF">
        <w:tab/>
      </w:r>
      <w:r>
        <w:t>Void</w:t>
      </w:r>
    </w:p>
    <w:p w14:paraId="4186E68E" w14:textId="60CF0ED0" w:rsidR="009428D8" w:rsidRPr="007275DF" w:rsidRDefault="00CE3BFC" w:rsidP="009428D8">
      <w:pPr>
        <w:pStyle w:val="Heading4"/>
      </w:pPr>
      <w:r w:rsidRPr="007275DF">
        <w:t>A.10.4.1.11</w:t>
      </w:r>
      <w:r w:rsidRPr="007275DF">
        <w:tab/>
      </w:r>
      <w:r>
        <w:t>Void</w:t>
      </w:r>
    </w:p>
    <w:p w14:paraId="41A1A6CB" w14:textId="0278369B" w:rsidR="009428D8" w:rsidRPr="007275DF" w:rsidRDefault="00CE3BFC" w:rsidP="009428D8">
      <w:pPr>
        <w:pStyle w:val="Heading4"/>
      </w:pPr>
      <w:r w:rsidRPr="007275DF">
        <w:t>A.10.4.1.12</w:t>
      </w:r>
      <w:r w:rsidRPr="007275DF">
        <w:tab/>
      </w:r>
      <w:r>
        <w:t>Void</w:t>
      </w:r>
    </w:p>
    <w:p w14:paraId="25E35C93" w14:textId="77777777" w:rsidR="009428D8" w:rsidRPr="007275DF" w:rsidRDefault="009428D8" w:rsidP="009428D8">
      <w:pPr>
        <w:pStyle w:val="Heading3"/>
      </w:pPr>
      <w:r w:rsidRPr="007275DF">
        <w:t>A.10.4.2</w:t>
      </w:r>
      <w:r w:rsidRPr="007275DF">
        <w:tab/>
        <w:t>Inter-frequency measurements</w:t>
      </w:r>
    </w:p>
    <w:p w14:paraId="1E6341DB" w14:textId="2B086F38" w:rsidR="009428D8" w:rsidRPr="007275DF" w:rsidRDefault="00CE3BFC" w:rsidP="009428D8">
      <w:pPr>
        <w:pStyle w:val="Heading4"/>
      </w:pPr>
      <w:r w:rsidRPr="007275DF">
        <w:t>A.10.4.2.1</w:t>
      </w:r>
      <w:r w:rsidRPr="007275DF">
        <w:tab/>
      </w:r>
      <w:r>
        <w:t>Void</w:t>
      </w:r>
    </w:p>
    <w:p w14:paraId="34FE45E3" w14:textId="618F9A0C" w:rsidR="009428D8" w:rsidRPr="007275DF" w:rsidRDefault="00BC256A" w:rsidP="009428D8">
      <w:pPr>
        <w:pStyle w:val="Heading4"/>
      </w:pPr>
      <w:r w:rsidRPr="007275DF">
        <w:t>A.10.4.2.2</w:t>
      </w:r>
      <w:r w:rsidRPr="007275DF">
        <w:tab/>
      </w:r>
      <w:r>
        <w:t>Void</w:t>
      </w:r>
    </w:p>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77777777" w:rsidR="009428D8" w:rsidRPr="007275DF" w:rsidRDefault="009428D8" w:rsidP="009428D8">
      <w:pPr>
        <w:rPr>
          <w:rFonts w:cs="v4.2.0"/>
        </w:rPr>
      </w:pPr>
      <w:r w:rsidRPr="007275DF">
        <w:rPr>
          <w:rFonts w:cs="v4.2.0"/>
        </w:rPr>
        <w:t>In test 1 measurement gap pattern configuration # 0 as defined in Table A.10.4.2.3.1-2 is provided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Table A.10.4.2.3.1-1: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lastRenderedPageBreak/>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BF5AD40"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10BCB8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C8ADB58"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60DA3C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44FBBF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1EBBE71" w14:textId="77777777" w:rsidR="009428D8" w:rsidRPr="007275DF" w:rsidRDefault="009428D8" w:rsidP="006D0B54">
            <w:pPr>
              <w:pStyle w:val="TAH"/>
            </w:pPr>
            <w:r w:rsidRPr="007275DF">
              <w:t>Comment</w:t>
            </w:r>
          </w:p>
        </w:tc>
      </w:tr>
      <w:tr w:rsidR="009428D8" w:rsidRPr="007275DF" w14:paraId="4F7437A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B042C9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A2E98FC"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8AFBB03"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68A6362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B789517"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BFC7728" w14:textId="77777777" w:rsidR="009428D8" w:rsidRPr="007275DF" w:rsidRDefault="009428D8" w:rsidP="006D0B54">
            <w:pPr>
              <w:pStyle w:val="TAH"/>
            </w:pP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2D2462" w:rsidRPr="007275DF" w14:paraId="4A1F5C0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2D2462" w:rsidRPr="007275DF" w:rsidRDefault="002D2462" w:rsidP="002D2462">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2D2462" w:rsidRPr="007275DF" w:rsidRDefault="002D2462" w:rsidP="002D2462">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48B03DD3" w14:textId="77777777" w:rsidR="002D2462" w:rsidRPr="007275DF" w:rsidRDefault="002D2462" w:rsidP="002D2462">
            <w:pPr>
              <w:pStyle w:val="TAC"/>
            </w:pPr>
            <w:r w:rsidRPr="007275DF">
              <w:t>0</w:t>
            </w:r>
          </w:p>
        </w:tc>
        <w:tc>
          <w:tcPr>
            <w:tcW w:w="1276" w:type="dxa"/>
            <w:tcBorders>
              <w:top w:val="single" w:sz="4" w:space="0" w:color="auto"/>
              <w:left w:val="single" w:sz="4" w:space="0" w:color="auto"/>
              <w:bottom w:val="single" w:sz="4" w:space="0" w:color="auto"/>
              <w:right w:val="single" w:sz="4" w:space="0" w:color="auto"/>
            </w:tcBorders>
            <w:hideMark/>
          </w:tcPr>
          <w:p w14:paraId="2C40AAB6" w14:textId="77777777" w:rsidR="002D2462" w:rsidRPr="007275DF" w:rsidRDefault="002D2462" w:rsidP="002D2462">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2D2462" w:rsidRPr="007275DF" w:rsidRDefault="002D2462" w:rsidP="002D2462">
            <w:pPr>
              <w:pStyle w:val="TAL"/>
            </w:pPr>
            <w:r w:rsidRPr="007275DF">
              <w:t>As specified in clause 9.1.2-1.</w:t>
            </w:r>
          </w:p>
          <w:p w14:paraId="3AA43F5B" w14:textId="77777777" w:rsidR="002D2462" w:rsidRPr="007275DF" w:rsidRDefault="002D2462" w:rsidP="002D2462">
            <w:pPr>
              <w:pStyle w:val="TAL"/>
            </w:pPr>
          </w:p>
        </w:tc>
      </w:tr>
      <w:tr w:rsidR="002D2462" w:rsidRPr="007275DF" w14:paraId="15324F2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2D2462" w:rsidRPr="007275DF" w:rsidRDefault="002D2462" w:rsidP="002D2462">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2D2462" w:rsidRPr="007275DF" w:rsidRDefault="002D2462" w:rsidP="002D2462">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9B6448" w14:textId="77777777" w:rsidR="002D2462" w:rsidRPr="007275DF" w:rsidRDefault="002D2462" w:rsidP="002D2462">
            <w:pPr>
              <w:pStyle w:val="TAC"/>
            </w:pPr>
            <w:r w:rsidRPr="007275DF">
              <w:t>9</w:t>
            </w:r>
          </w:p>
        </w:tc>
        <w:tc>
          <w:tcPr>
            <w:tcW w:w="1276" w:type="dxa"/>
            <w:tcBorders>
              <w:top w:val="single" w:sz="4" w:space="0" w:color="auto"/>
              <w:left w:val="single" w:sz="4" w:space="0" w:color="auto"/>
              <w:bottom w:val="single" w:sz="4" w:space="0" w:color="auto"/>
              <w:right w:val="single" w:sz="4" w:space="0" w:color="auto"/>
            </w:tcBorders>
            <w:hideMark/>
          </w:tcPr>
          <w:p w14:paraId="66630DDF" w14:textId="77777777" w:rsidR="002D2462" w:rsidRPr="007275DF" w:rsidRDefault="002D2462" w:rsidP="002D2462">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2D2462" w:rsidRPr="007275DF" w:rsidRDefault="002D2462"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pPr>
            <w:r w:rsidRPr="007275DF">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2D2462" w:rsidRPr="007275DF" w14:paraId="22FBA68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2D2462" w:rsidRPr="007275DF" w:rsidRDefault="002D2462"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2D2462" w:rsidRPr="007275DF" w:rsidRDefault="002D2462" w:rsidP="002D2462">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5279D45C" w14:textId="0397AC16" w:rsidR="002D2462" w:rsidRPr="007275DF" w:rsidRDefault="002D2462" w:rsidP="002D2462">
            <w:pPr>
              <w:pStyle w:val="TAC"/>
            </w:pPr>
            <w:r>
              <w:t>1.7</w:t>
            </w:r>
          </w:p>
        </w:tc>
        <w:tc>
          <w:tcPr>
            <w:tcW w:w="1276" w:type="dxa"/>
            <w:tcBorders>
              <w:top w:val="single" w:sz="4" w:space="0" w:color="auto"/>
              <w:left w:val="single" w:sz="4" w:space="0" w:color="auto"/>
              <w:bottom w:val="single" w:sz="4" w:space="0" w:color="auto"/>
              <w:right w:val="single" w:sz="4" w:space="0" w:color="auto"/>
            </w:tcBorders>
            <w:hideMark/>
          </w:tcPr>
          <w:p w14:paraId="26D4B859" w14:textId="0A90084E" w:rsidR="002D2462" w:rsidRPr="007275DF" w:rsidRDefault="002D2462"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2D2462" w:rsidRPr="007275DF" w:rsidRDefault="002D2462"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lastRenderedPageBreak/>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rPr>
            </w:pPr>
            <w:r w:rsidRPr="007275DF">
              <w:rPr>
                <w:rFonts w:cs="v4.2.0"/>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rPr>
            </w:pPr>
            <w:r w:rsidRPr="007275DF">
              <w:rPr>
                <w:rFonts w:cs="v4.2.0"/>
                <w:bCs/>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rPr>
              <w:t>L</w:t>
            </w:r>
            <w:r w:rsidRPr="00231487">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1A7657"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1A7657" w:rsidRPr="007275DF" w:rsidRDefault="001A7657" w:rsidP="001A7657">
            <w:pPr>
              <w:pStyle w:val="TAL"/>
            </w:pPr>
            <w:r w:rsidRPr="004849DD">
              <w:rPr>
                <w:rFonts w:eastAsia="Calibri"/>
                <w:position w:val="-12"/>
                <w:szCs w:val="22"/>
              </w:rPr>
              <w:object w:dxaOrig="255" w:dyaOrig="255" w14:anchorId="6162F979">
                <v:shape id="_x0000_i1084" type="#_x0000_t75" style="width:15.5pt;height:15.5pt" o:ole="" fillcolor="window">
                  <v:imagedata r:id="rId13" o:title=""/>
                </v:shape>
                <o:OLEObject Type="Embed" ProgID="Equation.3" ShapeID="_x0000_i1084" DrawAspect="Content" ObjectID="_1783797131"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7042F668"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4F880C04" w:rsidR="001A7657" w:rsidRPr="007275DF" w:rsidRDefault="001A7657" w:rsidP="001A7657">
            <w:pPr>
              <w:pStyle w:val="TAC"/>
            </w:pPr>
            <w:r w:rsidRPr="007275DF">
              <w:t>-</w:t>
            </w:r>
            <w:r>
              <w:t>98</w:t>
            </w:r>
          </w:p>
        </w:tc>
      </w:tr>
      <w:tr w:rsidR="001A7657"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1A7657" w:rsidRPr="007275DF" w:rsidRDefault="001A7657" w:rsidP="001A7657">
            <w:pPr>
              <w:pStyle w:val="TAL"/>
            </w:pPr>
            <w:r w:rsidRPr="004849DD">
              <w:rPr>
                <w:rFonts w:eastAsia="Calibri"/>
                <w:position w:val="-12"/>
                <w:szCs w:val="22"/>
              </w:rPr>
              <w:object w:dxaOrig="255" w:dyaOrig="255" w14:anchorId="2D098720">
                <v:shape id="_x0000_i1085" type="#_x0000_t75" style="width:15.5pt;height:15.5pt" o:ole="" fillcolor="window">
                  <v:imagedata r:id="rId13" o:title=""/>
                </v:shape>
                <o:OLEObject Type="Embed" ProgID="Equation.3" ShapeID="_x0000_i1085" DrawAspect="Content" ObjectID="_1783797132"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3141DCB5"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46BCCAC5" w:rsidR="001A7657" w:rsidRPr="007275DF" w:rsidRDefault="001A7657" w:rsidP="001A7657">
            <w:pPr>
              <w:pStyle w:val="TAC"/>
            </w:pPr>
            <w:r>
              <w:t>-95</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86" type="#_x0000_t75" style="width:31pt;height:15.5pt" o:ole="" fillcolor="window">
                  <v:imagedata r:id="rId44" o:title=""/>
                </v:shape>
                <o:OLEObject Type="Embed" ProgID="Equation.3" ShapeID="_x0000_i1086" DrawAspect="Content" ObjectID="_1783797133" r:id="rId8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87" type="#_x0000_t75" style="width:41pt;height:15.5pt" o:ole="" fillcolor="window">
                  <v:imagedata r:id="rId46" o:title=""/>
                </v:shape>
                <o:OLEObject Type="Embed" ProgID="Equation.3" ShapeID="_x0000_i1087" DrawAspect="Content" ObjectID="_1783797134" r:id="rId8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88" type="#_x0000_t75" style="width:15.5pt;height:15.5pt" o:ole="" fillcolor="window">
                  <v:imagedata r:id="rId13" o:title=""/>
                </v:shape>
                <o:OLEObject Type="Embed" ProgID="Equation.3" ShapeID="_x0000_i1088" DrawAspect="Content" ObjectID="_1783797135" r:id="rId8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B1E9314"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EFD58A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83FF310" w14:textId="77777777" w:rsidR="009428D8" w:rsidRPr="007275DF" w:rsidRDefault="009428D8" w:rsidP="009428D8">
      <w:pPr>
        <w:rPr>
          <w:rFonts w:cs="v4.2.0"/>
        </w:rPr>
      </w:pPr>
      <w:r w:rsidRPr="007275DF">
        <w:rPr>
          <w:rFonts w:cs="v4.2.0"/>
        </w:rPr>
        <w:t>In test 1 and 2 UE is not required to report SSB time index.</w:t>
      </w:r>
    </w:p>
    <w:p w14:paraId="685C7D35"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3F3C56A3"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08D472C6"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77777777" w:rsidR="009428D8" w:rsidRPr="007275DF" w:rsidRDefault="009428D8" w:rsidP="009428D8">
      <w:pPr>
        <w:pStyle w:val="B10"/>
        <w:ind w:left="284" w:firstLine="0"/>
      </w:pPr>
      <w:r w:rsidRPr="007275DF">
        <w:t>For test 1, MGRP = 40 ms and for test 2 MGRP = 20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lastRenderedPageBreak/>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77777777" w:rsidR="009428D8" w:rsidRPr="007275DF" w:rsidRDefault="009428D8" w:rsidP="009428D8">
      <w:pPr>
        <w:rPr>
          <w:rFonts w:cs="v4.2.0"/>
        </w:rPr>
      </w:pPr>
      <w:r w:rsidRPr="007275DF">
        <w:rPr>
          <w:rFonts w:cs="v4.2.0"/>
        </w:rPr>
        <w:t>In test 1&amp;2 measurement gap pattern configuration # 0 as defined in Table A.10.4.2.4.1-2 is provided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Table A.10.4.2.4.1-1: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CA20F8"/>
    <w:p w14:paraId="2CB11524" w14:textId="77777777" w:rsidR="009428D8" w:rsidRPr="007275DF" w:rsidRDefault="009428D8" w:rsidP="009428D8">
      <w:pPr>
        <w:pStyle w:val="TH"/>
      </w:pPr>
      <w:r w:rsidRPr="007275DF">
        <w:rPr>
          <w:rFonts w:cs="v4.2.0"/>
        </w:rPr>
        <w:lastRenderedPageBreak/>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9428D8" w:rsidRPr="007275DF" w14:paraId="59F2E4E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5DDDD96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22EB4254"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365C6389"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11636281"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9428D8" w:rsidRPr="007275DF" w:rsidRDefault="009428D8"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9428D8" w:rsidRPr="007275DF" w14:paraId="347B26E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9428D8" w:rsidRPr="007275DF" w:rsidRDefault="009428D8" w:rsidP="006D0B54">
            <w:pPr>
              <w:pStyle w:val="TAC"/>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AF8E8D" w14:textId="77777777" w:rsidR="009428D8" w:rsidRPr="007275DF" w:rsidRDefault="009428D8" w:rsidP="006D0B54">
            <w:pPr>
              <w:pStyle w:val="TAC"/>
            </w:pPr>
            <w:r w:rsidRPr="007275DF">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EFC6407" w14:textId="77777777" w:rsidR="009428D8" w:rsidRPr="007275DF" w:rsidRDefault="009428D8" w:rsidP="006D0B54">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A42BB7" w:rsidRDefault="00A42BB7" w:rsidP="00A42BB7">
            <w:pPr>
              <w:pStyle w:val="TAL"/>
              <w:rPr>
                <w:lang w:val="en-US"/>
              </w:rPr>
            </w:pPr>
            <w:r>
              <w:rPr>
                <w:lang w:val="en-US"/>
              </w:rPr>
              <w:t>As specified in clause A.3.3</w:t>
            </w:r>
          </w:p>
          <w:p w14:paraId="28DCAA39" w14:textId="611EBCC9" w:rsidR="009428D8" w:rsidRPr="007275DF" w:rsidRDefault="00A42BB7" w:rsidP="00A42BB7">
            <w:pPr>
              <w:pStyle w:val="TAL"/>
            </w:pPr>
            <w:r w:rsidRPr="007275DF">
              <w:t xml:space="preserve"> </w:t>
            </w:r>
          </w:p>
        </w:tc>
      </w:tr>
      <w:tr w:rsidR="009428D8" w:rsidRPr="007275DF" w14:paraId="3C0C6E0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9428D8" w:rsidRPr="007275DF" w:rsidRDefault="009428D8"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9428D8" w:rsidRPr="007275DF" w:rsidRDefault="009428D8" w:rsidP="006D0B54">
            <w:pPr>
              <w:pStyle w:val="TAC"/>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E0B0F94" w14:textId="77777777" w:rsidR="009428D8" w:rsidRPr="007275DF" w:rsidRDefault="009428D8" w:rsidP="006D0B54">
            <w:pPr>
              <w:pStyle w:val="TAC"/>
            </w:pPr>
            <w:r w:rsidRPr="007275DF">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69619713" w14:textId="77777777" w:rsidR="009428D8" w:rsidRPr="007275DF" w:rsidRDefault="009428D8"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9428D8" w:rsidRPr="007275DF" w:rsidRDefault="009428D8"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9428D8" w:rsidRPr="007275DF" w14:paraId="3822AA6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9428D8" w:rsidRPr="007275DF" w:rsidRDefault="009428D8" w:rsidP="006D0B54">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6E8F8834"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1369253C" w14:textId="77777777" w:rsidR="009428D8" w:rsidRPr="007275DF" w:rsidRDefault="009428D8" w:rsidP="006D0B54">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43C62977"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24319CB0" w14:textId="77777777" w:rsidR="009428D8" w:rsidRPr="007275DF" w:rsidRDefault="009428D8"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9428D8" w:rsidRPr="007275DF" w:rsidRDefault="009428D8"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pPr>
            <w:r w:rsidRPr="007275DF">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A42BB7" w:rsidRPr="007275DF" w14:paraId="1876422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A42BB7" w:rsidRPr="007275DF" w:rsidRDefault="00A42BB7"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A42BB7" w:rsidRPr="007275DF" w:rsidRDefault="00A42BB7" w:rsidP="00A42BB7">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1E2125A6" w14:textId="0B324C83"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78AE2106" w14:textId="3808D36D" w:rsidR="00A42BB7" w:rsidRPr="007275DF" w:rsidRDefault="00A42BB7" w:rsidP="00A42BB7">
            <w:pPr>
              <w:pStyle w:val="TAC"/>
            </w:pPr>
            <w:r w:rsidRPr="007275DF">
              <w:t>1</w:t>
            </w:r>
            <w:r>
              <w:t>7</w:t>
            </w:r>
          </w:p>
        </w:tc>
        <w:tc>
          <w:tcPr>
            <w:tcW w:w="638" w:type="dxa"/>
            <w:tcBorders>
              <w:top w:val="single" w:sz="4" w:space="0" w:color="auto"/>
              <w:left w:val="single" w:sz="4" w:space="0" w:color="auto"/>
              <w:bottom w:val="single" w:sz="4" w:space="0" w:color="auto"/>
              <w:right w:val="single" w:sz="4" w:space="0" w:color="auto"/>
            </w:tcBorders>
            <w:hideMark/>
          </w:tcPr>
          <w:p w14:paraId="4B35ED92" w14:textId="3095BDC6"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6EE7E6C2" w14:textId="73C0D869" w:rsidR="00A42BB7" w:rsidRPr="007275DF" w:rsidRDefault="00A42BB7"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A42BB7" w:rsidRPr="007275DF" w:rsidRDefault="00A42BB7"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lastRenderedPageBreak/>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9428D8" w:rsidRPr="007275DF" w14:paraId="381A25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60EDA5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2DA6E82"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60CE2839"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5FE9F8FC"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2E01B311"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123F4CA6"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216C3BFF"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5046683F" w14:textId="77777777" w:rsidR="009428D8" w:rsidRPr="007275DF" w:rsidRDefault="009428D8" w:rsidP="006D0B54">
            <w:pPr>
              <w:pStyle w:val="TAH"/>
              <w:rPr>
                <w:rFonts w:cs="Arial"/>
              </w:rPr>
            </w:pPr>
            <w:r w:rsidRPr="007275DF">
              <w:rPr>
                <w:rFonts w:cs="Arial"/>
              </w:rPr>
              <w:t>T4</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rPr>
            </w:pPr>
            <w:r w:rsidRPr="007275DF">
              <w:rPr>
                <w:rFonts w:cs="v4.2.0"/>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rPr>
            </w:pPr>
            <w:r w:rsidRPr="007275DF">
              <w:rPr>
                <w:rFonts w:cs="v4.2.0"/>
                <w:bCs/>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4"/>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4"/>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1A7657"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1A7657" w:rsidRPr="007275DF" w:rsidRDefault="001A7657" w:rsidP="001A7657">
            <w:pPr>
              <w:pStyle w:val="TAL"/>
            </w:pPr>
            <w:r w:rsidRPr="004849DD">
              <w:rPr>
                <w:rFonts w:eastAsia="Calibri"/>
                <w:position w:val="-12"/>
                <w:szCs w:val="22"/>
              </w:rPr>
              <w:object w:dxaOrig="255" w:dyaOrig="255" w14:anchorId="08262D36">
                <v:shape id="_x0000_i1089" type="#_x0000_t75" style="width:15.5pt;height:15.5pt" o:ole="" fillcolor="window">
                  <v:imagedata r:id="rId13" o:title=""/>
                </v:shape>
                <o:OLEObject Type="Embed" ProgID="Equation.3" ShapeID="_x0000_i1089" DrawAspect="Content" ObjectID="_1783797136"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1A7657" w:rsidRPr="007275DF" w:rsidRDefault="001A7657" w:rsidP="001A765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35BF26A" w14:textId="6395F45C" w:rsidR="001A7657" w:rsidRPr="007275DF" w:rsidRDefault="001A7657" w:rsidP="001A7657">
            <w:pPr>
              <w:pStyle w:val="TAC"/>
            </w:pPr>
            <w:r w:rsidRPr="007275DF">
              <w:t>-</w:t>
            </w:r>
            <w:r>
              <w:t>98</w:t>
            </w:r>
          </w:p>
        </w:tc>
        <w:tc>
          <w:tcPr>
            <w:tcW w:w="2005" w:type="dxa"/>
            <w:gridSpan w:val="4"/>
            <w:tcBorders>
              <w:top w:val="single" w:sz="4" w:space="0" w:color="auto"/>
              <w:left w:val="single" w:sz="4" w:space="0" w:color="auto"/>
              <w:bottom w:val="single" w:sz="4" w:space="0" w:color="auto"/>
              <w:right w:val="single" w:sz="4" w:space="0" w:color="auto"/>
            </w:tcBorders>
            <w:hideMark/>
          </w:tcPr>
          <w:p w14:paraId="496F8ED2" w14:textId="5AFEB9B1" w:rsidR="001A7657" w:rsidRPr="007275DF" w:rsidRDefault="001A7657" w:rsidP="001A7657">
            <w:pPr>
              <w:pStyle w:val="TAC"/>
            </w:pPr>
            <w:r w:rsidRPr="007275DF">
              <w:t>-</w:t>
            </w:r>
            <w:r>
              <w:t>98</w:t>
            </w:r>
          </w:p>
        </w:tc>
      </w:tr>
      <w:tr w:rsidR="001A7657"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1A7657" w:rsidRPr="007275DF" w:rsidRDefault="001A7657" w:rsidP="001A7657">
            <w:pPr>
              <w:pStyle w:val="TAL"/>
            </w:pPr>
            <w:r w:rsidRPr="004849DD">
              <w:rPr>
                <w:rFonts w:eastAsia="Calibri"/>
                <w:position w:val="-12"/>
                <w:szCs w:val="22"/>
              </w:rPr>
              <w:object w:dxaOrig="255" w:dyaOrig="255" w14:anchorId="3BA1140F">
                <v:shape id="_x0000_i1090" type="#_x0000_t75" style="width:15.5pt;height:15.5pt" o:ole="" fillcolor="window">
                  <v:imagedata r:id="rId13" o:title=""/>
                </v:shape>
                <o:OLEObject Type="Embed" ProgID="Equation.3" ShapeID="_x0000_i1090" DrawAspect="Content" ObjectID="_1783797137"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1A7657" w:rsidRPr="007275DF" w:rsidRDefault="001A7657" w:rsidP="001A765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3F240C7" w14:textId="79269237" w:rsidR="001A7657" w:rsidRPr="007275DF" w:rsidRDefault="001A7657" w:rsidP="001A7657">
            <w:pPr>
              <w:pStyle w:val="TAC"/>
            </w:pPr>
            <w:r w:rsidRPr="007275DF">
              <w:t>-</w:t>
            </w:r>
            <w:r>
              <w:t>95</w:t>
            </w:r>
          </w:p>
        </w:tc>
        <w:tc>
          <w:tcPr>
            <w:tcW w:w="2005" w:type="dxa"/>
            <w:gridSpan w:val="4"/>
            <w:tcBorders>
              <w:top w:val="single" w:sz="4" w:space="0" w:color="auto"/>
              <w:left w:val="single" w:sz="4" w:space="0" w:color="auto"/>
              <w:bottom w:val="single" w:sz="4" w:space="0" w:color="auto"/>
              <w:right w:val="single" w:sz="4" w:space="0" w:color="auto"/>
            </w:tcBorders>
            <w:hideMark/>
          </w:tcPr>
          <w:p w14:paraId="6FABE66F" w14:textId="57C43CCB" w:rsidR="001A7657" w:rsidRPr="007275DF" w:rsidRDefault="001A7657" w:rsidP="001A7657">
            <w:pPr>
              <w:pStyle w:val="TAC"/>
            </w:pPr>
            <w:r w:rsidRPr="007275DF">
              <w:t>-</w:t>
            </w:r>
            <w:r>
              <w:t>95</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91" type="#_x0000_t75" style="width:31pt;height:15.5pt" o:ole="" fillcolor="window">
                  <v:imagedata r:id="rId44" o:title=""/>
                </v:shape>
                <o:OLEObject Type="Embed" ProgID="Equation.3" ShapeID="_x0000_i1091" DrawAspect="Content" ObjectID="_1783797138" r:id="rId8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92" type="#_x0000_t75" style="width:41pt;height:15.5pt" o:ole="" fillcolor="window">
                  <v:imagedata r:id="rId46" o:title=""/>
                </v:shape>
                <o:OLEObject Type="Embed" ProgID="Equation.3" ShapeID="_x0000_i1092" DrawAspect="Content" ObjectID="_1783797139" r:id="rId8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46BB82A2"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93" type="#_x0000_t75" style="width:15.5pt;height:15.5pt" o:ole="" fillcolor="window">
                  <v:imagedata r:id="rId13" o:title=""/>
                </v:shape>
                <o:OLEObject Type="Embed" ProgID="Equation.3" ShapeID="_x0000_i1093" DrawAspect="Content" ObjectID="_1783797140" r:id="rId8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t>A.10.4.2.4.2</w:t>
      </w:r>
      <w:r w:rsidRPr="007275DF">
        <w:tab/>
        <w:t>Test Requirements</w:t>
      </w:r>
    </w:p>
    <w:p w14:paraId="3B8ADA40"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 xml:space="preserve">from the beginning of time period T2. The UE shall not send event </w:t>
      </w:r>
      <w:r w:rsidRPr="007275DF">
        <w:rPr>
          <w:rFonts w:cs="v4.2.0"/>
        </w:rPr>
        <w:lastRenderedPageBreak/>
        <w:t>triggered measurement reports, as long as the reporting criteria are not fulfilled. The rate of correct events observed during repeated tests shall be at least 90%.</w:t>
      </w:r>
    </w:p>
    <w:p w14:paraId="58E39573"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DE95291"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B114CD4"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1BD5E26" w14:textId="77777777" w:rsidR="009428D8" w:rsidRPr="007275DF" w:rsidRDefault="009428D8" w:rsidP="009428D8">
      <w:pPr>
        <w:rPr>
          <w:rFonts w:cs="v4.2.0"/>
        </w:rPr>
      </w:pPr>
      <w:r w:rsidRPr="007275DF">
        <w:rPr>
          <w:rFonts w:cs="v4.2.0"/>
        </w:rPr>
        <w:t>In test 1, 2, 3 and 4 UE is not required to report SSB time index.</w:t>
      </w:r>
    </w:p>
    <w:p w14:paraId="28D19878"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0BD3041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394FDD2A"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7E457B1" w14:textId="77777777" w:rsidR="009428D8" w:rsidRPr="007275DF" w:rsidRDefault="009428D8" w:rsidP="009428D8">
      <w:pPr>
        <w:pStyle w:val="B10"/>
        <w:ind w:left="284" w:firstLine="0"/>
      </w:pPr>
      <w:r w:rsidRPr="007275DF">
        <w:t>For tests 1 and 2, MGRP = 40 ms and for tests 3 and 4 MGRP = 20 ms.</w:t>
      </w:r>
    </w:p>
    <w:p w14:paraId="1E050D6D" w14:textId="77777777" w:rsidR="009428D8" w:rsidRPr="007275DF" w:rsidRDefault="009428D8" w:rsidP="009428D8">
      <w:pPr>
        <w:pStyle w:val="B10"/>
        <w:ind w:left="284" w:firstLine="0"/>
      </w:pPr>
      <w:r w:rsidRPr="007275DF">
        <w:t>For tests 1 and 3, DRX cycle = 40 ms and for tests 2 and 4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77777777" w:rsidR="009428D8" w:rsidRPr="007275DF" w:rsidRDefault="009428D8" w:rsidP="009428D8">
      <w:pPr>
        <w:rPr>
          <w:rFonts w:cs="v4.2.0"/>
        </w:rPr>
      </w:pPr>
      <w:r w:rsidRPr="007275DF">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lastRenderedPageBreak/>
        <w:t>Table A.10.4.2.5.1-1: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535E1E1"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64A81993"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FEA194F"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72D9BDA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64E3E6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22BC19C8" w14:textId="77777777" w:rsidR="009428D8" w:rsidRPr="007275DF" w:rsidRDefault="009428D8" w:rsidP="006D0B54">
            <w:pPr>
              <w:pStyle w:val="TAH"/>
            </w:pPr>
            <w:r w:rsidRPr="007275DF">
              <w:t>Comment</w:t>
            </w:r>
          </w:p>
        </w:tc>
      </w:tr>
      <w:tr w:rsidR="009428D8" w:rsidRPr="007275DF" w14:paraId="22B4B298"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F272E83"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D300CC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76779DF"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57BB4DB5"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7A0EF98"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4148811" w14:textId="77777777" w:rsidR="009428D8" w:rsidRPr="007275DF" w:rsidRDefault="009428D8" w:rsidP="006D0B54">
            <w:pPr>
              <w:pStyle w:val="TAH"/>
            </w:pP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9428D8" w:rsidRPr="007275DF" w14:paraId="2EAEB25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9428D8" w:rsidRPr="007275DF" w:rsidRDefault="009428D8" w:rsidP="006D0B54">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B362585" w14:textId="77777777" w:rsidR="009428D8" w:rsidRPr="007275DF" w:rsidRDefault="009428D8" w:rsidP="006D0B54">
            <w:pPr>
              <w:pStyle w:val="TAC"/>
            </w:pPr>
            <w:r w:rsidRPr="007275DF">
              <w:t>0</w:t>
            </w:r>
          </w:p>
        </w:tc>
        <w:tc>
          <w:tcPr>
            <w:tcW w:w="1276" w:type="dxa"/>
            <w:tcBorders>
              <w:top w:val="single" w:sz="4" w:space="0" w:color="auto"/>
              <w:left w:val="single" w:sz="4" w:space="0" w:color="auto"/>
              <w:bottom w:val="single" w:sz="4" w:space="0" w:color="auto"/>
              <w:right w:val="single" w:sz="4" w:space="0" w:color="auto"/>
            </w:tcBorders>
            <w:hideMark/>
          </w:tcPr>
          <w:p w14:paraId="174A4A8B" w14:textId="77777777" w:rsidR="009428D8" w:rsidRPr="007275DF" w:rsidRDefault="009428D8" w:rsidP="006D0B54">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9428D8" w:rsidRPr="007275DF" w:rsidRDefault="009428D8" w:rsidP="006D0B54">
            <w:pPr>
              <w:pStyle w:val="TAL"/>
            </w:pPr>
            <w:r w:rsidRPr="007275DF">
              <w:t>As specified in clause 9.1.2-1.</w:t>
            </w:r>
          </w:p>
          <w:p w14:paraId="47F8CBC9" w14:textId="77777777" w:rsidR="009428D8" w:rsidRPr="007275DF" w:rsidRDefault="009428D8" w:rsidP="006D0B54">
            <w:pPr>
              <w:pStyle w:val="TAL"/>
            </w:pPr>
          </w:p>
        </w:tc>
      </w:tr>
      <w:tr w:rsidR="009428D8" w:rsidRPr="007275DF" w14:paraId="171B018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9428D8" w:rsidRPr="007275DF" w:rsidRDefault="009428D8"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9428D8" w:rsidRPr="007275DF" w:rsidRDefault="009428D8" w:rsidP="006D0B54">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27F68BE0" w14:textId="77777777" w:rsidR="009428D8" w:rsidRPr="007275DF" w:rsidRDefault="009428D8" w:rsidP="006D0B54">
            <w:pPr>
              <w:pStyle w:val="TAC"/>
            </w:pPr>
            <w:r w:rsidRPr="007275DF">
              <w:t>9</w:t>
            </w:r>
          </w:p>
        </w:tc>
        <w:tc>
          <w:tcPr>
            <w:tcW w:w="1276" w:type="dxa"/>
            <w:tcBorders>
              <w:top w:val="single" w:sz="4" w:space="0" w:color="auto"/>
              <w:left w:val="single" w:sz="4" w:space="0" w:color="auto"/>
              <w:bottom w:val="single" w:sz="4" w:space="0" w:color="auto"/>
              <w:right w:val="single" w:sz="4" w:space="0" w:color="auto"/>
            </w:tcBorders>
            <w:hideMark/>
          </w:tcPr>
          <w:p w14:paraId="3860CE7E" w14:textId="77777777" w:rsidR="009428D8" w:rsidRPr="007275DF" w:rsidRDefault="009428D8"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9428D8" w:rsidRPr="007275DF" w:rsidRDefault="009428D8"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pPr>
            <w:r w:rsidRPr="007275DF">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ED041F" w:rsidRPr="007275DF" w14:paraId="4C679ECA"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ED041F" w:rsidRPr="007275DF" w:rsidRDefault="00ED041F"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75792FB" w14:textId="270B83C1" w:rsidR="00ED041F" w:rsidRPr="007275DF" w:rsidRDefault="00ED041F" w:rsidP="00ED041F">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5AE641A" w14:textId="38B9EB59" w:rsidR="00ED041F" w:rsidRPr="007275DF" w:rsidRDefault="00ED041F"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ED041F" w:rsidRPr="007275DF" w:rsidRDefault="00ED041F"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lastRenderedPageBreak/>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rPr>
            </w:pPr>
            <w:r w:rsidRPr="007275DF">
              <w:rPr>
                <w:rFonts w:cs="v4.2.0"/>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rPr>
            </w:pPr>
            <w:r w:rsidRPr="007275DF">
              <w:rPr>
                <w:rFonts w:cs="v4.2.0"/>
                <w:bCs/>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1A7657"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1A7657" w:rsidRPr="007275DF" w:rsidRDefault="001A7657" w:rsidP="001A7657">
            <w:pPr>
              <w:pStyle w:val="TAL"/>
            </w:pPr>
            <w:r w:rsidRPr="004849DD">
              <w:rPr>
                <w:rFonts w:eastAsia="Calibri"/>
                <w:position w:val="-12"/>
                <w:szCs w:val="22"/>
              </w:rPr>
              <w:object w:dxaOrig="255" w:dyaOrig="255" w14:anchorId="68F46553">
                <v:shape id="_x0000_i1094" type="#_x0000_t75" style="width:15.5pt;height:15.5pt" o:ole="" fillcolor="window">
                  <v:imagedata r:id="rId13" o:title=""/>
                </v:shape>
                <o:OLEObject Type="Embed" ProgID="Equation.3" ShapeID="_x0000_i1094" DrawAspect="Content" ObjectID="_1783797141"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7480ED43"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59CA9642" w:rsidR="001A7657" w:rsidRPr="007275DF" w:rsidRDefault="001A7657" w:rsidP="001A7657">
            <w:pPr>
              <w:pStyle w:val="TAC"/>
            </w:pPr>
            <w:r w:rsidRPr="007275DF">
              <w:t>-</w:t>
            </w:r>
            <w:r>
              <w:t>98</w:t>
            </w:r>
          </w:p>
        </w:tc>
      </w:tr>
      <w:tr w:rsidR="001A7657"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1A7657" w:rsidRPr="007275DF" w:rsidRDefault="001A7657" w:rsidP="001A7657">
            <w:pPr>
              <w:pStyle w:val="TAL"/>
            </w:pPr>
            <w:r w:rsidRPr="004849DD">
              <w:rPr>
                <w:rFonts w:eastAsia="Calibri"/>
                <w:position w:val="-12"/>
                <w:szCs w:val="22"/>
              </w:rPr>
              <w:object w:dxaOrig="255" w:dyaOrig="255" w14:anchorId="02E01140">
                <v:shape id="_x0000_i1095" type="#_x0000_t75" style="width:15.5pt;height:15.5pt" o:ole="" fillcolor="window">
                  <v:imagedata r:id="rId13" o:title=""/>
                </v:shape>
                <o:OLEObject Type="Embed" ProgID="Equation.3" ShapeID="_x0000_i1095" DrawAspect="Content" ObjectID="_1783797142" r:id="rId9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4BF349FA"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4F69DA28" w:rsidR="001A7657" w:rsidRPr="007275DF" w:rsidRDefault="001A7657" w:rsidP="001A7657">
            <w:pPr>
              <w:pStyle w:val="TAC"/>
            </w:pPr>
            <w:r w:rsidRPr="007275DF">
              <w:t>-</w:t>
            </w:r>
            <w:r>
              <w:t>95</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96" type="#_x0000_t75" style="width:31pt;height:15.5pt" o:ole="" fillcolor="window">
                  <v:imagedata r:id="rId44" o:title=""/>
                </v:shape>
                <o:OLEObject Type="Embed" ProgID="Equation.3" ShapeID="_x0000_i1096" DrawAspect="Content" ObjectID="_1783797143" r:id="rId9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97" type="#_x0000_t75" style="width:41pt;height:15.5pt" o:ole="" fillcolor="window">
                  <v:imagedata r:id="rId46" o:title=""/>
                </v:shape>
                <o:OLEObject Type="Embed" ProgID="Equation.3" ShapeID="_x0000_i1097" DrawAspect="Content" ObjectID="_1783797144" r:id="rId9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8307B70"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6FC6CA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9F7B238">
                <v:shape id="_x0000_i1098" type="#_x0000_t75" style="width:15.5pt;height:15.5pt" o:ole="" fillcolor="window">
                  <v:imagedata r:id="rId13" o:title=""/>
                </v:shape>
                <o:OLEObject Type="Embed" ProgID="Equation.3" ShapeID="_x0000_i1098" DrawAspect="Content" ObjectID="_1783797145" r:id="rId94"/>
              </w:objec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1966FB1"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347BC6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14ADB6" w14:textId="77777777" w:rsidR="009428D8" w:rsidRPr="007275DF" w:rsidRDefault="009428D8" w:rsidP="009428D8">
      <w:pPr>
        <w:rPr>
          <w:rFonts w:cs="v4.2.0"/>
        </w:rPr>
      </w:pPr>
      <w:r w:rsidRPr="007275DF">
        <w:rPr>
          <w:rFonts w:cs="v4.2.0"/>
        </w:rPr>
        <w:t>In test 1 and 2 UE is required to report SSB time index.</w:t>
      </w:r>
    </w:p>
    <w:p w14:paraId="7E591294"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3A2AB47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13595CD9"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664BA5BB"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7777777" w:rsidR="009428D8" w:rsidRPr="007275DF" w:rsidRDefault="009428D8" w:rsidP="009428D8">
      <w:pPr>
        <w:pStyle w:val="B10"/>
        <w:ind w:left="284" w:firstLine="0"/>
      </w:pPr>
      <w:r w:rsidRPr="007275DF">
        <w:t>For test 1, MGRP = 40 ms and for test 2 MGRP = 20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lastRenderedPageBreak/>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682DE6C"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77777777" w:rsidR="009428D8" w:rsidRPr="007275DF" w:rsidRDefault="009428D8" w:rsidP="009428D8">
      <w:pPr>
        <w:rPr>
          <w:rFonts w:cs="v4.2.0"/>
        </w:rPr>
      </w:pPr>
      <w:r w:rsidRPr="007275DF">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Table A.10.4.2.6.1-1: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lastRenderedPageBreak/>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9428D8" w:rsidRPr="007275DF" w14:paraId="1901478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27AC7E5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1F78B3D1"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74972054"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4C03AB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9428D8" w:rsidRPr="007275DF" w:rsidRDefault="009428D8"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9428D8" w:rsidRPr="007275DF" w14:paraId="31A2C71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9428D8" w:rsidRPr="007275DF" w:rsidRDefault="009428D8" w:rsidP="006D0B54">
            <w:pPr>
              <w:pStyle w:val="TAC"/>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49479A" w14:textId="77777777" w:rsidR="009428D8" w:rsidRPr="007275DF" w:rsidRDefault="009428D8" w:rsidP="006D0B54">
            <w:pPr>
              <w:pStyle w:val="TAC"/>
            </w:pPr>
            <w:r w:rsidRPr="007275DF">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2B4C8C47" w14:textId="77777777" w:rsidR="009428D8" w:rsidRPr="007275DF" w:rsidRDefault="009428D8" w:rsidP="006D0B54">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9428D8" w:rsidRPr="007275DF" w:rsidRDefault="009428D8" w:rsidP="006D0B54">
            <w:pPr>
              <w:pStyle w:val="TAL"/>
            </w:pPr>
            <w:r w:rsidRPr="007275DF">
              <w:t>As specified in clause 9.1.2-1.</w:t>
            </w:r>
          </w:p>
          <w:p w14:paraId="651354A2" w14:textId="77777777" w:rsidR="009428D8" w:rsidRPr="007275DF" w:rsidRDefault="009428D8" w:rsidP="006D0B54">
            <w:pPr>
              <w:pStyle w:val="TAL"/>
            </w:pPr>
          </w:p>
        </w:tc>
      </w:tr>
      <w:tr w:rsidR="009428D8" w:rsidRPr="007275DF" w14:paraId="67076AA6"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9428D8" w:rsidRPr="007275DF" w:rsidRDefault="009428D8"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9428D8" w:rsidRPr="007275DF" w:rsidRDefault="009428D8" w:rsidP="006D0B54">
            <w:pPr>
              <w:pStyle w:val="TAC"/>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7F6220A4" w14:textId="77777777" w:rsidR="009428D8" w:rsidRPr="007275DF" w:rsidRDefault="009428D8" w:rsidP="006D0B54">
            <w:pPr>
              <w:pStyle w:val="TAC"/>
            </w:pPr>
            <w:r w:rsidRPr="007275DF">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728B3ECB" w14:textId="77777777" w:rsidR="009428D8" w:rsidRPr="007275DF" w:rsidRDefault="009428D8"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9428D8" w:rsidRPr="007275DF" w:rsidRDefault="009428D8"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ED041F" w:rsidRPr="007275DF" w14:paraId="57AA55B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ED041F" w:rsidRPr="007275DF" w:rsidRDefault="00ED041F"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2F55982F"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1BBFECC" w14:textId="77777777" w:rsidR="00ED041F" w:rsidRPr="007275DF" w:rsidRDefault="00ED041F" w:rsidP="00ED041F">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242A82AC"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DE3BA8F" w14:textId="2CF426BB" w:rsidR="00ED041F" w:rsidRPr="007275DF" w:rsidRDefault="00ED041F"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ED041F" w:rsidRPr="00676E13" w:rsidRDefault="00ED041F" w:rsidP="00ED041F">
            <w:pPr>
              <w:pStyle w:val="TAL"/>
              <w:rPr>
                <w:lang w:val="en-US"/>
              </w:rPr>
            </w:pPr>
            <w:r w:rsidRPr="00676E13">
              <w:rPr>
                <w:lang w:val="en-US"/>
              </w:rPr>
              <w:t>As specified in clause A.3.3</w:t>
            </w:r>
          </w:p>
          <w:p w14:paraId="7478C1A9" w14:textId="2D7E99D8" w:rsidR="00ED041F" w:rsidRPr="007275DF" w:rsidRDefault="00ED041F"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pPr>
            <w:r w:rsidRPr="007275DF">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ED041F" w:rsidRPr="007275DF" w14:paraId="5FEA8C7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7F7C9954" w14:textId="0038B61E"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6A132858" w14:textId="1AAF4AC2" w:rsidR="00ED041F" w:rsidRPr="007275DF" w:rsidRDefault="00ED041F" w:rsidP="00ED041F">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7BFFA97B" w14:textId="51D3AE3F"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1A15DB02" w14:textId="40D090D1" w:rsidR="00ED041F" w:rsidRPr="007275DF" w:rsidRDefault="00ED041F"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ED041F" w:rsidRPr="007275DF" w:rsidRDefault="00ED041F"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lastRenderedPageBreak/>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9428D8" w:rsidRPr="007275DF" w14:paraId="1F695AD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46AFB31A"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5D76C3E3"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3045B455"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7D23E4B0"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65091C89"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2998A37D"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5FC4C594"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1ADCB06F" w14:textId="77777777" w:rsidR="009428D8" w:rsidRPr="007275DF" w:rsidRDefault="009428D8" w:rsidP="006D0B54">
            <w:pPr>
              <w:pStyle w:val="TAH"/>
              <w:rPr>
                <w:rFonts w:cs="Arial"/>
              </w:rPr>
            </w:pPr>
            <w:r w:rsidRPr="007275DF">
              <w:rPr>
                <w:rFonts w:cs="Arial"/>
              </w:rPr>
              <w:t>T4</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rPr>
            </w:pPr>
            <w:r w:rsidRPr="007275DF">
              <w:rPr>
                <w:rFonts w:cs="v4.2.0"/>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rPr>
            </w:pPr>
            <w:r w:rsidRPr="007275DF">
              <w:rPr>
                <w:rFonts w:cs="v4.2.0"/>
                <w:bCs/>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4"/>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rPr>
              <w:t>L</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4"/>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1A7657"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1A7657" w:rsidRPr="007275DF" w:rsidRDefault="001A7657" w:rsidP="001A7657">
            <w:pPr>
              <w:pStyle w:val="TAL"/>
            </w:pPr>
            <w:r w:rsidRPr="004849DD">
              <w:rPr>
                <w:rFonts w:eastAsia="Calibri"/>
                <w:position w:val="-12"/>
                <w:szCs w:val="22"/>
              </w:rPr>
              <w:object w:dxaOrig="255" w:dyaOrig="255" w14:anchorId="6E7CED33">
                <v:shape id="_x0000_i1099" type="#_x0000_t75" style="width:15.5pt;height:15.5pt" o:ole="" fillcolor="window">
                  <v:imagedata r:id="rId13" o:title=""/>
                </v:shape>
                <o:OLEObject Type="Embed" ProgID="Equation.3" ShapeID="_x0000_i1099" DrawAspect="Content" ObjectID="_1783797146"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1A7657" w:rsidRPr="007275DF" w:rsidRDefault="001A7657" w:rsidP="001A765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0B49FF" w14:textId="6142E501" w:rsidR="001A7657" w:rsidRPr="007275DF" w:rsidRDefault="001A7657" w:rsidP="001A7657">
            <w:pPr>
              <w:pStyle w:val="TAC"/>
            </w:pPr>
            <w:r w:rsidRPr="007275DF">
              <w:t>-</w:t>
            </w:r>
            <w:r>
              <w:t>98</w:t>
            </w:r>
          </w:p>
        </w:tc>
        <w:tc>
          <w:tcPr>
            <w:tcW w:w="2005" w:type="dxa"/>
            <w:gridSpan w:val="4"/>
            <w:tcBorders>
              <w:top w:val="single" w:sz="4" w:space="0" w:color="auto"/>
              <w:left w:val="single" w:sz="4" w:space="0" w:color="auto"/>
              <w:bottom w:val="single" w:sz="4" w:space="0" w:color="auto"/>
              <w:right w:val="single" w:sz="4" w:space="0" w:color="auto"/>
            </w:tcBorders>
            <w:hideMark/>
          </w:tcPr>
          <w:p w14:paraId="24227DA7" w14:textId="7A0536CF" w:rsidR="001A7657" w:rsidRPr="007275DF" w:rsidRDefault="001A7657" w:rsidP="001A7657">
            <w:pPr>
              <w:pStyle w:val="TAC"/>
            </w:pPr>
            <w:r w:rsidRPr="007275DF">
              <w:t>-</w:t>
            </w:r>
            <w:r>
              <w:t>98</w:t>
            </w:r>
          </w:p>
        </w:tc>
      </w:tr>
      <w:tr w:rsidR="001A7657"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1A7657" w:rsidRPr="007275DF" w:rsidRDefault="001A7657" w:rsidP="001A7657">
            <w:pPr>
              <w:pStyle w:val="TAL"/>
            </w:pPr>
            <w:r w:rsidRPr="004849DD">
              <w:rPr>
                <w:rFonts w:eastAsia="Calibri"/>
                <w:position w:val="-12"/>
                <w:szCs w:val="22"/>
              </w:rPr>
              <w:object w:dxaOrig="255" w:dyaOrig="255" w14:anchorId="49A4BC15">
                <v:shape id="_x0000_i1100" type="#_x0000_t75" style="width:15.5pt;height:15.5pt" o:ole="" fillcolor="window">
                  <v:imagedata r:id="rId13" o:title=""/>
                </v:shape>
                <o:OLEObject Type="Embed" ProgID="Equation.3" ShapeID="_x0000_i1100" DrawAspect="Content" ObjectID="_1783797147" r:id="rId9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1A7657" w:rsidRPr="007275DF" w:rsidRDefault="001A7657" w:rsidP="001A765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B0AD2B3" w14:textId="35148CD9" w:rsidR="001A7657" w:rsidRPr="007275DF" w:rsidRDefault="001A7657" w:rsidP="001A7657">
            <w:pPr>
              <w:pStyle w:val="TAC"/>
            </w:pPr>
            <w:r w:rsidRPr="007275DF">
              <w:t>-</w:t>
            </w:r>
            <w:r>
              <w:t>95</w:t>
            </w:r>
          </w:p>
        </w:tc>
        <w:tc>
          <w:tcPr>
            <w:tcW w:w="2005" w:type="dxa"/>
            <w:gridSpan w:val="4"/>
            <w:tcBorders>
              <w:top w:val="single" w:sz="4" w:space="0" w:color="auto"/>
              <w:left w:val="single" w:sz="4" w:space="0" w:color="auto"/>
              <w:bottom w:val="single" w:sz="4" w:space="0" w:color="auto"/>
              <w:right w:val="single" w:sz="4" w:space="0" w:color="auto"/>
            </w:tcBorders>
            <w:hideMark/>
          </w:tcPr>
          <w:p w14:paraId="4942100B" w14:textId="706C3F2A" w:rsidR="001A7657" w:rsidRPr="007275DF" w:rsidRDefault="001A7657" w:rsidP="001A7657">
            <w:pPr>
              <w:pStyle w:val="TAC"/>
            </w:pPr>
            <w:r w:rsidRPr="007275DF">
              <w:t>-</w:t>
            </w:r>
            <w:r>
              <w:t>95</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101" type="#_x0000_t75" style="width:31pt;height:15.5pt" o:ole="" fillcolor="window">
                  <v:imagedata r:id="rId44" o:title=""/>
                </v:shape>
                <o:OLEObject Type="Embed" ProgID="Equation.3" ShapeID="_x0000_i1101" DrawAspect="Content" ObjectID="_1783797148" r:id="rId97"/>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102" type="#_x0000_t75" style="width:41pt;height:15.5pt" o:ole="" fillcolor="window">
                  <v:imagedata r:id="rId46" o:title=""/>
                </v:shape>
                <o:OLEObject Type="Embed" ProgID="Equation.3" ShapeID="_x0000_i1102" DrawAspect="Content" ObjectID="_1783797149" r:id="rId98"/>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512416A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08685A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45778DAF">
                <v:shape id="_x0000_i1103" type="#_x0000_t75" style="width:15.5pt;height:15.5pt" o:ole="" fillcolor="window">
                  <v:imagedata r:id="rId13" o:title=""/>
                </v:shape>
                <o:OLEObject Type="Embed" ProgID="Equation.3" ShapeID="_x0000_i1103" DrawAspect="Content" ObjectID="_1783797150" r:id="rId99"/>
              </w:object>
            </w:r>
            <w:r w:rsidRPr="007275DF">
              <w:rPr>
                <w:lang w:val="en-US"/>
              </w:rPr>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22DF65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B7893BA"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BC821C2"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9428D8" w:rsidRPr="007275DF" w:rsidRDefault="009428D8" w:rsidP="006D0B54">
            <w:pPr>
              <w:pStyle w:val="TAH"/>
            </w:pPr>
            <w:r w:rsidRPr="007275DF">
              <w:t>Comment</w:t>
            </w:r>
          </w:p>
        </w:tc>
      </w:tr>
      <w:tr w:rsidR="009428D8" w:rsidRPr="007275DF" w14:paraId="1FF565A3"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4B02811"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FDC68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9428D8" w:rsidRPr="007275DF" w:rsidRDefault="009428D8"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t>A.10.4.2.6.2</w:t>
      </w:r>
      <w:r w:rsidRPr="007275DF">
        <w:tab/>
        <w:t>Test Requirements</w:t>
      </w:r>
    </w:p>
    <w:p w14:paraId="71FDA906"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 xml:space="preserve">from the beginning of time period T2. The UE shall not send event </w:t>
      </w:r>
      <w:r w:rsidRPr="007275DF">
        <w:lastRenderedPageBreak/>
        <w:t>triggered measurement reports, as long as the reporting criteria are not fulfilled. The rate of correct events observed during repeated tests shall be at least 90%.</w:t>
      </w:r>
    </w:p>
    <w:p w14:paraId="2B4A4C22"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C577F0E"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3B21999"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28CD070" w14:textId="77777777" w:rsidR="009428D8" w:rsidRPr="007275DF" w:rsidRDefault="009428D8" w:rsidP="009428D8">
      <w:pPr>
        <w:rPr>
          <w:rFonts w:cs="v4.2.0"/>
        </w:rPr>
      </w:pPr>
      <w:r w:rsidRPr="007275DF">
        <w:rPr>
          <w:rFonts w:cs="v4.2.0"/>
        </w:rPr>
        <w:t>In test 1, 2, 3 and 4 UE is required to report SSB time index.</w:t>
      </w:r>
    </w:p>
    <w:p w14:paraId="6F250199"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79BB2B2A"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C73E046"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246F9434"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7956043" w14:textId="77777777" w:rsidR="009428D8" w:rsidRPr="007275DF" w:rsidRDefault="009428D8" w:rsidP="009428D8">
      <w:pPr>
        <w:pStyle w:val="B10"/>
        <w:ind w:firstLine="0"/>
      </w:pPr>
      <w:r w:rsidRPr="007275DF">
        <w:t>For tests 1 and 2, MGRP = 40 ms and for tests 3 and 4 MGRP = 20 ms.</w:t>
      </w:r>
    </w:p>
    <w:p w14:paraId="689ACE38" w14:textId="77777777" w:rsidR="009428D8" w:rsidRPr="007275DF" w:rsidRDefault="009428D8" w:rsidP="009428D8">
      <w:pPr>
        <w:pStyle w:val="B10"/>
        <w:ind w:firstLine="0"/>
      </w:pPr>
      <w:r w:rsidRPr="007275DF">
        <w:t>For tests 1 and 3, DRX cycle = 40 ms and for tests 2 and 4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77777777" w:rsidR="009428D8" w:rsidRPr="007275DF" w:rsidRDefault="009428D8" w:rsidP="009428D8">
      <w:pPr>
        <w:rPr>
          <w:rFonts w:cs="v4.2.0"/>
        </w:rPr>
      </w:pPr>
      <w:r w:rsidRPr="007275DF">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p>
    <w:p w14:paraId="39B276EB" w14:textId="77777777" w:rsidR="009428D8" w:rsidRPr="007275DF" w:rsidRDefault="009428D8" w:rsidP="009428D8">
      <w:pPr>
        <w:rPr>
          <w:rFonts w:cs="v4.2.0"/>
        </w:rPr>
      </w:pPr>
      <w:r w:rsidRPr="007275DF">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t>Table A.10.4.2.7.1-1: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lastRenderedPageBreak/>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C5A63B2"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3BC2A8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9428D8" w:rsidRPr="007275DF" w:rsidRDefault="009428D8" w:rsidP="006D0B54">
            <w:pPr>
              <w:pStyle w:val="TAH"/>
            </w:pPr>
            <w:r w:rsidRPr="007275DF">
              <w:t>Comment</w:t>
            </w:r>
          </w:p>
        </w:tc>
      </w:tr>
      <w:tr w:rsidR="009428D8" w:rsidRPr="007275DF" w14:paraId="5734924C"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8EEDA67"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E3D8B4C"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9428D8" w:rsidRPr="007275DF" w:rsidRDefault="009428D8"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9428D8" w:rsidRPr="007275DF" w14:paraId="069659D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9428D8" w:rsidRPr="007275DF" w:rsidRDefault="009428D8" w:rsidP="006D0B54">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37010AD" w14:textId="77777777" w:rsidR="009428D8" w:rsidRPr="007275DF" w:rsidRDefault="009428D8" w:rsidP="006D0B54">
            <w:pPr>
              <w:pStyle w:val="TAC"/>
            </w:pPr>
            <w:r w:rsidRPr="007275DF">
              <w:t>0</w:t>
            </w:r>
          </w:p>
        </w:tc>
        <w:tc>
          <w:tcPr>
            <w:tcW w:w="1276" w:type="dxa"/>
            <w:tcBorders>
              <w:top w:val="single" w:sz="4" w:space="0" w:color="auto"/>
              <w:left w:val="single" w:sz="4" w:space="0" w:color="auto"/>
              <w:bottom w:val="single" w:sz="4" w:space="0" w:color="auto"/>
              <w:right w:val="single" w:sz="4" w:space="0" w:color="auto"/>
            </w:tcBorders>
            <w:hideMark/>
          </w:tcPr>
          <w:p w14:paraId="6D3C89B9" w14:textId="77777777" w:rsidR="009428D8" w:rsidRPr="007275DF" w:rsidRDefault="009428D8" w:rsidP="006D0B54">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9428D8" w:rsidRPr="007275DF" w:rsidRDefault="009428D8" w:rsidP="006D0B54">
            <w:pPr>
              <w:pStyle w:val="TAL"/>
            </w:pPr>
            <w:r w:rsidRPr="007275DF">
              <w:t>As specified in clause 9.1.2-1.</w:t>
            </w:r>
          </w:p>
          <w:p w14:paraId="2D613E0E" w14:textId="77777777" w:rsidR="009428D8" w:rsidRPr="007275DF" w:rsidRDefault="009428D8" w:rsidP="006D0B54">
            <w:pPr>
              <w:pStyle w:val="TAL"/>
            </w:pPr>
          </w:p>
        </w:tc>
      </w:tr>
      <w:tr w:rsidR="009428D8" w:rsidRPr="007275DF" w14:paraId="10AFE8E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9428D8" w:rsidRPr="007275DF" w:rsidRDefault="009428D8"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9428D8" w:rsidRPr="007275DF" w:rsidRDefault="009428D8" w:rsidP="006D0B54">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1937410E" w14:textId="77777777" w:rsidR="009428D8" w:rsidRPr="007275DF" w:rsidRDefault="009428D8" w:rsidP="006D0B54">
            <w:pPr>
              <w:pStyle w:val="TAC"/>
            </w:pPr>
            <w:r w:rsidRPr="007275DF">
              <w:t>9</w:t>
            </w:r>
          </w:p>
        </w:tc>
        <w:tc>
          <w:tcPr>
            <w:tcW w:w="1276" w:type="dxa"/>
            <w:tcBorders>
              <w:top w:val="single" w:sz="4" w:space="0" w:color="auto"/>
              <w:left w:val="single" w:sz="4" w:space="0" w:color="auto"/>
              <w:bottom w:val="single" w:sz="4" w:space="0" w:color="auto"/>
              <w:right w:val="single" w:sz="4" w:space="0" w:color="auto"/>
            </w:tcBorders>
            <w:hideMark/>
          </w:tcPr>
          <w:p w14:paraId="77C77E3D" w14:textId="77777777" w:rsidR="009428D8" w:rsidRPr="007275DF" w:rsidRDefault="009428D8"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9428D8" w:rsidRPr="007275DF" w:rsidRDefault="009428D8"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pPr>
            <w:r w:rsidRPr="007275DF">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F318B1" w:rsidRPr="007275DF" w14:paraId="3447E1D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F46D40A" w14:textId="2AF7D0CE" w:rsidR="00F318B1" w:rsidRPr="007275DF" w:rsidRDefault="00F318B1" w:rsidP="00F318B1">
            <w:pPr>
              <w:pStyle w:val="TAC"/>
            </w:pPr>
            <w:r w:rsidRPr="00676E13">
              <w:t>1.7</w:t>
            </w:r>
          </w:p>
        </w:tc>
        <w:tc>
          <w:tcPr>
            <w:tcW w:w="1276" w:type="dxa"/>
            <w:tcBorders>
              <w:top w:val="single" w:sz="4" w:space="0" w:color="auto"/>
              <w:left w:val="single" w:sz="4" w:space="0" w:color="auto"/>
              <w:bottom w:val="single" w:sz="4" w:space="0" w:color="auto"/>
              <w:right w:val="single" w:sz="4" w:space="0" w:color="auto"/>
            </w:tcBorders>
            <w:hideMark/>
          </w:tcPr>
          <w:p w14:paraId="1B415289" w14:textId="62EC857E"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F318B1" w:rsidRPr="007275DF" w:rsidRDefault="00F318B1"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lastRenderedPageBreak/>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rPr>
              <w:t>Dynamic channel access</w:t>
            </w:r>
            <w:r w:rsidRPr="00676E13">
              <w:rPr>
                <w:vertAlign w:val="superscript"/>
                <w:lang w:val="it-IT"/>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rPr>
            </w:pPr>
          </w:p>
          <w:p w14:paraId="7FED56A5" w14:textId="77777777" w:rsidR="00F318B1" w:rsidRPr="00676E13" w:rsidRDefault="00F318B1" w:rsidP="00F318B1">
            <w:pPr>
              <w:pStyle w:val="TAC"/>
              <w:rPr>
                <w:rFonts w:cs="v4.2.0"/>
                <w:bCs/>
              </w:rPr>
            </w:pPr>
            <w:r w:rsidRPr="00676E13">
              <w:rPr>
                <w:rFonts w:cs="v4.2.0"/>
                <w:bCs/>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1A7657"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1A7657" w:rsidRPr="007275DF" w:rsidRDefault="001A7657" w:rsidP="001A7657">
            <w:pPr>
              <w:pStyle w:val="TAL"/>
            </w:pPr>
            <w:r w:rsidRPr="004849DD">
              <w:rPr>
                <w:rFonts w:eastAsia="Calibri"/>
                <w:position w:val="-12"/>
                <w:szCs w:val="22"/>
              </w:rPr>
              <w:object w:dxaOrig="255" w:dyaOrig="255" w14:anchorId="16833F74">
                <v:shape id="_x0000_i1104" type="#_x0000_t75" style="width:15.5pt;height:15.5pt" o:ole="" fillcolor="window">
                  <v:imagedata r:id="rId13" o:title=""/>
                </v:shape>
                <o:OLEObject Type="Embed" ProgID="Equation.3" ShapeID="_x0000_i1104" DrawAspect="Content" ObjectID="_1783797151" r:id="rId10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03C02267"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6726E693" w:rsidR="001A7657" w:rsidRPr="007275DF" w:rsidRDefault="001A7657" w:rsidP="001A7657">
            <w:pPr>
              <w:pStyle w:val="TAC"/>
            </w:pPr>
            <w:r w:rsidRPr="007275DF">
              <w:t>-98</w:t>
            </w:r>
          </w:p>
        </w:tc>
      </w:tr>
      <w:tr w:rsidR="001A7657"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1A7657" w:rsidRPr="007275DF" w:rsidRDefault="001A7657" w:rsidP="001A7657">
            <w:pPr>
              <w:pStyle w:val="TAL"/>
            </w:pPr>
            <w:r w:rsidRPr="004849DD">
              <w:rPr>
                <w:rFonts w:eastAsia="Calibri"/>
                <w:position w:val="-12"/>
                <w:szCs w:val="22"/>
              </w:rPr>
              <w:object w:dxaOrig="255" w:dyaOrig="255" w14:anchorId="4426068E">
                <v:shape id="_x0000_i1105" type="#_x0000_t75" style="width:15.5pt;height:15.5pt" o:ole="" fillcolor="window">
                  <v:imagedata r:id="rId13" o:title=""/>
                </v:shape>
                <o:OLEObject Type="Embed" ProgID="Equation.3" ShapeID="_x0000_i1105" DrawAspect="Content" ObjectID="_1783797152" r:id="rId10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7CF46B82"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47CD4CDE" w:rsidR="001A7657" w:rsidRPr="007275DF" w:rsidRDefault="001A7657" w:rsidP="001A7657">
            <w:pPr>
              <w:pStyle w:val="TAC"/>
            </w:pPr>
            <w:r w:rsidRPr="007275DF">
              <w:t>-9</w:t>
            </w:r>
            <w:r>
              <w:t>5</w:t>
            </w:r>
          </w:p>
        </w:tc>
      </w:tr>
      <w:tr w:rsidR="001A7657"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2A0AB731"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4B64EE74" w:rsidR="001A7657" w:rsidRPr="007275DF" w:rsidRDefault="001A7657" w:rsidP="001A7657">
            <w:pPr>
              <w:pStyle w:val="TAC"/>
            </w:pPr>
            <w:r w:rsidRPr="007275DF">
              <w:t>-95</w:t>
            </w:r>
          </w:p>
        </w:tc>
      </w:tr>
      <w:tr w:rsidR="001A7657"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0052873A" w:rsidR="001A7657" w:rsidRPr="007275DF" w:rsidRDefault="001A7657" w:rsidP="001A7657">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04A3B1A4" w:rsidR="001A7657" w:rsidRPr="007275DF" w:rsidRDefault="001A7657" w:rsidP="001A7657">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0FA6D41F" w:rsidR="001A7657" w:rsidRPr="007275DF" w:rsidRDefault="001A7657" w:rsidP="001A7657">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7822A4C5" w:rsidR="001A7657" w:rsidRPr="007275DF" w:rsidRDefault="001A7657" w:rsidP="001A7657">
            <w:pPr>
              <w:pStyle w:val="TAC"/>
            </w:pPr>
            <w:r w:rsidRPr="007275DF">
              <w:t>-</w:t>
            </w:r>
            <w:r>
              <w:t>88</w:t>
            </w:r>
          </w:p>
        </w:tc>
      </w:tr>
      <w:tr w:rsidR="009428D8"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77777777" w:rsidR="009428D8" w:rsidRPr="007275DF" w:rsidRDefault="009428D8" w:rsidP="006D0B5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106" type="#_x0000_t75" style="width:31pt;height:15.5pt" o:ole="" fillcolor="window">
                  <v:imagedata r:id="rId44" o:title=""/>
                </v:shape>
                <o:OLEObject Type="Embed" ProgID="Equation.3" ShapeID="_x0000_i1106" DrawAspect="Content" ObjectID="_1783797153" r:id="rId102"/>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107" type="#_x0000_t75" style="width:41pt;height:15.5pt" o:ole="" fillcolor="window">
                  <v:imagedata r:id="rId46" o:title=""/>
                </v:shape>
                <o:OLEObject Type="Embed" ProgID="Equation.3" ShapeID="_x0000_i1107" DrawAspect="Content" ObjectID="_1783797154" r:id="rId103"/>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1A7657"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1A7657" w:rsidRPr="007275DF" w:rsidRDefault="001A7657" w:rsidP="001A7657">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64180ED4" w:rsidR="001A7657" w:rsidRPr="007275DF" w:rsidRDefault="001A7657" w:rsidP="001A7657">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5129BDCB" w14:textId="09FDBF33" w:rsidR="001A7657" w:rsidRPr="007275DF" w:rsidRDefault="001A7657" w:rsidP="001A7657">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4962F1CF" w14:textId="669CB562" w:rsidR="001A7657" w:rsidRPr="007275DF" w:rsidRDefault="001A7657" w:rsidP="001A7657">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73E35C9A" w14:textId="24E750BD" w:rsidR="001A7657" w:rsidRPr="007275DF" w:rsidRDefault="001A7657" w:rsidP="001A7657">
            <w:pPr>
              <w:pStyle w:val="TAC"/>
            </w:pPr>
            <w:r w:rsidRPr="007275DF">
              <w:t>-</w:t>
            </w:r>
            <w:r>
              <w:t>56.15</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108" type="#_x0000_t75" style="width:15.5pt;height:15.5pt" o:ole="" fillcolor="window">
                  <v:imagedata r:id="rId13" o:title=""/>
                </v:shape>
                <o:OLEObject Type="Embed" ProgID="Equation.3" ShapeID="_x0000_i1108" DrawAspect="Content" ObjectID="_1783797155" r:id="rId104"/>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lastRenderedPageBreak/>
        <w:t>A.10.4.2.7.2</w:t>
      </w:r>
      <w:r w:rsidRPr="007275DF">
        <w:tab/>
        <w:t>Test Requirements</w:t>
      </w:r>
    </w:p>
    <w:p w14:paraId="33E3C8F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4A27A0F"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8317DB9" w14:textId="77777777" w:rsidR="009428D8" w:rsidRPr="007275DF" w:rsidRDefault="009428D8" w:rsidP="009428D8">
      <w:pPr>
        <w:rPr>
          <w:rFonts w:cs="v4.2.0"/>
        </w:rPr>
      </w:pPr>
      <w:r w:rsidRPr="007275DF">
        <w:rPr>
          <w:rFonts w:cs="v4.2.0"/>
        </w:rPr>
        <w:t>In test 1 and 2 UE is not required to report SSB time index.</w:t>
      </w:r>
    </w:p>
    <w:p w14:paraId="0DB0E7BE"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56B72D14"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4C4935ED"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77777777" w:rsidR="009428D8" w:rsidRPr="007275DF" w:rsidRDefault="009428D8" w:rsidP="009428D8">
      <w:pPr>
        <w:pStyle w:val="B10"/>
        <w:ind w:left="284" w:firstLine="0"/>
      </w:pPr>
      <w:r w:rsidRPr="007275DF">
        <w:t>For test 1, MGRP = 40 ms and for test 2 MGRP = 20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7777777" w:rsidR="009428D8" w:rsidRPr="007275DF" w:rsidRDefault="009428D8" w:rsidP="009428D8">
      <w:pPr>
        <w:rPr>
          <w:rFonts w:cs="v4.2.0"/>
        </w:rPr>
      </w:pPr>
      <w:r w:rsidRPr="007275DF">
        <w:rPr>
          <w:rFonts w:cs="v4.2.0"/>
        </w:rPr>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lastRenderedPageBreak/>
        <w:t>Table A.10.4.2.8.1-1: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lastRenderedPageBreak/>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9428D8" w:rsidRPr="007275DF" w14:paraId="16D45654"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17827A1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039382CE"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4D0DCB43"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253BAC8C"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9428D8" w:rsidRPr="007275DF" w:rsidRDefault="009428D8"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9428D8" w:rsidRPr="007275DF" w14:paraId="13EA487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9428D8" w:rsidRPr="007275DF" w:rsidRDefault="009428D8" w:rsidP="006D0B54">
            <w:pPr>
              <w:pStyle w:val="TAC"/>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57205F63" w14:textId="77777777" w:rsidR="009428D8" w:rsidRPr="007275DF" w:rsidRDefault="009428D8" w:rsidP="006D0B54">
            <w:pPr>
              <w:pStyle w:val="TAC"/>
            </w:pPr>
            <w:r w:rsidRPr="007275DF">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0FF84A09" w14:textId="77777777" w:rsidR="009428D8" w:rsidRPr="007275DF" w:rsidRDefault="009428D8" w:rsidP="006D0B54">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9428D8" w:rsidRPr="007275DF" w:rsidRDefault="009428D8" w:rsidP="006D0B54">
            <w:pPr>
              <w:pStyle w:val="TAL"/>
            </w:pPr>
            <w:r w:rsidRPr="007275DF">
              <w:t>As specified in clause 9.1.2-1.</w:t>
            </w:r>
          </w:p>
          <w:p w14:paraId="142CC0B9" w14:textId="77777777" w:rsidR="009428D8" w:rsidRPr="007275DF" w:rsidRDefault="009428D8" w:rsidP="006D0B54">
            <w:pPr>
              <w:pStyle w:val="TAL"/>
            </w:pPr>
          </w:p>
        </w:tc>
      </w:tr>
      <w:tr w:rsidR="009428D8" w:rsidRPr="007275DF" w14:paraId="57BA2D5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9428D8" w:rsidRPr="007275DF" w:rsidRDefault="009428D8"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9428D8" w:rsidRPr="007275DF" w:rsidRDefault="009428D8" w:rsidP="006D0B54">
            <w:pPr>
              <w:pStyle w:val="TAC"/>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0AF5508B" w14:textId="77777777" w:rsidR="009428D8" w:rsidRPr="007275DF" w:rsidRDefault="009428D8" w:rsidP="006D0B54">
            <w:pPr>
              <w:pStyle w:val="TAC"/>
            </w:pPr>
            <w:r w:rsidRPr="007275DF">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001FAD41" w14:textId="77777777" w:rsidR="009428D8" w:rsidRPr="007275DF" w:rsidRDefault="009428D8"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9428D8" w:rsidRPr="007275DF" w:rsidRDefault="009428D8"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F318B1" w:rsidRPr="007275DF" w14:paraId="2C95A303"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5A6E8F1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E748D45"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385C6C14"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4CAB1734" w14:textId="35A0D5D7"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F318B1" w:rsidRPr="007275DF" w:rsidRDefault="00F318B1"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pPr>
            <w:r w:rsidRPr="007275DF">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F318B1" w:rsidRPr="007275DF" w14:paraId="7B808BB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42D45DA6" w14:textId="09900FA3"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68197C66" w14:textId="260F4022" w:rsidR="00F318B1" w:rsidRPr="007275DF" w:rsidRDefault="00F318B1" w:rsidP="00F318B1">
            <w:pPr>
              <w:pStyle w:val="TAC"/>
            </w:pPr>
            <w:r w:rsidRPr="00676E13">
              <w:t>17</w:t>
            </w:r>
          </w:p>
        </w:tc>
        <w:tc>
          <w:tcPr>
            <w:tcW w:w="638" w:type="dxa"/>
            <w:tcBorders>
              <w:top w:val="single" w:sz="4" w:space="0" w:color="auto"/>
              <w:left w:val="single" w:sz="4" w:space="0" w:color="auto"/>
              <w:bottom w:val="single" w:sz="4" w:space="0" w:color="auto"/>
              <w:right w:val="single" w:sz="4" w:space="0" w:color="auto"/>
            </w:tcBorders>
            <w:hideMark/>
          </w:tcPr>
          <w:p w14:paraId="34C63FC1" w14:textId="4FE18EB0"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34889BC4" w14:textId="761883DD"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F318B1" w:rsidRPr="007275DF" w:rsidRDefault="00F318B1"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lastRenderedPageBreak/>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9428D8" w:rsidRPr="007275DF" w14:paraId="3FE7E347"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6B8ADB4"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5EC8711"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2E066541"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46672C6E"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7F204C2D"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151760D9"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3CEB1A1B"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22555D45" w14:textId="77777777" w:rsidR="009428D8" w:rsidRPr="007275DF" w:rsidRDefault="009428D8" w:rsidP="006D0B54">
            <w:pPr>
              <w:pStyle w:val="TAH"/>
              <w:rPr>
                <w:rFonts w:cs="Arial"/>
              </w:rPr>
            </w:pPr>
            <w:r w:rsidRPr="007275DF">
              <w:rPr>
                <w:rFonts w:cs="Arial"/>
              </w:rPr>
              <w:t>T4</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4"/>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rPr>
              <w:t>W</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1A7657"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1A7657" w:rsidRPr="007275DF" w:rsidRDefault="001A7657" w:rsidP="001A7657">
            <w:pPr>
              <w:pStyle w:val="TAL"/>
            </w:pPr>
            <w:r w:rsidRPr="004849DD">
              <w:rPr>
                <w:rFonts w:eastAsia="Calibri"/>
                <w:position w:val="-12"/>
                <w:szCs w:val="22"/>
              </w:rPr>
              <w:object w:dxaOrig="255" w:dyaOrig="255" w14:anchorId="0DF86B54">
                <v:shape id="_x0000_i1109" type="#_x0000_t75" style="width:15.5pt;height:15.5pt" o:ole="" fillcolor="window">
                  <v:imagedata r:id="rId13" o:title=""/>
                </v:shape>
                <o:OLEObject Type="Embed" ProgID="Equation.3" ShapeID="_x0000_i1109" DrawAspect="Content" ObjectID="_1783797156" r:id="rId10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1A7657" w:rsidRPr="007275DF" w:rsidRDefault="001A7657" w:rsidP="001A7657">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9954E2" w14:textId="591117DC" w:rsidR="001A7657" w:rsidRPr="007275DF" w:rsidRDefault="001A7657" w:rsidP="001A7657">
            <w:pPr>
              <w:pStyle w:val="TAC"/>
            </w:pPr>
            <w:r w:rsidRPr="007275DF">
              <w:t>-</w:t>
            </w:r>
            <w:r>
              <w:t>98</w:t>
            </w:r>
          </w:p>
        </w:tc>
        <w:tc>
          <w:tcPr>
            <w:tcW w:w="2147" w:type="dxa"/>
            <w:gridSpan w:val="4"/>
            <w:tcBorders>
              <w:top w:val="single" w:sz="4" w:space="0" w:color="auto"/>
              <w:left w:val="single" w:sz="4" w:space="0" w:color="auto"/>
              <w:bottom w:val="single" w:sz="4" w:space="0" w:color="auto"/>
              <w:right w:val="single" w:sz="4" w:space="0" w:color="auto"/>
            </w:tcBorders>
            <w:hideMark/>
          </w:tcPr>
          <w:p w14:paraId="725A259C" w14:textId="0055CB89" w:rsidR="001A7657" w:rsidRPr="007275DF" w:rsidRDefault="001A7657" w:rsidP="001A7657">
            <w:pPr>
              <w:pStyle w:val="TAC"/>
            </w:pPr>
            <w:r w:rsidRPr="007275DF">
              <w:t>-98</w:t>
            </w:r>
          </w:p>
        </w:tc>
      </w:tr>
      <w:tr w:rsidR="001A7657"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1A7657" w:rsidRPr="007275DF" w:rsidRDefault="001A7657" w:rsidP="001A7657">
            <w:pPr>
              <w:pStyle w:val="TAL"/>
            </w:pPr>
            <w:r w:rsidRPr="004849DD">
              <w:rPr>
                <w:rFonts w:eastAsia="Calibri"/>
                <w:position w:val="-12"/>
                <w:szCs w:val="22"/>
              </w:rPr>
              <w:object w:dxaOrig="255" w:dyaOrig="255" w14:anchorId="0E3A3C2D">
                <v:shape id="_x0000_i1110" type="#_x0000_t75" style="width:15.5pt;height:15.5pt" o:ole="" fillcolor="window">
                  <v:imagedata r:id="rId13" o:title=""/>
                </v:shape>
                <o:OLEObject Type="Embed" ProgID="Equation.3" ShapeID="_x0000_i1110" DrawAspect="Content" ObjectID="_1783797157" r:id="rId10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1A7657" w:rsidRPr="007275DF" w:rsidRDefault="001A7657" w:rsidP="001A7657">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296CC4D" w14:textId="7FCD2B69" w:rsidR="001A7657" w:rsidRPr="007275DF" w:rsidRDefault="001A7657" w:rsidP="001A7657">
            <w:pPr>
              <w:pStyle w:val="TAC"/>
            </w:pPr>
            <w:r w:rsidRPr="007275DF">
              <w:t>-</w:t>
            </w:r>
            <w:r>
              <w:t>98</w:t>
            </w:r>
          </w:p>
        </w:tc>
        <w:tc>
          <w:tcPr>
            <w:tcW w:w="2147" w:type="dxa"/>
            <w:gridSpan w:val="4"/>
            <w:tcBorders>
              <w:top w:val="single" w:sz="4" w:space="0" w:color="auto"/>
              <w:left w:val="single" w:sz="4" w:space="0" w:color="auto"/>
              <w:bottom w:val="single" w:sz="4" w:space="0" w:color="auto"/>
              <w:right w:val="single" w:sz="4" w:space="0" w:color="auto"/>
            </w:tcBorders>
            <w:hideMark/>
          </w:tcPr>
          <w:p w14:paraId="0E287387" w14:textId="7D0748D6" w:rsidR="001A7657" w:rsidRPr="007275DF" w:rsidRDefault="001A7657" w:rsidP="001A7657">
            <w:pPr>
              <w:pStyle w:val="TAC"/>
            </w:pPr>
            <w:r w:rsidRPr="007275DF">
              <w:t>-9</w:t>
            </w:r>
            <w:r>
              <w:t>5</w:t>
            </w:r>
          </w:p>
        </w:tc>
      </w:tr>
      <w:tr w:rsidR="001A7657"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1A7657" w:rsidRPr="007275DF" w:rsidRDefault="001A7657" w:rsidP="001A7657">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4942BEA" w14:textId="1B8236F3" w:rsidR="001A7657" w:rsidRPr="007275DF" w:rsidRDefault="001A7657" w:rsidP="001A7657">
            <w:pPr>
              <w:pStyle w:val="TAC"/>
            </w:pPr>
            <w:r w:rsidRPr="007275DF">
              <w:t>-</w:t>
            </w:r>
            <w:r>
              <w:t>95</w:t>
            </w:r>
          </w:p>
        </w:tc>
        <w:tc>
          <w:tcPr>
            <w:tcW w:w="2147" w:type="dxa"/>
            <w:gridSpan w:val="4"/>
            <w:tcBorders>
              <w:top w:val="single" w:sz="4" w:space="0" w:color="auto"/>
              <w:left w:val="single" w:sz="4" w:space="0" w:color="auto"/>
              <w:bottom w:val="single" w:sz="4" w:space="0" w:color="auto"/>
              <w:right w:val="single" w:sz="4" w:space="0" w:color="auto"/>
            </w:tcBorders>
            <w:hideMark/>
          </w:tcPr>
          <w:p w14:paraId="43656A3A" w14:textId="41C2B89A" w:rsidR="001A7657" w:rsidRPr="007275DF" w:rsidRDefault="001A7657" w:rsidP="001A7657">
            <w:pPr>
              <w:pStyle w:val="TAC"/>
            </w:pPr>
            <w:r w:rsidRPr="007275DF">
              <w:t>-95</w:t>
            </w:r>
          </w:p>
        </w:tc>
      </w:tr>
      <w:tr w:rsidR="001A7657"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4583A462" w14:textId="75408297" w:rsidR="001A7657" w:rsidRPr="007275DF" w:rsidRDefault="001A7657" w:rsidP="001A7657">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66460D41" w14:textId="6F6F75A5" w:rsidR="001A7657" w:rsidRPr="007275DF" w:rsidRDefault="001A7657" w:rsidP="001A7657">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287765A9" w14:textId="202D9B78" w:rsidR="001A7657" w:rsidRPr="007275DF" w:rsidRDefault="001A7657" w:rsidP="001A7657">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783BF38" w14:textId="6D82CFD5" w:rsidR="001A7657" w:rsidRPr="007275DF" w:rsidRDefault="001A7657" w:rsidP="001A7657">
            <w:pPr>
              <w:pStyle w:val="TAC"/>
            </w:pPr>
            <w:r w:rsidRPr="007275DF">
              <w:t>-</w:t>
            </w:r>
            <w:r>
              <w:t>88</w:t>
            </w:r>
          </w:p>
        </w:tc>
      </w:tr>
      <w:tr w:rsidR="009428D8"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5D0C8F49"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45E1BC29"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7FFC462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C1C87DC" w14:textId="77777777" w:rsidR="009428D8" w:rsidRPr="007275DF" w:rsidRDefault="009428D8" w:rsidP="006D0B54">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11" type="#_x0000_t75" style="width:30.5pt;height:15.5pt" o:ole="" fillcolor="window">
                  <v:imagedata r:id="rId44" o:title=""/>
                </v:shape>
                <o:OLEObject Type="Embed" ProgID="Equation.3" ShapeID="_x0000_i1111" DrawAspect="Content" ObjectID="_1783797158" r:id="rId107"/>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12" type="#_x0000_t75" style="width:40.5pt;height:15.5pt" o:ole="" fillcolor="window">
                  <v:imagedata r:id="rId46" o:title=""/>
                </v:shape>
                <o:OLEObject Type="Embed" ProgID="Equation.3" ShapeID="_x0000_i1112" DrawAspect="Content" ObjectID="_1783797159" r:id="rId108"/>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1A7657"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1A7657" w:rsidRPr="007275DF" w:rsidRDefault="001A7657" w:rsidP="001A7657">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64E052F" w14:textId="4E6C0A20" w:rsidR="001A7657" w:rsidRPr="007275DF" w:rsidRDefault="001A7657" w:rsidP="001A7657">
            <w:pPr>
              <w:pStyle w:val="TAC"/>
            </w:pPr>
            <w:r w:rsidRPr="007275DF">
              <w:t>-</w:t>
            </w:r>
            <w:r>
              <w:t>64.59</w:t>
            </w:r>
          </w:p>
        </w:tc>
        <w:tc>
          <w:tcPr>
            <w:tcW w:w="1035" w:type="dxa"/>
            <w:gridSpan w:val="2"/>
            <w:tcBorders>
              <w:top w:val="single" w:sz="4" w:space="0" w:color="auto"/>
              <w:left w:val="single" w:sz="4" w:space="0" w:color="auto"/>
              <w:bottom w:val="single" w:sz="4" w:space="0" w:color="auto"/>
              <w:right w:val="single" w:sz="4" w:space="0" w:color="auto"/>
            </w:tcBorders>
          </w:tcPr>
          <w:p w14:paraId="3A29C786" w14:textId="21CD4F42" w:rsidR="001A7657" w:rsidRPr="007275DF" w:rsidRDefault="001A7657" w:rsidP="001A7657">
            <w:pPr>
              <w:pStyle w:val="TAC"/>
            </w:pPr>
            <w:r w:rsidRPr="007275DF">
              <w:t>-</w:t>
            </w:r>
            <w:r>
              <w:t>64.59</w:t>
            </w:r>
          </w:p>
        </w:tc>
        <w:tc>
          <w:tcPr>
            <w:tcW w:w="939" w:type="dxa"/>
            <w:gridSpan w:val="2"/>
            <w:tcBorders>
              <w:top w:val="single" w:sz="4" w:space="0" w:color="auto"/>
              <w:left w:val="single" w:sz="4" w:space="0" w:color="auto"/>
              <w:bottom w:val="single" w:sz="4" w:space="0" w:color="auto"/>
              <w:right w:val="single" w:sz="4" w:space="0" w:color="auto"/>
            </w:tcBorders>
            <w:hideMark/>
          </w:tcPr>
          <w:p w14:paraId="6FD82549" w14:textId="5C666473" w:rsidR="001A7657" w:rsidRPr="007275DF" w:rsidRDefault="001A7657" w:rsidP="001A7657">
            <w:pPr>
              <w:pStyle w:val="TAC"/>
            </w:pPr>
            <w:r w:rsidRPr="007275DF">
              <w:t>-</w:t>
            </w:r>
            <w:r>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521B57E8" w14:textId="5F2888EF" w:rsidR="001A7657" w:rsidRPr="007275DF" w:rsidRDefault="001A7657" w:rsidP="001A7657">
            <w:pPr>
              <w:pStyle w:val="TAC"/>
            </w:pPr>
            <w:r w:rsidRPr="007275DF">
              <w:t>-</w:t>
            </w:r>
            <w:r>
              <w:t>56.15</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1B883868"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13" type="#_x0000_t75" style="width:15.5pt;height:15.5pt" o:ole="" fillcolor="window">
                  <v:imagedata r:id="rId13" o:title=""/>
                </v:shape>
                <o:OLEObject Type="Embed" ProgID="Equation.3" ShapeID="_x0000_i1113" DrawAspect="Content" ObjectID="_1783797160" r:id="rId109"/>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lastRenderedPageBreak/>
        <w:t>Table A.10.4.2.8.1-4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520115B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EAC0241"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7DF1E20"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5939967"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A70CDEC" w14:textId="77777777" w:rsidR="009428D8" w:rsidRPr="007275DF" w:rsidRDefault="009428D8" w:rsidP="009428D8">
      <w:pPr>
        <w:rPr>
          <w:rFonts w:cs="v4.2.0"/>
        </w:rPr>
      </w:pPr>
      <w:r w:rsidRPr="007275DF">
        <w:rPr>
          <w:rFonts w:cs="v4.2.0"/>
        </w:rPr>
        <w:t>In test 1, 2, 3 and 4 UE is not required to report SSB time index.</w:t>
      </w:r>
    </w:p>
    <w:p w14:paraId="6498B7D7"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1D19C87"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16ED6AF"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42EEA24" w14:textId="77777777" w:rsidR="009428D8" w:rsidRPr="007275DF" w:rsidRDefault="009428D8" w:rsidP="009428D8">
      <w:pPr>
        <w:pStyle w:val="B10"/>
        <w:ind w:left="284" w:firstLine="0"/>
      </w:pPr>
      <w:r w:rsidRPr="007275DF">
        <w:t>For tests 1 and 2, MGRP = 40 ms and for tests 3 and 4 MGRP = 20 ms.</w:t>
      </w:r>
    </w:p>
    <w:p w14:paraId="56D93693" w14:textId="77777777" w:rsidR="009428D8" w:rsidRPr="007275DF" w:rsidRDefault="009428D8" w:rsidP="009428D8">
      <w:pPr>
        <w:pStyle w:val="B10"/>
        <w:ind w:left="284" w:firstLine="0"/>
      </w:pPr>
      <w:r w:rsidRPr="007275DF">
        <w:t>For tests 1 and 3, DRX cycle = 40 ms and for tests 2 and 4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lastRenderedPageBreak/>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77777777" w:rsidR="009428D8" w:rsidRPr="007275DF" w:rsidRDefault="009428D8" w:rsidP="009428D8">
      <w:pPr>
        <w:rPr>
          <w:rFonts w:cs="v4.2.0"/>
        </w:rPr>
      </w:pPr>
      <w:r w:rsidRPr="007275DF">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Table A.10.4.2.9.1-1: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lastRenderedPageBreak/>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2E62785"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2A5A58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9428D8" w:rsidRPr="007275DF" w:rsidRDefault="009428D8" w:rsidP="006D0B54">
            <w:pPr>
              <w:pStyle w:val="TAH"/>
            </w:pPr>
            <w:r w:rsidRPr="007275DF">
              <w:t>Comment</w:t>
            </w:r>
          </w:p>
        </w:tc>
      </w:tr>
      <w:tr w:rsidR="009428D8" w:rsidRPr="007275DF" w14:paraId="3569E3E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8AA696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3C9AA6D4"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9428D8" w:rsidRPr="007275DF" w:rsidRDefault="009428D8"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F318B1" w:rsidRPr="007275DF" w14:paraId="3616F84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F318B1" w:rsidRPr="007275DF" w:rsidRDefault="00F318B1" w:rsidP="00F318B1">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45E75533" w14:textId="77777777" w:rsidR="00F318B1" w:rsidRPr="007275DF" w:rsidRDefault="00F318B1" w:rsidP="00F318B1">
            <w:pPr>
              <w:pStyle w:val="TAC"/>
            </w:pPr>
            <w:r w:rsidRPr="007275DF">
              <w:t>0</w:t>
            </w:r>
          </w:p>
        </w:tc>
        <w:tc>
          <w:tcPr>
            <w:tcW w:w="1276" w:type="dxa"/>
            <w:tcBorders>
              <w:top w:val="single" w:sz="4" w:space="0" w:color="auto"/>
              <w:left w:val="single" w:sz="4" w:space="0" w:color="auto"/>
              <w:bottom w:val="single" w:sz="4" w:space="0" w:color="auto"/>
              <w:right w:val="single" w:sz="4" w:space="0" w:color="auto"/>
            </w:tcBorders>
            <w:hideMark/>
          </w:tcPr>
          <w:p w14:paraId="56BC6536" w14:textId="77777777" w:rsidR="00F318B1" w:rsidRPr="007275DF" w:rsidRDefault="00F318B1" w:rsidP="00F318B1">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F318B1" w:rsidRPr="007275DF" w:rsidRDefault="00F318B1" w:rsidP="00F318B1">
            <w:pPr>
              <w:pStyle w:val="TAL"/>
            </w:pPr>
            <w:r w:rsidRPr="007275DF">
              <w:t>As specified in clause 9.1.2-1.</w:t>
            </w:r>
          </w:p>
          <w:p w14:paraId="18BA1727" w14:textId="77777777" w:rsidR="00F318B1" w:rsidRPr="007275DF" w:rsidRDefault="00F318B1" w:rsidP="00F318B1">
            <w:pPr>
              <w:pStyle w:val="TAL"/>
            </w:pPr>
          </w:p>
        </w:tc>
      </w:tr>
      <w:tr w:rsidR="00F318B1" w:rsidRPr="007275DF" w14:paraId="01E1C0E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F318B1" w:rsidRPr="007275DF" w:rsidRDefault="00F318B1" w:rsidP="00F318B1">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498B21F" w14:textId="77777777" w:rsidR="00F318B1" w:rsidRPr="007275DF" w:rsidRDefault="00F318B1" w:rsidP="00F318B1">
            <w:pPr>
              <w:pStyle w:val="TAC"/>
            </w:pPr>
            <w:r w:rsidRPr="007275DF">
              <w:t>9</w:t>
            </w:r>
          </w:p>
        </w:tc>
        <w:tc>
          <w:tcPr>
            <w:tcW w:w="1276" w:type="dxa"/>
            <w:tcBorders>
              <w:top w:val="single" w:sz="4" w:space="0" w:color="auto"/>
              <w:left w:val="single" w:sz="4" w:space="0" w:color="auto"/>
              <w:bottom w:val="single" w:sz="4" w:space="0" w:color="auto"/>
              <w:right w:val="single" w:sz="4" w:space="0" w:color="auto"/>
            </w:tcBorders>
            <w:hideMark/>
          </w:tcPr>
          <w:p w14:paraId="60F612C5" w14:textId="77777777" w:rsidR="00F318B1" w:rsidRPr="007275DF" w:rsidRDefault="00F318B1" w:rsidP="00F318B1">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F318B1" w:rsidRPr="007275DF" w:rsidRDefault="00F318B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pPr>
            <w:r w:rsidRPr="007275DF">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F318B1" w:rsidRPr="007275DF" w14:paraId="238A592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ED3C1B1" w14:textId="063C2038" w:rsidR="00F318B1" w:rsidRPr="007275DF" w:rsidRDefault="00F318B1" w:rsidP="00F318B1">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CBAA41B" w14:textId="25805005" w:rsidR="00F318B1" w:rsidRPr="007275DF" w:rsidRDefault="00F318B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F318B1" w:rsidRPr="007275DF" w:rsidRDefault="00F318B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lastRenderedPageBreak/>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1A7657"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1A7657" w:rsidRPr="007275DF" w:rsidRDefault="001A7657" w:rsidP="001A7657">
            <w:pPr>
              <w:pStyle w:val="TAL"/>
            </w:pPr>
            <w:r w:rsidRPr="004849DD">
              <w:rPr>
                <w:rFonts w:eastAsia="Calibri"/>
                <w:position w:val="-12"/>
                <w:szCs w:val="22"/>
              </w:rPr>
              <w:object w:dxaOrig="255" w:dyaOrig="255" w14:anchorId="33E83666">
                <v:shape id="_x0000_i1114" type="#_x0000_t75" style="width:15.5pt;height:15.5pt" o:ole="" fillcolor="window">
                  <v:imagedata r:id="rId13" o:title=""/>
                </v:shape>
                <o:OLEObject Type="Embed" ProgID="Equation.3" ShapeID="_x0000_i1114" DrawAspect="Content" ObjectID="_1783797161" r:id="rId11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311A2E03"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0B059969" w:rsidR="001A7657" w:rsidRPr="007275DF" w:rsidRDefault="001A7657" w:rsidP="001A7657">
            <w:pPr>
              <w:pStyle w:val="TAC"/>
            </w:pPr>
            <w:r w:rsidRPr="007275DF">
              <w:t>-98</w:t>
            </w:r>
          </w:p>
        </w:tc>
      </w:tr>
      <w:tr w:rsidR="001A7657"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1A7657" w:rsidRPr="007275DF" w:rsidRDefault="001A7657" w:rsidP="001A7657">
            <w:pPr>
              <w:pStyle w:val="TAL"/>
            </w:pPr>
            <w:r w:rsidRPr="004849DD">
              <w:rPr>
                <w:rFonts w:eastAsia="Calibri"/>
                <w:position w:val="-12"/>
                <w:szCs w:val="22"/>
              </w:rPr>
              <w:object w:dxaOrig="255" w:dyaOrig="255" w14:anchorId="6E7BC217">
                <v:shape id="_x0000_i1115" type="#_x0000_t75" style="width:15.5pt;height:15.5pt" o:ole="" fillcolor="window">
                  <v:imagedata r:id="rId13" o:title=""/>
                </v:shape>
                <o:OLEObject Type="Embed" ProgID="Equation.3" ShapeID="_x0000_i1115" DrawAspect="Content" ObjectID="_1783797162" r:id="rId11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5464063A"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1C4FB072" w:rsidR="001A7657" w:rsidRPr="007275DF" w:rsidRDefault="001A7657" w:rsidP="001A7657">
            <w:pPr>
              <w:pStyle w:val="TAC"/>
            </w:pPr>
            <w:r w:rsidRPr="007275DF">
              <w:t>-</w:t>
            </w:r>
            <w:r>
              <w:t>95</w:t>
            </w:r>
          </w:p>
        </w:tc>
      </w:tr>
      <w:tr w:rsidR="001A7657"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3830C2EE"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381E592D" w:rsidR="001A7657" w:rsidRPr="007275DF" w:rsidRDefault="001A7657" w:rsidP="001A7657">
            <w:pPr>
              <w:pStyle w:val="TAC"/>
            </w:pPr>
            <w:r w:rsidRPr="007275DF">
              <w:t>-95</w:t>
            </w:r>
          </w:p>
        </w:tc>
      </w:tr>
      <w:tr w:rsidR="00014AF2"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19EA42A9" w:rsidR="00014AF2" w:rsidRPr="007275DF" w:rsidRDefault="00014AF2" w:rsidP="00014AF2">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29759B0F" w:rsidR="00014AF2" w:rsidRPr="007275DF" w:rsidRDefault="00014AF2" w:rsidP="00014AF2">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3365ECAD" w:rsidR="00014AF2" w:rsidRPr="007275DF" w:rsidRDefault="00014AF2" w:rsidP="00014AF2">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41B3032C" w:rsidR="00014AF2" w:rsidRPr="007275DF" w:rsidRDefault="00014AF2" w:rsidP="00014AF2">
            <w:pPr>
              <w:pStyle w:val="TAC"/>
            </w:pPr>
            <w:r w:rsidRPr="007275DF">
              <w:t>-</w:t>
            </w:r>
            <w:r>
              <w:t>88</w:t>
            </w:r>
          </w:p>
        </w:tc>
      </w:tr>
      <w:tr w:rsidR="009428D8"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7777777" w:rsidR="009428D8" w:rsidRPr="007275DF" w:rsidRDefault="009428D8" w:rsidP="006D0B5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16" type="#_x0000_t75" style="width:30.5pt;height:15.5pt" o:ole="" fillcolor="window">
                  <v:imagedata r:id="rId44" o:title=""/>
                </v:shape>
                <o:OLEObject Type="Embed" ProgID="Equation.3" ShapeID="_x0000_i1116" DrawAspect="Content" ObjectID="_1783797163" r:id="rId112"/>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17" type="#_x0000_t75" style="width:40.5pt;height:15.5pt" o:ole="" fillcolor="window">
                  <v:imagedata r:id="rId46" o:title=""/>
                </v:shape>
                <o:OLEObject Type="Embed" ProgID="Equation.3" ShapeID="_x0000_i1117" DrawAspect="Content" ObjectID="_1783797164" r:id="rId113"/>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014AF2"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014AF2" w:rsidRPr="007275DF" w:rsidRDefault="00014AF2" w:rsidP="00014AF2">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0B8D793E" w:rsidR="00014AF2" w:rsidRPr="007275DF" w:rsidRDefault="00014AF2" w:rsidP="00014AF2">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2077A19E" w14:textId="4D70F339" w:rsidR="00014AF2" w:rsidRPr="007275DF" w:rsidRDefault="00014AF2" w:rsidP="00014AF2">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28800118" w14:textId="012FB84A" w:rsidR="00014AF2" w:rsidRPr="007275DF" w:rsidRDefault="00014AF2" w:rsidP="00014AF2">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1B6AF43" w14:textId="1EBD958C" w:rsidR="00014AF2" w:rsidRPr="007275DF" w:rsidRDefault="00014AF2" w:rsidP="00014AF2">
            <w:pPr>
              <w:pStyle w:val="TAC"/>
            </w:pPr>
            <w:r w:rsidRPr="007275DF">
              <w:t>-</w:t>
            </w:r>
            <w:r>
              <w:t>56.15</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18" type="#_x0000_t75" style="width:15.5pt;height:15.5pt" o:ole="" fillcolor="window">
                  <v:imagedata r:id="rId13" o:title=""/>
                </v:shape>
                <o:OLEObject Type="Embed" ProgID="Equation.3" ShapeID="_x0000_i1118" DrawAspect="Content" ObjectID="_1783797165" r:id="rId114"/>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t>A.10.4.2.9.2</w:t>
      </w:r>
      <w:r w:rsidRPr="007275DF">
        <w:tab/>
        <w:t>Test Requirements</w:t>
      </w:r>
    </w:p>
    <w:p w14:paraId="7397C536"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07596EA"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A2B50DE" w14:textId="77777777" w:rsidR="009428D8" w:rsidRPr="007275DF" w:rsidRDefault="009428D8" w:rsidP="009428D8">
      <w:pPr>
        <w:rPr>
          <w:rFonts w:cs="v4.2.0"/>
        </w:rPr>
      </w:pPr>
      <w:r w:rsidRPr="007275DF">
        <w:rPr>
          <w:rFonts w:cs="v4.2.0"/>
        </w:rPr>
        <w:t>In test 1 and 2 UE is required to report SSB time index.</w:t>
      </w:r>
    </w:p>
    <w:p w14:paraId="4ACA47E3"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D34B73D"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A668EF3"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4B8700C7"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77777777" w:rsidR="009428D8" w:rsidRPr="007275DF" w:rsidRDefault="009428D8" w:rsidP="009428D8">
      <w:pPr>
        <w:pStyle w:val="B10"/>
        <w:ind w:left="284" w:firstLine="0"/>
      </w:pPr>
      <w:r w:rsidRPr="007275DF">
        <w:t>For test 1, MGRP = 40 ms and for test 2 MGRP = 20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77777777" w:rsidR="009428D8" w:rsidRPr="007275DF" w:rsidRDefault="009428D8" w:rsidP="009428D8">
      <w:pPr>
        <w:rPr>
          <w:rFonts w:cs="v4.2.0"/>
        </w:rPr>
      </w:pPr>
      <w:r w:rsidRPr="007275DF">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t>Table A.10.4.2.10.1-1: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9428D8" w:rsidRPr="007275DF" w14:paraId="5A0F97F6"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70B0AF9C"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454DF7C5"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5B272365"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0785C9F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9428D8" w:rsidRPr="007275DF" w:rsidRDefault="009428D8"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9428D8" w:rsidRPr="007275DF" w14:paraId="3F8ABF2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9428D8" w:rsidRPr="007275DF" w:rsidRDefault="009428D8" w:rsidP="006D0B54">
            <w:pPr>
              <w:pStyle w:val="TAC"/>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15EBCE4A" w14:textId="77777777" w:rsidR="009428D8" w:rsidRPr="007275DF" w:rsidRDefault="009428D8" w:rsidP="006D0B54">
            <w:pPr>
              <w:pStyle w:val="TAC"/>
            </w:pPr>
            <w:r w:rsidRPr="007275DF">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255B8A3" w14:textId="77777777" w:rsidR="009428D8" w:rsidRPr="007275DF" w:rsidRDefault="009428D8" w:rsidP="006D0B54">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9428D8" w:rsidRPr="007275DF" w:rsidRDefault="009428D8" w:rsidP="006D0B54">
            <w:pPr>
              <w:pStyle w:val="TAL"/>
            </w:pPr>
            <w:r w:rsidRPr="007275DF">
              <w:t>As specified in clause 9.1.2-1.</w:t>
            </w:r>
          </w:p>
          <w:p w14:paraId="743565AE" w14:textId="77777777" w:rsidR="009428D8" w:rsidRPr="007275DF" w:rsidRDefault="009428D8" w:rsidP="006D0B54">
            <w:pPr>
              <w:pStyle w:val="TAL"/>
            </w:pPr>
          </w:p>
        </w:tc>
      </w:tr>
      <w:tr w:rsidR="009428D8" w:rsidRPr="007275DF" w14:paraId="06BA77A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9428D8" w:rsidRPr="007275DF" w:rsidRDefault="009428D8"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9428D8" w:rsidRPr="007275DF" w:rsidRDefault="009428D8" w:rsidP="006D0B54">
            <w:pPr>
              <w:pStyle w:val="TAC"/>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3B36BB9C" w14:textId="77777777" w:rsidR="009428D8" w:rsidRPr="007275DF" w:rsidRDefault="009428D8" w:rsidP="006D0B54">
            <w:pPr>
              <w:pStyle w:val="TAC"/>
            </w:pPr>
            <w:r w:rsidRPr="007275DF">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3DC82F0E" w14:textId="77777777" w:rsidR="009428D8" w:rsidRPr="007275DF" w:rsidRDefault="009428D8"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9428D8" w:rsidRPr="007275DF" w:rsidRDefault="009428D8"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F318B1" w:rsidRPr="007275DF" w14:paraId="4317967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92C11A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AAE3CEF"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0964940A"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28FF6CE" w14:textId="26097585"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F318B1" w:rsidRPr="007275DF" w:rsidRDefault="00F318B1"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pPr>
            <w:r w:rsidRPr="007275DF">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F318B1" w:rsidRPr="007275DF" w14:paraId="179AA81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771B2A2" w14:textId="1C429997"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2FDE939F" w14:textId="420AF0D3" w:rsidR="00F318B1" w:rsidRPr="007275DF" w:rsidRDefault="00F318B1" w:rsidP="00F318B1">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08D1F908" w14:textId="38C5A69E"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7A4B5935" w14:textId="1195DEAE" w:rsidR="00F318B1" w:rsidRPr="007275DF" w:rsidRDefault="00F318B1"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F318B1" w:rsidRPr="007275DF" w:rsidRDefault="00F318B1"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9428D8" w:rsidRPr="007275DF" w14:paraId="665280BD"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01A454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2ADFABD3"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61CF95FE"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73BA1107"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442C3EFE"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70795D14"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7AF4BB0D"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19B8EC6B" w14:textId="77777777" w:rsidR="009428D8" w:rsidRPr="007275DF" w:rsidRDefault="009428D8" w:rsidP="006D0B54">
            <w:pPr>
              <w:pStyle w:val="TAH"/>
              <w:rPr>
                <w:rFonts w:cs="Arial"/>
              </w:rPr>
            </w:pPr>
            <w:r w:rsidRPr="007275DF">
              <w:rPr>
                <w:rFonts w:cs="Arial"/>
              </w:rPr>
              <w:t>T4</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4"/>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rPr>
              <w:t>L</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4"/>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rPr>
              <w:t>W</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014AF2"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014AF2" w:rsidRPr="007275DF" w:rsidRDefault="00014AF2" w:rsidP="00014AF2">
            <w:pPr>
              <w:pStyle w:val="TAL"/>
            </w:pPr>
            <w:r w:rsidRPr="004849DD">
              <w:rPr>
                <w:rFonts w:eastAsia="Calibri"/>
                <w:position w:val="-12"/>
                <w:szCs w:val="22"/>
              </w:rPr>
              <w:object w:dxaOrig="255" w:dyaOrig="255" w14:anchorId="6BB33656">
                <v:shape id="_x0000_i1119" type="#_x0000_t75" style="width:15.5pt;height:15.5pt" o:ole="" fillcolor="window">
                  <v:imagedata r:id="rId13" o:title=""/>
                </v:shape>
                <o:OLEObject Type="Embed" ProgID="Equation.3" ShapeID="_x0000_i1119" DrawAspect="Content" ObjectID="_1783797166" r:id="rId11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014AF2" w:rsidRPr="007275DF" w:rsidRDefault="00014AF2" w:rsidP="00014AF2">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014AF2" w:rsidRPr="007275DF" w:rsidRDefault="00014AF2" w:rsidP="00014AF2">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8D036EB" w14:textId="6A1EEB35" w:rsidR="00014AF2" w:rsidRPr="007275DF" w:rsidRDefault="00014AF2" w:rsidP="00014AF2">
            <w:pPr>
              <w:pStyle w:val="TAC"/>
            </w:pPr>
            <w:r w:rsidRPr="007275DF">
              <w:t>-</w:t>
            </w:r>
            <w:r>
              <w:t>98</w:t>
            </w:r>
          </w:p>
        </w:tc>
        <w:tc>
          <w:tcPr>
            <w:tcW w:w="2147" w:type="dxa"/>
            <w:gridSpan w:val="4"/>
            <w:tcBorders>
              <w:top w:val="single" w:sz="4" w:space="0" w:color="auto"/>
              <w:left w:val="single" w:sz="4" w:space="0" w:color="auto"/>
              <w:bottom w:val="single" w:sz="4" w:space="0" w:color="auto"/>
              <w:right w:val="single" w:sz="4" w:space="0" w:color="auto"/>
            </w:tcBorders>
            <w:hideMark/>
          </w:tcPr>
          <w:p w14:paraId="06D78840" w14:textId="41F926C8" w:rsidR="00014AF2" w:rsidRPr="007275DF" w:rsidRDefault="00014AF2" w:rsidP="00014AF2">
            <w:pPr>
              <w:pStyle w:val="TAC"/>
            </w:pPr>
            <w:r w:rsidRPr="007275DF">
              <w:t>-98</w:t>
            </w:r>
          </w:p>
        </w:tc>
      </w:tr>
      <w:tr w:rsidR="00014AF2"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014AF2" w:rsidRPr="007275DF" w:rsidRDefault="00014AF2" w:rsidP="00014AF2">
            <w:pPr>
              <w:pStyle w:val="TAL"/>
            </w:pPr>
            <w:r w:rsidRPr="004849DD">
              <w:rPr>
                <w:rFonts w:eastAsia="Calibri"/>
                <w:position w:val="-12"/>
                <w:szCs w:val="22"/>
              </w:rPr>
              <w:object w:dxaOrig="255" w:dyaOrig="255" w14:anchorId="553883EB">
                <v:shape id="_x0000_i1120" type="#_x0000_t75" style="width:15.5pt;height:15.5pt" o:ole="" fillcolor="window">
                  <v:imagedata r:id="rId13" o:title=""/>
                </v:shape>
                <o:OLEObject Type="Embed" ProgID="Equation.3" ShapeID="_x0000_i1120" DrawAspect="Content" ObjectID="_1783797167" r:id="rId11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014AF2" w:rsidRPr="007275DF" w:rsidRDefault="00014AF2" w:rsidP="00014AF2">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4B0EAA6" w14:textId="3F32434F" w:rsidR="00014AF2" w:rsidRPr="007275DF" w:rsidRDefault="00014AF2" w:rsidP="00014AF2">
            <w:pPr>
              <w:pStyle w:val="TAC"/>
            </w:pPr>
            <w:r w:rsidRPr="007275DF">
              <w:t>-</w:t>
            </w:r>
            <w:r>
              <w:t>98</w:t>
            </w:r>
          </w:p>
        </w:tc>
        <w:tc>
          <w:tcPr>
            <w:tcW w:w="2147" w:type="dxa"/>
            <w:gridSpan w:val="4"/>
            <w:tcBorders>
              <w:top w:val="single" w:sz="4" w:space="0" w:color="auto"/>
              <w:left w:val="single" w:sz="4" w:space="0" w:color="auto"/>
              <w:bottom w:val="single" w:sz="4" w:space="0" w:color="auto"/>
              <w:right w:val="single" w:sz="4" w:space="0" w:color="auto"/>
            </w:tcBorders>
            <w:hideMark/>
          </w:tcPr>
          <w:p w14:paraId="2226B434" w14:textId="064CF0D7" w:rsidR="00014AF2" w:rsidRPr="007275DF" w:rsidRDefault="00014AF2" w:rsidP="00014AF2">
            <w:pPr>
              <w:pStyle w:val="TAC"/>
            </w:pPr>
            <w:r w:rsidRPr="007275DF">
              <w:t>-</w:t>
            </w:r>
            <w:r>
              <w:t>95</w:t>
            </w:r>
          </w:p>
        </w:tc>
      </w:tr>
      <w:tr w:rsidR="00014AF2"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014AF2" w:rsidRPr="007275DF" w:rsidRDefault="00014AF2" w:rsidP="00014AF2">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014AF2" w:rsidRPr="007275DF" w:rsidRDefault="00014AF2" w:rsidP="00014AF2">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014AF2" w:rsidRPr="007275DF" w:rsidRDefault="00014AF2" w:rsidP="00014AF2">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9319B2D" w14:textId="50C011FD" w:rsidR="00014AF2" w:rsidRPr="007275DF" w:rsidRDefault="00014AF2" w:rsidP="00014AF2">
            <w:pPr>
              <w:pStyle w:val="TAC"/>
            </w:pPr>
            <w:r w:rsidRPr="007275DF">
              <w:t>-</w:t>
            </w:r>
            <w:r>
              <w:t>95</w:t>
            </w:r>
          </w:p>
        </w:tc>
        <w:tc>
          <w:tcPr>
            <w:tcW w:w="2147" w:type="dxa"/>
            <w:gridSpan w:val="4"/>
            <w:tcBorders>
              <w:top w:val="single" w:sz="4" w:space="0" w:color="auto"/>
              <w:left w:val="single" w:sz="4" w:space="0" w:color="auto"/>
              <w:bottom w:val="single" w:sz="4" w:space="0" w:color="auto"/>
              <w:right w:val="single" w:sz="4" w:space="0" w:color="auto"/>
            </w:tcBorders>
            <w:hideMark/>
          </w:tcPr>
          <w:p w14:paraId="3F1AE77D" w14:textId="7D5A2658" w:rsidR="00014AF2" w:rsidRPr="007275DF" w:rsidRDefault="00014AF2" w:rsidP="00014AF2">
            <w:pPr>
              <w:pStyle w:val="TAC"/>
            </w:pPr>
            <w:r w:rsidRPr="007275DF">
              <w:t>-95</w:t>
            </w:r>
          </w:p>
        </w:tc>
      </w:tr>
      <w:tr w:rsidR="00014AF2"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7F444824" w14:textId="407D2BB7" w:rsidR="00014AF2" w:rsidRPr="007275DF" w:rsidRDefault="00014AF2" w:rsidP="00014AF2">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79907C6B" w14:textId="111EE3BE" w:rsidR="00014AF2" w:rsidRPr="007275DF" w:rsidRDefault="00014AF2" w:rsidP="00014AF2">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37021214" w14:textId="335161B4" w:rsidR="00014AF2" w:rsidRPr="007275DF" w:rsidRDefault="00014AF2" w:rsidP="00014AF2">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57C50D2" w14:textId="737F055A" w:rsidR="00014AF2" w:rsidRPr="007275DF" w:rsidRDefault="00014AF2" w:rsidP="00014AF2">
            <w:pPr>
              <w:pStyle w:val="TAC"/>
            </w:pPr>
            <w:r w:rsidRPr="007275DF">
              <w:t>-</w:t>
            </w:r>
            <w:r>
              <w:t>88</w:t>
            </w:r>
          </w:p>
        </w:tc>
      </w:tr>
      <w:tr w:rsidR="009428D8"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4E742DB8"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5A0AD065"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6BE9A9C0"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E221CA3" w14:textId="77777777" w:rsidR="009428D8" w:rsidRPr="007275DF" w:rsidRDefault="009428D8" w:rsidP="006D0B54">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21" type="#_x0000_t75" style="width:30.5pt;height:15.5pt" o:ole="" fillcolor="window">
                  <v:imagedata r:id="rId44" o:title=""/>
                </v:shape>
                <o:OLEObject Type="Embed" ProgID="Equation.3" ShapeID="_x0000_i1121" DrawAspect="Content" ObjectID="_1783797168" r:id="rId117"/>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22" type="#_x0000_t75" style="width:40.5pt;height:15.5pt" o:ole="" fillcolor="window">
                  <v:imagedata r:id="rId46" o:title=""/>
                </v:shape>
                <o:OLEObject Type="Embed" ProgID="Equation.3" ShapeID="_x0000_i1122" DrawAspect="Content" ObjectID="_1783797169" r:id="rId118"/>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014AF2"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014AF2" w:rsidRPr="007275DF" w:rsidRDefault="00014AF2" w:rsidP="00014AF2">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CC5F3A3" w14:textId="6AFD43DB" w:rsidR="00014AF2" w:rsidRPr="007275DF" w:rsidRDefault="00014AF2" w:rsidP="00014AF2">
            <w:pPr>
              <w:pStyle w:val="TAC"/>
            </w:pPr>
            <w:r w:rsidRPr="007275DF">
              <w:t>-</w:t>
            </w:r>
            <w:r>
              <w:t>64.59</w:t>
            </w:r>
          </w:p>
        </w:tc>
        <w:tc>
          <w:tcPr>
            <w:tcW w:w="1035" w:type="dxa"/>
            <w:gridSpan w:val="2"/>
            <w:tcBorders>
              <w:top w:val="single" w:sz="4" w:space="0" w:color="auto"/>
              <w:left w:val="single" w:sz="4" w:space="0" w:color="auto"/>
              <w:bottom w:val="single" w:sz="4" w:space="0" w:color="auto"/>
              <w:right w:val="single" w:sz="4" w:space="0" w:color="auto"/>
            </w:tcBorders>
          </w:tcPr>
          <w:p w14:paraId="61208AFB" w14:textId="112113A2" w:rsidR="00014AF2" w:rsidRPr="007275DF" w:rsidRDefault="00014AF2" w:rsidP="00014AF2">
            <w:pPr>
              <w:pStyle w:val="TAC"/>
            </w:pPr>
            <w:r w:rsidRPr="007275DF">
              <w:t>-</w:t>
            </w:r>
            <w:r>
              <w:t>64.59</w:t>
            </w:r>
          </w:p>
        </w:tc>
        <w:tc>
          <w:tcPr>
            <w:tcW w:w="939" w:type="dxa"/>
            <w:gridSpan w:val="2"/>
            <w:tcBorders>
              <w:top w:val="single" w:sz="4" w:space="0" w:color="auto"/>
              <w:left w:val="single" w:sz="4" w:space="0" w:color="auto"/>
              <w:bottom w:val="single" w:sz="4" w:space="0" w:color="auto"/>
              <w:right w:val="single" w:sz="4" w:space="0" w:color="auto"/>
            </w:tcBorders>
            <w:hideMark/>
          </w:tcPr>
          <w:p w14:paraId="3880A610" w14:textId="3CFAF70F" w:rsidR="00014AF2" w:rsidRPr="007275DF" w:rsidRDefault="00014AF2" w:rsidP="00014AF2">
            <w:pPr>
              <w:pStyle w:val="TAC"/>
            </w:pPr>
            <w:r w:rsidRPr="007275DF">
              <w:t>-</w:t>
            </w:r>
            <w:r>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3A6F7659" w14:textId="02E4BFB0" w:rsidR="00014AF2" w:rsidRPr="007275DF" w:rsidRDefault="00014AF2" w:rsidP="00014AF2">
            <w:pPr>
              <w:pStyle w:val="TAC"/>
            </w:pPr>
            <w:r w:rsidRPr="007275DF">
              <w:t>-</w:t>
            </w:r>
            <w:r>
              <w:t>56.15</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55D43B6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23" type="#_x0000_t75" style="width:15.5pt;height:15.5pt" o:ole="" fillcolor="window">
                  <v:imagedata r:id="rId13" o:title=""/>
                </v:shape>
                <o:OLEObject Type="Embed" ProgID="Equation.3" ShapeID="_x0000_i1123" DrawAspect="Content" ObjectID="_1783797170" r:id="rId119"/>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t>Table A.10.4.2.10.1-4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74FDB95B"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4BCD9FC"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C037131"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B1A13B5"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272D55B" w14:textId="77777777" w:rsidR="009428D8" w:rsidRPr="007275DF" w:rsidRDefault="009428D8" w:rsidP="009428D8">
      <w:pPr>
        <w:rPr>
          <w:rFonts w:cs="v4.2.0"/>
        </w:rPr>
      </w:pPr>
      <w:r w:rsidRPr="007275DF">
        <w:rPr>
          <w:rFonts w:cs="v4.2.0"/>
        </w:rPr>
        <w:t>In test 1, 2, 3 and 4 UE is required to report SSB time index.</w:t>
      </w:r>
    </w:p>
    <w:p w14:paraId="4A6FCC4A"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3DFD109E"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736028"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553CA171"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120A4DC3" w14:textId="77777777" w:rsidR="009428D8" w:rsidRPr="007275DF" w:rsidRDefault="009428D8" w:rsidP="009428D8">
      <w:pPr>
        <w:pStyle w:val="B10"/>
        <w:ind w:firstLine="0"/>
      </w:pPr>
      <w:r w:rsidRPr="007275DF">
        <w:t>For tests 1 and 2, MGRP = 40 ms and for tests 3 and 4 MGRP = 20 ms.</w:t>
      </w:r>
    </w:p>
    <w:p w14:paraId="3055DFEC" w14:textId="77777777" w:rsidR="009428D8" w:rsidRPr="007275DF" w:rsidRDefault="009428D8" w:rsidP="009428D8">
      <w:pPr>
        <w:pStyle w:val="B10"/>
        <w:ind w:firstLine="0"/>
      </w:pPr>
      <w:r w:rsidRPr="007275DF">
        <w:t>For tests 1 and 3, DRX cycle = 40 ms and for tests 2 and 4 DRX cycle = 640 ms.</w:t>
      </w:r>
    </w:p>
    <w:p w14:paraId="697C2F68" w14:textId="77777777" w:rsidR="009428D8" w:rsidRPr="007275DF" w:rsidRDefault="009428D8" w:rsidP="009428D8">
      <w:pPr>
        <w:pStyle w:val="B10"/>
      </w:pPr>
      <w:r w:rsidRPr="007275DF">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24" type="#_x0000_t75" style="width:20.5pt;height:20.5pt" o:ole="" fillcolor="window">
                  <v:imagedata r:id="rId13" o:title=""/>
                </v:shape>
                <o:OLEObject Type="Embed" ProgID="Equation.3" ShapeID="_x0000_i1124" DrawAspect="Content" ObjectID="_1783797171" r:id="rId123"/>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25" type="#_x0000_t75" style="width:20.5pt;height:20.5pt" o:ole="" fillcolor="window">
                  <v:imagedata r:id="rId13" o:title=""/>
                </v:shape>
                <o:OLEObject Type="Embed" ProgID="Equation.3" ShapeID="_x0000_i1125" DrawAspect="Content" ObjectID="_1783797172" r:id="rId124"/>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26" type="#_x0000_t75" style="width:20.5pt;height:20.5pt" o:ole="" fillcolor="window">
                  <v:imagedata r:id="rId13" o:title=""/>
                </v:shape>
                <o:OLEObject Type="Embed" ProgID="Equation.3" ShapeID="_x0000_i1126" DrawAspect="Content" ObjectID="_1783797173" r:id="rId125"/>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27" type="#_x0000_t75" style="width:20.5pt;height:20.5pt" o:ole="" fillcolor="window">
                  <v:imagedata r:id="rId13" o:title=""/>
                </v:shape>
                <o:OLEObject Type="Embed" ProgID="Equation.3" ShapeID="_x0000_i1127" DrawAspect="Content" ObjectID="_1783797174" r:id="rId126"/>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t>TS 36.133</w:t>
      </w:r>
      <w:r w:rsidRPr="007275DF">
        <w:rPr>
          <w:rFonts w:cs="v4.2.0"/>
        </w:rPr>
        <w:t xml:space="preserve"> [15] for E-UTRAN FDD-NR measurements under CCA and clause 8.1.2.4.22A of </w:t>
      </w:r>
      <w:r w:rsidRPr="007275DF">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3A50051" w14:textId="77777777" w:rsidR="009428D8" w:rsidRPr="007275DF" w:rsidRDefault="009428D8" w:rsidP="009428D8">
      <w:pPr>
        <w:rPr>
          <w:rFonts w:cs="v4.2.0"/>
        </w:rPr>
      </w:pPr>
      <w:r w:rsidRPr="007275DF">
        <w:rPr>
          <w:rFonts w:cs="v4.2.0"/>
        </w:rPr>
        <w:t>In test 1 measurement gap pattern configuration # 0 as defined in Table A.10.4.4.1.1-2 is provided for UE that does not support per-FR gap and in test 2 measurement gap pattern configuration #4 as defined in Table A.10.4.4.1.1-2 is provided for UE that supports per-FR gap.</w:t>
      </w:r>
    </w:p>
    <w:p w14:paraId="7C09FADD"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 xml:space="preserve">MeasTriggerQuantity is configured as RSRP, RSRQ and SINR for each test.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Table A.10.4.4.1.1-1: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2D03E20D"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A0A874A"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D30EA81"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9428D8" w:rsidRPr="007275DF" w:rsidRDefault="009428D8" w:rsidP="006D0B54">
            <w:pPr>
              <w:pStyle w:val="TAH"/>
            </w:pPr>
            <w:r w:rsidRPr="007275DF">
              <w:t>Comment</w:t>
            </w:r>
          </w:p>
        </w:tc>
      </w:tr>
      <w:tr w:rsidR="009428D8" w:rsidRPr="007275DF" w14:paraId="5F2A7779"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6CD1C703"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6CCAA70"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34B35757" w14:textId="77777777" w:rsidR="009428D8" w:rsidRPr="007275DF" w:rsidRDefault="009428D8"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6DE65CE9"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43BE596" w14:textId="77777777" w:rsidR="009428D8" w:rsidRPr="007275DF" w:rsidRDefault="009428D8" w:rsidP="006D0B54">
            <w:pPr>
              <w:pStyle w:val="TAL"/>
              <w:rPr>
                <w:rFonts w:cs="Arial"/>
              </w:rPr>
            </w:pPr>
            <w:r w:rsidRPr="007275DF">
              <w:rPr>
                <w:rFonts w:cs="Arial"/>
              </w:rPr>
              <w:t>0</w:t>
            </w:r>
          </w:p>
        </w:tc>
        <w:tc>
          <w:tcPr>
            <w:tcW w:w="1134" w:type="dxa"/>
            <w:tcBorders>
              <w:top w:val="single" w:sz="4" w:space="0" w:color="auto"/>
              <w:left w:val="single" w:sz="4" w:space="0" w:color="auto"/>
              <w:bottom w:val="single" w:sz="4" w:space="0" w:color="auto"/>
              <w:right w:val="single" w:sz="4" w:space="0" w:color="auto"/>
            </w:tcBorders>
            <w:hideMark/>
          </w:tcPr>
          <w:p w14:paraId="68E3A972" w14:textId="77777777" w:rsidR="009428D8" w:rsidRPr="007275DF" w:rsidRDefault="009428D8" w:rsidP="006D0B54">
            <w:pPr>
              <w:pStyle w:val="TAL"/>
              <w:rPr>
                <w:rFonts w:cs="Arial"/>
              </w:rPr>
            </w:pPr>
            <w:r w:rsidRPr="007275DF">
              <w:rPr>
                <w:rFonts w:cs="Arial"/>
              </w:rPr>
              <w:t>4</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9428D8" w:rsidRPr="007275DF" w:rsidRDefault="009428D8"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9428D8" w:rsidRPr="007275DF" w14:paraId="352323EC"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9428D8" w:rsidRPr="007275DF" w:rsidRDefault="009428D8"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5AF69B28" w14:textId="77777777" w:rsidR="009428D8" w:rsidRPr="007275DF" w:rsidRDefault="009428D8" w:rsidP="006D0B54">
            <w:pPr>
              <w:pStyle w:val="TAL"/>
              <w:rPr>
                <w:rFonts w:cs="Arial"/>
              </w:rPr>
            </w:pPr>
            <w:r w:rsidRPr="007275DF">
              <w:rPr>
                <w:rFonts w:cs="Arial"/>
              </w:rPr>
              <w:t>39</w:t>
            </w:r>
          </w:p>
        </w:tc>
        <w:tc>
          <w:tcPr>
            <w:tcW w:w="1134" w:type="dxa"/>
            <w:tcBorders>
              <w:top w:val="single" w:sz="4" w:space="0" w:color="auto"/>
              <w:left w:val="single" w:sz="4" w:space="0" w:color="auto"/>
              <w:bottom w:val="single" w:sz="4" w:space="0" w:color="auto"/>
              <w:right w:val="single" w:sz="4" w:space="0" w:color="auto"/>
            </w:tcBorders>
            <w:hideMark/>
          </w:tcPr>
          <w:p w14:paraId="41AB2C8A" w14:textId="77777777" w:rsidR="009428D8" w:rsidRPr="007275DF" w:rsidRDefault="009428D8" w:rsidP="006D0B54">
            <w:pPr>
              <w:pStyle w:val="TAL"/>
              <w:rPr>
                <w:rFonts w:cs="Arial"/>
              </w:rPr>
            </w:pPr>
            <w:r w:rsidRPr="007275DF">
              <w:rPr>
                <w:rFonts w:cs="Arial"/>
              </w:rPr>
              <w:t>19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9428D8" w:rsidRPr="007275DF" w:rsidRDefault="009428D8"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9428D8" w:rsidRPr="007275DF" w14:paraId="3F0EBEB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040707D0"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1134" w:type="dxa"/>
            <w:tcBorders>
              <w:top w:val="single" w:sz="4" w:space="0" w:color="auto"/>
              <w:left w:val="single" w:sz="4" w:space="0" w:color="auto"/>
              <w:bottom w:val="single" w:sz="4" w:space="0" w:color="auto"/>
              <w:right w:val="single" w:sz="4" w:space="0" w:color="auto"/>
            </w:tcBorders>
            <w:hideMark/>
          </w:tcPr>
          <w:p w14:paraId="1CC368B1"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7"/>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pPr>
            <w:r w:rsidRPr="007275DF">
              <w:t>5 MHz: R.7 FDD</w:t>
            </w:r>
          </w:p>
          <w:p w14:paraId="023B7EC8" w14:textId="77777777" w:rsidR="009428D8" w:rsidRPr="007275DF" w:rsidRDefault="009428D8" w:rsidP="006D0B54">
            <w:pPr>
              <w:pStyle w:val="TAC"/>
              <w:keepNext w:val="0"/>
            </w:pPr>
            <w:r w:rsidRPr="007275DF">
              <w:t>10 MHz: R.3 FDD</w:t>
            </w:r>
          </w:p>
          <w:p w14:paraId="3F7B8311" w14:textId="77777777" w:rsidR="009428D8" w:rsidRPr="007275DF" w:rsidRDefault="009428D8" w:rsidP="006D0B54">
            <w:pPr>
              <w:pStyle w:val="TAC"/>
              <w:keepNext w:val="0"/>
            </w:pPr>
            <w:r w:rsidRPr="007275DF">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pPr>
            <w:r w:rsidRPr="007275DF">
              <w:t>5 MHz: R.4 TDD</w:t>
            </w:r>
          </w:p>
          <w:p w14:paraId="4D908BA7" w14:textId="77777777" w:rsidR="009428D8" w:rsidRPr="007275DF" w:rsidRDefault="009428D8" w:rsidP="006D0B54">
            <w:pPr>
              <w:pStyle w:val="TAC"/>
              <w:keepNext w:val="0"/>
            </w:pPr>
            <w:r w:rsidRPr="007275DF">
              <w:t>10 MHz: R.0 TDD</w:t>
            </w:r>
          </w:p>
          <w:p w14:paraId="3D4A643A" w14:textId="77777777" w:rsidR="009428D8" w:rsidRPr="007275DF" w:rsidRDefault="009428D8" w:rsidP="006D0B54">
            <w:pPr>
              <w:pStyle w:val="TAC"/>
              <w:keepNext w:val="0"/>
            </w:pPr>
            <w:r w:rsidRPr="007275DF">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pPr>
            <w:r w:rsidRPr="007275DF">
              <w:t>5 MHz: R.11 FDD</w:t>
            </w:r>
          </w:p>
          <w:p w14:paraId="605EAF39" w14:textId="77777777" w:rsidR="009428D8" w:rsidRPr="007275DF" w:rsidRDefault="009428D8" w:rsidP="006D0B54">
            <w:pPr>
              <w:pStyle w:val="TAC"/>
              <w:keepNext w:val="0"/>
            </w:pPr>
            <w:r w:rsidRPr="007275DF">
              <w:t>10 MHz: R.6 FDD</w:t>
            </w:r>
          </w:p>
          <w:p w14:paraId="2B751272" w14:textId="77777777" w:rsidR="009428D8" w:rsidRPr="007275DF" w:rsidRDefault="009428D8" w:rsidP="006D0B54">
            <w:pPr>
              <w:pStyle w:val="TAC"/>
              <w:keepNext w:val="0"/>
            </w:pPr>
            <w:r w:rsidRPr="007275DF">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pPr>
            <w:r w:rsidRPr="007275DF">
              <w:t>5 MHz: R.11 TDD</w:t>
            </w:r>
          </w:p>
          <w:p w14:paraId="39366C5E" w14:textId="77777777" w:rsidR="009428D8" w:rsidRPr="007275DF" w:rsidRDefault="009428D8" w:rsidP="006D0B54">
            <w:pPr>
              <w:pStyle w:val="TAC"/>
              <w:keepNext w:val="0"/>
            </w:pPr>
            <w:r w:rsidRPr="007275DF">
              <w:t>10 MHz: R.6 TDD</w:t>
            </w:r>
          </w:p>
          <w:p w14:paraId="77E82F48" w14:textId="77777777" w:rsidR="009428D8" w:rsidRPr="007275DF" w:rsidRDefault="009428D8" w:rsidP="006D0B54">
            <w:pPr>
              <w:pStyle w:val="TAC"/>
              <w:keepNext w:val="0"/>
            </w:pPr>
            <w:r w:rsidRPr="007275DF">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pPr>
            <w:r w:rsidRPr="007275DF">
              <w:t>5 MHz: OP.20 FDD</w:t>
            </w:r>
          </w:p>
          <w:p w14:paraId="3080997D" w14:textId="77777777" w:rsidR="009428D8" w:rsidRPr="007275DF" w:rsidRDefault="009428D8" w:rsidP="006D0B54">
            <w:pPr>
              <w:pStyle w:val="TAC"/>
              <w:keepNext w:val="0"/>
            </w:pPr>
            <w:r w:rsidRPr="007275DF">
              <w:t>10 MHz: OP.10 FDD</w:t>
            </w:r>
          </w:p>
          <w:p w14:paraId="508D1AAA" w14:textId="77777777" w:rsidR="009428D8" w:rsidRPr="007275DF" w:rsidRDefault="009428D8" w:rsidP="006D0B54">
            <w:pPr>
              <w:pStyle w:val="TAC"/>
              <w:keepNext w:val="0"/>
            </w:pPr>
            <w:r w:rsidRPr="007275DF">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pPr>
            <w:r w:rsidRPr="007275DF">
              <w:t>5 MHz: OP.9 TDD</w:t>
            </w:r>
          </w:p>
          <w:p w14:paraId="2E54085F" w14:textId="77777777" w:rsidR="009428D8" w:rsidRPr="007275DF" w:rsidRDefault="009428D8" w:rsidP="006D0B54">
            <w:pPr>
              <w:pStyle w:val="TAC"/>
              <w:keepNext w:val="0"/>
            </w:pPr>
            <w:r w:rsidRPr="007275DF">
              <w:t>10 MHz: OP.1 TDD</w:t>
            </w:r>
          </w:p>
          <w:p w14:paraId="68D1E4A6" w14:textId="77777777" w:rsidR="009428D8" w:rsidRPr="007275DF" w:rsidRDefault="009428D8" w:rsidP="006D0B54">
            <w:pPr>
              <w:pStyle w:val="TAC"/>
              <w:keepNext w:val="0"/>
            </w:pPr>
            <w:r w:rsidRPr="007275DF">
              <w:t>20 MHz: OP.7 TDD</w:t>
            </w:r>
          </w:p>
        </w:tc>
      </w:tr>
      <w:tr w:rsidR="00160B99" w:rsidRPr="007275DF" w14:paraId="6938F3F2"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724BD30A" w14:textId="77777777" w:rsidR="00160B99" w:rsidRPr="007275DF" w:rsidRDefault="00160B99" w:rsidP="00160B99">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1EC0DCF" w14:textId="21CC1CAF" w:rsidR="00160B99" w:rsidRPr="007275DF" w:rsidRDefault="00160B99" w:rsidP="00160B99">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7DA9CAF" w14:textId="60BE71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8B9C149" w14:textId="6CF7BEE6" w:rsidR="00160B99" w:rsidRPr="007275DF" w:rsidRDefault="00160B99" w:rsidP="00160B99">
            <w:pPr>
              <w:pStyle w:val="TAC"/>
              <w:keepNext w:val="0"/>
            </w:pPr>
            <w:r w:rsidRPr="007275DF">
              <w:t>-77 for RSRP</w:t>
            </w:r>
          </w:p>
        </w:tc>
      </w:tr>
      <w:tr w:rsidR="00160B99" w:rsidRPr="007275DF" w14:paraId="30959D76"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8F3705E"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E2A9DBD" w14:textId="77636C39" w:rsidR="00160B99" w:rsidRPr="007275DF" w:rsidRDefault="00160B99" w:rsidP="00160B99">
            <w:pPr>
              <w:pStyle w:val="TAC"/>
              <w:keepNext w:val="0"/>
            </w:pPr>
            <w:r>
              <w:rPr>
                <w:rFonts w:hint="eastAsia"/>
              </w:rPr>
              <w:t>d</w:t>
            </w:r>
            <w:r>
              <w:t>B</w:t>
            </w:r>
          </w:p>
        </w:tc>
        <w:tc>
          <w:tcPr>
            <w:tcW w:w="1396" w:type="dxa"/>
            <w:tcBorders>
              <w:top w:val="single" w:sz="4" w:space="0" w:color="auto"/>
              <w:left w:val="single" w:sz="4" w:space="0" w:color="auto"/>
              <w:bottom w:val="single" w:sz="4" w:space="0" w:color="auto"/>
              <w:right w:val="single" w:sz="4" w:space="0" w:color="auto"/>
            </w:tcBorders>
            <w:hideMark/>
          </w:tcPr>
          <w:p w14:paraId="03F24277" w14:textId="582E99B9"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FEC8ACB" w14:textId="218B80AF" w:rsidR="00160B99" w:rsidRPr="007275DF" w:rsidRDefault="00160B99" w:rsidP="00160B99">
            <w:pPr>
              <w:pStyle w:val="TAC"/>
              <w:keepNext w:val="0"/>
            </w:pPr>
            <w:r>
              <w:t>77 for RSRQ</w:t>
            </w:r>
          </w:p>
        </w:tc>
      </w:tr>
      <w:tr w:rsidR="00160B99" w:rsidRPr="007275DF" w14:paraId="4EB76F1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6C67A53"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4FC6C7" w14:textId="66916652" w:rsidR="00160B99" w:rsidRPr="007275DF" w:rsidRDefault="00160B99" w:rsidP="00160B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A898741" w14:textId="2D64EB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9167C9D" w14:textId="7FD48EEA" w:rsidR="00160B99" w:rsidRPr="007275DF" w:rsidRDefault="00160B99" w:rsidP="00160B99">
            <w:pPr>
              <w:pStyle w:val="TAC"/>
              <w:keepNext w:val="0"/>
            </w:pPr>
            <w:r>
              <w:t>90 for SINR</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71D293C5" w:rsidR="009428D8" w:rsidRPr="007275DF" w:rsidRDefault="00835A63" w:rsidP="006D0B54">
            <w:pPr>
              <w:pStyle w:val="TAC"/>
              <w:keepNext w:val="0"/>
            </w:pPr>
            <w:r>
              <w:t>AWGN</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7237C45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rPr>
              <w:t>DBT.1</w:t>
            </w:r>
          </w:p>
        </w:tc>
      </w:tr>
      <w:tr w:rsidR="009428D8" w:rsidRPr="007275DF" w14:paraId="53841D38"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9428D8" w:rsidRPr="007275DF" w14:paraId="6A6411F1" w14:textId="77777777" w:rsidTr="00FA1312">
        <w:trPr>
          <w:cantSplit/>
          <w:trHeight w:val="167"/>
        </w:trPr>
        <w:tc>
          <w:tcPr>
            <w:tcW w:w="2592" w:type="dxa"/>
            <w:vMerge w:val="restart"/>
            <w:tcBorders>
              <w:top w:val="single" w:sz="4" w:space="0" w:color="auto"/>
              <w:left w:val="single" w:sz="4" w:space="0" w:color="auto"/>
              <w:right w:val="single" w:sz="4" w:space="0" w:color="auto"/>
            </w:tcBorders>
            <w:hideMark/>
          </w:tcPr>
          <w:p w14:paraId="4017D397"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6D1D1FE5" w14:textId="187BA2F1"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5D7E71"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AC87E68"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8A62EF5" w14:textId="77777777" w:rsidR="009428D8" w:rsidRPr="007275DF" w:rsidRDefault="009428D8" w:rsidP="006D0B54">
            <w:pPr>
              <w:pStyle w:val="TAC"/>
            </w:pPr>
            <w:r w:rsidRPr="007275DF">
              <w:rPr>
                <w:szCs w:val="18"/>
              </w:rPr>
              <w:t>-98  for SS-RSRP</w:t>
            </w:r>
          </w:p>
        </w:tc>
      </w:tr>
      <w:tr w:rsidR="00FA1312" w:rsidRPr="007275DF" w14:paraId="082B864C" w14:textId="77777777" w:rsidTr="00FA1312">
        <w:trPr>
          <w:cantSplit/>
          <w:trHeight w:val="167"/>
        </w:trPr>
        <w:tc>
          <w:tcPr>
            <w:tcW w:w="2592" w:type="dxa"/>
            <w:vMerge/>
            <w:tcBorders>
              <w:left w:val="single" w:sz="4" w:space="0" w:color="auto"/>
              <w:right w:val="single" w:sz="4" w:space="0" w:color="auto"/>
            </w:tcBorders>
          </w:tcPr>
          <w:p w14:paraId="1C113972" w14:textId="77777777" w:rsidR="00FA1312" w:rsidRPr="007275DF" w:rsidRDefault="00FA1312" w:rsidP="00FA1312">
            <w:pPr>
              <w:pStyle w:val="TAL"/>
              <w:rPr>
                <w:lang w:eastAsia="ja-JP"/>
              </w:rPr>
            </w:pPr>
          </w:p>
        </w:tc>
        <w:tc>
          <w:tcPr>
            <w:tcW w:w="1584" w:type="dxa"/>
            <w:tcBorders>
              <w:top w:val="single" w:sz="4" w:space="0" w:color="auto"/>
              <w:left w:val="single" w:sz="4" w:space="0" w:color="auto"/>
              <w:bottom w:val="nil"/>
              <w:right w:val="single" w:sz="4" w:space="0" w:color="auto"/>
            </w:tcBorders>
          </w:tcPr>
          <w:p w14:paraId="5BD59DA8" w14:textId="731F50DC" w:rsidR="00FA1312" w:rsidRPr="007275DF" w:rsidRDefault="00FA1312" w:rsidP="00FA131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D0E2EAB"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4211A89" w14:textId="07DC76A9"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503A706" w14:textId="5A26BBCF" w:rsidR="00FA1312" w:rsidRPr="007275DF" w:rsidRDefault="00FA1312" w:rsidP="00FA1312">
            <w:pPr>
              <w:pStyle w:val="TAC"/>
              <w:rPr>
                <w:szCs w:val="18"/>
              </w:rPr>
            </w:pPr>
            <w:r>
              <w:rPr>
                <w:szCs w:val="18"/>
              </w:rPr>
              <w:t>55 for SS-RSRQ</w:t>
            </w:r>
          </w:p>
        </w:tc>
      </w:tr>
      <w:tr w:rsidR="00FA1312" w:rsidRPr="007275DF" w14:paraId="561EC3F5"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08CBC16B" w14:textId="77777777" w:rsidR="00FA1312" w:rsidRPr="007275DF" w:rsidRDefault="00FA1312" w:rsidP="00FA131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0BC7D501" w14:textId="1EA9CCB7" w:rsidR="00FA1312" w:rsidRPr="007275DF" w:rsidRDefault="00FA1312" w:rsidP="00FA131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C434482"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0BA7EB19" w14:textId="0BCB9C83"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F2D694" w14:textId="1AFFE040" w:rsidR="00FA1312" w:rsidRPr="007275DF" w:rsidRDefault="00FA1312" w:rsidP="00FA1312">
            <w:pPr>
              <w:pStyle w:val="TAC"/>
              <w:rPr>
                <w:szCs w:val="18"/>
              </w:rPr>
            </w:pPr>
            <w:r>
              <w:rPr>
                <w:szCs w:val="18"/>
              </w:rPr>
              <w:t>50 for SS-SINR</w:t>
            </w:r>
          </w:p>
        </w:tc>
      </w:tr>
      <w:tr w:rsidR="009428D8" w:rsidRPr="007275DF" w14:paraId="326D1130"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28" type="#_x0000_t75" style="width:20.5pt;height:15.5pt" o:ole="" fillcolor="window">
                  <v:imagedata r:id="rId13" o:title=""/>
                </v:shape>
                <o:OLEObject Type="Embed" ProgID="Equation.3" ShapeID="_x0000_i1128" DrawAspect="Content" ObjectID="_1783797175" r:id="rId12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29" type="#_x0000_t75" style="width:20.5pt;height:15.5pt" o:ole="" fillcolor="window">
                  <v:imagedata r:id="rId13" o:title=""/>
                </v:shape>
                <o:OLEObject Type="Embed" ProgID="Equation.3" ShapeID="_x0000_i1129" DrawAspect="Content" ObjectID="_1783797176" r:id="rId12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30" type="#_x0000_t75" style="width:20.5pt;height:15.5pt" o:ole="" fillcolor="window">
                  <v:imagedata r:id="rId44" o:title=""/>
                </v:shape>
                <o:OLEObject Type="Embed" ProgID="Equation.3" ShapeID="_x0000_i1130" DrawAspect="Content" ObjectID="_1783797177" r:id="rId12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31" type="#_x0000_t75" style="width:31.5pt;height:15.5pt" o:ole="" fillcolor="window">
                  <v:imagedata r:id="rId46" o:title=""/>
                </v:shape>
                <o:OLEObject Type="Embed" ProgID="Equation.3" ShapeID="_x0000_i1131" DrawAspect="Content" ObjectID="_1783797178" r:id="rId13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D02255" w:rsidRPr="007275DF" w14:paraId="6E9756D2"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DBBDACE" w14:textId="77777777" w:rsidR="00D02255" w:rsidRPr="007275DF" w:rsidRDefault="00D02255" w:rsidP="00D02255">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4AC5CE6D" w14:textId="77777777" w:rsidR="00D02255" w:rsidRPr="007275DF" w:rsidRDefault="00D02255" w:rsidP="00D02255">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D1147" w14:textId="77777777" w:rsidR="00D02255" w:rsidRPr="007275DF" w:rsidRDefault="00D02255" w:rsidP="00D02255">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DC96ED" w14:textId="367BD5EB" w:rsidR="00D02255" w:rsidRPr="007275DF" w:rsidRDefault="00D02255" w:rsidP="00D02255">
            <w:pPr>
              <w:pStyle w:val="TAC"/>
            </w:pPr>
            <w:r w:rsidRPr="00F92A80">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1896DC8A" w14:textId="47CA5AD5" w:rsidR="00D02255" w:rsidRPr="007275DF" w:rsidRDefault="00D02255" w:rsidP="00D02255">
            <w:pPr>
              <w:pStyle w:val="TAC"/>
            </w:pPr>
            <w:r w:rsidRPr="00F92A80">
              <w:t>AWGN</w:t>
            </w:r>
          </w:p>
        </w:tc>
      </w:tr>
      <w:tr w:rsidR="009428D8" w:rsidRPr="007275DF" w14:paraId="334D86D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8"/>
            <w:tcBorders>
              <w:top w:val="single" w:sz="4" w:space="0" w:color="auto"/>
              <w:left w:val="single" w:sz="4" w:space="0" w:color="auto"/>
              <w:right w:val="single" w:sz="4" w:space="0" w:color="auto"/>
            </w:tcBorders>
          </w:tcPr>
          <w:p w14:paraId="403B07A7"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32" type="#_x0000_t75" style="width:20.5pt;height:15.5pt" o:ole="" fillcolor="window">
                  <v:imagedata r:id="rId13" o:title=""/>
                </v:shape>
                <o:OLEObject Type="Embed" ProgID="Equation.3" ShapeID="_x0000_i1132" DrawAspect="Content" ObjectID="_1783797179" r:id="rId131"/>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4E8BDD37"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6B26C49"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F10D2D" w14:textId="77777777" w:rsidR="009428D8" w:rsidRPr="007275DF" w:rsidRDefault="009428D8" w:rsidP="009428D8">
      <w:pPr>
        <w:rPr>
          <w:rFonts w:cs="v4.2.0"/>
        </w:rPr>
      </w:pPr>
      <w:r w:rsidRPr="007275DF">
        <w:rPr>
          <w:rFonts w:cs="v4.2.0"/>
        </w:rPr>
        <w:t xml:space="preserve">In test 1 and test 2, the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t>A.10.4.4.2</w:t>
      </w:r>
      <w:r w:rsidRPr="007275DF">
        <w:tab/>
        <w:t>E-UTRA-NR inter-RAT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8561263"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290C30AA"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53B3B549" w14:textId="77777777" w:rsidR="009428D8" w:rsidRPr="007275DF" w:rsidRDefault="009428D8" w:rsidP="009428D8">
      <w:pPr>
        <w:rPr>
          <w:rFonts w:cs="v4.2.0"/>
        </w:rPr>
      </w:pPr>
      <w:r w:rsidRPr="007275DF">
        <w:rPr>
          <w:rFonts w:cs="v4.2.0"/>
        </w:rPr>
        <w:t>In tests 1 and 2, measurement gap pattern configuration # 0 as defined in Table A.10.4.4.2.1-2 is provided for UE that does not support per-FR gap and in tests 3 and 4, measurement gap pattern configuration #4 as defined in Table A.10.4.4.2.1-2 is provided for UE that supports per-FR gap.</w:t>
      </w:r>
    </w:p>
    <w:p w14:paraId="303E8EF5"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t>Table A.10.4.4.2.1-1: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9428D8" w:rsidRPr="007275DF" w14:paraId="34FD6FC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2D8C3C49"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77F174DD"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051D32E8"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4C36A20E" w14:textId="77777777" w:rsidR="009428D8" w:rsidRPr="007275DF" w:rsidRDefault="009428D8" w:rsidP="006D0B54">
            <w:pPr>
              <w:pStyle w:val="TAH"/>
            </w:pPr>
            <w:r w:rsidRPr="007275DF">
              <w:t>Test 4</w:t>
            </w:r>
          </w:p>
        </w:tc>
        <w:tc>
          <w:tcPr>
            <w:tcW w:w="3544" w:type="dxa"/>
            <w:tcBorders>
              <w:top w:val="nil"/>
              <w:left w:val="single" w:sz="4" w:space="0" w:color="auto"/>
              <w:bottom w:val="single" w:sz="4" w:space="0" w:color="auto"/>
              <w:right w:val="single" w:sz="4" w:space="0" w:color="auto"/>
            </w:tcBorders>
          </w:tcPr>
          <w:p w14:paraId="66F3E0A1" w14:textId="77777777" w:rsidR="009428D8" w:rsidRPr="007275DF" w:rsidRDefault="009428D8"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24283EC3"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9428D8" w:rsidRPr="007275DF" w:rsidRDefault="009428D8" w:rsidP="006D0B54">
            <w:pPr>
              <w:pStyle w:val="TAL"/>
              <w:rPr>
                <w:rFonts w:cs="Arial"/>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5905743" w14:textId="77777777" w:rsidR="009428D8" w:rsidRPr="007275DF" w:rsidRDefault="009428D8" w:rsidP="006D0B54">
            <w:pPr>
              <w:pStyle w:val="TAL"/>
              <w:rPr>
                <w:rFonts w:cs="Arial"/>
              </w:rPr>
            </w:pPr>
            <w:r w:rsidRPr="007275DF">
              <w:rPr>
                <w:rFonts w:cs="Arial"/>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0D704676" w14:textId="77777777" w:rsidR="009428D8" w:rsidRPr="007275DF" w:rsidRDefault="009428D8" w:rsidP="006D0B54">
            <w:pPr>
              <w:pStyle w:val="TAL"/>
              <w:rPr>
                <w:rFonts w:cs="Arial"/>
              </w:rPr>
            </w:pPr>
            <w:r w:rsidRPr="007275DF">
              <w:rPr>
                <w:rFonts w:cs="Arial"/>
              </w:rPr>
              <w:t>4</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9428D8" w:rsidRPr="007275DF" w:rsidRDefault="009428D8"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9428D8" w:rsidRPr="007275DF" w14:paraId="18161A41"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9428D8" w:rsidRPr="007275DF" w:rsidRDefault="009428D8"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9428D8" w:rsidRPr="007275DF" w:rsidRDefault="009428D8" w:rsidP="006D0B54">
            <w:pPr>
              <w:pStyle w:val="TAL"/>
              <w:rPr>
                <w:rFonts w:cs="Arial"/>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9AE9ED1" w14:textId="77777777" w:rsidR="009428D8" w:rsidRPr="007275DF" w:rsidRDefault="009428D8" w:rsidP="006D0B54">
            <w:pPr>
              <w:pStyle w:val="TAL"/>
              <w:rPr>
                <w:rFonts w:cs="Arial"/>
              </w:rPr>
            </w:pPr>
            <w:r w:rsidRPr="007275DF">
              <w:rPr>
                <w:rFonts w:cs="Arial"/>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B0F7764" w14:textId="77777777" w:rsidR="009428D8" w:rsidRPr="007275DF" w:rsidRDefault="009428D8" w:rsidP="006D0B54">
            <w:pPr>
              <w:pStyle w:val="TAL"/>
              <w:rPr>
                <w:rFonts w:cs="Arial"/>
              </w:rPr>
            </w:pPr>
            <w:r w:rsidRPr="007275DF">
              <w:rPr>
                <w:rFonts w:cs="Arial"/>
              </w:rPr>
              <w:t>19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9428D8" w:rsidRPr="007275DF" w:rsidRDefault="009428D8" w:rsidP="006D0B54">
            <w:pPr>
              <w:pStyle w:val="TAL"/>
              <w:rPr>
                <w:rFonts w:cs="Arial"/>
              </w:rPr>
            </w:pPr>
            <w:r w:rsidRPr="007275DF">
              <w:rPr>
                <w:rFonts w:cs="Arial"/>
              </w:rPr>
              <w:t>As specified in TS 36.331 [16].</w:t>
            </w:r>
          </w:p>
        </w:tc>
      </w:tr>
      <w:tr w:rsidR="009428D8"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134E05"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CCC5D0B"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FA1312" w:rsidRPr="007275DF" w14:paraId="1A89C8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FA1312" w:rsidRPr="007275DF" w:rsidRDefault="00FA1312" w:rsidP="00FA131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FA1312" w:rsidRPr="007275DF" w:rsidRDefault="00FA1312" w:rsidP="00FA131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FA1312" w:rsidRPr="007275DF" w:rsidRDefault="00FA1312" w:rsidP="00FA1312">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36CF2A3" w14:textId="3A77F154"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15A530AF" w14:textId="21D23312" w:rsidR="00FA1312" w:rsidRPr="007275DF" w:rsidRDefault="00FA1312" w:rsidP="00FA1312">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7D495867" w14:textId="2F06AD71"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01D1556B" w14:textId="17FDF99B" w:rsidR="00FA1312" w:rsidRPr="007275DF" w:rsidRDefault="00FA1312" w:rsidP="00FA1312">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FA1312" w:rsidRPr="007275DF" w:rsidRDefault="00FA1312" w:rsidP="00FA1312">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pPr>
            <w:r w:rsidRPr="007275DF">
              <w:t>5 MHz: R.7 FDD</w:t>
            </w:r>
          </w:p>
          <w:p w14:paraId="131BBAC2" w14:textId="77777777" w:rsidR="009428D8" w:rsidRPr="007275DF" w:rsidRDefault="009428D8" w:rsidP="006D0B54">
            <w:pPr>
              <w:pStyle w:val="TAC"/>
              <w:keepNext w:val="0"/>
            </w:pPr>
            <w:r w:rsidRPr="007275DF">
              <w:t>10 MHz: R.3 FDD</w:t>
            </w:r>
          </w:p>
          <w:p w14:paraId="29D85F12" w14:textId="77777777" w:rsidR="009428D8" w:rsidRPr="007275DF" w:rsidRDefault="009428D8" w:rsidP="006D0B54">
            <w:pPr>
              <w:pStyle w:val="TAC"/>
              <w:keepNext w:val="0"/>
            </w:pPr>
            <w:r w:rsidRPr="007275DF">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pPr>
            <w:r w:rsidRPr="007275DF">
              <w:t>5 MHz: R.4 TDD</w:t>
            </w:r>
          </w:p>
          <w:p w14:paraId="57E12DBF" w14:textId="77777777" w:rsidR="009428D8" w:rsidRPr="007275DF" w:rsidRDefault="009428D8" w:rsidP="006D0B54">
            <w:pPr>
              <w:pStyle w:val="TAC"/>
              <w:keepNext w:val="0"/>
            </w:pPr>
            <w:r w:rsidRPr="007275DF">
              <w:t>10 MHz: R.0 TDD</w:t>
            </w:r>
          </w:p>
          <w:p w14:paraId="74A4DC1D" w14:textId="77777777" w:rsidR="009428D8" w:rsidRPr="007275DF" w:rsidRDefault="009428D8" w:rsidP="006D0B54">
            <w:pPr>
              <w:pStyle w:val="TAC"/>
              <w:keepNext w:val="0"/>
            </w:pPr>
            <w:r w:rsidRPr="007275DF">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pPr>
            <w:r w:rsidRPr="007275DF">
              <w:t>5 MHz: R.11 FDD</w:t>
            </w:r>
          </w:p>
          <w:p w14:paraId="7E242965" w14:textId="77777777" w:rsidR="009428D8" w:rsidRPr="007275DF" w:rsidRDefault="009428D8" w:rsidP="006D0B54">
            <w:pPr>
              <w:pStyle w:val="TAC"/>
              <w:keepNext w:val="0"/>
            </w:pPr>
            <w:r w:rsidRPr="007275DF">
              <w:t>10 MHz: R.6 FDD</w:t>
            </w:r>
          </w:p>
          <w:p w14:paraId="4C5502CC" w14:textId="77777777" w:rsidR="009428D8" w:rsidRPr="007275DF" w:rsidRDefault="009428D8" w:rsidP="006D0B54">
            <w:pPr>
              <w:pStyle w:val="TAC"/>
              <w:keepNext w:val="0"/>
            </w:pPr>
            <w:r w:rsidRPr="007275DF">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pPr>
            <w:r w:rsidRPr="007275DF">
              <w:t>5 MHz: R.11 TDD</w:t>
            </w:r>
          </w:p>
          <w:p w14:paraId="69FFB66A" w14:textId="77777777" w:rsidR="009428D8" w:rsidRPr="007275DF" w:rsidRDefault="009428D8" w:rsidP="006D0B54">
            <w:pPr>
              <w:pStyle w:val="TAC"/>
              <w:keepNext w:val="0"/>
            </w:pPr>
            <w:r w:rsidRPr="007275DF">
              <w:t>10 MHz: R.6 TDD</w:t>
            </w:r>
          </w:p>
          <w:p w14:paraId="1205FE51" w14:textId="77777777" w:rsidR="009428D8" w:rsidRPr="007275DF" w:rsidRDefault="009428D8" w:rsidP="006D0B54">
            <w:pPr>
              <w:pStyle w:val="TAC"/>
              <w:keepNext w:val="0"/>
            </w:pPr>
            <w:r w:rsidRPr="007275DF">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pPr>
            <w:r w:rsidRPr="007275DF">
              <w:t>5 MHz: OP.20 FDD</w:t>
            </w:r>
          </w:p>
          <w:p w14:paraId="52F2F53A" w14:textId="77777777" w:rsidR="009428D8" w:rsidRPr="007275DF" w:rsidRDefault="009428D8" w:rsidP="006D0B54">
            <w:pPr>
              <w:pStyle w:val="TAC"/>
              <w:keepNext w:val="0"/>
            </w:pPr>
            <w:r w:rsidRPr="007275DF">
              <w:t>10 MHz: OP.10 FDD</w:t>
            </w:r>
          </w:p>
          <w:p w14:paraId="4DB68889" w14:textId="77777777" w:rsidR="009428D8" w:rsidRPr="007275DF" w:rsidRDefault="009428D8" w:rsidP="006D0B54">
            <w:pPr>
              <w:pStyle w:val="TAC"/>
              <w:keepNext w:val="0"/>
            </w:pPr>
            <w:r w:rsidRPr="007275DF">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pPr>
            <w:r w:rsidRPr="007275DF">
              <w:t>5 MHz: OP.9 TDD</w:t>
            </w:r>
          </w:p>
          <w:p w14:paraId="4DBB3B0C" w14:textId="77777777" w:rsidR="009428D8" w:rsidRPr="007275DF" w:rsidRDefault="009428D8" w:rsidP="006D0B54">
            <w:pPr>
              <w:pStyle w:val="TAC"/>
              <w:keepNext w:val="0"/>
            </w:pPr>
            <w:r w:rsidRPr="007275DF">
              <w:t>10 MHz: OP.1 TDD</w:t>
            </w:r>
          </w:p>
          <w:p w14:paraId="22D528FB" w14:textId="77777777" w:rsidR="009428D8" w:rsidRPr="007275DF" w:rsidRDefault="009428D8" w:rsidP="006D0B54">
            <w:pPr>
              <w:pStyle w:val="TAC"/>
              <w:keepNext w:val="0"/>
            </w:pPr>
            <w:r w:rsidRPr="007275DF">
              <w:t>20 MHz: OP.7 TDD</w:t>
            </w:r>
          </w:p>
        </w:tc>
      </w:tr>
      <w:tr w:rsidR="00FA1312" w:rsidRPr="007275DF" w14:paraId="48C0B301"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8730C0E"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40A23320" w14:textId="74475D1B"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9903BC0" w14:textId="57921C02"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D510886" w14:textId="66FCD5D4" w:rsidR="00FA1312" w:rsidRPr="007275DF" w:rsidRDefault="00FA1312" w:rsidP="00FA1312">
            <w:pPr>
              <w:pStyle w:val="TAC"/>
              <w:keepNext w:val="0"/>
            </w:pPr>
            <w:r w:rsidRPr="007275DF">
              <w:t>-77 for RSRP</w:t>
            </w:r>
          </w:p>
        </w:tc>
      </w:tr>
      <w:tr w:rsidR="00FA1312" w:rsidRPr="007275DF" w14:paraId="5B7A587B"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39FFB4A"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B781C20" w14:textId="0CA4154A" w:rsidR="00FA1312" w:rsidRPr="007275DF" w:rsidRDefault="00FA1312" w:rsidP="00FA1312">
            <w:pPr>
              <w:pStyle w:val="TAC"/>
              <w:keepNext w:val="0"/>
            </w:pPr>
            <w:r>
              <w:rPr>
                <w:rFonts w:hint="eastAsia"/>
              </w:rPr>
              <w:t>d</w:t>
            </w:r>
            <w:r>
              <w:t>B</w:t>
            </w:r>
          </w:p>
        </w:tc>
        <w:tc>
          <w:tcPr>
            <w:tcW w:w="1396" w:type="dxa"/>
            <w:tcBorders>
              <w:top w:val="single" w:sz="4" w:space="0" w:color="auto"/>
              <w:left w:val="single" w:sz="4" w:space="0" w:color="auto"/>
              <w:bottom w:val="single" w:sz="4" w:space="0" w:color="auto"/>
              <w:right w:val="single" w:sz="4" w:space="0" w:color="auto"/>
            </w:tcBorders>
            <w:hideMark/>
          </w:tcPr>
          <w:p w14:paraId="59DBD416" w14:textId="348C6B8E"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1642F60" w14:textId="055D6E67" w:rsidR="00FA1312" w:rsidRPr="007275DF" w:rsidRDefault="00FA1312" w:rsidP="00FA1312">
            <w:pPr>
              <w:pStyle w:val="TAC"/>
              <w:keepNext w:val="0"/>
            </w:pPr>
            <w:r>
              <w:t>77 for RSRQ</w:t>
            </w:r>
          </w:p>
        </w:tc>
      </w:tr>
      <w:tr w:rsidR="00FA1312" w:rsidRPr="007275DF" w14:paraId="78CD8D67"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FA14205"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686EA3C3" w14:textId="19AEA0CF"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78D6A0B" w14:textId="70FB2F5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72A3205" w14:textId="6C6116A5" w:rsidR="00FA1312" w:rsidRPr="007275DF" w:rsidRDefault="00FA1312" w:rsidP="00FA1312">
            <w:pPr>
              <w:pStyle w:val="TAC"/>
              <w:keepNext w:val="0"/>
            </w:pPr>
            <w:r>
              <w:t>90 for SINR</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390B7BA4" w:rsidR="009428D8" w:rsidRPr="007275DF" w:rsidRDefault="000634CA" w:rsidP="006D0B54">
            <w:pPr>
              <w:pStyle w:val="TAC"/>
              <w:keepNext w:val="0"/>
            </w:pPr>
            <w:r>
              <w:t>AWGN</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4B322C3"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2DDEE2B"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rPr>
              <w:t>DBT.1</w:t>
            </w:r>
          </w:p>
        </w:tc>
      </w:tr>
      <w:tr w:rsidR="009428D8" w:rsidRPr="007275DF" w14:paraId="29D90AA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FA1312">
        <w:trPr>
          <w:cantSplit/>
          <w:trHeight w:val="167"/>
        </w:trPr>
        <w:tc>
          <w:tcPr>
            <w:tcW w:w="2592" w:type="dxa"/>
            <w:vMerge w:val="restart"/>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FA1312" w:rsidRPr="007275DF" w14:paraId="535F6618" w14:textId="77777777" w:rsidTr="00FA1312">
        <w:trPr>
          <w:cantSplit/>
          <w:trHeight w:val="167"/>
        </w:trPr>
        <w:tc>
          <w:tcPr>
            <w:tcW w:w="2592" w:type="dxa"/>
            <w:vMerge/>
            <w:tcBorders>
              <w:left w:val="single" w:sz="4" w:space="0" w:color="auto"/>
              <w:right w:val="single" w:sz="4" w:space="0" w:color="auto"/>
            </w:tcBorders>
          </w:tcPr>
          <w:p w14:paraId="2F905602" w14:textId="77777777" w:rsidR="00FA1312" w:rsidRPr="007275DF" w:rsidRDefault="00FA1312" w:rsidP="00FA1312">
            <w:pPr>
              <w:pStyle w:val="TAL"/>
              <w:rPr>
                <w:lang w:eastAsia="ja-JP"/>
              </w:rPr>
            </w:pPr>
          </w:p>
        </w:tc>
        <w:tc>
          <w:tcPr>
            <w:tcW w:w="1584" w:type="dxa"/>
            <w:tcBorders>
              <w:top w:val="single" w:sz="4" w:space="0" w:color="auto"/>
              <w:left w:val="single" w:sz="4" w:space="0" w:color="auto"/>
              <w:bottom w:val="nil"/>
              <w:right w:val="single" w:sz="4" w:space="0" w:color="auto"/>
            </w:tcBorders>
          </w:tcPr>
          <w:p w14:paraId="4F405967" w14:textId="08956AE7" w:rsidR="00FA1312" w:rsidRPr="007275DF" w:rsidRDefault="00FA1312" w:rsidP="00FA131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B2939D"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47D5EE03" w14:textId="3E3DB323"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518CC38" w14:textId="3D0CC0F5" w:rsidR="00FA1312" w:rsidRPr="007275DF" w:rsidRDefault="00FA1312" w:rsidP="00FA1312">
            <w:pPr>
              <w:pStyle w:val="TAC"/>
              <w:rPr>
                <w:szCs w:val="18"/>
              </w:rPr>
            </w:pPr>
            <w:r>
              <w:rPr>
                <w:szCs w:val="18"/>
              </w:rPr>
              <w:t>55 for SS-RSRQ</w:t>
            </w:r>
          </w:p>
        </w:tc>
      </w:tr>
      <w:tr w:rsidR="00FA1312" w:rsidRPr="007275DF" w14:paraId="1A83E549" w14:textId="77777777" w:rsidTr="00FA1312">
        <w:trPr>
          <w:cantSplit/>
          <w:trHeight w:val="167"/>
        </w:trPr>
        <w:tc>
          <w:tcPr>
            <w:tcW w:w="2592" w:type="dxa"/>
            <w:vMerge/>
            <w:tcBorders>
              <w:left w:val="single" w:sz="4" w:space="0" w:color="auto"/>
              <w:bottom w:val="single" w:sz="4" w:space="0" w:color="auto"/>
              <w:right w:val="single" w:sz="4" w:space="0" w:color="auto"/>
            </w:tcBorders>
            <w:vAlign w:val="center"/>
            <w:hideMark/>
          </w:tcPr>
          <w:p w14:paraId="0DDC9A56" w14:textId="77777777" w:rsidR="00FA1312" w:rsidRPr="007275DF" w:rsidRDefault="00FA1312" w:rsidP="00FA131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63199322" w14:textId="0FC4B661" w:rsidR="00FA1312" w:rsidRPr="007275DF" w:rsidRDefault="00FA1312" w:rsidP="00FA131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72E5A8A"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543C24" w14:textId="4D81D7EF"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2943361" w14:textId="2D5339FE" w:rsidR="00FA1312" w:rsidRPr="007275DF" w:rsidRDefault="00FA1312" w:rsidP="00FA1312">
            <w:pPr>
              <w:pStyle w:val="TAC"/>
              <w:rPr>
                <w:szCs w:val="18"/>
              </w:rPr>
            </w:pPr>
            <w:r>
              <w:rPr>
                <w:szCs w:val="18"/>
              </w:rPr>
              <w:t>50 for SS-SINR</w:t>
            </w:r>
          </w:p>
        </w:tc>
      </w:tr>
      <w:tr w:rsidR="009428D8" w:rsidRPr="007275DF" w14:paraId="3B8B929C" w14:textId="77777777" w:rsidTr="00FA131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33" type="#_x0000_t75" style="width:20.5pt;height:15.5pt" o:ole="" fillcolor="window">
                  <v:imagedata r:id="rId13" o:title=""/>
                </v:shape>
                <o:OLEObject Type="Embed" ProgID="Equation.3" ShapeID="_x0000_i1133" DrawAspect="Content" ObjectID="_1783797180" r:id="rId13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34" type="#_x0000_t75" style="width:20.5pt;height:15.5pt" o:ole="" fillcolor="window">
                  <v:imagedata r:id="rId13" o:title=""/>
                </v:shape>
                <o:OLEObject Type="Embed" ProgID="Equation.3" ShapeID="_x0000_i1134" DrawAspect="Content" ObjectID="_1783797181" r:id="rId13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35" type="#_x0000_t75" style="width:20.5pt;height:15.5pt" o:ole="" fillcolor="window">
                  <v:imagedata r:id="rId44" o:title=""/>
                </v:shape>
                <o:OLEObject Type="Embed" ProgID="Equation.3" ShapeID="_x0000_i1135" DrawAspect="Content" ObjectID="_1783797182" r:id="rId13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36" type="#_x0000_t75" style="width:31.5pt;height:15.5pt" o:ole="" fillcolor="window">
                  <v:imagedata r:id="rId46" o:title=""/>
                </v:shape>
                <o:OLEObject Type="Embed" ProgID="Equation.3" ShapeID="_x0000_i1136" DrawAspect="Content" ObjectID="_1783797183" r:id="rId13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9428D8" w:rsidRPr="007275DF" w14:paraId="15D21D53"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A5DC45B"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A42CD4B"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FCAA836"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CA40406" w14:textId="08930964" w:rsidR="009428D8" w:rsidRPr="007275DF" w:rsidRDefault="001436F2" w:rsidP="006D0B54">
            <w:pPr>
              <w:pStyle w:val="TAC"/>
            </w:pPr>
            <w:r>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B3B1CF1" w14:textId="0BDBE765" w:rsidR="009428D8" w:rsidRPr="007275DF" w:rsidRDefault="001436F2" w:rsidP="006D0B54">
            <w:pPr>
              <w:pStyle w:val="TAC"/>
            </w:pPr>
            <w:r>
              <w:t>AWGN</w:t>
            </w:r>
          </w:p>
        </w:tc>
      </w:tr>
      <w:tr w:rsidR="009428D8" w:rsidRPr="007275DF" w14:paraId="2B7CF08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3FB41B6" w14:textId="77777777" w:rsidR="00FA1312" w:rsidRPr="007275DF" w:rsidRDefault="00FA1312" w:rsidP="00FA1312">
            <w:pPr>
              <w:pStyle w:val="TAN"/>
            </w:pPr>
            <w:r w:rsidRPr="007275DF">
              <w:t>NOTE 1:</w:t>
            </w:r>
            <w:r w:rsidRPr="007275DF">
              <w:tab/>
              <w:t>OCNG shall be used such that the cell is fully allocated and a constant total transmitted power spectral density is achieved for all OFDM symbols.</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37" type="#_x0000_t75" style="width:20.5pt;height:15.5pt" o:ole="" fillcolor="window">
                  <v:imagedata r:id="rId13" o:title=""/>
                </v:shape>
                <o:OLEObject Type="Embed" ProgID="Equation.3" ShapeID="_x0000_i1137" DrawAspect="Content" ObjectID="_1783797184" r:id="rId136"/>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1A6F851D"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3526B3F"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BE93530"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CAA6274" w14:textId="77777777" w:rsidR="009428D8" w:rsidRPr="007275DF" w:rsidRDefault="009428D8" w:rsidP="009428D8">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77777777" w:rsidR="009428D8" w:rsidRPr="007275DF" w:rsidRDefault="009428D8" w:rsidP="009428D8">
      <w:pPr>
        <w:rPr>
          <w:rFonts w:cs="v4.2.0"/>
        </w:rPr>
      </w:pPr>
      <w:r w:rsidRPr="007275DF">
        <w:rPr>
          <w:rFonts w:cs="v4.2.0"/>
        </w:rPr>
        <w:t>In tests 1, 2, 3 and 4,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7E12498A" w14:textId="77777777" w:rsidR="009428D8" w:rsidRPr="007275DF" w:rsidRDefault="009428D8" w:rsidP="009428D8">
      <w:pPr>
        <w:rPr>
          <w:rFonts w:cs="v4.2.0"/>
        </w:rPr>
      </w:pPr>
      <w:r w:rsidRPr="007275DF">
        <w:rPr>
          <w:rFonts w:cs="v4.2.0"/>
        </w:rPr>
        <w:t>In test 1 measurement gap pattern configuration # 0 as defined in Table A.10.4.4.3.1-2 is provided for UE that does not support per-FR gap and in test 2 measurement gap pattern configuration #4 as defined in Table A.10.4.4.3.1-2 is provided for UE that supports per-FR gap.</w:t>
      </w:r>
    </w:p>
    <w:p w14:paraId="1E9C391B"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t>Table A.10.4.4.3.1-1: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8404709"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50B93A1"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FFA4AF3"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9428D8" w:rsidRPr="007275DF" w:rsidRDefault="009428D8" w:rsidP="006D0B54">
            <w:pPr>
              <w:pStyle w:val="TAH"/>
            </w:pPr>
            <w:r w:rsidRPr="007275DF">
              <w:t>Comment</w:t>
            </w:r>
          </w:p>
        </w:tc>
      </w:tr>
      <w:tr w:rsidR="009428D8" w:rsidRPr="007275DF" w14:paraId="093F153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4FADD18B"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5A4C975D"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4757AAC5" w14:textId="77777777" w:rsidR="009428D8" w:rsidRPr="007275DF" w:rsidRDefault="009428D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9428D8" w:rsidRPr="007275DF" w14:paraId="70E9B904"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9DC4014" w14:textId="77777777" w:rsidR="009428D8" w:rsidRPr="007275DF" w:rsidRDefault="009428D8" w:rsidP="006D0B54">
            <w:pPr>
              <w:pStyle w:val="TAL"/>
              <w:rPr>
                <w:rFonts w:cs="Arial"/>
              </w:rPr>
            </w:pPr>
            <w:r w:rsidRPr="007275DF">
              <w:rPr>
                <w:rFonts w:cs="Arial"/>
              </w:rPr>
              <w:t>0</w:t>
            </w:r>
          </w:p>
        </w:tc>
        <w:tc>
          <w:tcPr>
            <w:tcW w:w="1134" w:type="dxa"/>
            <w:tcBorders>
              <w:top w:val="single" w:sz="4" w:space="0" w:color="auto"/>
              <w:left w:val="single" w:sz="4" w:space="0" w:color="auto"/>
              <w:bottom w:val="single" w:sz="4" w:space="0" w:color="auto"/>
              <w:right w:val="single" w:sz="4" w:space="0" w:color="auto"/>
            </w:tcBorders>
            <w:hideMark/>
          </w:tcPr>
          <w:p w14:paraId="519324CB" w14:textId="77777777" w:rsidR="009428D8" w:rsidRPr="007275DF" w:rsidRDefault="009428D8" w:rsidP="006D0B54">
            <w:pPr>
              <w:pStyle w:val="TAL"/>
              <w:rPr>
                <w:rFonts w:cs="Arial"/>
              </w:rPr>
            </w:pPr>
            <w:r w:rsidRPr="007275DF">
              <w:rPr>
                <w:rFonts w:cs="Arial"/>
              </w:rPr>
              <w:t>4</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9428D8" w:rsidRPr="007275DF" w:rsidRDefault="009428D8"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9428D8" w:rsidRPr="007275DF" w14:paraId="0D79A2EB"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9428D8" w:rsidRPr="007275DF" w:rsidRDefault="009428D8"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74283FA" w14:textId="77777777" w:rsidR="009428D8" w:rsidRPr="007275DF" w:rsidRDefault="009428D8" w:rsidP="006D0B54">
            <w:pPr>
              <w:pStyle w:val="TAL"/>
              <w:rPr>
                <w:rFonts w:cs="Arial"/>
              </w:rPr>
            </w:pPr>
            <w:r w:rsidRPr="007275DF">
              <w:rPr>
                <w:rFonts w:cs="Arial"/>
              </w:rPr>
              <w:t>39</w:t>
            </w:r>
          </w:p>
        </w:tc>
        <w:tc>
          <w:tcPr>
            <w:tcW w:w="1134" w:type="dxa"/>
            <w:tcBorders>
              <w:top w:val="single" w:sz="4" w:space="0" w:color="auto"/>
              <w:left w:val="single" w:sz="4" w:space="0" w:color="auto"/>
              <w:bottom w:val="single" w:sz="4" w:space="0" w:color="auto"/>
              <w:right w:val="single" w:sz="4" w:space="0" w:color="auto"/>
            </w:tcBorders>
            <w:hideMark/>
          </w:tcPr>
          <w:p w14:paraId="0DCDF1B4" w14:textId="77777777" w:rsidR="009428D8" w:rsidRPr="007275DF" w:rsidRDefault="009428D8" w:rsidP="006D0B54">
            <w:pPr>
              <w:pStyle w:val="TAL"/>
              <w:rPr>
                <w:rFonts w:cs="Arial"/>
              </w:rPr>
            </w:pPr>
            <w:r w:rsidRPr="007275DF">
              <w:rPr>
                <w:rFonts w:cs="Arial"/>
              </w:rPr>
              <w:t>19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9428D8" w:rsidRPr="007275DF" w:rsidRDefault="009428D8" w:rsidP="006D0B54">
            <w:pPr>
              <w:pStyle w:val="TAL"/>
              <w:rPr>
                <w:rFonts w:cs="Arial"/>
              </w:rPr>
            </w:pPr>
            <w:r w:rsidRPr="007275DF">
              <w:rPr>
                <w:rFonts w:cs="Arial"/>
              </w:rPr>
              <w:t>As specified in TS 36.331 [16].</w:t>
            </w:r>
          </w:p>
        </w:tc>
      </w:tr>
      <w:tr w:rsidR="009428D8"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4D18C72"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44B010"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9428D8" w:rsidRPr="007275DF" w14:paraId="4092032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63BEDE"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1134" w:type="dxa"/>
            <w:tcBorders>
              <w:top w:val="single" w:sz="4" w:space="0" w:color="auto"/>
              <w:left w:val="single" w:sz="4" w:space="0" w:color="auto"/>
              <w:bottom w:val="single" w:sz="4" w:space="0" w:color="auto"/>
              <w:right w:val="single" w:sz="4" w:space="0" w:color="auto"/>
            </w:tcBorders>
            <w:hideMark/>
          </w:tcPr>
          <w:p w14:paraId="2E9DFEBA"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pPr>
            <w:r w:rsidRPr="007275DF">
              <w:t>5 MHz: R.7 FDD</w:t>
            </w:r>
          </w:p>
          <w:p w14:paraId="02F63616" w14:textId="77777777" w:rsidR="009428D8" w:rsidRPr="007275DF" w:rsidRDefault="009428D8" w:rsidP="006D0B54">
            <w:pPr>
              <w:pStyle w:val="TAC"/>
              <w:keepNext w:val="0"/>
            </w:pPr>
            <w:r w:rsidRPr="007275DF">
              <w:t>10 MHz: R.3 FDD</w:t>
            </w:r>
          </w:p>
          <w:p w14:paraId="3A85A569" w14:textId="77777777" w:rsidR="009428D8" w:rsidRPr="007275DF" w:rsidRDefault="009428D8" w:rsidP="006D0B54">
            <w:pPr>
              <w:pStyle w:val="TAC"/>
              <w:keepNext w:val="0"/>
            </w:pPr>
            <w:r w:rsidRPr="007275DF">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pPr>
            <w:r w:rsidRPr="007275DF">
              <w:t>5 MHz: R.4 TDD</w:t>
            </w:r>
          </w:p>
          <w:p w14:paraId="39E92983" w14:textId="77777777" w:rsidR="009428D8" w:rsidRPr="007275DF" w:rsidRDefault="009428D8" w:rsidP="006D0B54">
            <w:pPr>
              <w:pStyle w:val="TAC"/>
              <w:keepNext w:val="0"/>
            </w:pPr>
            <w:r w:rsidRPr="007275DF">
              <w:t>10 MHz: R.0 TDD</w:t>
            </w:r>
          </w:p>
          <w:p w14:paraId="40EA4694" w14:textId="77777777" w:rsidR="009428D8" w:rsidRPr="007275DF" w:rsidRDefault="009428D8" w:rsidP="006D0B54">
            <w:pPr>
              <w:pStyle w:val="TAC"/>
              <w:keepNext w:val="0"/>
            </w:pPr>
            <w:r w:rsidRPr="007275DF">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pPr>
            <w:r w:rsidRPr="007275DF">
              <w:t>5 MHz: R.11 FDD</w:t>
            </w:r>
          </w:p>
          <w:p w14:paraId="2DCBFDF6" w14:textId="77777777" w:rsidR="009428D8" w:rsidRPr="007275DF" w:rsidRDefault="009428D8" w:rsidP="006D0B54">
            <w:pPr>
              <w:pStyle w:val="TAC"/>
              <w:keepNext w:val="0"/>
            </w:pPr>
            <w:r w:rsidRPr="007275DF">
              <w:t>10 MHz: R.6 FDD</w:t>
            </w:r>
          </w:p>
          <w:p w14:paraId="05DA895B" w14:textId="77777777" w:rsidR="009428D8" w:rsidRPr="007275DF" w:rsidRDefault="009428D8" w:rsidP="006D0B54">
            <w:pPr>
              <w:pStyle w:val="TAC"/>
              <w:keepNext w:val="0"/>
            </w:pPr>
            <w:r w:rsidRPr="007275DF">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pPr>
            <w:r w:rsidRPr="007275DF">
              <w:t>5 MHz: R.11 TDD</w:t>
            </w:r>
          </w:p>
          <w:p w14:paraId="3427CE50" w14:textId="77777777" w:rsidR="009428D8" w:rsidRPr="007275DF" w:rsidRDefault="009428D8" w:rsidP="006D0B54">
            <w:pPr>
              <w:pStyle w:val="TAC"/>
              <w:keepNext w:val="0"/>
            </w:pPr>
            <w:r w:rsidRPr="007275DF">
              <w:t>10 MHz: R.6 TDD</w:t>
            </w:r>
          </w:p>
          <w:p w14:paraId="7622A734" w14:textId="77777777" w:rsidR="009428D8" w:rsidRPr="007275DF" w:rsidRDefault="009428D8" w:rsidP="006D0B54">
            <w:pPr>
              <w:pStyle w:val="TAC"/>
              <w:keepNext w:val="0"/>
            </w:pPr>
            <w:r w:rsidRPr="007275DF">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pPr>
            <w:r w:rsidRPr="007275DF">
              <w:t>5 MHz: OP.20 FDD</w:t>
            </w:r>
          </w:p>
          <w:p w14:paraId="295A1196" w14:textId="77777777" w:rsidR="009428D8" w:rsidRPr="007275DF" w:rsidRDefault="009428D8" w:rsidP="006D0B54">
            <w:pPr>
              <w:pStyle w:val="TAC"/>
              <w:keepNext w:val="0"/>
            </w:pPr>
            <w:r w:rsidRPr="007275DF">
              <w:t>10 MHz: OP.10 FDD</w:t>
            </w:r>
          </w:p>
          <w:p w14:paraId="7F61756A" w14:textId="77777777" w:rsidR="009428D8" w:rsidRPr="007275DF" w:rsidRDefault="009428D8" w:rsidP="006D0B54">
            <w:pPr>
              <w:pStyle w:val="TAC"/>
              <w:keepNext w:val="0"/>
            </w:pPr>
            <w:r w:rsidRPr="007275DF">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pPr>
            <w:r w:rsidRPr="007275DF">
              <w:t>5 MHz: OP.9 TDD</w:t>
            </w:r>
          </w:p>
          <w:p w14:paraId="33E10C4A" w14:textId="77777777" w:rsidR="009428D8" w:rsidRPr="007275DF" w:rsidRDefault="009428D8" w:rsidP="006D0B54">
            <w:pPr>
              <w:pStyle w:val="TAC"/>
              <w:keepNext w:val="0"/>
            </w:pPr>
            <w:r w:rsidRPr="007275DF">
              <w:t>10 MHz: OP.1 TDD</w:t>
            </w:r>
          </w:p>
          <w:p w14:paraId="5BA140BB" w14:textId="77777777" w:rsidR="009428D8" w:rsidRPr="007275DF" w:rsidRDefault="009428D8" w:rsidP="006D0B54">
            <w:pPr>
              <w:pStyle w:val="TAC"/>
              <w:keepNext w:val="0"/>
            </w:pPr>
            <w:r w:rsidRPr="007275DF">
              <w:t>20 MHz: OP.7 TDD</w:t>
            </w:r>
          </w:p>
        </w:tc>
      </w:tr>
      <w:tr w:rsidR="00FA1312" w:rsidRPr="007275DF" w14:paraId="08119D8C"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C23309F"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7D0D22C4" w14:textId="383FE410"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7BFBC5B1" w14:textId="20D32A0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4DC0753" w14:textId="725EB2F2" w:rsidR="00FA1312" w:rsidRPr="007275DF" w:rsidRDefault="00FA1312" w:rsidP="00FA1312">
            <w:pPr>
              <w:pStyle w:val="TAC"/>
              <w:keepNext w:val="0"/>
            </w:pPr>
            <w:r w:rsidRPr="007275DF">
              <w:t>-77 for RSRP</w:t>
            </w:r>
          </w:p>
        </w:tc>
      </w:tr>
      <w:tr w:rsidR="00FA1312" w:rsidRPr="007275DF" w14:paraId="69534562"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6D5C5A6"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720C3736" w14:textId="3603EB45" w:rsidR="00FA1312" w:rsidRPr="007275DF" w:rsidRDefault="00FA1312" w:rsidP="00FA1312">
            <w:pPr>
              <w:pStyle w:val="TAC"/>
              <w:keepNext w:val="0"/>
            </w:pPr>
            <w:r>
              <w:rPr>
                <w:rFonts w:hint="eastAsia"/>
              </w:rPr>
              <w:t>d</w:t>
            </w:r>
            <w:r>
              <w:t>B</w:t>
            </w:r>
          </w:p>
        </w:tc>
        <w:tc>
          <w:tcPr>
            <w:tcW w:w="1396" w:type="dxa"/>
            <w:tcBorders>
              <w:top w:val="single" w:sz="4" w:space="0" w:color="auto"/>
              <w:left w:val="single" w:sz="4" w:space="0" w:color="auto"/>
              <w:bottom w:val="single" w:sz="4" w:space="0" w:color="auto"/>
              <w:right w:val="single" w:sz="4" w:space="0" w:color="auto"/>
            </w:tcBorders>
            <w:hideMark/>
          </w:tcPr>
          <w:p w14:paraId="59AEFE83" w14:textId="05A7D07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966D703" w14:textId="241301FA" w:rsidR="00FA1312" w:rsidRPr="007275DF" w:rsidRDefault="00FA1312" w:rsidP="00FA1312">
            <w:pPr>
              <w:pStyle w:val="TAC"/>
              <w:keepNext w:val="0"/>
            </w:pPr>
            <w:r>
              <w:t>77 for RSRQ</w:t>
            </w:r>
          </w:p>
        </w:tc>
      </w:tr>
      <w:tr w:rsidR="00FA1312" w:rsidRPr="007275DF" w14:paraId="5183789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3A99C2C1"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D12D25" w14:textId="4495664A"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EBDC5C5" w14:textId="3D69AFA9"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15914E6" w14:textId="083F9F80" w:rsidR="00FA1312" w:rsidRPr="007275DF" w:rsidRDefault="00FA1312" w:rsidP="00FA1312">
            <w:pPr>
              <w:pStyle w:val="TAC"/>
              <w:keepNext w:val="0"/>
            </w:pPr>
            <w:r>
              <w:t>90 for SINR</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0E48CBA9" w:rsidR="009428D8" w:rsidRPr="007275DF" w:rsidRDefault="00E47C6F" w:rsidP="006D0B54">
            <w:pPr>
              <w:pStyle w:val="TAC"/>
              <w:keepNext w:val="0"/>
            </w:pPr>
            <w:r>
              <w:t>AWGN</w:t>
            </w:r>
          </w:p>
        </w:tc>
      </w:tr>
      <w:tr w:rsidR="009428D8"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9428D8" w:rsidRPr="007275DF" w:rsidRDefault="009428D8" w:rsidP="006D0B54">
            <w:pPr>
              <w:pStyle w:val="TAC"/>
              <w:keepNext w:val="0"/>
            </w:pPr>
            <w:r w:rsidRPr="007275DF">
              <w:t>1x2 Low</w:t>
            </w:r>
          </w:p>
        </w:tc>
      </w:tr>
      <w:tr w:rsidR="009428D8"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31A7155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71E9DEB3"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49D1A10C"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41626D7B"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A3075FB"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rPr>
              <w:t>DBT.1</w:t>
            </w:r>
          </w:p>
        </w:tc>
      </w:tr>
      <w:tr w:rsidR="009428D8" w:rsidRPr="007275DF" w14:paraId="395D975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9428D8" w:rsidRPr="007275DF" w14:paraId="1B958761" w14:textId="77777777" w:rsidTr="0016342B">
        <w:trPr>
          <w:cantSplit/>
          <w:trHeight w:val="167"/>
        </w:trPr>
        <w:tc>
          <w:tcPr>
            <w:tcW w:w="2592" w:type="dxa"/>
            <w:vMerge w:val="restart"/>
            <w:tcBorders>
              <w:top w:val="single" w:sz="4" w:space="0" w:color="auto"/>
              <w:left w:val="single" w:sz="4" w:space="0" w:color="auto"/>
              <w:right w:val="single" w:sz="4" w:space="0" w:color="auto"/>
            </w:tcBorders>
            <w:hideMark/>
          </w:tcPr>
          <w:p w14:paraId="7CD48CE3"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12DCE2A" w14:textId="0BD6B683" w:rsidR="009428D8" w:rsidRPr="007275DF" w:rsidRDefault="0016342B"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54AD1BC"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5D0725"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5E7E052" w14:textId="77777777" w:rsidR="009428D8" w:rsidRPr="007275DF" w:rsidRDefault="009428D8" w:rsidP="006D0B54">
            <w:pPr>
              <w:pStyle w:val="TAC"/>
            </w:pPr>
            <w:r w:rsidRPr="007275DF">
              <w:rPr>
                <w:szCs w:val="18"/>
              </w:rPr>
              <w:t>-98  for SS-RSRP</w:t>
            </w:r>
          </w:p>
        </w:tc>
      </w:tr>
      <w:tr w:rsidR="0016342B" w:rsidRPr="007275DF" w14:paraId="11123AB2" w14:textId="77777777" w:rsidTr="0016342B">
        <w:trPr>
          <w:cantSplit/>
          <w:trHeight w:val="167"/>
        </w:trPr>
        <w:tc>
          <w:tcPr>
            <w:tcW w:w="2592" w:type="dxa"/>
            <w:vMerge/>
            <w:tcBorders>
              <w:left w:val="single" w:sz="4" w:space="0" w:color="auto"/>
              <w:right w:val="single" w:sz="4" w:space="0" w:color="auto"/>
            </w:tcBorders>
          </w:tcPr>
          <w:p w14:paraId="527742B1" w14:textId="77777777" w:rsidR="0016342B" w:rsidRPr="007275DF" w:rsidRDefault="0016342B" w:rsidP="0016342B">
            <w:pPr>
              <w:pStyle w:val="TAL"/>
              <w:rPr>
                <w:lang w:eastAsia="ja-JP"/>
              </w:rPr>
            </w:pPr>
          </w:p>
        </w:tc>
        <w:tc>
          <w:tcPr>
            <w:tcW w:w="1584" w:type="dxa"/>
            <w:tcBorders>
              <w:top w:val="single" w:sz="4" w:space="0" w:color="auto"/>
              <w:left w:val="single" w:sz="4" w:space="0" w:color="auto"/>
              <w:bottom w:val="nil"/>
              <w:right w:val="single" w:sz="4" w:space="0" w:color="auto"/>
            </w:tcBorders>
          </w:tcPr>
          <w:p w14:paraId="444671D1" w14:textId="709EA230" w:rsidR="0016342B" w:rsidRPr="007275DF" w:rsidRDefault="0016342B" w:rsidP="0016342B">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D893FE2" w14:textId="77777777" w:rsidR="0016342B" w:rsidRPr="007275DF" w:rsidRDefault="0016342B" w:rsidP="0016342B">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5649C96" w14:textId="212E83E3" w:rsidR="0016342B" w:rsidRPr="007275DF" w:rsidRDefault="0016342B" w:rsidP="0016342B">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FD81E61" w14:textId="47247E3B" w:rsidR="0016342B" w:rsidRPr="007275DF" w:rsidRDefault="0016342B" w:rsidP="0016342B">
            <w:pPr>
              <w:pStyle w:val="TAC"/>
              <w:rPr>
                <w:szCs w:val="18"/>
              </w:rPr>
            </w:pPr>
            <w:r>
              <w:rPr>
                <w:szCs w:val="18"/>
              </w:rPr>
              <w:t>55 for SS-RSRQ</w:t>
            </w:r>
          </w:p>
        </w:tc>
      </w:tr>
      <w:tr w:rsidR="0016342B" w:rsidRPr="007275DF" w14:paraId="49D04DB1"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03626EC6" w14:textId="77777777" w:rsidR="0016342B" w:rsidRPr="007275DF" w:rsidRDefault="0016342B" w:rsidP="0016342B">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72404691" w14:textId="134F9F4A" w:rsidR="0016342B" w:rsidRPr="007275DF" w:rsidRDefault="0016342B" w:rsidP="0016342B">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6E02210" w14:textId="77777777" w:rsidR="0016342B" w:rsidRPr="007275DF" w:rsidRDefault="0016342B" w:rsidP="0016342B">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F877D2D" w14:textId="629E7D4B" w:rsidR="0016342B" w:rsidRPr="007275DF" w:rsidRDefault="0016342B" w:rsidP="0016342B">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BDA1E7D" w14:textId="5E0B7194" w:rsidR="0016342B" w:rsidRPr="007275DF" w:rsidRDefault="0016342B" w:rsidP="0016342B">
            <w:pPr>
              <w:pStyle w:val="TAC"/>
              <w:rPr>
                <w:szCs w:val="18"/>
              </w:rPr>
            </w:pPr>
            <w:r>
              <w:rPr>
                <w:szCs w:val="18"/>
              </w:rPr>
              <w:t>50 for SS-SINR</w:t>
            </w:r>
          </w:p>
        </w:tc>
      </w:tr>
      <w:tr w:rsidR="009428D8" w:rsidRPr="007275DF" w14:paraId="7FBD2BE1"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38" type="#_x0000_t75" style="width:20.5pt;height:15.5pt" o:ole="" fillcolor="window">
                  <v:imagedata r:id="rId13" o:title=""/>
                </v:shape>
                <o:OLEObject Type="Embed" ProgID="Equation.3" ShapeID="_x0000_i1138" DrawAspect="Content" ObjectID="_1783797185" r:id="rId13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39" type="#_x0000_t75" style="width:20.5pt;height:15.5pt" o:ole="" fillcolor="window">
                  <v:imagedata r:id="rId13" o:title=""/>
                </v:shape>
                <o:OLEObject Type="Embed" ProgID="Equation.3" ShapeID="_x0000_i1139" DrawAspect="Content" ObjectID="_1783797186" r:id="rId13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40" type="#_x0000_t75" style="width:20.5pt;height:15.5pt" o:ole="" fillcolor="window">
                  <v:imagedata r:id="rId44" o:title=""/>
                </v:shape>
                <o:OLEObject Type="Embed" ProgID="Equation.3" ShapeID="_x0000_i1140" DrawAspect="Content" ObjectID="_1783797187" r:id="rId13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41" type="#_x0000_t75" style="width:31.5pt;height:15.5pt" o:ole="" fillcolor="window">
                  <v:imagedata r:id="rId46" o:title=""/>
                </v:shape>
                <o:OLEObject Type="Embed" ProgID="Equation.3" ShapeID="_x0000_i1141" DrawAspect="Content" ObjectID="_1783797188" r:id="rId14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8A3DBD" w:rsidRPr="007275DF" w14:paraId="794AF79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9E8FD58" w14:textId="77777777" w:rsidR="008A3DBD" w:rsidRPr="007275DF" w:rsidRDefault="008A3DBD" w:rsidP="008A3DB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4BF8E1" w14:textId="77777777" w:rsidR="008A3DBD" w:rsidRPr="007275DF" w:rsidRDefault="008A3DBD" w:rsidP="008A3DB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979665" w14:textId="77777777" w:rsidR="008A3DBD" w:rsidRPr="007275DF" w:rsidRDefault="008A3DBD" w:rsidP="008A3DB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71858C" w14:textId="19B9CE31" w:rsidR="008A3DBD" w:rsidRPr="007275DF" w:rsidRDefault="008A3DBD" w:rsidP="008A3DBD">
            <w:pPr>
              <w:pStyle w:val="TAC"/>
            </w:pPr>
            <w:r w:rsidRPr="003F7C11">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5F1D1211" w14:textId="0827DF55" w:rsidR="008A3DBD" w:rsidRPr="007275DF" w:rsidRDefault="008A3DBD" w:rsidP="008A3DBD">
            <w:pPr>
              <w:pStyle w:val="TAC"/>
            </w:pPr>
            <w:r w:rsidRPr="003F7C11">
              <w:t>AWGN</w:t>
            </w:r>
          </w:p>
        </w:tc>
      </w:tr>
      <w:tr w:rsidR="009428D8" w:rsidRPr="007275DF" w14:paraId="5F0C5F9B"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78BC95DF"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42" type="#_x0000_t75" style="width:20.5pt;height:15.5pt" o:ole="" fillcolor="window">
                  <v:imagedata r:id="rId13" o:title=""/>
                </v:shape>
                <o:OLEObject Type="Embed" ProgID="Equation.3" ShapeID="_x0000_i1142" DrawAspect="Content" ObjectID="_1783797189" r:id="rId141"/>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47FD76EC"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1C817F8"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7777777" w:rsidR="009428D8" w:rsidRPr="007275DF" w:rsidRDefault="009428D8" w:rsidP="009428D8">
      <w:pPr>
        <w:rPr>
          <w:rFonts w:cs="v4.2.0"/>
        </w:rPr>
      </w:pPr>
      <w:r w:rsidRPr="007275DF">
        <w:rPr>
          <w:rFonts w:cs="v4.2.0"/>
        </w:rPr>
        <w:t>In test 1 and test 2, 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77777777" w:rsidR="009428D8" w:rsidRPr="007275DF" w:rsidRDefault="009428D8" w:rsidP="009428D8">
      <w:pPr>
        <w:rPr>
          <w:rFonts w:cs="v4.2.0"/>
        </w:rPr>
      </w:pPr>
      <w:r w:rsidRPr="007275DF">
        <w:rPr>
          <w:rFonts w:cs="v4.2.0"/>
        </w:rPr>
        <w:t>In tests 1 and 2, measurement gap pattern configuration # 0 as defined in Table A.10.4.4.4.1-2 is provided for UE that does not support per-FR gap and in tests 3 and 4, measurement gap pattern configuration #4 as defined in Table A.10.4.4.4.1-2 is provided for UE that supports per-FR gap.</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t>Table A.10.4.4.4.1-1: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9428D8" w:rsidRPr="007275DF" w14:paraId="1250192E"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44DADF97"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1BC07B13"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423E4BDD"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6AF12D75" w14:textId="77777777" w:rsidR="009428D8" w:rsidRPr="007275DF" w:rsidRDefault="009428D8" w:rsidP="006D0B54">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4169C8FB" w14:textId="77777777" w:rsidR="009428D8" w:rsidRPr="007275DF" w:rsidRDefault="009428D8"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5DFF66F6"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9428D8" w:rsidRPr="007275DF" w:rsidRDefault="009428D8" w:rsidP="006D0B54">
            <w:pPr>
              <w:pStyle w:val="TAL"/>
              <w:rPr>
                <w:rFonts w:cs="Arial"/>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464031BB" w14:textId="77777777" w:rsidR="009428D8" w:rsidRPr="007275DF" w:rsidRDefault="009428D8" w:rsidP="006D0B54">
            <w:pPr>
              <w:pStyle w:val="TAL"/>
              <w:rPr>
                <w:rFonts w:cs="Arial"/>
              </w:rPr>
            </w:pPr>
            <w:r w:rsidRPr="007275DF">
              <w:rPr>
                <w:rFonts w:cs="Arial"/>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27C0B491" w14:textId="77777777" w:rsidR="009428D8" w:rsidRPr="007275DF" w:rsidRDefault="009428D8" w:rsidP="006D0B54">
            <w:pPr>
              <w:pStyle w:val="TAL"/>
              <w:rPr>
                <w:rFonts w:cs="Arial"/>
              </w:rPr>
            </w:pPr>
            <w:r w:rsidRPr="007275DF">
              <w:rPr>
                <w:rFonts w:cs="Arial"/>
              </w:rPr>
              <w:t>4</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9428D8" w:rsidRPr="007275DF" w:rsidRDefault="009428D8"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9428D8" w:rsidRPr="007275DF" w14:paraId="261552CD"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9428D8" w:rsidRPr="007275DF" w:rsidRDefault="009428D8"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9428D8" w:rsidRPr="007275DF" w:rsidRDefault="009428D8" w:rsidP="006D0B54">
            <w:pPr>
              <w:pStyle w:val="TAL"/>
              <w:rPr>
                <w:rFonts w:cs="Arial"/>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550D7A6" w14:textId="77777777" w:rsidR="009428D8" w:rsidRPr="007275DF" w:rsidRDefault="009428D8" w:rsidP="006D0B54">
            <w:pPr>
              <w:pStyle w:val="TAL"/>
              <w:rPr>
                <w:rFonts w:cs="Arial"/>
              </w:rPr>
            </w:pPr>
            <w:r w:rsidRPr="007275DF">
              <w:rPr>
                <w:rFonts w:cs="Arial"/>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96DB3A7" w14:textId="77777777" w:rsidR="009428D8" w:rsidRPr="007275DF" w:rsidRDefault="009428D8" w:rsidP="006D0B54">
            <w:pPr>
              <w:pStyle w:val="TAL"/>
              <w:rPr>
                <w:rFonts w:cs="Arial"/>
              </w:rPr>
            </w:pPr>
            <w:r w:rsidRPr="007275DF">
              <w:rPr>
                <w:rFonts w:cs="Arial"/>
              </w:rPr>
              <w:t>19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9428D8" w:rsidRPr="007275DF" w:rsidRDefault="009428D8"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16342B" w:rsidRPr="007275DF" w14:paraId="7B3CBDF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16342B" w:rsidRPr="007275DF" w:rsidRDefault="0016342B"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16342B" w:rsidRPr="007275DF" w:rsidRDefault="0016342B"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16342B" w:rsidRPr="007275DF" w:rsidRDefault="0016342B" w:rsidP="0016342B">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5216813" w14:textId="350CA294"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DA28EAB" w14:textId="3D9F70A2" w:rsidR="0016342B" w:rsidRPr="007275DF" w:rsidRDefault="0016342B" w:rsidP="0016342B">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60483A4B" w14:textId="043AADD3"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4DF138F8" w14:textId="28B0C8AD" w:rsidR="0016342B" w:rsidRPr="007275DF" w:rsidRDefault="0016342B"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16342B" w:rsidRPr="007275DF" w:rsidRDefault="0016342B"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pPr>
            <w:r w:rsidRPr="007275DF">
              <w:t>5 MHz: R.7 FDD</w:t>
            </w:r>
          </w:p>
          <w:p w14:paraId="33A1547E" w14:textId="77777777" w:rsidR="009428D8" w:rsidRPr="007275DF" w:rsidRDefault="009428D8" w:rsidP="006D0B54">
            <w:pPr>
              <w:pStyle w:val="TAC"/>
              <w:keepNext w:val="0"/>
            </w:pPr>
            <w:r w:rsidRPr="007275DF">
              <w:t>10 MHz: R.3 FDD</w:t>
            </w:r>
          </w:p>
          <w:p w14:paraId="4F33235D" w14:textId="77777777" w:rsidR="009428D8" w:rsidRPr="007275DF" w:rsidRDefault="009428D8" w:rsidP="006D0B54">
            <w:pPr>
              <w:pStyle w:val="TAC"/>
              <w:keepNext w:val="0"/>
            </w:pPr>
            <w:r w:rsidRPr="007275DF">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pPr>
            <w:r w:rsidRPr="007275DF">
              <w:t>5 MHz: R.4 TDD</w:t>
            </w:r>
          </w:p>
          <w:p w14:paraId="60CC3E3C" w14:textId="77777777" w:rsidR="009428D8" w:rsidRPr="007275DF" w:rsidRDefault="009428D8" w:rsidP="006D0B54">
            <w:pPr>
              <w:pStyle w:val="TAC"/>
              <w:keepNext w:val="0"/>
            </w:pPr>
            <w:r w:rsidRPr="007275DF">
              <w:t>10 MHz: R.0 TDD</w:t>
            </w:r>
          </w:p>
          <w:p w14:paraId="167C807B" w14:textId="77777777" w:rsidR="009428D8" w:rsidRPr="007275DF" w:rsidRDefault="009428D8" w:rsidP="006D0B54">
            <w:pPr>
              <w:pStyle w:val="TAC"/>
              <w:keepNext w:val="0"/>
            </w:pPr>
            <w:r w:rsidRPr="007275DF">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pPr>
            <w:r w:rsidRPr="007275DF">
              <w:t>5 MHz: R.11 FDD</w:t>
            </w:r>
          </w:p>
          <w:p w14:paraId="57024205" w14:textId="77777777" w:rsidR="009428D8" w:rsidRPr="007275DF" w:rsidRDefault="009428D8" w:rsidP="006D0B54">
            <w:pPr>
              <w:pStyle w:val="TAC"/>
              <w:keepNext w:val="0"/>
            </w:pPr>
            <w:r w:rsidRPr="007275DF">
              <w:t>10 MHz: R.6 FDD</w:t>
            </w:r>
          </w:p>
          <w:p w14:paraId="0CAB97EE" w14:textId="77777777" w:rsidR="009428D8" w:rsidRPr="007275DF" w:rsidRDefault="009428D8" w:rsidP="006D0B54">
            <w:pPr>
              <w:pStyle w:val="TAC"/>
              <w:keepNext w:val="0"/>
            </w:pPr>
            <w:r w:rsidRPr="007275DF">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pPr>
            <w:r w:rsidRPr="007275DF">
              <w:t>5 MHz: R.11 TDD</w:t>
            </w:r>
          </w:p>
          <w:p w14:paraId="3CBD0638" w14:textId="77777777" w:rsidR="009428D8" w:rsidRPr="007275DF" w:rsidRDefault="009428D8" w:rsidP="006D0B54">
            <w:pPr>
              <w:pStyle w:val="TAC"/>
              <w:keepNext w:val="0"/>
            </w:pPr>
            <w:r w:rsidRPr="007275DF">
              <w:t>10 MHz: R.6 TDD</w:t>
            </w:r>
          </w:p>
          <w:p w14:paraId="3AA45CE6" w14:textId="77777777" w:rsidR="009428D8" w:rsidRPr="007275DF" w:rsidRDefault="009428D8" w:rsidP="006D0B54">
            <w:pPr>
              <w:pStyle w:val="TAC"/>
              <w:keepNext w:val="0"/>
            </w:pPr>
            <w:r w:rsidRPr="007275DF">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pPr>
            <w:r w:rsidRPr="007275DF">
              <w:t>5 MHz: OP.20 FDD</w:t>
            </w:r>
          </w:p>
          <w:p w14:paraId="11A9A954" w14:textId="77777777" w:rsidR="009428D8" w:rsidRPr="007275DF" w:rsidRDefault="009428D8" w:rsidP="006D0B54">
            <w:pPr>
              <w:pStyle w:val="TAC"/>
              <w:keepNext w:val="0"/>
            </w:pPr>
            <w:r w:rsidRPr="007275DF">
              <w:t>10 MHz: OP.10 FDD</w:t>
            </w:r>
          </w:p>
          <w:p w14:paraId="34D1C1F3" w14:textId="77777777" w:rsidR="009428D8" w:rsidRPr="007275DF" w:rsidRDefault="009428D8" w:rsidP="006D0B54">
            <w:pPr>
              <w:pStyle w:val="TAC"/>
              <w:keepNext w:val="0"/>
            </w:pPr>
            <w:r w:rsidRPr="007275DF">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pPr>
            <w:r w:rsidRPr="007275DF">
              <w:t>5 MHz: OP.9 TDD</w:t>
            </w:r>
          </w:p>
          <w:p w14:paraId="2E8C0689" w14:textId="77777777" w:rsidR="009428D8" w:rsidRPr="007275DF" w:rsidRDefault="009428D8" w:rsidP="006D0B54">
            <w:pPr>
              <w:pStyle w:val="TAC"/>
              <w:keepNext w:val="0"/>
            </w:pPr>
            <w:r w:rsidRPr="007275DF">
              <w:t>10 MHz: OP.1 TDD</w:t>
            </w:r>
          </w:p>
          <w:p w14:paraId="4CE37E86" w14:textId="77777777" w:rsidR="009428D8" w:rsidRPr="007275DF" w:rsidRDefault="009428D8" w:rsidP="006D0B54">
            <w:pPr>
              <w:pStyle w:val="TAC"/>
              <w:keepNext w:val="0"/>
            </w:pPr>
            <w:r w:rsidRPr="007275DF">
              <w:t>20 MHz: OP.7 TDD</w:t>
            </w:r>
          </w:p>
        </w:tc>
      </w:tr>
      <w:tr w:rsidR="0016342B" w:rsidRPr="007275DF" w14:paraId="604BAB69"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30342B4A" w14:textId="77777777" w:rsidR="0016342B" w:rsidRPr="007275DF" w:rsidRDefault="0016342B" w:rsidP="0016342B">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C6D7B6A" w14:textId="56C6E60A" w:rsidR="0016342B" w:rsidRPr="007275DF" w:rsidRDefault="0016342B" w:rsidP="0016342B">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6F2480EC" w14:textId="276F3D02"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672E1C2" w14:textId="7683BDAE" w:rsidR="0016342B" w:rsidRPr="007275DF" w:rsidRDefault="0016342B" w:rsidP="0016342B">
            <w:pPr>
              <w:pStyle w:val="TAC"/>
              <w:keepNext w:val="0"/>
            </w:pPr>
            <w:r w:rsidRPr="007275DF">
              <w:t>-77 for RSRP</w:t>
            </w:r>
          </w:p>
        </w:tc>
      </w:tr>
      <w:tr w:rsidR="0016342B" w:rsidRPr="007275DF" w14:paraId="24FC8260"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1FBD67A"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55FDF69" w14:textId="3710B36C" w:rsidR="0016342B" w:rsidRPr="007275DF" w:rsidRDefault="0016342B" w:rsidP="0016342B">
            <w:pPr>
              <w:pStyle w:val="TAC"/>
              <w:keepNext w:val="0"/>
            </w:pPr>
            <w:r>
              <w:rPr>
                <w:rFonts w:hint="eastAsia"/>
              </w:rPr>
              <w:t>d</w:t>
            </w:r>
            <w:r>
              <w:t>B</w:t>
            </w:r>
          </w:p>
        </w:tc>
        <w:tc>
          <w:tcPr>
            <w:tcW w:w="1396" w:type="dxa"/>
            <w:tcBorders>
              <w:top w:val="single" w:sz="4" w:space="0" w:color="auto"/>
              <w:left w:val="single" w:sz="4" w:space="0" w:color="auto"/>
              <w:bottom w:val="single" w:sz="4" w:space="0" w:color="auto"/>
              <w:right w:val="single" w:sz="4" w:space="0" w:color="auto"/>
            </w:tcBorders>
            <w:hideMark/>
          </w:tcPr>
          <w:p w14:paraId="0A0A97DD" w14:textId="6129FB17"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370AF28" w14:textId="210F55D0" w:rsidR="0016342B" w:rsidRPr="007275DF" w:rsidRDefault="0016342B" w:rsidP="0016342B">
            <w:pPr>
              <w:pStyle w:val="TAC"/>
              <w:keepNext w:val="0"/>
            </w:pPr>
            <w:r>
              <w:t>77 for RSRQ</w:t>
            </w:r>
          </w:p>
        </w:tc>
      </w:tr>
      <w:tr w:rsidR="0016342B" w:rsidRPr="007275DF" w14:paraId="661C3C1A"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622657C"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709BF9E5" w14:textId="1749BF0C" w:rsidR="0016342B" w:rsidRPr="007275DF" w:rsidRDefault="0016342B" w:rsidP="0016342B">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ACEBAB5" w14:textId="532F1229"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7DD769D" w14:textId="645BD28B" w:rsidR="0016342B" w:rsidRPr="007275DF" w:rsidRDefault="0016342B" w:rsidP="0016342B">
            <w:pPr>
              <w:pStyle w:val="TAC"/>
              <w:keepNext w:val="0"/>
            </w:pPr>
            <w:r>
              <w:t>90 for SINR</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7CAF75D3" w:rsidR="009428D8" w:rsidRPr="007275DF" w:rsidRDefault="003F058A" w:rsidP="006D0B54">
            <w:pPr>
              <w:pStyle w:val="TAC"/>
              <w:keepNext w:val="0"/>
            </w:pPr>
            <w:r>
              <w:t>AWGN</w:t>
            </w:r>
          </w:p>
        </w:tc>
      </w:tr>
      <w:tr w:rsidR="009428D8"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428D8" w:rsidRPr="007275DF" w:rsidRDefault="009428D8" w:rsidP="006D0B54">
            <w:pPr>
              <w:pStyle w:val="TAC"/>
              <w:keepNext w:val="0"/>
            </w:pPr>
            <w:r w:rsidRPr="007275DF">
              <w:t>1x2 Low</w:t>
            </w:r>
          </w:p>
        </w:tc>
      </w:tr>
      <w:tr w:rsidR="009428D8"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09550C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0B481A84"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3F99B2E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5310658"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DE6C033"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rPr>
              <w:t>DBT.1</w:t>
            </w:r>
          </w:p>
        </w:tc>
      </w:tr>
      <w:tr w:rsidR="009428D8" w:rsidRPr="007275DF" w14:paraId="019BD377"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9428D8" w:rsidRPr="007275DF" w14:paraId="3E5AEEBB" w14:textId="77777777" w:rsidTr="00703E72">
        <w:trPr>
          <w:cantSplit/>
          <w:trHeight w:val="167"/>
        </w:trPr>
        <w:tc>
          <w:tcPr>
            <w:tcW w:w="2592" w:type="dxa"/>
            <w:vMerge w:val="restart"/>
            <w:tcBorders>
              <w:top w:val="single" w:sz="4" w:space="0" w:color="auto"/>
              <w:left w:val="single" w:sz="4" w:space="0" w:color="auto"/>
              <w:right w:val="single" w:sz="4" w:space="0" w:color="auto"/>
            </w:tcBorders>
            <w:hideMark/>
          </w:tcPr>
          <w:p w14:paraId="220A1FA9"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796D588E" w14:textId="31A9115D" w:rsidR="009428D8" w:rsidRPr="007275DF" w:rsidRDefault="00703E7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EB285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7742AF"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460C83" w14:textId="77777777" w:rsidR="009428D8" w:rsidRPr="007275DF" w:rsidRDefault="009428D8" w:rsidP="006D0B54">
            <w:pPr>
              <w:pStyle w:val="TAC"/>
            </w:pPr>
            <w:r w:rsidRPr="007275DF">
              <w:rPr>
                <w:szCs w:val="18"/>
              </w:rPr>
              <w:t>-98  for SS-RSRP</w:t>
            </w:r>
          </w:p>
        </w:tc>
      </w:tr>
      <w:tr w:rsidR="00703E72" w:rsidRPr="007275DF" w14:paraId="3CE367D6" w14:textId="77777777" w:rsidTr="00703E72">
        <w:trPr>
          <w:cantSplit/>
          <w:trHeight w:val="167"/>
        </w:trPr>
        <w:tc>
          <w:tcPr>
            <w:tcW w:w="2592" w:type="dxa"/>
            <w:vMerge/>
            <w:tcBorders>
              <w:left w:val="single" w:sz="4" w:space="0" w:color="auto"/>
              <w:right w:val="single" w:sz="4" w:space="0" w:color="auto"/>
            </w:tcBorders>
          </w:tcPr>
          <w:p w14:paraId="41856090" w14:textId="77777777" w:rsidR="00703E72" w:rsidRPr="007275DF" w:rsidRDefault="00703E72" w:rsidP="00703E72">
            <w:pPr>
              <w:pStyle w:val="TAL"/>
              <w:rPr>
                <w:lang w:eastAsia="ja-JP"/>
              </w:rPr>
            </w:pPr>
          </w:p>
        </w:tc>
        <w:tc>
          <w:tcPr>
            <w:tcW w:w="1584" w:type="dxa"/>
            <w:tcBorders>
              <w:top w:val="single" w:sz="4" w:space="0" w:color="auto"/>
              <w:left w:val="single" w:sz="4" w:space="0" w:color="auto"/>
              <w:bottom w:val="nil"/>
              <w:right w:val="single" w:sz="4" w:space="0" w:color="auto"/>
            </w:tcBorders>
          </w:tcPr>
          <w:p w14:paraId="34D64BFB" w14:textId="0D904A46" w:rsidR="00703E72" w:rsidRPr="007275DF" w:rsidRDefault="00703E72" w:rsidP="00703E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C2DA398" w14:textId="77777777" w:rsidR="00703E72" w:rsidRPr="007275DF" w:rsidRDefault="00703E72" w:rsidP="00703E7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DE9B5AB" w14:textId="624BA849" w:rsidR="00703E72" w:rsidRPr="007275DF" w:rsidRDefault="00703E72" w:rsidP="00703E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EB247C" w14:textId="3E0BE1B8" w:rsidR="00703E72" w:rsidRPr="007275DF" w:rsidRDefault="00703E72" w:rsidP="00703E72">
            <w:pPr>
              <w:pStyle w:val="TAC"/>
              <w:rPr>
                <w:szCs w:val="18"/>
              </w:rPr>
            </w:pPr>
            <w:r>
              <w:rPr>
                <w:szCs w:val="18"/>
              </w:rPr>
              <w:t>55 for SS-RSRQ</w:t>
            </w:r>
          </w:p>
        </w:tc>
      </w:tr>
      <w:tr w:rsidR="00703E72" w:rsidRPr="007275DF" w14:paraId="4C0F48A7"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7B135ED2" w14:textId="77777777" w:rsidR="00703E72" w:rsidRPr="007275DF" w:rsidRDefault="00703E72" w:rsidP="00703E7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31299593" w14:textId="49CE61F2" w:rsidR="00703E72" w:rsidRPr="007275DF" w:rsidRDefault="00703E72" w:rsidP="00703E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5C08D6" w14:textId="77777777" w:rsidR="00703E72" w:rsidRPr="007275DF" w:rsidRDefault="00703E72" w:rsidP="00703E7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CCBCAD1" w14:textId="14ECCC7D" w:rsidR="00703E72" w:rsidRPr="007275DF" w:rsidRDefault="00703E72" w:rsidP="00703E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307BEE" w14:textId="68DF2DE0" w:rsidR="00703E72" w:rsidRPr="007275DF" w:rsidRDefault="00703E72" w:rsidP="00703E72">
            <w:pPr>
              <w:pStyle w:val="TAC"/>
              <w:rPr>
                <w:szCs w:val="18"/>
              </w:rPr>
            </w:pPr>
            <w:r>
              <w:rPr>
                <w:szCs w:val="18"/>
              </w:rPr>
              <w:t>50 for SS-SINR</w:t>
            </w:r>
          </w:p>
        </w:tc>
      </w:tr>
      <w:tr w:rsidR="009428D8" w:rsidRPr="007275DF" w14:paraId="642DD00E"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43" type="#_x0000_t75" style="width:20.5pt;height:15.5pt" o:ole="" fillcolor="window">
                  <v:imagedata r:id="rId13" o:title=""/>
                </v:shape>
                <o:OLEObject Type="Embed" ProgID="Equation.3" ShapeID="_x0000_i1143" DrawAspect="Content" ObjectID="_1783797190" r:id="rId14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44" type="#_x0000_t75" style="width:20.5pt;height:15.5pt" o:ole="" fillcolor="window">
                  <v:imagedata r:id="rId13" o:title=""/>
                </v:shape>
                <o:OLEObject Type="Embed" ProgID="Equation.3" ShapeID="_x0000_i1144" DrawAspect="Content" ObjectID="_1783797191" r:id="rId14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45" type="#_x0000_t75" style="width:20.5pt;height:15.5pt" o:ole="" fillcolor="window">
                  <v:imagedata r:id="rId44" o:title=""/>
                </v:shape>
                <o:OLEObject Type="Embed" ProgID="Equation.3" ShapeID="_x0000_i1145" DrawAspect="Content" ObjectID="_1783797192" r:id="rId14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46" type="#_x0000_t75" style="width:31pt;height:15.5pt" o:ole="" fillcolor="window">
                  <v:imagedata r:id="rId46" o:title=""/>
                </v:shape>
                <o:OLEObject Type="Embed" ProgID="Equation.3" ShapeID="_x0000_i1146" DrawAspect="Content" ObjectID="_1783797193" r:id="rId14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225FFD" w:rsidRPr="007275DF" w14:paraId="15D67C1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4959FEC" w14:textId="77777777" w:rsidR="00225FFD" w:rsidRPr="007275DF" w:rsidRDefault="00225FFD" w:rsidP="00225FF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6B24FFBE" w14:textId="77777777" w:rsidR="00225FFD" w:rsidRPr="007275DF" w:rsidRDefault="00225FFD" w:rsidP="00225FF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740228" w14:textId="77777777" w:rsidR="00225FFD" w:rsidRPr="007275DF" w:rsidRDefault="00225FFD" w:rsidP="00225FF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E835BD2" w14:textId="72481776" w:rsidR="00225FFD" w:rsidRPr="007275DF" w:rsidRDefault="00225FFD" w:rsidP="00225FFD">
            <w:pPr>
              <w:pStyle w:val="TAC"/>
            </w:pPr>
            <w:r w:rsidRPr="00B1346B">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0667656" w14:textId="52B8F4CA" w:rsidR="00225FFD" w:rsidRPr="007275DF" w:rsidRDefault="00225FFD" w:rsidP="00225FFD">
            <w:pPr>
              <w:pStyle w:val="TAC"/>
            </w:pPr>
            <w:r w:rsidRPr="00B1346B">
              <w:t>AWGN</w:t>
            </w:r>
          </w:p>
        </w:tc>
      </w:tr>
      <w:tr w:rsidR="009428D8" w:rsidRPr="007275DF" w14:paraId="6E237D5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28CBAF6" w14:textId="77777777" w:rsidR="009428D8" w:rsidRPr="007275DF" w:rsidRDefault="009428D8">
            <w:pPr>
              <w:pStyle w:val="TAN"/>
            </w:pPr>
            <w:r w:rsidRPr="007275DF">
              <w:t>NOTE 1:</w:t>
            </w:r>
            <w:r w:rsidRPr="007275DF">
              <w:tab/>
              <w:t>OCNG shall be used such that the cell is fully allocated and a constant total transmitted power spectral density is achieved for all OFDM symbols.</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47" type="#_x0000_t75" style="width:20.5pt;height:15.5pt" o:ole="" fillcolor="window">
                  <v:imagedata r:id="rId13" o:title=""/>
                </v:shape>
                <o:OLEObject Type="Embed" ProgID="Equation.3" ShapeID="_x0000_i1147" DrawAspect="Content" ObjectID="_1783797194" r:id="rId146"/>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26694123"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EF49393"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7CE44E7"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3659F3" w14:textId="77777777" w:rsidR="009428D8" w:rsidRPr="007275DF" w:rsidRDefault="009428D8" w:rsidP="009428D8">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325A375" w14:textId="77777777" w:rsidR="009428D8" w:rsidRPr="007275DF" w:rsidRDefault="009428D8" w:rsidP="009428D8">
      <w:pPr>
        <w:rPr>
          <w:rFonts w:cs="v4.2.0"/>
        </w:rPr>
      </w:pPr>
      <w:r w:rsidRPr="007275DF">
        <w:rPr>
          <w:rFonts w:cs="v4.2.0"/>
        </w:rPr>
        <w:t>In tests 1, 2, 3 and 4,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rPr>
              <w:t xml:space="preserve">As defined in </w:t>
            </w:r>
            <w:r>
              <w:rPr>
                <w:rFonts w:cs="v4.2.0"/>
                <w:bCs/>
                <w:sz w:val="16"/>
                <w:szCs w:val="16"/>
              </w:rPr>
              <w:t>A.3.28</w:t>
            </w:r>
            <w:r w:rsidRPr="007275DF">
              <w:rPr>
                <w:rFonts w:cs="v4.2.0"/>
                <w:bCs/>
                <w:sz w:val="16"/>
                <w:szCs w:val="16"/>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48" type="#_x0000_t75" style="width:20.5pt;height:20.5pt" o:ole="" fillcolor="window">
                  <v:imagedata r:id="rId13" o:title=""/>
                </v:shape>
                <o:OLEObject Type="Embed" ProgID="Equation.3" ShapeID="_x0000_i1148" DrawAspect="Content" ObjectID="_1783797195" r:id="rId147"/>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49" type="#_x0000_t75" style="width:20.5pt;height:20.5pt" o:ole="" fillcolor="window">
                  <v:imagedata r:id="rId13" o:title=""/>
                </v:shape>
                <o:OLEObject Type="Embed" ProgID="Equation.3" ShapeID="_x0000_i1149" DrawAspect="Content" ObjectID="_1783797196" r:id="rId148"/>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50" type="#_x0000_t75" style="width:31pt;height:20.5pt" o:ole="" fillcolor="window">
                  <v:imagedata r:id="rId44" o:title=""/>
                </v:shape>
                <o:OLEObject Type="Embed" ProgID="Equation.3" ShapeID="_x0000_i1150" DrawAspect="Content" ObjectID="_1783797197" r:id="rId149"/>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51" type="#_x0000_t75" style="width:41pt;height:20.5pt" o:ole="" fillcolor="window">
                  <v:imagedata r:id="rId46" o:title=""/>
                </v:shape>
                <o:OLEObject Type="Embed" ProgID="Equation.3" ShapeID="_x0000_i1151" DrawAspect="Content" ObjectID="_1783797198" r:id="rId150"/>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52" type="#_x0000_t75" style="width:20.5pt;height:20.5pt" o:ole="" fillcolor="window">
                  <v:imagedata r:id="rId13" o:title=""/>
                </v:shape>
                <o:OLEObject Type="Embed" ProgID="Equation.3" ShapeID="_x0000_i1152" DrawAspect="Content" ObjectID="_1783797199" r:id="rId151"/>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7DC18373" w:rsidR="006607CA" w:rsidRDefault="006607CA" w:rsidP="00DF0476">
            <w:pPr>
              <w:pStyle w:val="TAN"/>
              <w:rPr>
                <w:lang w:val="en-US"/>
              </w:rPr>
            </w:pPr>
            <w:r w:rsidRPr="007275DF">
              <w:rPr>
                <w:lang w:val="en-US"/>
              </w:rPr>
              <w:t>Note 5:</w:t>
            </w:r>
            <w:r w:rsidR="00CA20F8" w:rsidRPr="007275DF">
              <w:rPr>
                <w:lang w:val="en-US"/>
              </w:rPr>
              <w:tab/>
            </w:r>
            <w:r w:rsidRPr="007275DF">
              <w:rPr>
                <w:lang w:val="en-US"/>
              </w:rPr>
              <w:t>For UE supporting both semi-static and dynamic cannel access, the UE must be tested under both dynamic and semi-static channel occupancy configurations.</w:t>
            </w:r>
          </w:p>
          <w:p w14:paraId="6874DAD6" w14:textId="4051279C" w:rsidR="006607CA" w:rsidRPr="007275DF" w:rsidRDefault="006607CA" w:rsidP="00DF0476">
            <w:pPr>
              <w:pStyle w:val="TAN"/>
              <w:rPr>
                <w:rFonts w:cs="Arial"/>
                <w:szCs w:val="18"/>
              </w:rPr>
            </w:pPr>
            <w:r w:rsidRPr="007275DF">
              <w:t>N</w:t>
            </w:r>
            <w:r>
              <w:t>ote</w:t>
            </w:r>
            <w:r w:rsidRPr="007275DF">
              <w:t xml:space="preserve"> </w:t>
            </w:r>
            <w:r>
              <w:t>6</w:t>
            </w:r>
            <w:r w:rsidR="00CA20F8">
              <w:t>:</w:t>
            </w:r>
            <w:r w:rsidR="00CA20F8" w:rsidRPr="007275DF">
              <w:rPr>
                <w:lang w:val="en-US"/>
              </w:rPr>
              <w:tab/>
            </w:r>
            <w:r w:rsidRPr="007275DF">
              <w:rPr>
                <w:rFonts w:cs="Arial"/>
                <w:szCs w:val="18"/>
              </w:rPr>
              <w:t>For UE supporting semi-static channel access and network configuring semi-static channel occupancy.</w:t>
            </w:r>
          </w:p>
          <w:p w14:paraId="65FC2991" w14:textId="7C787B5D"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w:t>
            </w:r>
            <w:r w:rsidR="00CA20F8" w:rsidRPr="007275DF">
              <w:rPr>
                <w:lang w:val="en-US"/>
              </w:rPr>
              <w:tab/>
            </w:r>
            <w:r w:rsidRPr="007275DF">
              <w:rPr>
                <w:rFonts w:cs="Arial"/>
                <w:szCs w:val="18"/>
              </w:rPr>
              <w:t>For UE supporting dynamic channel access and network configuring dynamic channel occupancy.</w:t>
            </w:r>
          </w:p>
          <w:p w14:paraId="15D39A1D" w14:textId="4875FA3D"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w:t>
            </w:r>
            <w:r w:rsidR="00CA20F8" w:rsidRPr="007275DF">
              <w:rPr>
                <w:lang w:val="en-US"/>
              </w:rPr>
              <w:tab/>
            </w:r>
            <w:r w:rsidRPr="007275DF">
              <w:rPr>
                <w:rFonts w:cs="Arial"/>
                <w:szCs w:val="18"/>
              </w:rPr>
              <w:t>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 xml:space="preserve">The SS-RSRP measurement accuracy for cell 2 and cell 3 shall fulfil absolute requirement in clause 10.1.2.1.1 and relative requirement in clause </w:t>
      </w:r>
      <w:r>
        <w:t>10.1.36</w:t>
      </w:r>
      <w:r w:rsidRPr="007275DF">
        <w:t xml:space="preserve">.1.1 and </w:t>
      </w:r>
      <w:r>
        <w:t>10.1.36</w:t>
      </w:r>
      <w:r w:rsidRPr="007275DF">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rPr>
      </w:pPr>
      <w:r w:rsidRPr="007275DF">
        <w:rPr>
          <w:snapToGrid w:val="0"/>
        </w:rPr>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697"/>
        <w:gridCol w:w="859"/>
        <w:gridCol w:w="1326"/>
        <w:gridCol w:w="1041"/>
        <w:gridCol w:w="722"/>
        <w:gridCol w:w="1378"/>
        <w:gridCol w:w="854"/>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F54103"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F54103" w:rsidRPr="007275DF" w:rsidRDefault="00F54103" w:rsidP="00F54103">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F54103" w:rsidRPr="007275DF" w:rsidRDefault="00F54103" w:rsidP="00F54103">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F54103" w:rsidRPr="007275DF" w:rsidRDefault="00F54103" w:rsidP="00F54103">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239B5841" w:rsidR="00F54103" w:rsidRPr="007275DF" w:rsidRDefault="00F54103" w:rsidP="00F54103">
            <w:pPr>
              <w:pStyle w:val="TAC"/>
            </w:pPr>
            <w:r w:rsidRPr="00D00400">
              <w:t>SMTC.1</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199570E2" w:rsidR="00F54103" w:rsidRPr="007275DF" w:rsidRDefault="00F54103" w:rsidP="00F54103">
            <w:pPr>
              <w:pStyle w:val="TAC"/>
            </w:pPr>
            <w:r w:rsidRPr="00D00400">
              <w:t>SMTC.1</w:t>
            </w:r>
          </w:p>
        </w:tc>
      </w:tr>
      <w:tr w:rsidR="009428D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9428D8" w:rsidRPr="007275DF" w:rsidRDefault="009428D8" w:rsidP="006D0B54">
            <w:pPr>
              <w:pStyle w:val="TAL"/>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9428D8" w:rsidRPr="007275DF" w:rsidRDefault="009428D8" w:rsidP="006D0B54">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0854F43" w14:textId="77777777" w:rsidR="0013072C" w:rsidRDefault="0013072C" w:rsidP="0013072C">
            <w:pPr>
              <w:pStyle w:val="TAC"/>
              <w:rPr>
                <w:rFonts w:cs="v4.2.0"/>
                <w:bCs/>
                <w:szCs w:val="18"/>
              </w:rPr>
            </w:pPr>
            <w:r>
              <w:rPr>
                <w:rFonts w:cs="v4.2.0"/>
                <w:bCs/>
                <w:szCs w:val="18"/>
              </w:rPr>
              <w:t>DBT.1</w:t>
            </w:r>
          </w:p>
          <w:p w14:paraId="38E99CE6" w14:textId="5261F204"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c>
          <w:tcPr>
            <w:tcW w:w="0" w:type="auto"/>
            <w:gridSpan w:val="2"/>
            <w:tcBorders>
              <w:top w:val="single" w:sz="4" w:space="0" w:color="auto"/>
              <w:left w:val="single" w:sz="4" w:space="0" w:color="auto"/>
              <w:bottom w:val="single" w:sz="4" w:space="0" w:color="auto"/>
              <w:right w:val="single" w:sz="4" w:space="0" w:color="auto"/>
            </w:tcBorders>
          </w:tcPr>
          <w:p w14:paraId="00624142" w14:textId="77777777" w:rsidR="0013072C" w:rsidRDefault="0013072C" w:rsidP="0013072C">
            <w:pPr>
              <w:pStyle w:val="TAC"/>
              <w:rPr>
                <w:rFonts w:cs="v4.2.0"/>
                <w:bCs/>
                <w:szCs w:val="18"/>
              </w:rPr>
            </w:pPr>
            <w:r>
              <w:rPr>
                <w:rFonts w:cs="v4.2.0"/>
                <w:bCs/>
                <w:szCs w:val="18"/>
              </w:rPr>
              <w:t>DBT.1</w:t>
            </w:r>
          </w:p>
          <w:p w14:paraId="753503C2" w14:textId="55061FD9"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r>
      <w:tr w:rsidR="009428D8"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9428D8" w:rsidRPr="007275DF" w:rsidRDefault="009428D8" w:rsidP="006D0B54">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9428D8" w:rsidRPr="007275DF" w:rsidRDefault="009428D8" w:rsidP="006D0B54">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15185B95" w:rsidR="009428D8" w:rsidRPr="007275DF" w:rsidRDefault="009428D8" w:rsidP="006D0B54">
            <w:pPr>
              <w:pStyle w:val="TAC"/>
              <w:rPr>
                <w:szCs w:val="18"/>
              </w:rPr>
            </w:pPr>
            <w:r w:rsidRPr="007275DF">
              <w:rPr>
                <w:rFonts w:cs="Arial"/>
                <w:szCs w:val="18"/>
              </w:rPr>
              <w:t>As specified in clause A.3.</w:t>
            </w:r>
            <w:r w:rsidR="006462C9" w:rsidRPr="007275DF">
              <w:rPr>
                <w:rFonts w:cs="Arial"/>
                <w:szCs w:val="18"/>
              </w:rPr>
              <w:t>2</w:t>
            </w:r>
            <w:r w:rsidR="006462C9">
              <w:rPr>
                <w:rFonts w:cs="Arial"/>
                <w:szCs w:val="18"/>
              </w:rPr>
              <w:t>6</w:t>
            </w:r>
            <w:r w:rsidRPr="007275DF">
              <w:rPr>
                <w:rFonts w:cs="Arial"/>
                <w:szCs w:val="18"/>
              </w:rPr>
              <w:t>.2.1</w:t>
            </w:r>
          </w:p>
        </w:tc>
      </w:tr>
      <w:tr w:rsidR="009428D8"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9428D8" w:rsidRPr="007275DF" w:rsidRDefault="009428D8" w:rsidP="006D0B54">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9428D8" w:rsidRPr="007275DF" w:rsidRDefault="009428D8" w:rsidP="006D0B54">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627E0F8F" w:rsidR="009428D8" w:rsidRPr="007275DF" w:rsidRDefault="009428D8" w:rsidP="006D0B54">
            <w:pPr>
              <w:pStyle w:val="TAC"/>
              <w:rPr>
                <w:szCs w:val="18"/>
              </w:rPr>
            </w:pPr>
            <w:r w:rsidRPr="007275DF">
              <w:rPr>
                <w:rFonts w:cs="Arial"/>
                <w:szCs w:val="18"/>
              </w:rPr>
              <w:t>As specified in clause A.3.</w:t>
            </w:r>
            <w:r w:rsidR="006462C9" w:rsidRPr="007275DF">
              <w:rPr>
                <w:rFonts w:cs="Arial"/>
                <w:szCs w:val="18"/>
              </w:rPr>
              <w:t>2</w:t>
            </w:r>
            <w:r w:rsidR="006462C9">
              <w:rPr>
                <w:rFonts w:cs="Arial"/>
                <w:szCs w:val="18"/>
              </w:rPr>
              <w:t>6</w:t>
            </w:r>
            <w:r w:rsidRPr="007275DF">
              <w:rPr>
                <w:rFonts w:cs="Arial"/>
                <w:szCs w:val="18"/>
              </w:rPr>
              <w:t>.2.2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53" type="#_x0000_t75" style="width:20.5pt;height:15.5pt" o:ole="" fillcolor="window">
                  <v:imagedata r:id="rId13" o:title=""/>
                </v:shape>
                <o:OLEObject Type="Embed" ProgID="Equation.3" ShapeID="_x0000_i1153" DrawAspect="Content" ObjectID="_1783797200" r:id="rId152"/>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54" type="#_x0000_t75" style="width:20.5pt;height:15.5pt" o:ole="" fillcolor="window">
                  <v:imagedata r:id="rId13" o:title=""/>
                </v:shape>
                <o:OLEObject Type="Embed" ProgID="Equation.3" ShapeID="_x0000_i1154" DrawAspect="Content" ObjectID="_1783797201" r:id="rId153"/>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9428D8"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9428D8" w:rsidRPr="007275DF" w:rsidRDefault="009428D8" w:rsidP="006D0B54">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9428D8" w:rsidRPr="007275DF" w:rsidRDefault="009428D8" w:rsidP="006D0B54">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7275DF" w:rsidRDefault="009428D8" w:rsidP="006D0B54">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77777777" w:rsidR="009428D8" w:rsidRPr="007275DF" w:rsidRDefault="009428D8" w:rsidP="006D0B54">
            <w:pPr>
              <w:pStyle w:val="TAC"/>
              <w:rPr>
                <w:lang w:val="en-US"/>
              </w:rPr>
            </w:pPr>
            <w:r w:rsidRPr="007275DF">
              <w:rPr>
                <w:sz w:val="16"/>
                <w:szCs w:val="16"/>
              </w:rPr>
              <w:t>(RSRP for Cell 3 +25dB)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9428D8" w:rsidRPr="007275DF" w:rsidRDefault="009428D8" w:rsidP="006D0B54">
            <w:pPr>
              <w:pStyle w:val="TAC"/>
              <w:rPr>
                <w:lang w:val="en-US"/>
              </w:rPr>
            </w:pPr>
            <w:r w:rsidRPr="007275DF">
              <w:t>-111.00</w:t>
            </w:r>
          </w:p>
        </w:tc>
      </w:tr>
      <w:tr w:rsidR="009428D8"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9428D8" w:rsidRPr="007275DF" w:rsidRDefault="009428D8" w:rsidP="006D0B54">
            <w:pPr>
              <w:pStyle w:val="TAC"/>
              <w:rPr>
                <w:lang w:val="en-US"/>
              </w:rPr>
            </w:pPr>
            <w:r w:rsidRPr="007275DF">
              <w:t>-110.50</w:t>
            </w:r>
          </w:p>
        </w:tc>
      </w:tr>
      <w:tr w:rsidR="009428D8"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2BAD35F"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37C1E603" w14:textId="77777777" w:rsidR="009428D8" w:rsidRPr="007275DF" w:rsidRDefault="009428D8" w:rsidP="006D0B54">
            <w:pPr>
              <w:pStyle w:val="TAC"/>
              <w:rPr>
                <w:lang w:val="en-US"/>
              </w:rPr>
            </w:pPr>
          </w:p>
        </w:tc>
      </w:tr>
      <w:tr w:rsidR="009428D8"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F0DDFA4"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C427C4C" w14:textId="77777777" w:rsidR="009428D8" w:rsidRPr="007275DF" w:rsidRDefault="009428D8" w:rsidP="006D0B54">
            <w:pPr>
              <w:pStyle w:val="TAC"/>
              <w:rPr>
                <w:lang w:val="en-US"/>
              </w:rPr>
            </w:pPr>
          </w:p>
        </w:tc>
      </w:tr>
      <w:tr w:rsidR="009428D8"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1B4665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3EC16904" w14:textId="77777777" w:rsidR="009428D8" w:rsidRPr="007275DF" w:rsidRDefault="009428D8" w:rsidP="006D0B54">
            <w:pPr>
              <w:pStyle w:val="TAC"/>
              <w:rPr>
                <w:lang w:val="en-US"/>
              </w:rPr>
            </w:pPr>
          </w:p>
        </w:tc>
      </w:tr>
      <w:tr w:rsidR="009428D8"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6D00CC8"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41C70CDC" w14:textId="77777777" w:rsidR="009428D8" w:rsidRPr="007275DF" w:rsidRDefault="009428D8" w:rsidP="006D0B54">
            <w:pPr>
              <w:pStyle w:val="TAC"/>
            </w:pPr>
          </w:p>
        </w:tc>
      </w:tr>
      <w:tr w:rsidR="009428D8"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1923323"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0D3AB7A" w14:textId="77777777" w:rsidR="009428D8" w:rsidRPr="007275DF" w:rsidRDefault="009428D8" w:rsidP="006D0B54">
            <w:pPr>
              <w:pStyle w:val="TAC"/>
              <w:rPr>
                <w:lang w:val="en-US"/>
              </w:rPr>
            </w:pPr>
          </w:p>
        </w:tc>
      </w:tr>
      <w:tr w:rsidR="009428D8"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9428D8" w:rsidRPr="007275DF" w:rsidRDefault="009428D8" w:rsidP="006D0B54">
            <w:pPr>
              <w:pStyle w:val="TAC"/>
              <w:rPr>
                <w:lang w:val="en-US"/>
              </w:rPr>
            </w:pPr>
          </w:p>
        </w:tc>
      </w:tr>
      <w:tr w:rsidR="009428D8"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9428D8" w:rsidRPr="007275DF" w:rsidRDefault="009428D8" w:rsidP="006D0B54">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7275DF" w:rsidRDefault="009428D8" w:rsidP="006D0B54">
            <w:pPr>
              <w:pStyle w:val="TAC"/>
              <w:rPr>
                <w:lang w:val="en-US"/>
              </w:rPr>
            </w:pPr>
            <w:r w:rsidRPr="007275DF">
              <w:rPr>
                <w:lang w:val="en-US"/>
              </w:rPr>
              <w:t>dBm/</w:t>
            </w:r>
          </w:p>
          <w:p w14:paraId="0C2A7742" w14:textId="77777777" w:rsidR="009428D8" w:rsidRPr="007275DF" w:rsidRDefault="009428D8" w:rsidP="006D0B54">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7275DF" w:rsidRDefault="009428D8" w:rsidP="006D0B54">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77777777" w:rsidR="009428D8" w:rsidRPr="007275DF" w:rsidRDefault="009428D8" w:rsidP="006D0B54">
            <w:pPr>
              <w:pStyle w:val="TAC"/>
              <w:rPr>
                <w:lang w:val="en-US"/>
              </w:rPr>
            </w:pPr>
            <w:r w:rsidRPr="007275DF">
              <w:rPr>
                <w:sz w:val="16"/>
                <w:szCs w:val="16"/>
              </w:rPr>
              <w:t>(Io for Channel 3 +19.75dB)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9428D8" w:rsidRPr="007275DF" w:rsidRDefault="009428D8" w:rsidP="006D0B54">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1927D624" w:rsidR="009428D8" w:rsidRPr="007275DF" w:rsidRDefault="00B0117E" w:rsidP="006D0B54">
            <w:pPr>
              <w:pStyle w:val="TAC"/>
            </w:pPr>
            <w:r>
              <w:rPr>
                <w:rFonts w:cs="Arial"/>
                <w:szCs w:val="18"/>
              </w:rPr>
              <w:t>SMTC.1</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6868AFBB" w14:textId="77777777" w:rsidR="00755A22" w:rsidRDefault="00755A22" w:rsidP="00755A22">
            <w:pPr>
              <w:pStyle w:val="TAC"/>
              <w:rPr>
                <w:rFonts w:cs="v4.2.0"/>
                <w:bCs/>
                <w:szCs w:val="18"/>
              </w:rPr>
            </w:pPr>
            <w:r>
              <w:rPr>
                <w:rFonts w:cs="v4.2.0"/>
                <w:bCs/>
                <w:szCs w:val="18"/>
              </w:rPr>
              <w:t>DBT.1</w:t>
            </w:r>
          </w:p>
          <w:p w14:paraId="31703DC9" w14:textId="74D066B7" w:rsidR="009428D8" w:rsidRPr="007275DF" w:rsidRDefault="00755A22" w:rsidP="00755A22">
            <w:pPr>
              <w:pStyle w:val="TAC"/>
              <w:rPr>
                <w:lang w:val="en-US"/>
              </w:rPr>
            </w:pPr>
            <w:r>
              <w:rPr>
                <w:rFonts w:cs="v4.2.0"/>
                <w:bCs/>
                <w:szCs w:val="18"/>
              </w:rPr>
              <w:t>(</w:t>
            </w:r>
            <w:r w:rsidR="009428D8" w:rsidRPr="007275DF">
              <w:rPr>
                <w:rFonts w:cs="v4.2.0"/>
                <w:bCs/>
                <w:sz w:val="16"/>
                <w:szCs w:val="16"/>
              </w:rPr>
              <w:t xml:space="preserve">As defined in </w:t>
            </w:r>
            <w:r w:rsidR="009428D8">
              <w:rPr>
                <w:rFonts w:cs="v4.2.0"/>
                <w:bCs/>
                <w:sz w:val="16"/>
                <w:szCs w:val="16"/>
              </w:rPr>
              <w:t>A.3.28</w:t>
            </w:r>
            <w:r w:rsidR="009428D8" w:rsidRPr="007275DF">
              <w:rPr>
                <w:rFonts w:cs="v4.2.0"/>
                <w:bCs/>
                <w:sz w:val="16"/>
                <w:szCs w:val="16"/>
              </w:rPr>
              <w:t>.1</w:t>
            </w:r>
            <w:r w:rsidR="00DC7B14">
              <w:rPr>
                <w:rFonts w:cs="v4.2.0"/>
                <w:bCs/>
                <w:sz w:val="16"/>
                <w:szCs w:val="16"/>
              </w:rPr>
              <w:t>)</w:t>
            </w:r>
          </w:p>
        </w:tc>
      </w:tr>
      <w:tr w:rsidR="009428D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9428D8" w:rsidRPr="007275DF" w:rsidRDefault="009428D8" w:rsidP="006D0B54">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284ED9DA"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.2.1</w:t>
            </w:r>
          </w:p>
        </w:tc>
      </w:tr>
      <w:tr w:rsidR="009428D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9428D8" w:rsidRPr="007275DF" w:rsidRDefault="009428D8" w:rsidP="006D0B54">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74085191"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55" type="#_x0000_t75" style="width:15.5pt;height:15.5pt" o:ole="" fillcolor="window">
                  <v:imagedata r:id="rId13" o:title=""/>
                </v:shape>
                <o:OLEObject Type="Embed" ProgID="Equation.3" ShapeID="_x0000_i1155" DrawAspect="Content" ObjectID="_1783797202" r:id="rId154"/>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56" type="#_x0000_t75" style="width:15.5pt;height:15.5pt" o:ole="" fillcolor="window">
                  <v:imagedata r:id="rId13" o:title=""/>
                </v:shape>
                <o:OLEObject Type="Embed" ProgID="Equation.3" ShapeID="_x0000_i1156" DrawAspect="Content" ObjectID="_1783797203" r:id="rId155"/>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57" type="#_x0000_t75" style="width:31pt;height:15.5pt" o:ole="" fillcolor="window">
                  <v:imagedata r:id="rId44" o:title=""/>
                </v:shape>
                <o:OLEObject Type="Embed" ProgID="Equation.3" ShapeID="_x0000_i1157" DrawAspect="Content" ObjectID="_1783797204" r:id="rId156"/>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58" type="#_x0000_t75" style="width:41pt;height:15.5pt" o:ole="" fillcolor="window">
                  <v:imagedata r:id="rId46" o:title=""/>
                </v:shape>
                <o:OLEObject Type="Embed" ProgID="Equation.3" ShapeID="_x0000_i1158" DrawAspect="Content" ObjectID="_1783797205" r:id="rId157"/>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59" type="#_x0000_t75" style="width:15.5pt;height:15.5pt" o:ole="" fillcolor="window">
                  <v:imagedata r:id="rId13" o:title=""/>
                </v:shape>
                <o:OLEObject Type="Embed" ProgID="Equation.3" ShapeID="_x0000_i1159" DrawAspect="Content" ObjectID="_1783797206" r:id="rId158"/>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1E948077" w14:textId="77777777" w:rsidR="009428D8" w:rsidRPr="007275DF" w:rsidRDefault="009428D8" w:rsidP="00127567">
      <w:pPr>
        <w:pStyle w:val="TH"/>
      </w:pPr>
      <w:r w:rsidRPr="007275DF">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36"/>
        <w:gridCol w:w="1430"/>
        <w:gridCol w:w="1039"/>
        <w:gridCol w:w="827"/>
        <w:gridCol w:w="774"/>
        <w:gridCol w:w="827"/>
        <w:gridCol w:w="774"/>
        <w:gridCol w:w="827"/>
        <w:gridCol w:w="774"/>
      </w:tblGrid>
      <w:tr w:rsidR="009428D8" w:rsidRPr="007275DF" w14:paraId="6BA913F3" w14:textId="77777777" w:rsidTr="006D0B54">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21113A6"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42B920C"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8EA423"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3B9B06" w14:textId="77777777" w:rsidR="009428D8" w:rsidRPr="007275DF" w:rsidRDefault="009428D8" w:rsidP="006D0B54">
            <w:pPr>
              <w:pStyle w:val="TAH"/>
              <w:rPr>
                <w:lang w:val="en-US"/>
              </w:rPr>
            </w:pPr>
            <w:r w:rsidRPr="007275DF">
              <w:rPr>
                <w:lang w:val="en-US"/>
              </w:rPr>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B6F386" w14:textId="77777777" w:rsidR="009428D8" w:rsidRPr="007275DF" w:rsidRDefault="009428D8" w:rsidP="006D0B54">
            <w:pPr>
              <w:pStyle w:val="TAH"/>
              <w:rPr>
                <w:lang w:val="en-US"/>
              </w:rPr>
            </w:pPr>
            <w:r w:rsidRPr="007275DF">
              <w:rPr>
                <w:lang w:val="en-US"/>
              </w:rPr>
              <w:t>Test 3</w:t>
            </w:r>
          </w:p>
        </w:tc>
      </w:tr>
      <w:tr w:rsidR="009428D8" w:rsidRPr="007275DF" w14:paraId="1A74F37B" w14:textId="77777777" w:rsidTr="006D0B54">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06F3AED"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34746E"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3941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571C0"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9B774"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FBBC7"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8495"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1FFF3" w14:textId="77777777" w:rsidR="009428D8" w:rsidRPr="007275DF" w:rsidRDefault="009428D8" w:rsidP="006D0B54">
            <w:pPr>
              <w:pStyle w:val="TAH"/>
              <w:rPr>
                <w:lang w:val="en-US"/>
              </w:rPr>
            </w:pPr>
            <w:r w:rsidRPr="007275DF">
              <w:rPr>
                <w:lang w:val="en-US"/>
              </w:rPr>
              <w:t>Cell 3</w:t>
            </w:r>
          </w:p>
        </w:tc>
      </w:tr>
      <w:tr w:rsidR="009428D8" w:rsidRPr="007275DF" w14:paraId="04C40F0D"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3AD863C"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3036964" w14:textId="77777777" w:rsidR="009428D8" w:rsidRPr="007275DF" w:rsidRDefault="009428D8" w:rsidP="006D0B54">
            <w:pPr>
              <w:pStyle w:val="TAC"/>
              <w:keepNext w:val="0"/>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EE0A5"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CE014" w14:textId="77777777" w:rsidR="009428D8" w:rsidRPr="007275DF" w:rsidRDefault="009428D8" w:rsidP="006D0B54">
            <w:pPr>
              <w:pStyle w:val="TAC"/>
              <w:keepNext w:val="0"/>
              <w:rPr>
                <w:rFonts w:cs="Arial"/>
                <w:lang w:val="en-US"/>
              </w:rPr>
            </w:pPr>
            <w:r w:rsidRPr="007275DF">
              <w:rPr>
                <w:rFonts w:cs="Arial"/>
                <w:lang w:val="en-US"/>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D2A59"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E4BF6" w14:textId="77777777" w:rsidR="009428D8" w:rsidRPr="007275DF" w:rsidRDefault="009428D8" w:rsidP="006D0B54">
            <w:pPr>
              <w:pStyle w:val="TAC"/>
              <w:keepNext w:val="0"/>
              <w:rPr>
                <w:rFonts w:cs="Arial"/>
                <w:lang w:val="en-US"/>
              </w:rPr>
            </w:pPr>
            <w:r w:rsidRPr="007275DF">
              <w:rPr>
                <w:rFonts w:cs="Arial"/>
                <w:lang w:val="en-US"/>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4D59E"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3B92E" w14:textId="77777777" w:rsidR="009428D8" w:rsidRPr="007275DF" w:rsidRDefault="009428D8" w:rsidP="006D0B54">
            <w:pPr>
              <w:pStyle w:val="TAC"/>
              <w:keepNext w:val="0"/>
              <w:rPr>
                <w:rFonts w:cs="Arial"/>
                <w:lang w:val="en-US"/>
              </w:rPr>
            </w:pPr>
            <w:r w:rsidRPr="007275DF">
              <w:rPr>
                <w:rFonts w:cs="Arial"/>
                <w:lang w:val="en-US"/>
              </w:rPr>
              <w:t>freq2</w:t>
            </w:r>
          </w:p>
        </w:tc>
      </w:tr>
      <w:tr w:rsidR="009428D8" w:rsidRPr="007275DF" w14:paraId="4F0FE534" w14:textId="77777777" w:rsidTr="006D0B54">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0822A6E"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4CA2AD74"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E51FC6"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C00A03B" w14:textId="77777777" w:rsidR="009428D8" w:rsidRPr="007275DF" w:rsidRDefault="009428D8" w:rsidP="006D0B54">
            <w:pPr>
              <w:pStyle w:val="TAC"/>
              <w:rPr>
                <w:lang w:val="en-US"/>
              </w:rPr>
            </w:pPr>
            <w:r w:rsidRPr="007275DF">
              <w:rPr>
                <w:lang w:val="en-US"/>
              </w:rPr>
              <w:t>TDD</w:t>
            </w:r>
          </w:p>
        </w:tc>
      </w:tr>
      <w:tr w:rsidR="009428D8" w:rsidRPr="007275DF" w14:paraId="6A859FFF"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D8D9B4"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D2491C1"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EF857E7"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8511B00" w14:textId="77777777" w:rsidR="009428D8" w:rsidRPr="007275DF" w:rsidRDefault="009428D8" w:rsidP="006D0B54">
            <w:pPr>
              <w:pStyle w:val="TAC"/>
              <w:rPr>
                <w:szCs w:val="18"/>
                <w:lang w:val="en-US"/>
              </w:rPr>
            </w:pPr>
            <w:r w:rsidRPr="007275DF">
              <w:rPr>
                <w:szCs w:val="18"/>
              </w:rPr>
              <w:t>TDDConf.1.1 CCA</w:t>
            </w:r>
          </w:p>
        </w:tc>
      </w:tr>
      <w:tr w:rsidR="009428D8" w:rsidRPr="007275DF" w14:paraId="1D1C10D5"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57E10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7D610995"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0EB987E0"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E9E61D4"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F21C857"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BE76F2" w14:textId="77777777" w:rsidR="009428D8" w:rsidRPr="007275DF" w:rsidRDefault="009428D8" w:rsidP="006D0B54">
            <w:pPr>
              <w:pStyle w:val="TAL"/>
              <w:rPr>
                <w:lang w:val="en-US"/>
              </w:rPr>
            </w:pPr>
            <w:r w:rsidRPr="007275DF">
              <w:rPr>
                <w:lang w:val="en-US"/>
              </w:rPr>
              <w:t>BWP BW</w:t>
            </w:r>
          </w:p>
        </w:tc>
        <w:tc>
          <w:tcPr>
            <w:tcW w:w="0" w:type="auto"/>
            <w:tcBorders>
              <w:top w:val="single" w:sz="4" w:space="0" w:color="auto"/>
              <w:left w:val="single" w:sz="4" w:space="0" w:color="auto"/>
              <w:bottom w:val="single" w:sz="4" w:space="0" w:color="auto"/>
              <w:right w:val="single" w:sz="4" w:space="0" w:color="auto"/>
            </w:tcBorders>
            <w:hideMark/>
          </w:tcPr>
          <w:p w14:paraId="1DE60B44"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D4AF204" w14:textId="77777777" w:rsidR="009428D8" w:rsidRPr="007275DF" w:rsidRDefault="009428D8" w:rsidP="006D0B54">
            <w:pPr>
              <w:pStyle w:val="TAC"/>
              <w:rPr>
                <w:lang w:val="en-US"/>
              </w:rPr>
            </w:pPr>
            <w:r w:rsidRPr="007275DF">
              <w:rPr>
                <w:lang w:val="en-US"/>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5F3353C6" w14:textId="77777777" w:rsidR="009428D8" w:rsidRPr="007275DF" w:rsidRDefault="009428D8" w:rsidP="006D0B54">
            <w:pPr>
              <w:pStyle w:val="TAC"/>
              <w:rPr>
                <w:rFonts w:eastAsia="Malgun Gothic"/>
                <w:szCs w:val="18"/>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9428D8" w:rsidRPr="007275DF" w14:paraId="604FC0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E0FA3A5"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1905DC51" w14:textId="77777777" w:rsidR="009428D8" w:rsidRPr="007275DF" w:rsidRDefault="009428D8" w:rsidP="006D0B54">
            <w:pPr>
              <w:pStyle w:val="TAL"/>
            </w:pPr>
          </w:p>
        </w:tc>
        <w:tc>
          <w:tcPr>
            <w:tcW w:w="0" w:type="auto"/>
            <w:tcBorders>
              <w:top w:val="nil"/>
              <w:left w:val="single" w:sz="4" w:space="0" w:color="auto"/>
              <w:bottom w:val="single" w:sz="4" w:space="0" w:color="auto"/>
              <w:right w:val="single" w:sz="4" w:space="0" w:color="auto"/>
            </w:tcBorders>
            <w:shd w:val="clear" w:color="auto" w:fill="auto"/>
          </w:tcPr>
          <w:p w14:paraId="10E1CE12"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tcPr>
          <w:p w14:paraId="41AB3652" w14:textId="77777777" w:rsidR="009428D8" w:rsidRPr="007275DF" w:rsidRDefault="009428D8" w:rsidP="006D0B54">
            <w:pPr>
              <w:pStyle w:val="TAC"/>
              <w:rPr>
                <w:rFonts w:eastAsia="Malgun Gothic"/>
                <w:szCs w:val="18"/>
              </w:rPr>
            </w:pPr>
            <w:r w:rsidRPr="007275DF">
              <w:rPr>
                <w:rFonts w:eastAsia="Malgun Gothic"/>
                <w:szCs w:val="18"/>
              </w:rPr>
              <w:t>0</w:t>
            </w:r>
          </w:p>
        </w:tc>
      </w:tr>
      <w:tr w:rsidR="009428D8" w:rsidRPr="007275DF" w14:paraId="395197D2"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AA3052"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120CB845" w14:textId="77777777" w:rsidR="009428D8" w:rsidRPr="007275DF" w:rsidRDefault="009428D8" w:rsidP="006D0B54">
            <w:pPr>
              <w:pStyle w:val="TAC"/>
              <w:rPr>
                <w:lang w:val="en-US"/>
              </w:rPr>
            </w:pPr>
            <w:r w:rsidRPr="007275DF">
              <w:rPr>
                <w:lang w:val="en-US"/>
              </w:rPr>
              <w:t>ms</w:t>
            </w:r>
          </w:p>
        </w:tc>
        <w:tc>
          <w:tcPr>
            <w:tcW w:w="0" w:type="auto"/>
            <w:gridSpan w:val="6"/>
            <w:tcBorders>
              <w:top w:val="single" w:sz="4" w:space="0" w:color="auto"/>
              <w:left w:val="single" w:sz="4" w:space="0" w:color="auto"/>
              <w:bottom w:val="single" w:sz="4" w:space="0" w:color="auto"/>
              <w:right w:val="single" w:sz="4" w:space="0" w:color="auto"/>
            </w:tcBorders>
            <w:hideMark/>
          </w:tcPr>
          <w:p w14:paraId="0D05F9EC" w14:textId="77777777" w:rsidR="009428D8" w:rsidRPr="007275DF" w:rsidRDefault="009428D8" w:rsidP="006D0B54">
            <w:pPr>
              <w:pStyle w:val="TAC"/>
              <w:rPr>
                <w:lang w:val="en-US"/>
              </w:rPr>
            </w:pPr>
            <w:r w:rsidRPr="007275DF">
              <w:rPr>
                <w:lang w:val="en-US"/>
              </w:rPr>
              <w:t>Not Applicable</w:t>
            </w:r>
          </w:p>
        </w:tc>
      </w:tr>
      <w:tr w:rsidR="009428D8" w:rsidRPr="007275DF" w14:paraId="02C00D9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A3A18E7"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1D9FF93"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2EAA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484E93"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0FB27E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35D1B5"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1BAE6F7"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3B863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899E3AC" w14:textId="77777777" w:rsidR="009428D8" w:rsidRPr="007275DF" w:rsidRDefault="009428D8" w:rsidP="006D0B54">
            <w:pPr>
              <w:pStyle w:val="TAC"/>
              <w:rPr>
                <w:lang w:val="en-US"/>
              </w:rPr>
            </w:pPr>
          </w:p>
        </w:tc>
      </w:tr>
      <w:tr w:rsidR="009428D8" w:rsidRPr="007275DF" w14:paraId="1D91D17A"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D5EDA4" w14:textId="77777777" w:rsidR="009428D8" w:rsidRPr="007275DF" w:rsidRDefault="009428D8" w:rsidP="006D0B54">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60A5E42"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6CEE4D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2ED8CA"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23F8370"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A25986"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4512A7F"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8D8022F"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1D899D1" w14:textId="77777777" w:rsidR="009428D8" w:rsidRPr="007275DF" w:rsidRDefault="009428D8" w:rsidP="006D0B54">
            <w:pPr>
              <w:pStyle w:val="TAC"/>
              <w:rPr>
                <w:lang w:val="en-US"/>
              </w:rPr>
            </w:pPr>
          </w:p>
        </w:tc>
      </w:tr>
      <w:tr w:rsidR="009428D8" w:rsidRPr="007275DF" w14:paraId="6B5CA222"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E1DF42F" w14:textId="77777777" w:rsidR="009428D8" w:rsidRPr="007275DF" w:rsidRDefault="009428D8" w:rsidP="006D0B54">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E2D981F"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631D09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1B8626"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AF6251E"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FFAA40D"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D744A61"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566C44"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B843E74" w14:textId="77777777" w:rsidR="009428D8" w:rsidRPr="007275DF" w:rsidRDefault="009428D8" w:rsidP="006D0B54">
            <w:pPr>
              <w:pStyle w:val="TAC"/>
              <w:rPr>
                <w:lang w:val="en-US"/>
              </w:rPr>
            </w:pPr>
          </w:p>
        </w:tc>
      </w:tr>
      <w:tr w:rsidR="009428D8" w:rsidRPr="007275DF" w14:paraId="1368B64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BC4E2D1" w14:textId="77777777" w:rsidR="009428D8" w:rsidRPr="007275DF" w:rsidRDefault="009428D8" w:rsidP="006D0B54">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2B3E5E7E"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12BBD733"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B3B87AF"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45D11B57"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0212BF7C"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448BA96"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52ACB5D"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5C8621D" w14:textId="77777777" w:rsidR="009428D8" w:rsidRPr="007275DF" w:rsidRDefault="009428D8" w:rsidP="006D0B54">
            <w:pPr>
              <w:pStyle w:val="TAC"/>
              <w:rPr>
                <w:lang w:val="en-US"/>
              </w:rPr>
            </w:pPr>
          </w:p>
        </w:tc>
      </w:tr>
      <w:tr w:rsidR="009428D8" w:rsidRPr="007275DF" w14:paraId="3BC59B38"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2556B3"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3A7BDE81"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D13CDA9" w14:textId="77777777" w:rsidR="009428D8" w:rsidRPr="007275DF" w:rsidRDefault="009428D8" w:rsidP="006D0B54">
            <w:pPr>
              <w:pStyle w:val="TAC"/>
              <w:rPr>
                <w:lang w:val="en-US"/>
              </w:rPr>
            </w:pPr>
            <w:r w:rsidRPr="007275DF">
              <w:rPr>
                <w:snapToGrid w:val="0"/>
              </w:rPr>
              <w:t>OCNG pattern 1</w:t>
            </w:r>
          </w:p>
        </w:tc>
      </w:tr>
      <w:tr w:rsidR="009428D8" w:rsidRPr="007275DF" w14:paraId="193BF1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6E0907B" w14:textId="77777777" w:rsidR="009428D8" w:rsidRPr="007275DF" w:rsidRDefault="009428D8" w:rsidP="006D0B54">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013900F" w14:textId="77777777" w:rsidR="009428D8" w:rsidRPr="007275DF" w:rsidRDefault="009428D8" w:rsidP="006D0B54">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98A4CF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9B77E71"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F7A7F4D"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1972AD67"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5F7308C8"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5B24BB9E"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B3E89DF" w14:textId="77777777" w:rsidR="009428D8" w:rsidRPr="007275DF" w:rsidRDefault="009428D8" w:rsidP="006D0B54">
            <w:pPr>
              <w:pStyle w:val="TAC"/>
            </w:pPr>
            <w:r w:rsidRPr="007275DF">
              <w:rPr>
                <w:szCs w:val="18"/>
                <w:lang w:val="en-US"/>
              </w:rPr>
              <w:t>3</w:t>
            </w:r>
          </w:p>
        </w:tc>
      </w:tr>
      <w:tr w:rsidR="009428D8" w:rsidRPr="007275DF" w14:paraId="25EBCCAC" w14:textId="77777777" w:rsidTr="006D0B54">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BBDCB20" w14:textId="77777777" w:rsidR="009428D8" w:rsidRPr="007275DF" w:rsidRDefault="009428D8" w:rsidP="006D0B54">
            <w:pPr>
              <w:pStyle w:val="TAL"/>
              <w:rPr>
                <w:lang w:val="da-DK"/>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B2647EB"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nil"/>
              <w:right w:val="single" w:sz="4" w:space="0" w:color="auto"/>
            </w:tcBorders>
            <w:shd w:val="clear" w:color="auto" w:fill="auto"/>
            <w:hideMark/>
          </w:tcPr>
          <w:p w14:paraId="76A1CC2C"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822B0F7" w14:textId="7E2E0B8D" w:rsidR="009428D8" w:rsidRPr="007275DF" w:rsidRDefault="007A59FC" w:rsidP="006D0B54">
            <w:pPr>
              <w:pStyle w:val="TAC"/>
            </w:pPr>
            <w:r>
              <w:t>SMTC.1</w:t>
            </w:r>
          </w:p>
        </w:tc>
      </w:tr>
      <w:tr w:rsidR="009428D8" w:rsidRPr="007275DF" w14:paraId="56C49985" w14:textId="77777777" w:rsidTr="006D0B54">
        <w:trPr>
          <w:trHeight w:val="205"/>
          <w:jc w:val="center"/>
        </w:trPr>
        <w:tc>
          <w:tcPr>
            <w:tcW w:w="0" w:type="auto"/>
            <w:vMerge w:val="restart"/>
            <w:tcBorders>
              <w:top w:val="nil"/>
              <w:left w:val="single" w:sz="4" w:space="0" w:color="auto"/>
              <w:right w:val="single" w:sz="4" w:space="0" w:color="auto"/>
            </w:tcBorders>
            <w:shd w:val="clear" w:color="auto" w:fill="auto"/>
            <w:hideMark/>
          </w:tcPr>
          <w:p w14:paraId="6217AD43" w14:textId="77777777" w:rsidR="009428D8" w:rsidRPr="007275DF" w:rsidRDefault="009428D8" w:rsidP="006D0B54">
            <w:pPr>
              <w:pStyle w:val="TAL"/>
              <w:rPr>
                <w:lang w:val="da-DK"/>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15EC7D2"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6C248D04" w14:textId="77777777" w:rsidR="009428D8" w:rsidRPr="007275DF" w:rsidRDefault="009428D8" w:rsidP="006D0B54">
            <w:pPr>
              <w:pStyle w:val="TAL"/>
              <w:rPr>
                <w:lang w:val="da-DK"/>
              </w:rPr>
            </w:pPr>
            <w:r w:rsidRPr="007275DF">
              <w:t>Config 1, 2</w:t>
            </w:r>
          </w:p>
        </w:tc>
        <w:tc>
          <w:tcPr>
            <w:tcW w:w="0" w:type="auto"/>
            <w:vMerge w:val="restart"/>
            <w:tcBorders>
              <w:top w:val="nil"/>
              <w:left w:val="single" w:sz="4" w:space="0" w:color="auto"/>
              <w:right w:val="single" w:sz="4" w:space="0" w:color="auto"/>
            </w:tcBorders>
            <w:shd w:val="clear" w:color="auto" w:fill="auto"/>
            <w:hideMark/>
          </w:tcPr>
          <w:p w14:paraId="5142C877"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right w:val="single" w:sz="4" w:space="0" w:color="auto"/>
            </w:tcBorders>
            <w:hideMark/>
          </w:tcPr>
          <w:p w14:paraId="0A115A5F" w14:textId="77777777" w:rsidR="009428D8" w:rsidRPr="007275DF" w:rsidRDefault="009428D8" w:rsidP="006D0B54">
            <w:pPr>
              <w:pStyle w:val="TAC"/>
              <w:rPr>
                <w:szCs w:val="18"/>
              </w:rPr>
            </w:pPr>
            <w:r w:rsidRPr="007275DF">
              <w:rPr>
                <w:rFonts w:cs="v4.2.0"/>
                <w:szCs w:val="18"/>
              </w:rPr>
              <w:t>SSB.1 CCA </w:t>
            </w:r>
            <w:r w:rsidRPr="007275DF">
              <w:rPr>
                <w:rFonts w:cs="v4.2.0"/>
                <w:szCs w:val="18"/>
              </w:rPr>
              <w:br/>
              <w:t>(As defined in A.3.10A)</w:t>
            </w:r>
          </w:p>
        </w:tc>
      </w:tr>
      <w:tr w:rsidR="009428D8" w:rsidRPr="007275DF" w14:paraId="58EC987F" w14:textId="77777777" w:rsidTr="006D0B54">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4F426732"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tcPr>
          <w:p w14:paraId="417DC7E0"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1169A6A2" w14:textId="77777777" w:rsidR="009428D8" w:rsidRPr="007275DF" w:rsidRDefault="009428D8" w:rsidP="006D0B54">
            <w:pPr>
              <w:pStyle w:val="TAL"/>
            </w:pPr>
          </w:p>
        </w:tc>
        <w:tc>
          <w:tcPr>
            <w:tcW w:w="0" w:type="auto"/>
            <w:vMerge/>
            <w:tcBorders>
              <w:left w:val="single" w:sz="4" w:space="0" w:color="auto"/>
              <w:bottom w:val="single" w:sz="4" w:space="0" w:color="auto"/>
              <w:right w:val="single" w:sz="4" w:space="0" w:color="auto"/>
            </w:tcBorders>
            <w:shd w:val="clear" w:color="auto" w:fill="auto"/>
          </w:tcPr>
          <w:p w14:paraId="1D2A488E" w14:textId="77777777" w:rsidR="009428D8" w:rsidRPr="007275DF" w:rsidRDefault="009428D8" w:rsidP="006D0B54">
            <w:pPr>
              <w:pStyle w:val="TAC"/>
              <w:rPr>
                <w:lang w:val="da-DK"/>
              </w:rPr>
            </w:pPr>
          </w:p>
        </w:tc>
        <w:tc>
          <w:tcPr>
            <w:tcW w:w="0" w:type="auto"/>
            <w:gridSpan w:val="6"/>
            <w:tcBorders>
              <w:left w:val="single" w:sz="4" w:space="0" w:color="auto"/>
              <w:bottom w:val="single" w:sz="4" w:space="0" w:color="auto"/>
              <w:right w:val="single" w:sz="4" w:space="0" w:color="auto"/>
            </w:tcBorders>
          </w:tcPr>
          <w:p w14:paraId="7A2E2FCC" w14:textId="77777777" w:rsidR="009428D8" w:rsidRPr="007275DF" w:rsidRDefault="009428D8" w:rsidP="006D0B54">
            <w:pPr>
              <w:pStyle w:val="TAC"/>
              <w:rPr>
                <w:szCs w:val="18"/>
              </w:rPr>
            </w:pPr>
            <w:r w:rsidRPr="007275DF">
              <w:rPr>
                <w:rFonts w:cs="v4.2.0"/>
                <w:szCs w:val="18"/>
              </w:rPr>
              <w:t>SSB.2 CCA </w:t>
            </w:r>
            <w:r w:rsidRPr="007275DF">
              <w:rPr>
                <w:rFonts w:cs="v4.2.0"/>
                <w:szCs w:val="18"/>
              </w:rPr>
              <w:br/>
              <w:t>(As defined in A.3.10A)</w:t>
            </w:r>
          </w:p>
        </w:tc>
      </w:tr>
      <w:tr w:rsidR="009428D8" w:rsidRPr="007275DF" w14:paraId="49E90F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7A335DA" w14:textId="77777777" w:rsidR="009428D8" w:rsidRPr="007275DF" w:rsidRDefault="009428D8" w:rsidP="006D0B54">
            <w:pPr>
              <w:pStyle w:val="TAL"/>
              <w:rPr>
                <w:lang w:val="da-DK"/>
              </w:rPr>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1B55AD63"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40E9637D"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00D968EE" w14:textId="77777777" w:rsidR="00B22D82" w:rsidRDefault="00B22D82" w:rsidP="00B22D82">
            <w:pPr>
              <w:pStyle w:val="TAC"/>
              <w:rPr>
                <w:rFonts w:cs="v4.2.0"/>
                <w:bCs/>
                <w:szCs w:val="18"/>
              </w:rPr>
            </w:pPr>
            <w:r>
              <w:rPr>
                <w:rFonts w:cs="v4.2.0"/>
                <w:bCs/>
                <w:szCs w:val="18"/>
              </w:rPr>
              <w:t>DBT.1</w:t>
            </w:r>
          </w:p>
          <w:p w14:paraId="549A98E9" w14:textId="439A09C8" w:rsidR="009428D8" w:rsidRPr="007275DF" w:rsidRDefault="00B22D82" w:rsidP="00B22D82">
            <w:pPr>
              <w:pStyle w:val="TAC"/>
              <w:rPr>
                <w:szCs w:val="18"/>
                <w:lang w:val="en-US"/>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r>
      <w:tr w:rsidR="00FC1E9D" w:rsidRPr="007275DF" w14:paraId="2BEC58CB"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924F843" w14:textId="51E32571" w:rsidR="00FC1E9D" w:rsidRPr="007275DF" w:rsidRDefault="00FC1E9D" w:rsidP="00FC1E9D">
            <w:pPr>
              <w:pStyle w:val="TAL"/>
              <w:rPr>
                <w:rFonts w:cs="v4.2.0"/>
                <w:sz w:val="16"/>
                <w:szCs w:val="16"/>
                <w:lang w:val="it-IT"/>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A55023F" w14:textId="12204A61" w:rsidR="00FC1E9D" w:rsidRPr="007275DF" w:rsidRDefault="00FC1E9D" w:rsidP="00FC1E9D">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A4417E9" w14:textId="77777777" w:rsidR="00FC1E9D" w:rsidRPr="007275DF" w:rsidRDefault="00FC1E9D" w:rsidP="00FC1E9D">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11560436" w14:textId="7BD2150C" w:rsidR="00FC1E9D" w:rsidRDefault="00FC1E9D" w:rsidP="00FC1E9D">
            <w:pPr>
              <w:pStyle w:val="TAC"/>
              <w:rPr>
                <w:rFonts w:cs="v4.2.0"/>
                <w:bCs/>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FC1E9D" w:rsidRPr="007275DF" w14:paraId="2F30A6E0"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E9CBEA2" w14:textId="457E54D6" w:rsidR="00FC1E9D" w:rsidRPr="007275DF" w:rsidRDefault="00FC1E9D" w:rsidP="00FC1E9D">
            <w:pPr>
              <w:pStyle w:val="TAL"/>
              <w:rPr>
                <w:rFonts w:cs="v4.2.0"/>
                <w:sz w:val="16"/>
                <w:szCs w:val="16"/>
                <w:lang w:val="it-IT"/>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0E4A2F89" w14:textId="1A8969BD" w:rsidR="00FC1E9D" w:rsidRPr="007275DF" w:rsidRDefault="00FC1E9D" w:rsidP="00FC1E9D">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F0E56C9" w14:textId="77777777" w:rsidR="00FC1E9D" w:rsidRPr="007275DF" w:rsidRDefault="00FC1E9D" w:rsidP="00FC1E9D">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742449D0" w14:textId="24AA42E4" w:rsidR="00FC1E9D" w:rsidRDefault="00FC1E9D" w:rsidP="00FC1E9D">
            <w:pPr>
              <w:pStyle w:val="TAC"/>
              <w:rPr>
                <w:rFonts w:cs="v4.2.0"/>
                <w:bCs/>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9428D8" w:rsidRPr="007275DF" w14:paraId="1ED1A0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F3D2A6" w14:textId="77777777" w:rsidR="009428D8" w:rsidRPr="007275DF" w:rsidRDefault="009428D8" w:rsidP="006D0B54">
            <w:pPr>
              <w:pStyle w:val="TAL"/>
              <w:rPr>
                <w:lang w:val="da-DK"/>
              </w:rPr>
            </w:pPr>
            <w:r w:rsidRPr="007275DF">
              <w:rPr>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0E4EB1F"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91CBC4E" w14:textId="77777777" w:rsidR="009428D8" w:rsidRPr="007275DF" w:rsidRDefault="009428D8" w:rsidP="006D0B54">
            <w:pPr>
              <w:pStyle w:val="TAC"/>
              <w:rPr>
                <w:lang w:val="da-DK"/>
              </w:rPr>
            </w:pPr>
            <w:r w:rsidRPr="007275DF">
              <w:rPr>
                <w:lang w:val="da-DK"/>
              </w:rPr>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0E70F773" w14:textId="77777777" w:rsidR="009428D8" w:rsidRPr="007275DF" w:rsidRDefault="009428D8" w:rsidP="006D0B54">
            <w:pPr>
              <w:pStyle w:val="TAC"/>
              <w:rPr>
                <w:lang w:val="en-US"/>
              </w:rPr>
            </w:pPr>
            <w:r w:rsidRPr="007275DF">
              <w:rPr>
                <w:lang w:val="en-US"/>
              </w:rPr>
              <w:t>30 kHz</w:t>
            </w:r>
          </w:p>
        </w:tc>
      </w:tr>
      <w:tr w:rsidR="009428D8" w:rsidRPr="007275DF" w14:paraId="20702DEA"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AF662DF" w14:textId="77777777" w:rsidR="009428D8" w:rsidRPr="007275DF" w:rsidRDefault="009428D8" w:rsidP="006D0B54">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93BF5C8" w14:textId="77777777" w:rsidR="009428D8" w:rsidRPr="007275DF" w:rsidRDefault="009428D8" w:rsidP="006D0B54">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5C50BB5E"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030EA74"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F9F2DCC"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8ACB3CA"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47A2D91"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E32DDB5" w14:textId="77777777" w:rsidR="009428D8" w:rsidRPr="007275DF" w:rsidRDefault="009428D8" w:rsidP="006D0B54">
            <w:pPr>
              <w:pStyle w:val="TAC"/>
              <w:rPr>
                <w:sz w:val="16"/>
                <w:szCs w:val="16"/>
                <w:lang w:val="en-US"/>
              </w:rPr>
            </w:pPr>
            <w:r w:rsidRPr="007275DF">
              <w:rPr>
                <w:sz w:val="16"/>
                <w:szCs w:val="16"/>
                <w:lang w:eastAsia="ja-JP"/>
              </w:rPr>
              <w:t>0</w:t>
            </w:r>
          </w:p>
        </w:tc>
      </w:tr>
      <w:tr w:rsidR="009428D8" w:rsidRPr="007275DF" w14:paraId="5ED810B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9E3697" w14:textId="77777777" w:rsidR="009428D8" w:rsidRPr="007275DF" w:rsidRDefault="009428D8" w:rsidP="006D0B54">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2A0E4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66D09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05DA2F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41198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37DDE7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CC2B7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AD0CFC" w14:textId="77777777" w:rsidR="009428D8" w:rsidRPr="007275DF" w:rsidRDefault="009428D8" w:rsidP="006D0B54">
            <w:pPr>
              <w:pStyle w:val="TAC"/>
              <w:rPr>
                <w:sz w:val="16"/>
                <w:szCs w:val="16"/>
                <w:lang w:val="en-US"/>
              </w:rPr>
            </w:pPr>
          </w:p>
        </w:tc>
      </w:tr>
      <w:tr w:rsidR="009428D8" w:rsidRPr="007275DF" w14:paraId="162C49D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05146B" w14:textId="77777777" w:rsidR="009428D8" w:rsidRPr="007275DF" w:rsidRDefault="009428D8" w:rsidP="006D0B54">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7ED169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88E19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43614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F7D18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2F42F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28429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7904ED0" w14:textId="77777777" w:rsidR="009428D8" w:rsidRPr="007275DF" w:rsidRDefault="009428D8" w:rsidP="006D0B54">
            <w:pPr>
              <w:pStyle w:val="TAC"/>
              <w:rPr>
                <w:sz w:val="16"/>
                <w:szCs w:val="16"/>
                <w:lang w:val="en-US"/>
              </w:rPr>
            </w:pPr>
          </w:p>
        </w:tc>
      </w:tr>
      <w:tr w:rsidR="009428D8" w:rsidRPr="007275DF" w14:paraId="7AD5F689"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1AAE5A" w14:textId="77777777" w:rsidR="009428D8" w:rsidRPr="007275DF" w:rsidRDefault="009428D8" w:rsidP="006D0B54">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69F915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2972D2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CAC82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1150F4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FF7012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1F465D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7F41BA9" w14:textId="77777777" w:rsidR="009428D8" w:rsidRPr="007275DF" w:rsidRDefault="009428D8" w:rsidP="006D0B54">
            <w:pPr>
              <w:pStyle w:val="TAC"/>
              <w:rPr>
                <w:sz w:val="16"/>
                <w:szCs w:val="16"/>
                <w:lang w:val="en-US"/>
              </w:rPr>
            </w:pPr>
          </w:p>
        </w:tc>
      </w:tr>
      <w:tr w:rsidR="009428D8" w:rsidRPr="007275DF" w14:paraId="01E583F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5FE54B" w14:textId="77777777" w:rsidR="009428D8" w:rsidRPr="007275DF" w:rsidRDefault="009428D8" w:rsidP="006D0B54">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2EC74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43BF92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BD3234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FDB5F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93A5D4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1A695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34890BD" w14:textId="77777777" w:rsidR="009428D8" w:rsidRPr="007275DF" w:rsidRDefault="009428D8" w:rsidP="006D0B54">
            <w:pPr>
              <w:pStyle w:val="TAC"/>
              <w:rPr>
                <w:sz w:val="16"/>
                <w:szCs w:val="16"/>
                <w:lang w:val="en-US"/>
              </w:rPr>
            </w:pPr>
          </w:p>
        </w:tc>
      </w:tr>
      <w:tr w:rsidR="009428D8" w:rsidRPr="007275DF" w14:paraId="35A2BE57"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057F3D" w14:textId="77777777" w:rsidR="009428D8" w:rsidRPr="007275DF" w:rsidRDefault="009428D8" w:rsidP="006D0B54">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6EF2A7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03C156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0D0C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1569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836E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33965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1C7AE0" w14:textId="77777777" w:rsidR="009428D8" w:rsidRPr="007275DF" w:rsidRDefault="009428D8" w:rsidP="006D0B54">
            <w:pPr>
              <w:pStyle w:val="TAC"/>
              <w:rPr>
                <w:sz w:val="16"/>
                <w:szCs w:val="16"/>
                <w:lang w:val="en-US"/>
              </w:rPr>
            </w:pPr>
          </w:p>
        </w:tc>
      </w:tr>
      <w:tr w:rsidR="009428D8" w:rsidRPr="007275DF" w14:paraId="626E3B88"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F6CD6B6" w14:textId="77777777" w:rsidR="009428D8" w:rsidRPr="007275DF" w:rsidRDefault="009428D8" w:rsidP="006D0B54">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D75EC6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FB98B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1E88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5970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3E74E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18CDC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9AA30E" w14:textId="77777777" w:rsidR="009428D8" w:rsidRPr="007275DF" w:rsidRDefault="009428D8" w:rsidP="006D0B54">
            <w:pPr>
              <w:pStyle w:val="TAC"/>
              <w:rPr>
                <w:sz w:val="16"/>
                <w:szCs w:val="16"/>
                <w:lang w:val="en-US"/>
              </w:rPr>
            </w:pPr>
          </w:p>
        </w:tc>
      </w:tr>
      <w:tr w:rsidR="009428D8" w:rsidRPr="007275DF" w14:paraId="158418FE"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EEBC61" w14:textId="77777777" w:rsidR="009428D8" w:rsidRPr="007275DF" w:rsidRDefault="009428D8" w:rsidP="006D0B54">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16BDA54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79D4E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E897E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6183C6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D314A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ECD7DC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5F0D0A" w14:textId="77777777" w:rsidR="009428D8" w:rsidRPr="007275DF" w:rsidRDefault="009428D8" w:rsidP="006D0B54">
            <w:pPr>
              <w:pStyle w:val="TAC"/>
              <w:rPr>
                <w:sz w:val="16"/>
                <w:szCs w:val="16"/>
                <w:lang w:val="en-US"/>
              </w:rPr>
            </w:pPr>
          </w:p>
        </w:tc>
      </w:tr>
      <w:tr w:rsidR="009428D8" w:rsidRPr="007275DF" w14:paraId="15448AB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BF9288" w14:textId="77777777" w:rsidR="009428D8" w:rsidRPr="007275DF" w:rsidRDefault="009428D8" w:rsidP="006D0B54">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B651F1B"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16735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F77E3FD"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57256A0"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E71F9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5792CD1"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4B956D2" w14:textId="77777777" w:rsidR="009428D8" w:rsidRPr="007275DF" w:rsidRDefault="009428D8" w:rsidP="006D0B54">
            <w:pPr>
              <w:pStyle w:val="TAC"/>
              <w:rPr>
                <w:sz w:val="16"/>
                <w:szCs w:val="16"/>
                <w:lang w:val="en-US"/>
              </w:rPr>
            </w:pPr>
          </w:p>
        </w:tc>
      </w:tr>
      <w:tr w:rsidR="009428D8" w:rsidRPr="007275DF" w14:paraId="6CA63F9A"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018B1CFA"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285" w:dyaOrig="285" w14:anchorId="5259D0D4">
                <v:shape id="_x0000_i1160" type="#_x0000_t75" style="width:15.5pt;height:15.5pt" o:ole="" fillcolor="window">
                  <v:imagedata r:id="rId13" o:title=""/>
                </v:shape>
                <o:OLEObject Type="Embed" ProgID="Equation.3" ShapeID="_x0000_i1160" DrawAspect="Content" ObjectID="_1783797207" r:id="rId159"/>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0E34BA8"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ADA45A6" w14:textId="77777777" w:rsidR="009428D8" w:rsidRPr="007275DF" w:rsidRDefault="009428D8" w:rsidP="006D0B54">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2AEB989" w14:textId="77777777" w:rsidR="009428D8" w:rsidRPr="007275DF" w:rsidRDefault="009428D8" w:rsidP="006D0B54">
            <w:pPr>
              <w:pStyle w:val="TAC"/>
              <w:rPr>
                <w:rFonts w:eastAsia="Calibri"/>
                <w:sz w:val="16"/>
                <w:szCs w:val="16"/>
                <w:lang w:val="en-US"/>
              </w:rPr>
            </w:pPr>
            <w:r w:rsidRPr="007275DF">
              <w:rPr>
                <w:rFonts w:eastAsia="Calibri"/>
                <w:sz w:val="16"/>
                <w:szCs w:val="16"/>
                <w:lang w:val="en-US"/>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64109A81" w14:textId="77777777" w:rsidR="009428D8" w:rsidRPr="007275DF" w:rsidRDefault="009428D8" w:rsidP="006D0B54">
            <w:pPr>
              <w:pStyle w:val="TAC"/>
              <w:rPr>
                <w:sz w:val="16"/>
                <w:szCs w:val="16"/>
                <w:lang w:val="en-US"/>
              </w:rPr>
            </w:pPr>
            <w:r w:rsidRPr="007275DF">
              <w:rPr>
                <w:sz w:val="16"/>
                <w:szCs w:val="16"/>
                <w:lang w:val="en-US"/>
              </w:rPr>
              <w:t>-86.27</w:t>
            </w:r>
          </w:p>
        </w:tc>
        <w:tc>
          <w:tcPr>
            <w:tcW w:w="0" w:type="auto"/>
            <w:tcBorders>
              <w:top w:val="single" w:sz="4" w:space="0" w:color="auto"/>
              <w:left w:val="single" w:sz="4" w:space="0" w:color="auto"/>
              <w:bottom w:val="nil"/>
              <w:right w:val="single" w:sz="4" w:space="0" w:color="auto"/>
            </w:tcBorders>
            <w:shd w:val="clear" w:color="auto" w:fill="auto"/>
          </w:tcPr>
          <w:p w14:paraId="6C04299E" w14:textId="77777777" w:rsidR="009428D8" w:rsidRPr="007275DF" w:rsidRDefault="009428D8" w:rsidP="006D0B54">
            <w:pPr>
              <w:pStyle w:val="TAC"/>
              <w:rPr>
                <w:sz w:val="16"/>
                <w:szCs w:val="16"/>
                <w:lang w:val="en-US"/>
              </w:rPr>
            </w:pPr>
            <w:r w:rsidRPr="007275DF">
              <w:rPr>
                <w:sz w:val="16"/>
                <w:szCs w:val="16"/>
                <w:lang w:val="en-US"/>
              </w:rPr>
              <w:t>-86.27</w:t>
            </w:r>
          </w:p>
        </w:tc>
        <w:tc>
          <w:tcPr>
            <w:tcW w:w="0" w:type="auto"/>
            <w:tcBorders>
              <w:top w:val="single" w:sz="4" w:space="0" w:color="auto"/>
              <w:left w:val="single" w:sz="4" w:space="0" w:color="auto"/>
              <w:bottom w:val="nil"/>
              <w:right w:val="single" w:sz="4" w:space="0" w:color="auto"/>
            </w:tcBorders>
            <w:shd w:val="clear" w:color="auto" w:fill="auto"/>
            <w:hideMark/>
          </w:tcPr>
          <w:p w14:paraId="76BD7BAB" w14:textId="77777777" w:rsidR="009428D8" w:rsidRPr="007275DF" w:rsidRDefault="009428D8" w:rsidP="006D0B54">
            <w:pPr>
              <w:pStyle w:val="TAC"/>
              <w:rPr>
                <w:sz w:val="16"/>
                <w:szCs w:val="16"/>
                <w:lang w:val="en-US"/>
              </w:rPr>
            </w:pPr>
            <w:r w:rsidRPr="007275DF">
              <w:rPr>
                <w:sz w:val="16"/>
                <w:szCs w:val="16"/>
                <w:lang w:val="en-US"/>
              </w:rPr>
              <w:t>-113</w:t>
            </w:r>
          </w:p>
        </w:tc>
        <w:tc>
          <w:tcPr>
            <w:tcW w:w="0" w:type="auto"/>
            <w:tcBorders>
              <w:top w:val="single" w:sz="4" w:space="0" w:color="auto"/>
              <w:left w:val="single" w:sz="4" w:space="0" w:color="auto"/>
              <w:bottom w:val="nil"/>
              <w:right w:val="single" w:sz="4" w:space="0" w:color="auto"/>
            </w:tcBorders>
            <w:shd w:val="clear" w:color="auto" w:fill="auto"/>
          </w:tcPr>
          <w:p w14:paraId="5E3E5744" w14:textId="77777777" w:rsidR="009428D8" w:rsidRPr="007275DF" w:rsidRDefault="009428D8" w:rsidP="006D0B54">
            <w:pPr>
              <w:pStyle w:val="TAC"/>
              <w:rPr>
                <w:sz w:val="16"/>
                <w:szCs w:val="16"/>
                <w:lang w:val="en-US"/>
              </w:rPr>
            </w:pPr>
            <w:r w:rsidRPr="007275DF">
              <w:rPr>
                <w:sz w:val="16"/>
                <w:szCs w:val="16"/>
                <w:lang w:val="en-US"/>
              </w:rPr>
              <w:t>-113</w:t>
            </w:r>
          </w:p>
        </w:tc>
        <w:tc>
          <w:tcPr>
            <w:tcW w:w="0" w:type="auto"/>
            <w:tcBorders>
              <w:top w:val="single" w:sz="4" w:space="0" w:color="auto"/>
              <w:left w:val="single" w:sz="4" w:space="0" w:color="auto"/>
              <w:bottom w:val="single" w:sz="4" w:space="0" w:color="auto"/>
              <w:right w:val="single" w:sz="4" w:space="0" w:color="auto"/>
            </w:tcBorders>
            <w:hideMark/>
          </w:tcPr>
          <w:p w14:paraId="18A6A731" w14:textId="77777777" w:rsidR="009428D8" w:rsidRPr="007275DF" w:rsidRDefault="009428D8" w:rsidP="006D0B54">
            <w:pPr>
              <w:pStyle w:val="TAC"/>
              <w:rPr>
                <w:sz w:val="16"/>
                <w:szCs w:val="16"/>
                <w:lang w:val="en-US"/>
              </w:rPr>
            </w:pPr>
            <w:r w:rsidRPr="007275DF">
              <w:rPr>
                <w:sz w:val="16"/>
                <w:szCs w:val="16"/>
              </w:rPr>
              <w:t>-112</w:t>
            </w:r>
          </w:p>
        </w:tc>
        <w:tc>
          <w:tcPr>
            <w:tcW w:w="0" w:type="auto"/>
            <w:tcBorders>
              <w:top w:val="single" w:sz="4" w:space="0" w:color="auto"/>
              <w:left w:val="single" w:sz="4" w:space="0" w:color="auto"/>
              <w:bottom w:val="single" w:sz="4" w:space="0" w:color="auto"/>
              <w:right w:val="single" w:sz="4" w:space="0" w:color="auto"/>
            </w:tcBorders>
          </w:tcPr>
          <w:p w14:paraId="4C68D453" w14:textId="77777777" w:rsidR="009428D8" w:rsidRPr="007275DF" w:rsidRDefault="009428D8" w:rsidP="006D0B54">
            <w:pPr>
              <w:pStyle w:val="TAC"/>
              <w:rPr>
                <w:sz w:val="16"/>
                <w:szCs w:val="16"/>
                <w:lang w:val="en-US"/>
              </w:rPr>
            </w:pPr>
            <w:r w:rsidRPr="007275DF">
              <w:rPr>
                <w:sz w:val="16"/>
                <w:szCs w:val="16"/>
              </w:rPr>
              <w:t>-112</w:t>
            </w:r>
          </w:p>
        </w:tc>
      </w:tr>
      <w:tr w:rsidR="009428D8" w:rsidRPr="007275DF" w14:paraId="3694AF19"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40E2F3C7" w14:textId="77777777" w:rsidR="009428D8" w:rsidRPr="007275DF" w:rsidRDefault="009428D8" w:rsidP="006D0B54">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AEE472"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7ECA6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30267A00" w14:textId="77777777" w:rsidR="009428D8" w:rsidRPr="007275DF" w:rsidRDefault="009428D8" w:rsidP="006D0B54">
            <w:pPr>
              <w:pStyle w:val="TAC"/>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F2323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121697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B0C9D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43B484B"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1513845" w14:textId="77777777" w:rsidR="009428D8" w:rsidRPr="007275DF" w:rsidRDefault="009428D8" w:rsidP="006D0B54">
            <w:pPr>
              <w:pStyle w:val="TAC"/>
              <w:rPr>
                <w:sz w:val="16"/>
                <w:szCs w:val="16"/>
                <w:lang w:val="en-US"/>
              </w:rPr>
            </w:pPr>
            <w:r w:rsidRPr="007275DF">
              <w:rPr>
                <w:sz w:val="16"/>
                <w:szCs w:val="16"/>
              </w:rPr>
              <w:t>-111.5</w:t>
            </w:r>
          </w:p>
        </w:tc>
        <w:tc>
          <w:tcPr>
            <w:tcW w:w="0" w:type="auto"/>
            <w:tcBorders>
              <w:top w:val="single" w:sz="4" w:space="0" w:color="auto"/>
              <w:left w:val="single" w:sz="4" w:space="0" w:color="auto"/>
              <w:bottom w:val="single" w:sz="4" w:space="0" w:color="auto"/>
              <w:right w:val="single" w:sz="4" w:space="0" w:color="auto"/>
            </w:tcBorders>
          </w:tcPr>
          <w:p w14:paraId="73E86C6E" w14:textId="77777777" w:rsidR="009428D8" w:rsidRPr="007275DF" w:rsidRDefault="009428D8" w:rsidP="006D0B54">
            <w:pPr>
              <w:pStyle w:val="TAC"/>
              <w:rPr>
                <w:sz w:val="16"/>
                <w:szCs w:val="16"/>
                <w:lang w:val="en-US"/>
              </w:rPr>
            </w:pPr>
            <w:r w:rsidRPr="007275DF">
              <w:rPr>
                <w:sz w:val="16"/>
                <w:szCs w:val="16"/>
              </w:rPr>
              <w:t>-111.5</w:t>
            </w:r>
          </w:p>
        </w:tc>
      </w:tr>
      <w:tr w:rsidR="009428D8" w:rsidRPr="007275DF" w14:paraId="0282862E" w14:textId="77777777" w:rsidTr="006D0B54">
        <w:trPr>
          <w:trHeight w:val="58"/>
          <w:jc w:val="center"/>
        </w:trPr>
        <w:tc>
          <w:tcPr>
            <w:tcW w:w="0" w:type="auto"/>
            <w:tcBorders>
              <w:top w:val="nil"/>
              <w:left w:val="single" w:sz="4" w:space="0" w:color="auto"/>
              <w:bottom w:val="nil"/>
              <w:right w:val="single" w:sz="4" w:space="0" w:color="auto"/>
            </w:tcBorders>
            <w:shd w:val="clear" w:color="auto" w:fill="auto"/>
            <w:hideMark/>
          </w:tcPr>
          <w:p w14:paraId="010E24BB" w14:textId="77777777" w:rsidR="009428D8" w:rsidRPr="007275DF" w:rsidRDefault="009428D8" w:rsidP="006D0B54">
            <w:pPr>
              <w:pStyle w:val="TAL"/>
              <w:rPr>
                <w:sz w:val="16"/>
                <w:szCs w:val="16"/>
                <w:vertAlign w:val="superscript"/>
                <w:lang w:val="en-US"/>
              </w:rPr>
            </w:pPr>
            <w:r w:rsidRPr="004849DD">
              <w:rPr>
                <w:rFonts w:eastAsia="Calibri"/>
                <w:position w:val="-12"/>
                <w:sz w:val="16"/>
                <w:szCs w:val="16"/>
                <w:lang w:val="en-US"/>
              </w:rPr>
              <w:object w:dxaOrig="285" w:dyaOrig="285" w14:anchorId="5AAD451B">
                <v:shape id="_x0000_i1161" type="#_x0000_t75" style="width:15.5pt;height:15.5pt" o:ole="" fillcolor="window">
                  <v:imagedata r:id="rId13" o:title=""/>
                </v:shape>
                <o:OLEObject Type="Embed" ProgID="Equation.3" ShapeID="_x0000_i1161" DrawAspect="Content" ObjectID="_1783797208" r:id="rId160"/>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6A3DAD3" w14:textId="77777777" w:rsidR="009428D8" w:rsidRPr="007275DF" w:rsidRDefault="009428D8" w:rsidP="006D0B54">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70E8FAC" w14:textId="77777777" w:rsidR="009428D8" w:rsidRPr="007275DF" w:rsidRDefault="009428D8" w:rsidP="006D0B54">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74AA6F3E"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497A9718" w14:textId="77777777" w:rsidR="009428D8" w:rsidRPr="007275DF" w:rsidRDefault="009428D8" w:rsidP="006D0B54">
            <w:pPr>
              <w:pStyle w:val="TAC"/>
              <w:rPr>
                <w:sz w:val="16"/>
                <w:szCs w:val="16"/>
                <w:lang w:val="en-US"/>
              </w:rPr>
            </w:pPr>
            <w:r w:rsidRPr="007275DF">
              <w:rPr>
                <w:sz w:val="16"/>
                <w:szCs w:val="16"/>
                <w:lang w:val="en-US"/>
              </w:rPr>
              <w:t>-83.27</w:t>
            </w:r>
          </w:p>
        </w:tc>
        <w:tc>
          <w:tcPr>
            <w:tcW w:w="0" w:type="auto"/>
            <w:tcBorders>
              <w:top w:val="single" w:sz="4" w:space="0" w:color="auto"/>
              <w:left w:val="single" w:sz="4" w:space="0" w:color="auto"/>
              <w:bottom w:val="nil"/>
              <w:right w:val="single" w:sz="4" w:space="0" w:color="auto"/>
            </w:tcBorders>
            <w:shd w:val="clear" w:color="auto" w:fill="auto"/>
          </w:tcPr>
          <w:p w14:paraId="7F0355CC" w14:textId="77777777" w:rsidR="009428D8" w:rsidRPr="007275DF" w:rsidRDefault="009428D8" w:rsidP="006D0B54">
            <w:pPr>
              <w:pStyle w:val="TAC"/>
              <w:rPr>
                <w:sz w:val="16"/>
                <w:szCs w:val="16"/>
                <w:lang w:val="en-US"/>
              </w:rPr>
            </w:pPr>
            <w:r w:rsidRPr="007275DF">
              <w:rPr>
                <w:sz w:val="16"/>
                <w:szCs w:val="16"/>
                <w:lang w:val="en-US"/>
              </w:rPr>
              <w:t>-83.27</w:t>
            </w:r>
          </w:p>
        </w:tc>
        <w:tc>
          <w:tcPr>
            <w:tcW w:w="0" w:type="auto"/>
            <w:tcBorders>
              <w:top w:val="single" w:sz="4" w:space="0" w:color="auto"/>
              <w:left w:val="single" w:sz="4" w:space="0" w:color="auto"/>
              <w:bottom w:val="nil"/>
              <w:right w:val="single" w:sz="4" w:space="0" w:color="auto"/>
            </w:tcBorders>
            <w:shd w:val="clear" w:color="auto" w:fill="auto"/>
            <w:hideMark/>
          </w:tcPr>
          <w:p w14:paraId="3DFF6A65" w14:textId="77777777" w:rsidR="009428D8" w:rsidRPr="007275DF" w:rsidRDefault="009428D8" w:rsidP="006D0B54">
            <w:pPr>
              <w:pStyle w:val="TAC"/>
              <w:rPr>
                <w:sz w:val="16"/>
                <w:szCs w:val="16"/>
                <w:lang w:val="en-US"/>
              </w:rPr>
            </w:pPr>
            <w:r w:rsidRPr="007275DF">
              <w:rPr>
                <w:sz w:val="16"/>
                <w:szCs w:val="16"/>
                <w:lang w:val="en-US"/>
              </w:rPr>
              <w:t>-110</w:t>
            </w:r>
          </w:p>
        </w:tc>
        <w:tc>
          <w:tcPr>
            <w:tcW w:w="0" w:type="auto"/>
            <w:tcBorders>
              <w:top w:val="single" w:sz="4" w:space="0" w:color="auto"/>
              <w:left w:val="single" w:sz="4" w:space="0" w:color="auto"/>
              <w:bottom w:val="nil"/>
              <w:right w:val="single" w:sz="4" w:space="0" w:color="auto"/>
            </w:tcBorders>
            <w:shd w:val="clear" w:color="auto" w:fill="auto"/>
          </w:tcPr>
          <w:p w14:paraId="0AA18521" w14:textId="77777777" w:rsidR="009428D8" w:rsidRPr="007275DF" w:rsidRDefault="009428D8" w:rsidP="006D0B54">
            <w:pPr>
              <w:pStyle w:val="TAC"/>
              <w:rPr>
                <w:sz w:val="16"/>
                <w:szCs w:val="16"/>
                <w:lang w:val="en-US"/>
              </w:rPr>
            </w:pPr>
            <w:r w:rsidRPr="007275DF">
              <w:rPr>
                <w:sz w:val="16"/>
                <w:szCs w:val="16"/>
                <w:lang w:val="en-US"/>
              </w:rPr>
              <w:t>-110</w:t>
            </w:r>
          </w:p>
        </w:tc>
        <w:tc>
          <w:tcPr>
            <w:tcW w:w="0" w:type="auto"/>
            <w:tcBorders>
              <w:top w:val="single" w:sz="4" w:space="0" w:color="auto"/>
              <w:left w:val="single" w:sz="4" w:space="0" w:color="auto"/>
              <w:bottom w:val="single" w:sz="4" w:space="0" w:color="auto"/>
              <w:right w:val="single" w:sz="4" w:space="0" w:color="auto"/>
            </w:tcBorders>
            <w:hideMark/>
          </w:tcPr>
          <w:p w14:paraId="717CEDB2" w14:textId="77777777" w:rsidR="009428D8" w:rsidRPr="007275DF" w:rsidRDefault="009428D8" w:rsidP="006D0B54">
            <w:pPr>
              <w:pStyle w:val="TAC"/>
              <w:rPr>
                <w:sz w:val="16"/>
                <w:szCs w:val="16"/>
                <w:lang w:val="en-US"/>
              </w:rPr>
            </w:pPr>
            <w:r w:rsidRPr="007275DF">
              <w:rPr>
                <w:sz w:val="16"/>
                <w:szCs w:val="16"/>
              </w:rPr>
              <w:t>-109</w:t>
            </w:r>
          </w:p>
        </w:tc>
        <w:tc>
          <w:tcPr>
            <w:tcW w:w="0" w:type="auto"/>
            <w:tcBorders>
              <w:top w:val="single" w:sz="4" w:space="0" w:color="auto"/>
              <w:left w:val="single" w:sz="4" w:space="0" w:color="auto"/>
              <w:bottom w:val="single" w:sz="4" w:space="0" w:color="auto"/>
              <w:right w:val="single" w:sz="4" w:space="0" w:color="auto"/>
            </w:tcBorders>
          </w:tcPr>
          <w:p w14:paraId="60B7B408" w14:textId="77777777" w:rsidR="009428D8" w:rsidRPr="007275DF" w:rsidRDefault="009428D8" w:rsidP="006D0B54">
            <w:pPr>
              <w:pStyle w:val="TAC"/>
              <w:rPr>
                <w:sz w:val="16"/>
                <w:szCs w:val="16"/>
                <w:lang w:val="en-US"/>
              </w:rPr>
            </w:pPr>
            <w:r w:rsidRPr="007275DF">
              <w:rPr>
                <w:sz w:val="16"/>
                <w:szCs w:val="16"/>
              </w:rPr>
              <w:t>-109</w:t>
            </w:r>
          </w:p>
        </w:tc>
      </w:tr>
      <w:tr w:rsidR="009428D8" w:rsidRPr="007275DF" w14:paraId="21CB8B9D" w14:textId="77777777" w:rsidTr="006D0B54">
        <w:trPr>
          <w:trHeight w:val="57"/>
          <w:jc w:val="center"/>
        </w:trPr>
        <w:tc>
          <w:tcPr>
            <w:tcW w:w="0" w:type="auto"/>
            <w:tcBorders>
              <w:top w:val="nil"/>
              <w:left w:val="single" w:sz="4" w:space="0" w:color="auto"/>
              <w:bottom w:val="nil"/>
              <w:right w:val="single" w:sz="4" w:space="0" w:color="auto"/>
            </w:tcBorders>
            <w:shd w:val="clear" w:color="auto" w:fill="auto"/>
            <w:hideMark/>
          </w:tcPr>
          <w:p w14:paraId="64623C12" w14:textId="77777777" w:rsidR="009428D8" w:rsidRPr="007275DF" w:rsidRDefault="009428D8" w:rsidP="006D0B54">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7A76293" w14:textId="77777777" w:rsidR="009428D8" w:rsidRPr="007275DF" w:rsidRDefault="009428D8" w:rsidP="006D0B54">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7D5853" w14:textId="77777777" w:rsidR="009428D8" w:rsidRPr="007275DF" w:rsidRDefault="009428D8" w:rsidP="006D0B54">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2B2477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6C558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319156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456B43D"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5D4D34E4"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F2F986" w14:textId="77777777" w:rsidR="009428D8" w:rsidRPr="007275DF" w:rsidRDefault="009428D8" w:rsidP="006D0B54">
            <w:pPr>
              <w:pStyle w:val="TAC"/>
              <w:rPr>
                <w:sz w:val="16"/>
                <w:szCs w:val="16"/>
                <w:lang w:val="en-US"/>
              </w:rPr>
            </w:pPr>
            <w:r w:rsidRPr="007275DF">
              <w:rPr>
                <w:sz w:val="16"/>
                <w:szCs w:val="16"/>
              </w:rPr>
              <w:t>-108.5</w:t>
            </w:r>
          </w:p>
        </w:tc>
        <w:tc>
          <w:tcPr>
            <w:tcW w:w="0" w:type="auto"/>
            <w:tcBorders>
              <w:top w:val="single" w:sz="4" w:space="0" w:color="auto"/>
              <w:left w:val="single" w:sz="4" w:space="0" w:color="auto"/>
              <w:bottom w:val="single" w:sz="4" w:space="0" w:color="auto"/>
              <w:right w:val="single" w:sz="4" w:space="0" w:color="auto"/>
            </w:tcBorders>
          </w:tcPr>
          <w:p w14:paraId="055B7CB3" w14:textId="77777777" w:rsidR="009428D8" w:rsidRPr="007275DF" w:rsidRDefault="009428D8" w:rsidP="006D0B54">
            <w:pPr>
              <w:pStyle w:val="TAC"/>
              <w:rPr>
                <w:sz w:val="16"/>
                <w:szCs w:val="16"/>
                <w:lang w:val="en-US"/>
              </w:rPr>
            </w:pPr>
            <w:r w:rsidRPr="007275DF">
              <w:rPr>
                <w:sz w:val="16"/>
                <w:szCs w:val="16"/>
              </w:rPr>
              <w:t>-108.5</w:t>
            </w:r>
          </w:p>
        </w:tc>
      </w:tr>
      <w:tr w:rsidR="009428D8" w:rsidRPr="007275DF" w14:paraId="7E1563D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B7BC70" w14:textId="77777777" w:rsidR="009428D8" w:rsidRPr="007275DF" w:rsidRDefault="009428D8" w:rsidP="006D0B54">
            <w:pPr>
              <w:pStyle w:val="TAL"/>
              <w:rPr>
                <w:i/>
                <w:sz w:val="16"/>
                <w:szCs w:val="16"/>
                <w:lang w:val="en-US"/>
              </w:rPr>
            </w:pPr>
            <w:r w:rsidRPr="004849DD">
              <w:rPr>
                <w:rFonts w:eastAsia="Calibri"/>
                <w:i/>
                <w:position w:val="-12"/>
                <w:sz w:val="16"/>
                <w:szCs w:val="16"/>
                <w:lang w:val="en-US"/>
              </w:rPr>
              <w:object w:dxaOrig="570" w:dyaOrig="285" w14:anchorId="444112D2">
                <v:shape id="_x0000_i1162" type="#_x0000_t75" style="width:31pt;height:15.5pt" o:ole="" fillcolor="window">
                  <v:imagedata r:id="rId44" o:title=""/>
                </v:shape>
                <o:OLEObject Type="Embed" ProgID="Equation.3" ShapeID="_x0000_i1162" DrawAspect="Content" ObjectID="_1783797209" r:id="rId161"/>
              </w:object>
            </w:r>
          </w:p>
        </w:tc>
        <w:tc>
          <w:tcPr>
            <w:tcW w:w="0" w:type="auto"/>
            <w:tcBorders>
              <w:top w:val="single" w:sz="4" w:space="0" w:color="auto"/>
              <w:left w:val="single" w:sz="4" w:space="0" w:color="auto"/>
              <w:bottom w:val="single" w:sz="4" w:space="0" w:color="auto"/>
              <w:right w:val="single" w:sz="4" w:space="0" w:color="auto"/>
            </w:tcBorders>
            <w:hideMark/>
          </w:tcPr>
          <w:p w14:paraId="5BC4C337"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820D78"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664B6B11"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76574709"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0D4D18A3"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61B6DC23" w14:textId="77777777" w:rsidR="009428D8" w:rsidRPr="007275DF" w:rsidRDefault="009428D8" w:rsidP="006D0B54">
            <w:pPr>
              <w:pStyle w:val="TAC"/>
              <w:rPr>
                <w:sz w:val="16"/>
                <w:szCs w:val="16"/>
                <w:lang w:val="en-US"/>
              </w:rPr>
            </w:pPr>
            <w:r w:rsidRPr="007275DF">
              <w:rPr>
                <w:sz w:val="16"/>
                <w:szCs w:val="16"/>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3F280A06" w14:textId="77777777" w:rsidR="009428D8" w:rsidRPr="007275DF" w:rsidRDefault="009428D8" w:rsidP="006D0B54">
            <w:pPr>
              <w:pStyle w:val="TAC"/>
              <w:rPr>
                <w:sz w:val="16"/>
                <w:szCs w:val="16"/>
                <w:lang w:val="en-US"/>
              </w:rPr>
            </w:pPr>
            <w:r w:rsidRPr="007275DF">
              <w:rPr>
                <w:sz w:val="16"/>
                <w:szCs w:val="16"/>
                <w:lang w:val="en-US"/>
              </w:rPr>
              <w:t>-1.75</w:t>
            </w:r>
          </w:p>
        </w:tc>
      </w:tr>
      <w:tr w:rsidR="009428D8" w:rsidRPr="007275DF" w14:paraId="28BA1844"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32863"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870" w:dyaOrig="285" w14:anchorId="0F7BDF5A">
                <v:shape id="_x0000_i1163" type="#_x0000_t75" style="width:46.5pt;height:15.5pt" o:ole="" fillcolor="window">
                  <v:imagedata r:id="rId46" o:title=""/>
                </v:shape>
                <o:OLEObject Type="Embed" ProgID="Equation.3" ShapeID="_x0000_i1163" DrawAspect="Content" ObjectID="_1783797210" r:id="rId162"/>
              </w:object>
            </w:r>
          </w:p>
        </w:tc>
        <w:tc>
          <w:tcPr>
            <w:tcW w:w="0" w:type="auto"/>
            <w:tcBorders>
              <w:top w:val="single" w:sz="4" w:space="0" w:color="auto"/>
              <w:left w:val="single" w:sz="4" w:space="0" w:color="auto"/>
              <w:bottom w:val="single" w:sz="4" w:space="0" w:color="auto"/>
              <w:right w:val="single" w:sz="4" w:space="0" w:color="auto"/>
            </w:tcBorders>
            <w:hideMark/>
          </w:tcPr>
          <w:p w14:paraId="2F512154"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5678524E"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60FA5C6A"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7FB845CA"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5B5A5D2D"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34B57EDC" w14:textId="77777777" w:rsidR="009428D8" w:rsidRPr="007275DF" w:rsidRDefault="009428D8" w:rsidP="006D0B54">
            <w:pPr>
              <w:pStyle w:val="TAC"/>
              <w:rPr>
                <w:sz w:val="16"/>
                <w:szCs w:val="16"/>
                <w:lang w:val="en-US"/>
              </w:rPr>
            </w:pPr>
            <w:r w:rsidRPr="007275DF">
              <w:rPr>
                <w:sz w:val="16"/>
                <w:szCs w:val="16"/>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31D08CE6" w14:textId="77777777" w:rsidR="009428D8" w:rsidRPr="007275DF" w:rsidRDefault="009428D8" w:rsidP="006D0B54">
            <w:pPr>
              <w:pStyle w:val="TAC"/>
              <w:rPr>
                <w:sz w:val="16"/>
                <w:szCs w:val="16"/>
                <w:lang w:val="en-US"/>
              </w:rPr>
            </w:pPr>
            <w:r w:rsidRPr="007275DF">
              <w:rPr>
                <w:sz w:val="16"/>
                <w:szCs w:val="16"/>
                <w:lang w:val="en-US"/>
              </w:rPr>
              <w:t>-1.75</w:t>
            </w:r>
          </w:p>
        </w:tc>
      </w:tr>
      <w:tr w:rsidR="009428D8" w:rsidRPr="007275DF" w14:paraId="13137E7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641B1D6" w14:textId="77777777" w:rsidR="009428D8" w:rsidRPr="007275DF" w:rsidRDefault="009428D8" w:rsidP="006D0B54">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1501D03"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975AD65" w14:textId="77777777" w:rsidR="009428D8" w:rsidRPr="007275DF" w:rsidRDefault="009428D8" w:rsidP="006D0B54">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5289C319"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0A0E73E5" w14:textId="77777777" w:rsidR="009428D8" w:rsidRPr="007275DF" w:rsidRDefault="009428D8" w:rsidP="006D0B54">
            <w:pPr>
              <w:pStyle w:val="TAC"/>
              <w:rPr>
                <w:sz w:val="16"/>
                <w:szCs w:val="16"/>
                <w:lang w:val="en-US"/>
              </w:rPr>
            </w:pPr>
            <w:r w:rsidRPr="007275DF">
              <w:rPr>
                <w:sz w:val="16"/>
                <w:szCs w:val="16"/>
                <w:lang w:val="en-US"/>
              </w:rPr>
              <w:t>-85.02</w:t>
            </w:r>
          </w:p>
        </w:tc>
        <w:tc>
          <w:tcPr>
            <w:tcW w:w="0" w:type="auto"/>
            <w:tcBorders>
              <w:top w:val="single" w:sz="4" w:space="0" w:color="auto"/>
              <w:left w:val="single" w:sz="4" w:space="0" w:color="auto"/>
              <w:bottom w:val="nil"/>
              <w:right w:val="single" w:sz="4" w:space="0" w:color="auto"/>
            </w:tcBorders>
            <w:shd w:val="clear" w:color="auto" w:fill="auto"/>
            <w:hideMark/>
          </w:tcPr>
          <w:p w14:paraId="6780DB8D" w14:textId="77777777" w:rsidR="009428D8" w:rsidRPr="007275DF" w:rsidRDefault="009428D8" w:rsidP="006D0B54">
            <w:pPr>
              <w:pStyle w:val="TAC"/>
              <w:rPr>
                <w:sz w:val="16"/>
                <w:szCs w:val="16"/>
                <w:lang w:val="en-US"/>
              </w:rPr>
            </w:pPr>
            <w:r w:rsidRPr="007275DF">
              <w:rPr>
                <w:sz w:val="16"/>
                <w:szCs w:val="16"/>
                <w:lang w:val="en-US"/>
              </w:rPr>
              <w:t>-85.02</w:t>
            </w:r>
          </w:p>
        </w:tc>
        <w:tc>
          <w:tcPr>
            <w:tcW w:w="0" w:type="auto"/>
            <w:tcBorders>
              <w:top w:val="single" w:sz="4" w:space="0" w:color="auto"/>
              <w:left w:val="single" w:sz="4" w:space="0" w:color="auto"/>
              <w:bottom w:val="nil"/>
              <w:right w:val="single" w:sz="4" w:space="0" w:color="auto"/>
            </w:tcBorders>
            <w:shd w:val="clear" w:color="auto" w:fill="auto"/>
            <w:hideMark/>
          </w:tcPr>
          <w:p w14:paraId="55739560" w14:textId="77777777" w:rsidR="009428D8" w:rsidRPr="007275DF" w:rsidRDefault="009428D8" w:rsidP="006D0B54">
            <w:pPr>
              <w:pStyle w:val="TAC"/>
              <w:rPr>
                <w:sz w:val="16"/>
                <w:szCs w:val="16"/>
                <w:lang w:val="en-US"/>
              </w:rPr>
            </w:pPr>
            <w:r w:rsidRPr="007275DF">
              <w:rPr>
                <w:sz w:val="16"/>
                <w:szCs w:val="16"/>
                <w:lang w:val="en-US"/>
              </w:rPr>
              <w:t>-111.75</w:t>
            </w:r>
          </w:p>
        </w:tc>
        <w:tc>
          <w:tcPr>
            <w:tcW w:w="0" w:type="auto"/>
            <w:tcBorders>
              <w:top w:val="single" w:sz="4" w:space="0" w:color="auto"/>
              <w:left w:val="single" w:sz="4" w:space="0" w:color="auto"/>
              <w:bottom w:val="nil"/>
              <w:right w:val="single" w:sz="4" w:space="0" w:color="auto"/>
            </w:tcBorders>
            <w:shd w:val="clear" w:color="auto" w:fill="auto"/>
            <w:hideMark/>
          </w:tcPr>
          <w:p w14:paraId="4E3665F5" w14:textId="77777777" w:rsidR="009428D8" w:rsidRPr="007275DF" w:rsidRDefault="009428D8" w:rsidP="006D0B54">
            <w:pPr>
              <w:pStyle w:val="TAC"/>
              <w:rPr>
                <w:sz w:val="16"/>
                <w:szCs w:val="16"/>
                <w:lang w:val="en-US"/>
              </w:rPr>
            </w:pPr>
            <w:r w:rsidRPr="007275DF">
              <w:rPr>
                <w:sz w:val="16"/>
                <w:szCs w:val="16"/>
                <w:lang w:val="en-US"/>
              </w:rPr>
              <w:t>-111.75</w:t>
            </w:r>
          </w:p>
        </w:tc>
        <w:tc>
          <w:tcPr>
            <w:tcW w:w="0" w:type="auto"/>
            <w:tcBorders>
              <w:top w:val="single" w:sz="4" w:space="0" w:color="auto"/>
              <w:left w:val="single" w:sz="4" w:space="0" w:color="auto"/>
              <w:bottom w:val="single" w:sz="4" w:space="0" w:color="auto"/>
              <w:right w:val="single" w:sz="4" w:space="0" w:color="auto"/>
            </w:tcBorders>
            <w:hideMark/>
          </w:tcPr>
          <w:p w14:paraId="17F238EE" w14:textId="77777777" w:rsidR="009428D8" w:rsidRPr="007275DF" w:rsidRDefault="009428D8" w:rsidP="006D0B54">
            <w:pPr>
              <w:pStyle w:val="TAC"/>
              <w:rPr>
                <w:sz w:val="16"/>
                <w:szCs w:val="16"/>
                <w:lang w:val="en-US"/>
              </w:rPr>
            </w:pPr>
            <w:r w:rsidRPr="007275DF">
              <w:rPr>
                <w:sz w:val="16"/>
                <w:szCs w:val="16"/>
              </w:rPr>
              <w:t>-106</w:t>
            </w:r>
          </w:p>
        </w:tc>
        <w:tc>
          <w:tcPr>
            <w:tcW w:w="0" w:type="auto"/>
            <w:tcBorders>
              <w:top w:val="single" w:sz="4" w:space="0" w:color="auto"/>
              <w:left w:val="single" w:sz="4" w:space="0" w:color="auto"/>
              <w:bottom w:val="single" w:sz="4" w:space="0" w:color="auto"/>
              <w:right w:val="single" w:sz="4" w:space="0" w:color="auto"/>
            </w:tcBorders>
            <w:hideMark/>
          </w:tcPr>
          <w:p w14:paraId="427EBC88" w14:textId="77777777" w:rsidR="009428D8" w:rsidRPr="007275DF" w:rsidRDefault="009428D8" w:rsidP="006D0B54">
            <w:pPr>
              <w:pStyle w:val="TAC"/>
              <w:rPr>
                <w:sz w:val="16"/>
                <w:szCs w:val="16"/>
                <w:lang w:val="en-US"/>
              </w:rPr>
            </w:pPr>
            <w:r w:rsidRPr="007275DF">
              <w:rPr>
                <w:sz w:val="16"/>
                <w:szCs w:val="16"/>
              </w:rPr>
              <w:t>-110.75</w:t>
            </w:r>
          </w:p>
        </w:tc>
      </w:tr>
      <w:tr w:rsidR="009428D8" w:rsidRPr="007275DF" w14:paraId="0A49E513"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DE7FCB0" w14:textId="77777777" w:rsidR="009428D8" w:rsidRPr="007275DF" w:rsidRDefault="009428D8" w:rsidP="006D0B54">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7D5DB21"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244701B"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68DA40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DABA2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C24055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CEEBE8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0F9FD9"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743620" w14:textId="77777777" w:rsidR="009428D8" w:rsidRPr="007275DF" w:rsidRDefault="009428D8" w:rsidP="006D0B54">
            <w:pPr>
              <w:pStyle w:val="TAC"/>
              <w:rPr>
                <w:sz w:val="16"/>
                <w:szCs w:val="16"/>
                <w:lang w:val="en-US"/>
              </w:rPr>
            </w:pPr>
            <w:r w:rsidRPr="007275DF">
              <w:rPr>
                <w:sz w:val="16"/>
                <w:szCs w:val="16"/>
              </w:rPr>
              <w:t>-105.5</w:t>
            </w:r>
          </w:p>
        </w:tc>
        <w:tc>
          <w:tcPr>
            <w:tcW w:w="0" w:type="auto"/>
            <w:tcBorders>
              <w:top w:val="single" w:sz="4" w:space="0" w:color="auto"/>
              <w:left w:val="single" w:sz="4" w:space="0" w:color="auto"/>
              <w:bottom w:val="single" w:sz="4" w:space="0" w:color="auto"/>
              <w:right w:val="single" w:sz="4" w:space="0" w:color="auto"/>
            </w:tcBorders>
            <w:hideMark/>
          </w:tcPr>
          <w:p w14:paraId="2D4D51DA" w14:textId="77777777" w:rsidR="009428D8" w:rsidRPr="007275DF" w:rsidRDefault="009428D8" w:rsidP="006D0B54">
            <w:pPr>
              <w:pStyle w:val="TAC"/>
              <w:rPr>
                <w:sz w:val="16"/>
                <w:szCs w:val="16"/>
                <w:lang w:val="en-US"/>
              </w:rPr>
            </w:pPr>
            <w:r w:rsidRPr="007275DF">
              <w:rPr>
                <w:sz w:val="16"/>
                <w:szCs w:val="16"/>
              </w:rPr>
              <w:t>-110.25</w:t>
            </w:r>
          </w:p>
        </w:tc>
      </w:tr>
      <w:tr w:rsidR="009428D8" w:rsidRPr="007275DF" w14:paraId="6B6DE52B" w14:textId="77777777" w:rsidTr="006D0B54">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FE5CB50" w14:textId="77777777" w:rsidR="009428D8" w:rsidRPr="007275DF" w:rsidRDefault="009428D8" w:rsidP="006D0B54">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DB5ABDB" w14:textId="77777777" w:rsidR="009428D8" w:rsidRPr="007275DF" w:rsidRDefault="009428D8" w:rsidP="006D0B54">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7D8ECAB2" w14:textId="77777777" w:rsidR="009428D8" w:rsidRPr="007275DF" w:rsidRDefault="009428D8" w:rsidP="006D0B54">
            <w:pPr>
              <w:pStyle w:val="TAC"/>
              <w:rPr>
                <w:sz w:val="16"/>
                <w:szCs w:val="16"/>
                <w:lang w:val="en-US"/>
              </w:rPr>
            </w:pPr>
            <w:r w:rsidRPr="007275DF">
              <w:rPr>
                <w:sz w:val="16"/>
                <w:szCs w:val="16"/>
                <w:lang w:val="en-US"/>
              </w:rPr>
              <w:t>dB</w:t>
            </w:r>
          </w:p>
        </w:tc>
        <w:tc>
          <w:tcPr>
            <w:tcW w:w="0" w:type="auto"/>
            <w:vMerge w:val="restart"/>
            <w:tcBorders>
              <w:top w:val="single" w:sz="4" w:space="0" w:color="auto"/>
              <w:left w:val="single" w:sz="4" w:space="0" w:color="auto"/>
              <w:right w:val="single" w:sz="4" w:space="0" w:color="auto"/>
            </w:tcBorders>
            <w:shd w:val="clear" w:color="auto" w:fill="auto"/>
            <w:hideMark/>
          </w:tcPr>
          <w:p w14:paraId="6A02FC35" w14:textId="77777777" w:rsidR="009428D8" w:rsidRPr="007275DF" w:rsidRDefault="009428D8" w:rsidP="006D0B54">
            <w:pPr>
              <w:pStyle w:val="TAC"/>
              <w:rPr>
                <w:sz w:val="16"/>
                <w:szCs w:val="16"/>
                <w:lang w:val="en-US"/>
              </w:rPr>
            </w:pPr>
            <w:r w:rsidRPr="007275DF">
              <w:rPr>
                <w:sz w:val="16"/>
                <w:szCs w:val="16"/>
                <w:lang w:val="en-US"/>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0F926CAD" w14:textId="77777777" w:rsidR="009428D8" w:rsidRPr="007275DF" w:rsidRDefault="009428D8" w:rsidP="006D0B54">
            <w:pPr>
              <w:pStyle w:val="TAC"/>
              <w:rPr>
                <w:sz w:val="16"/>
                <w:szCs w:val="16"/>
                <w:lang w:val="en-US"/>
              </w:rPr>
            </w:pPr>
            <w:r w:rsidRPr="007275DF">
              <w:rPr>
                <w:sz w:val="16"/>
                <w:szCs w:val="16"/>
                <w:lang w:val="en-US"/>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7F5FE024" w14:textId="77777777" w:rsidR="009428D8" w:rsidRPr="007275DF" w:rsidRDefault="009428D8" w:rsidP="006D0B54">
            <w:pPr>
              <w:pStyle w:val="TAC"/>
              <w:rPr>
                <w:sz w:val="16"/>
                <w:szCs w:val="16"/>
                <w:lang w:val="en-US"/>
              </w:rPr>
            </w:pPr>
            <w:r w:rsidRPr="007275DF">
              <w:rPr>
                <w:sz w:val="16"/>
                <w:szCs w:val="16"/>
                <w:lang w:val="en-US"/>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C26C73B" w14:textId="77777777" w:rsidR="009428D8" w:rsidRPr="007275DF" w:rsidRDefault="009428D8" w:rsidP="006D0B54">
            <w:pPr>
              <w:pStyle w:val="TAC"/>
              <w:rPr>
                <w:sz w:val="16"/>
                <w:szCs w:val="16"/>
                <w:lang w:val="en-US"/>
              </w:rPr>
            </w:pPr>
            <w:r w:rsidRPr="007275DF">
              <w:rPr>
                <w:sz w:val="16"/>
                <w:szCs w:val="16"/>
                <w:lang w:val="en-US"/>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6B5E98B" w14:textId="77777777" w:rsidR="009428D8" w:rsidRPr="007275DF" w:rsidRDefault="009428D8" w:rsidP="006D0B54">
            <w:pPr>
              <w:pStyle w:val="TAC"/>
              <w:rPr>
                <w:sz w:val="16"/>
                <w:szCs w:val="16"/>
                <w:lang w:val="en-US"/>
              </w:rPr>
            </w:pPr>
            <w:r w:rsidRPr="007275DF">
              <w:rPr>
                <w:sz w:val="16"/>
                <w:szCs w:val="16"/>
                <w:lang w:val="en-US"/>
              </w:rPr>
              <w:t>-12.56</w:t>
            </w:r>
          </w:p>
        </w:tc>
        <w:tc>
          <w:tcPr>
            <w:tcW w:w="0" w:type="auto"/>
            <w:vMerge w:val="restart"/>
            <w:tcBorders>
              <w:top w:val="single" w:sz="4" w:space="0" w:color="auto"/>
              <w:left w:val="single" w:sz="4" w:space="0" w:color="auto"/>
              <w:right w:val="single" w:sz="4" w:space="0" w:color="auto"/>
            </w:tcBorders>
            <w:shd w:val="clear" w:color="auto" w:fill="auto"/>
            <w:hideMark/>
          </w:tcPr>
          <w:p w14:paraId="5BCD3B6E" w14:textId="77777777" w:rsidR="009428D8" w:rsidRPr="007275DF" w:rsidRDefault="009428D8" w:rsidP="006D0B54">
            <w:pPr>
              <w:pStyle w:val="TAC"/>
              <w:rPr>
                <w:sz w:val="16"/>
                <w:szCs w:val="16"/>
                <w:lang w:val="en-US"/>
              </w:rPr>
            </w:pPr>
            <w:r w:rsidRPr="007275DF">
              <w:rPr>
                <w:sz w:val="16"/>
                <w:szCs w:val="16"/>
                <w:lang w:val="en-US"/>
              </w:rPr>
              <w:t>-14.76</w:t>
            </w:r>
          </w:p>
        </w:tc>
      </w:tr>
      <w:tr w:rsidR="009428D8" w:rsidRPr="007275DF" w14:paraId="259F4518" w14:textId="77777777" w:rsidTr="006D0B54">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71FD8646"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151BC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12D65305"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33B981F"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6047A4AB"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78511EF"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070DC130"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5B90D3A"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73D4C27" w14:textId="77777777" w:rsidR="009428D8" w:rsidRPr="007275DF" w:rsidRDefault="009428D8" w:rsidP="006D0B54">
            <w:pPr>
              <w:pStyle w:val="TAC"/>
              <w:rPr>
                <w:sz w:val="16"/>
                <w:szCs w:val="16"/>
                <w:lang w:val="en-US"/>
              </w:rPr>
            </w:pPr>
          </w:p>
        </w:tc>
      </w:tr>
      <w:tr w:rsidR="009428D8" w:rsidRPr="007275DF" w14:paraId="13FCBB4C" w14:textId="77777777" w:rsidTr="006D0B54">
        <w:trPr>
          <w:trHeight w:val="75"/>
          <w:jc w:val="center"/>
        </w:trPr>
        <w:tc>
          <w:tcPr>
            <w:tcW w:w="0" w:type="auto"/>
            <w:vMerge w:val="restart"/>
            <w:tcBorders>
              <w:top w:val="nil"/>
              <w:left w:val="single" w:sz="4" w:space="0" w:color="auto"/>
              <w:right w:val="single" w:sz="4" w:space="0" w:color="auto"/>
            </w:tcBorders>
            <w:shd w:val="clear" w:color="auto" w:fill="auto"/>
            <w:hideMark/>
          </w:tcPr>
          <w:p w14:paraId="6A2A63C9" w14:textId="77777777" w:rsidR="009428D8" w:rsidRPr="007275DF" w:rsidRDefault="009428D8" w:rsidP="006D0B54">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7430D74"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2680982" w14:textId="77777777" w:rsidR="009428D8" w:rsidRPr="007275DF" w:rsidRDefault="009428D8" w:rsidP="006D0B54">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C41AF7F" w14:textId="77777777" w:rsidR="009428D8" w:rsidRPr="007275DF" w:rsidRDefault="009428D8" w:rsidP="006D0B54">
            <w:pPr>
              <w:pStyle w:val="TAC"/>
              <w:rPr>
                <w:sz w:val="16"/>
                <w:szCs w:val="16"/>
                <w:lang w:val="en-US"/>
              </w:rPr>
            </w:pPr>
            <w:r w:rsidRPr="007275DF">
              <w:rPr>
                <w:sz w:val="16"/>
                <w:szCs w:val="16"/>
                <w:lang w:val="en-US"/>
              </w:rPr>
              <w:t>dBm/</w:t>
            </w:r>
          </w:p>
          <w:p w14:paraId="0EF66ADD" w14:textId="77777777" w:rsidR="009428D8" w:rsidRPr="007275DF" w:rsidRDefault="009428D8" w:rsidP="006D0B54">
            <w:pPr>
              <w:pStyle w:val="TAC"/>
              <w:rPr>
                <w:sz w:val="16"/>
                <w:szCs w:val="16"/>
                <w:lang w:val="en-US"/>
              </w:rPr>
            </w:pPr>
            <w:r w:rsidRPr="007275DF">
              <w:rPr>
                <w:sz w:val="16"/>
                <w:szCs w:val="16"/>
                <w:lang w:val="en-US"/>
              </w:rPr>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1E6E5DF4" w14:textId="77777777" w:rsidR="009428D8" w:rsidRPr="007275DF" w:rsidRDefault="009428D8" w:rsidP="006D0B54">
            <w:pPr>
              <w:pStyle w:val="TAC"/>
              <w:rPr>
                <w:sz w:val="16"/>
                <w:szCs w:val="16"/>
                <w:lang w:val="en-US"/>
              </w:rPr>
            </w:pPr>
            <w:r w:rsidRPr="007275DF">
              <w:rPr>
                <w:sz w:val="16"/>
                <w:szCs w:val="16"/>
                <w:lang w:val="en-US"/>
              </w:rPr>
              <w:t>-50</w:t>
            </w:r>
          </w:p>
        </w:tc>
        <w:tc>
          <w:tcPr>
            <w:tcW w:w="0" w:type="auto"/>
            <w:vMerge w:val="restart"/>
            <w:tcBorders>
              <w:top w:val="single" w:sz="4" w:space="0" w:color="auto"/>
              <w:left w:val="single" w:sz="4" w:space="0" w:color="auto"/>
              <w:right w:val="single" w:sz="4" w:space="0" w:color="auto"/>
            </w:tcBorders>
            <w:shd w:val="clear" w:color="auto" w:fill="auto"/>
          </w:tcPr>
          <w:p w14:paraId="0B171FED" w14:textId="77777777" w:rsidR="009428D8" w:rsidRPr="007275DF" w:rsidRDefault="009428D8" w:rsidP="006D0B54">
            <w:pPr>
              <w:pStyle w:val="TAC"/>
              <w:rPr>
                <w:sz w:val="16"/>
                <w:szCs w:val="16"/>
                <w:lang w:val="en-US"/>
              </w:rPr>
            </w:pPr>
            <w:r w:rsidRPr="007275DF">
              <w:rPr>
                <w:sz w:val="16"/>
                <w:szCs w:val="16"/>
                <w:lang w:val="en-US"/>
              </w:rPr>
              <w:t>-50</w:t>
            </w:r>
          </w:p>
        </w:tc>
        <w:tc>
          <w:tcPr>
            <w:tcW w:w="0" w:type="auto"/>
            <w:vMerge w:val="restart"/>
            <w:tcBorders>
              <w:top w:val="single" w:sz="4" w:space="0" w:color="auto"/>
              <w:left w:val="single" w:sz="4" w:space="0" w:color="auto"/>
              <w:right w:val="single" w:sz="4" w:space="0" w:color="auto"/>
            </w:tcBorders>
            <w:shd w:val="clear" w:color="auto" w:fill="auto"/>
            <w:hideMark/>
          </w:tcPr>
          <w:p w14:paraId="1130891D" w14:textId="77777777" w:rsidR="009428D8" w:rsidRPr="007275DF" w:rsidRDefault="009428D8" w:rsidP="006D0B54">
            <w:pPr>
              <w:pStyle w:val="TAC"/>
              <w:rPr>
                <w:sz w:val="16"/>
                <w:szCs w:val="16"/>
                <w:lang w:val="en-US"/>
              </w:rPr>
            </w:pPr>
            <w:r w:rsidRPr="007275DF">
              <w:rPr>
                <w:sz w:val="16"/>
                <w:szCs w:val="16"/>
                <w:lang w:val="en-US"/>
              </w:rPr>
              <w:t>-76.73</w:t>
            </w:r>
          </w:p>
        </w:tc>
        <w:tc>
          <w:tcPr>
            <w:tcW w:w="0" w:type="auto"/>
            <w:vMerge w:val="restart"/>
            <w:tcBorders>
              <w:top w:val="single" w:sz="4" w:space="0" w:color="auto"/>
              <w:left w:val="single" w:sz="4" w:space="0" w:color="auto"/>
              <w:right w:val="single" w:sz="4" w:space="0" w:color="auto"/>
            </w:tcBorders>
            <w:shd w:val="clear" w:color="auto" w:fill="auto"/>
          </w:tcPr>
          <w:p w14:paraId="0E08D1FD" w14:textId="77777777" w:rsidR="009428D8" w:rsidRPr="007275DF" w:rsidRDefault="009428D8" w:rsidP="006D0B54">
            <w:pPr>
              <w:pStyle w:val="TAC"/>
              <w:rPr>
                <w:sz w:val="16"/>
                <w:szCs w:val="16"/>
                <w:lang w:val="en-US"/>
              </w:rPr>
            </w:pPr>
            <w:r w:rsidRPr="007275DF">
              <w:rPr>
                <w:sz w:val="16"/>
                <w:szCs w:val="16"/>
                <w:lang w:val="en-US"/>
              </w:rPr>
              <w:t>-76.73</w:t>
            </w:r>
          </w:p>
        </w:tc>
        <w:tc>
          <w:tcPr>
            <w:tcW w:w="0" w:type="auto"/>
            <w:tcBorders>
              <w:top w:val="single" w:sz="4" w:space="0" w:color="auto"/>
              <w:left w:val="single" w:sz="4" w:space="0" w:color="auto"/>
              <w:bottom w:val="single" w:sz="4" w:space="0" w:color="auto"/>
              <w:right w:val="single" w:sz="4" w:space="0" w:color="auto"/>
            </w:tcBorders>
            <w:hideMark/>
          </w:tcPr>
          <w:p w14:paraId="036C9016" w14:textId="77777777" w:rsidR="009428D8" w:rsidRPr="007275DF" w:rsidRDefault="009428D8" w:rsidP="006D0B54">
            <w:pPr>
              <w:pStyle w:val="TAC"/>
              <w:rPr>
                <w:sz w:val="16"/>
                <w:szCs w:val="16"/>
                <w:lang w:val="en-US"/>
              </w:rPr>
            </w:pPr>
            <w:r w:rsidRPr="007275DF">
              <w:rPr>
                <w:sz w:val="16"/>
                <w:szCs w:val="16"/>
                <w:lang w:val="en-US"/>
              </w:rPr>
              <w:t>-73.19</w:t>
            </w:r>
          </w:p>
        </w:tc>
        <w:tc>
          <w:tcPr>
            <w:tcW w:w="0" w:type="auto"/>
            <w:tcBorders>
              <w:top w:val="single" w:sz="4" w:space="0" w:color="auto"/>
              <w:left w:val="single" w:sz="4" w:space="0" w:color="auto"/>
              <w:bottom w:val="single" w:sz="4" w:space="0" w:color="auto"/>
              <w:right w:val="single" w:sz="4" w:space="0" w:color="auto"/>
            </w:tcBorders>
            <w:hideMark/>
          </w:tcPr>
          <w:p w14:paraId="76E03FCE" w14:textId="77777777" w:rsidR="009428D8" w:rsidRPr="007275DF" w:rsidRDefault="009428D8" w:rsidP="006D0B54">
            <w:pPr>
              <w:pStyle w:val="TAC"/>
              <w:rPr>
                <w:sz w:val="16"/>
                <w:szCs w:val="16"/>
                <w:lang w:val="en-US"/>
              </w:rPr>
            </w:pPr>
            <w:r w:rsidRPr="007275DF">
              <w:rPr>
                <w:sz w:val="16"/>
                <w:szCs w:val="16"/>
                <w:lang w:val="en-US"/>
              </w:rPr>
              <w:t>-75.23</w:t>
            </w:r>
          </w:p>
        </w:tc>
      </w:tr>
      <w:tr w:rsidR="009428D8" w:rsidRPr="007275DF" w14:paraId="418B3F40" w14:textId="77777777" w:rsidTr="006D0B54">
        <w:trPr>
          <w:trHeight w:val="329"/>
          <w:jc w:val="center"/>
        </w:trPr>
        <w:tc>
          <w:tcPr>
            <w:tcW w:w="0" w:type="auto"/>
            <w:vMerge/>
            <w:tcBorders>
              <w:left w:val="single" w:sz="4" w:space="0" w:color="auto"/>
              <w:right w:val="single" w:sz="4" w:space="0" w:color="auto"/>
            </w:tcBorders>
            <w:shd w:val="clear" w:color="auto" w:fill="auto"/>
            <w:hideMark/>
          </w:tcPr>
          <w:p w14:paraId="61AA1704" w14:textId="77777777" w:rsidR="009428D8" w:rsidRPr="007275DF" w:rsidRDefault="009428D8" w:rsidP="006D0B54">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5541EE6F"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5D650D70"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08C157D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C54420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4776D03A"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41F234D"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99A1FD5"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right w:val="single" w:sz="4" w:space="0" w:color="auto"/>
            </w:tcBorders>
            <w:hideMark/>
          </w:tcPr>
          <w:p w14:paraId="18C40692" w14:textId="77777777" w:rsidR="009428D8" w:rsidRPr="007275DF" w:rsidRDefault="009428D8" w:rsidP="006D0B54">
            <w:pPr>
              <w:pStyle w:val="TAC"/>
              <w:rPr>
                <w:sz w:val="16"/>
                <w:szCs w:val="16"/>
                <w:lang w:val="en-US"/>
              </w:rPr>
            </w:pPr>
            <w:r w:rsidRPr="007275DF">
              <w:rPr>
                <w:sz w:val="16"/>
                <w:szCs w:val="16"/>
                <w:lang w:val="en-US"/>
              </w:rPr>
              <w:t>-72.69</w:t>
            </w:r>
          </w:p>
        </w:tc>
        <w:tc>
          <w:tcPr>
            <w:tcW w:w="0" w:type="auto"/>
            <w:tcBorders>
              <w:top w:val="single" w:sz="4" w:space="0" w:color="auto"/>
              <w:left w:val="single" w:sz="4" w:space="0" w:color="auto"/>
              <w:right w:val="single" w:sz="4" w:space="0" w:color="auto"/>
            </w:tcBorders>
            <w:hideMark/>
          </w:tcPr>
          <w:p w14:paraId="333CE0DD" w14:textId="77777777" w:rsidR="009428D8" w:rsidRPr="007275DF" w:rsidRDefault="009428D8" w:rsidP="006D0B54">
            <w:pPr>
              <w:pStyle w:val="TAC"/>
              <w:rPr>
                <w:sz w:val="16"/>
                <w:szCs w:val="16"/>
                <w:lang w:val="en-US"/>
              </w:rPr>
            </w:pPr>
            <w:r w:rsidRPr="007275DF">
              <w:rPr>
                <w:sz w:val="16"/>
                <w:szCs w:val="16"/>
                <w:lang w:val="en-US"/>
              </w:rPr>
              <w:t>-74.73</w:t>
            </w:r>
          </w:p>
        </w:tc>
      </w:tr>
      <w:tr w:rsidR="009428D8" w:rsidRPr="007275DF" w14:paraId="6D88DA8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06403C"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8DB0A4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26F0E8"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EF4D25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13545B2"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3BF7017"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123C059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3AE3736" w14:textId="77777777" w:rsidR="009428D8" w:rsidRPr="007275DF" w:rsidRDefault="009428D8" w:rsidP="006D0B54">
            <w:pPr>
              <w:pStyle w:val="TAC"/>
              <w:rPr>
                <w:lang w:val="en-US"/>
              </w:rPr>
            </w:pPr>
            <w:r w:rsidRPr="007275DF">
              <w:rPr>
                <w:lang w:val="en-US"/>
              </w:rPr>
              <w:t>AWGN</w:t>
            </w:r>
          </w:p>
        </w:tc>
      </w:tr>
      <w:tr w:rsidR="009428D8" w:rsidRPr="007275DF" w14:paraId="4367804A" w14:textId="77777777" w:rsidTr="006D0B54">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6351516" w14:textId="77777777" w:rsidR="009428D8" w:rsidRPr="007275DF" w:rsidRDefault="009428D8" w:rsidP="006D0B54">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D76B9F2" w14:textId="77777777" w:rsidR="009428D8" w:rsidRPr="007275DF" w:rsidRDefault="009428D8" w:rsidP="006D0B54">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1E344A1A">
                <v:shape id="_x0000_i1164" type="#_x0000_t75" style="width:15.5pt;height:15.5pt" o:ole="" fillcolor="window">
                  <v:imagedata r:id="rId13" o:title=""/>
                </v:shape>
                <o:OLEObject Type="Embed" ProgID="Equation.3" ShapeID="_x0000_i1164" DrawAspect="Content" ObjectID="_1783797211" r:id="rId163"/>
              </w:object>
            </w:r>
            <w:r w:rsidRPr="007275DF">
              <w:rPr>
                <w:lang w:val="en-US"/>
              </w:rPr>
              <w:t xml:space="preserve"> to be fulfilled.</w:t>
            </w:r>
          </w:p>
          <w:p w14:paraId="3EC8414C" w14:textId="77777777" w:rsidR="009428D8" w:rsidRPr="007275DF" w:rsidRDefault="009428D8" w:rsidP="006D0B54">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37DC5EC" w14:textId="77777777" w:rsidR="009428D8" w:rsidRPr="007275DF" w:rsidRDefault="009428D8" w:rsidP="006D0B54">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2B1EA2E3" w14:textId="77777777" w:rsidR="009428D8" w:rsidRPr="007275DF" w:rsidRDefault="009428D8" w:rsidP="006D0B54">
            <w:pPr>
              <w:pStyle w:val="TAN"/>
              <w:keepNext w:val="0"/>
              <w:rPr>
                <w:lang w:val="en-US"/>
              </w:rPr>
            </w:pPr>
            <w:r w:rsidRPr="007275DF">
              <w:rPr>
                <w:lang w:val="en-US"/>
              </w:rPr>
              <w:t>Note 5:</w:t>
            </w:r>
            <w:r w:rsidRPr="007275DF">
              <w:rPr>
                <w:lang w:val="en-US"/>
              </w:rPr>
              <w:tab/>
              <w:t>NR operating band groups are as defined in Section 3.5.2.</w:t>
            </w:r>
          </w:p>
          <w:p w14:paraId="515BA220" w14:textId="12FFDBEA" w:rsidR="009428D8" w:rsidRPr="007275DF" w:rsidRDefault="009428D8" w:rsidP="006D0B54">
            <w:pPr>
              <w:pStyle w:val="TAN"/>
              <w:keepNext w:val="0"/>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74B1687A" w14:textId="77777777" w:rsidR="009428D8" w:rsidRPr="007275DF" w:rsidRDefault="009428D8" w:rsidP="009428D8"/>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0"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0"/>
      <w:r>
        <w:rPr>
          <w:snapToGrid w:val="0"/>
        </w:rPr>
        <w:t>on PSCC</w:t>
      </w:r>
    </w:p>
    <w:p w14:paraId="38F0ED89" w14:textId="77777777" w:rsidR="009E4ABA" w:rsidRPr="006F4D85" w:rsidRDefault="009E4ABA" w:rsidP="009E4ABA">
      <w:pPr>
        <w:pStyle w:val="Heading5"/>
        <w:rPr>
          <w:b/>
          <w:snapToGrid w:val="0"/>
        </w:rPr>
      </w:pPr>
      <w:bookmarkStart w:id="21"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1"/>
    </w:p>
    <w:p w14:paraId="0DD57B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51F2E2A9" w14:textId="77777777" w:rsidR="009E4ABA" w:rsidRPr="006F4D85" w:rsidRDefault="009E4ABA" w:rsidP="009E4ABA">
      <w:pPr>
        <w:pStyle w:val="Heading5"/>
        <w:rPr>
          <w:b/>
          <w:snapToGrid w:val="0"/>
        </w:rPr>
      </w:pPr>
      <w:bookmarkStart w:id="22"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2"/>
    </w:p>
    <w:p w14:paraId="6DEE5DEF"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Pr>
          <w:lang w:eastAsia="ko-KR"/>
        </w:rPr>
        <w:t xml:space="preserve"> Two sub-tests (Test 1 and Test 2) are provided different N</w:t>
      </w:r>
      <w:r w:rsidRPr="007E2A3F">
        <w:rPr>
          <w:vertAlign w:val="subscript"/>
          <w:lang w:eastAsia="ko-KR"/>
        </w:rPr>
        <w:t>oc</w:t>
      </w:r>
      <w:r>
        <w:rPr>
          <w:lang w:eastAsia="ko-KR"/>
        </w:rPr>
        <w:t xml:space="preserve"> on Cells 2 and 3.</w:t>
      </w:r>
    </w:p>
    <w:p w14:paraId="6C969348"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3" w:name="_Toc535476303"/>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9E4ABA" w:rsidRPr="006F4D85" w14:paraId="4A7FD62E"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gridSpan w:val="2"/>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gridSpan w:val="2"/>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gridSpan w:val="2"/>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1CD3882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gridSpan w:val="2"/>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lang w:eastAsia="ko-KR"/>
              </w:rPr>
            </w:pPr>
            <w:r>
              <w:rPr>
                <w:szCs w:val="18"/>
                <w:lang w:eastAsia="ko-KR"/>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lang w:eastAsia="ko-KR"/>
              </w:rPr>
            </w:pPr>
            <w:r>
              <w:rPr>
                <w:szCs w:val="18"/>
                <w:lang w:eastAsia="ko-KR"/>
              </w:rPr>
              <w:t>3</w:t>
            </w:r>
          </w:p>
        </w:tc>
      </w:tr>
      <w:tr w:rsidR="009E4ABA" w:rsidRPr="006F4D85" w14:paraId="7A2FD24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lang w:eastAsia="ko-KR"/>
              </w:rPr>
              <w:t>DBT.1</w:t>
            </w:r>
          </w:p>
        </w:tc>
      </w:tr>
      <w:tr w:rsidR="009E4ABA" w:rsidRPr="006F4D85" w14:paraId="72A3B71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65" type="#_x0000_t75" style="width:20.5pt;height:15.5pt" o:ole="" fillcolor="window">
                  <v:imagedata r:id="rId13" o:title=""/>
                </v:shape>
                <o:OLEObject Type="Embed" ProgID="Equation.3" ShapeID="_x0000_i1165" DrawAspect="Content" ObjectID="_1783797212" r:id="rId16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5DDE5B05"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66" type="#_x0000_t75" style="width:20.5pt;height:15.5pt" o:ole="" fillcolor="window">
                  <v:imagedata r:id="rId13" o:title=""/>
                </v:shape>
                <o:OLEObject Type="Embed" ProgID="Equation.3" ShapeID="_x0000_i1166" DrawAspect="Content" ObjectID="_1783797213" r:id="rId165"/>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202E983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67" type="#_x0000_t75" style="width:31pt;height:15.5pt" o:ole="" fillcolor="window">
                  <v:imagedata r:id="rId44" o:title=""/>
                </v:shape>
                <o:OLEObject Type="Embed" ProgID="Equation.3" ShapeID="_x0000_i1167" DrawAspect="Content" ObjectID="_1783797214" r:id="rId166"/>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gridSpan w:val="2"/>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68" type="#_x0000_t75" style="width:46.5pt;height:15.5pt" o:ole="" fillcolor="window">
                  <v:imagedata r:id="rId46" o:title=""/>
                </v:shape>
                <o:OLEObject Type="Embed" ProgID="Equation.3" ShapeID="_x0000_i1168" DrawAspect="Content" ObjectID="_1783797215" r:id="rId167"/>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eastAsia="ko-KR"/>
              </w:rPr>
              <w:t>4.54</w:t>
            </w:r>
          </w:p>
        </w:tc>
        <w:tc>
          <w:tcPr>
            <w:tcW w:w="828" w:type="dxa"/>
            <w:gridSpan w:val="2"/>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eastAsia="ko-KR"/>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eastAsia="ko-KR"/>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eastAsia="ko-KR"/>
              </w:rPr>
              <w:t>-85.46</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eastAsia="ko-KR"/>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eastAsia="ko-KR"/>
              </w:rPr>
            </w:pPr>
            <w:r w:rsidRPr="006F4D85">
              <w:rPr>
                <w:szCs w:val="22"/>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gridSpan w:val="2"/>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gridSpan w:val="3"/>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eastAsia="ko-KR"/>
              </w:rPr>
              <w:t>AWGN</w:t>
            </w:r>
          </w:p>
        </w:tc>
      </w:tr>
      <w:tr w:rsidR="009E4ABA" w:rsidRPr="006F4D85" w14:paraId="165473D4"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eastAsia="ko-KR"/>
              </w:rPr>
            </w:pPr>
            <w:r w:rsidRPr="006F4D85">
              <w:rPr>
                <w:lang w:val="en-US" w:eastAsia="ko-KR"/>
              </w:rPr>
              <w:t>1x2</w:t>
            </w:r>
          </w:p>
        </w:tc>
      </w:tr>
      <w:tr w:rsidR="009E4ABA" w:rsidRPr="006F4D85" w14:paraId="3E37592A"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69" type="#_x0000_t75" style="width:20.5pt;height:15.5pt" o:ole="" fillcolor="window">
                  <v:imagedata r:id="rId13" o:title=""/>
                </v:shape>
                <o:OLEObject Type="Embed" ProgID="Equation.3" ShapeID="_x0000_i1169" DrawAspect="Content" ObjectID="_1783797216" r:id="rId168"/>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3"/>
    </w:p>
    <w:p w14:paraId="51F42AB9" w14:textId="77777777" w:rsidR="009E4ABA" w:rsidRPr="006F4D85" w:rsidRDefault="009E4ABA" w:rsidP="009E4ABA">
      <w:pPr>
        <w:rPr>
          <w:rFonts w:eastAsia="DengXian"/>
        </w:rPr>
      </w:pPr>
      <w:r w:rsidRPr="006F4D85">
        <w:rPr>
          <w:lang w:eastAsia="ko-KR"/>
        </w:rPr>
        <w:t>The SS-SINR measurement accuracy shall fulfil the requirements in clause 10.1.</w:t>
      </w:r>
      <w:r>
        <w:rPr>
          <w:lang w:eastAsia="ko-KR"/>
        </w:rPr>
        <w:t>31</w:t>
      </w:r>
      <w:r w:rsidRPr="006F4D85">
        <w:rPr>
          <w:lang w:eastAsia="ko-KR"/>
        </w:rPr>
        <w:t>.1.1.</w:t>
      </w:r>
    </w:p>
    <w:p w14:paraId="1F17CEAE" w14:textId="77777777" w:rsidR="009E4ABA" w:rsidRPr="006F4D85" w:rsidRDefault="009E4ABA" w:rsidP="009E4ABA">
      <w:pPr>
        <w:pStyle w:val="Heading4"/>
        <w:rPr>
          <w:rFonts w:eastAsia="PMingLiU"/>
        </w:rPr>
      </w:pPr>
      <w:r w:rsidRPr="006F4D85">
        <w:t>A.</w:t>
      </w:r>
      <w:r>
        <w:t>10</w:t>
      </w:r>
      <w:r w:rsidRPr="006F4D85">
        <w:t>.</w:t>
      </w:r>
      <w:r>
        <w:t>5</w:t>
      </w:r>
      <w:r w:rsidRPr="006F4D85">
        <w:t>.3.2</w:t>
      </w:r>
      <w:r w:rsidRPr="006F4D85">
        <w:tab/>
        <w:t xml:space="preserve">Inter-frequency measurement accuracy </w:t>
      </w:r>
      <w: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.3.2.1</w:t>
      </w:r>
      <w:r w:rsidRPr="006F4D85">
        <w:rPr>
          <w:snapToGrid w:val="0"/>
        </w:rPr>
        <w:tab/>
        <w:t>Test Purpose and Environment</w:t>
      </w:r>
    </w:p>
    <w:p w14:paraId="6A6786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t xml:space="preserve"> and </w:t>
      </w:r>
      <w:r w:rsidRPr="006F4D85">
        <w:rPr>
          <w:lang w:eastAsia="ko-KR"/>
        </w:rPr>
        <w:t>10.1.</w:t>
      </w:r>
      <w:r>
        <w:rPr>
          <w:lang w:eastAsia="ko-KR"/>
        </w:rPr>
        <w:t>32</w:t>
      </w:r>
      <w:r w:rsidRPr="006F4D85">
        <w:rPr>
          <w:lang w:eastAsia="ko-KR"/>
        </w:rPr>
        <w:t>.1.</w:t>
      </w:r>
      <w:r w:rsidRPr="006F4D85">
        <w:t>2 for inter</w:t>
      </w:r>
      <w:r>
        <w:t>-</w:t>
      </w:r>
      <w:r w:rsidRPr="006F4D85">
        <w:t>frequency measurement</w:t>
      </w:r>
      <w:r w:rsidRPr="006F4D85">
        <w:rPr>
          <w:lang w:eastAsia="ko-KR"/>
        </w:rPr>
        <w:t>.</w:t>
      </w:r>
    </w:p>
    <w:p w14:paraId="20A3239A"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w:t>
      </w:r>
      <w:r w:rsidRPr="006F4D85">
        <w:rPr>
          <w:lang w:eastAsia="ko-KR"/>
        </w:rPr>
        <w:tab/>
        <w:t>Test Parameters</w:t>
      </w:r>
    </w:p>
    <w:p w14:paraId="2D998F22" w14:textId="77777777" w:rsidR="009E4ABA" w:rsidRPr="006F4D85" w:rsidRDefault="009E4ABA" w:rsidP="009E4ABA">
      <w:r w:rsidRPr="00F04C78">
        <w:rPr>
          <w:lang w:eastAsia="ko-KR"/>
        </w:rPr>
        <w:t xml:space="preserve">In this test case </w:t>
      </w:r>
      <w:r w:rsidRPr="00F04C78">
        <w:t>the two</w:t>
      </w:r>
      <w:r w:rsidRPr="00F04C78">
        <w:rPr>
          <w:lang w:eastAsia="ko-KR"/>
        </w:rPr>
        <w:t xml:space="preserve"> </w:t>
      </w:r>
      <w:r w:rsidRPr="00F04C78">
        <w:t xml:space="preserve">NR </w:t>
      </w:r>
      <w:r w:rsidRPr="00F04C78">
        <w:rPr>
          <w:lang w:eastAsia="ko-KR"/>
        </w:rPr>
        <w:t>cells</w:t>
      </w:r>
      <w:r w:rsidRPr="00F04C78">
        <w:t xml:space="preserve"> (i.e., Cell 2 and Cell 3)</w:t>
      </w:r>
      <w:r w:rsidRPr="00F04C78">
        <w:rPr>
          <w:lang w:eastAsia="ko-KR"/>
        </w:rPr>
        <w:t xml:space="preserve"> are on </w:t>
      </w:r>
      <w:r w:rsidRPr="00F04C78">
        <w:t>different</w:t>
      </w:r>
      <w:r w:rsidRPr="00F04C78">
        <w:rPr>
          <w:lang w:eastAsia="ko-KR"/>
        </w:rPr>
        <w:t xml:space="preserve"> carrier frequenc</w:t>
      </w:r>
      <w:r w:rsidRPr="00F04C78">
        <w:t>ies and measurement gaps are provided</w:t>
      </w:r>
      <w:r w:rsidRPr="00F04C78">
        <w:rPr>
          <w:lang w:eastAsia="ko-KR"/>
        </w:rPr>
        <w:t>.</w:t>
      </w:r>
      <w:r w:rsidRPr="00F04C78">
        <w:t xml:space="preserve"> </w:t>
      </w:r>
      <w:r w:rsidRPr="00F04C78">
        <w:rPr>
          <w:lang w:eastAsia="ko-KR"/>
        </w:rPr>
        <w:t>Supported test configuration</w:t>
      </w:r>
      <w:r w:rsidRPr="00F04C78">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t>2</w:t>
      </w:r>
      <w:r w:rsidRPr="00F04C78">
        <w:rPr>
          <w:lang w:eastAsia="ko-KR"/>
        </w:rPr>
        <w:t xml:space="preserve">.2-1. </w:t>
      </w:r>
      <w:r w:rsidRPr="00F04C78">
        <w:t>Both</w:t>
      </w:r>
      <w:r w:rsidRPr="00F04C78">
        <w:rPr>
          <w:lang w:eastAsia="ko-KR"/>
        </w:rPr>
        <w:t xml:space="preserve"> absolute </w:t>
      </w:r>
      <w:r w:rsidRPr="00F04C78">
        <w:t xml:space="preserve">accuracy and relative </w:t>
      </w:r>
      <w:r w:rsidRPr="00F04C78">
        <w:rPr>
          <w:lang w:eastAsia="ko-KR"/>
        </w:rPr>
        <w:t>accurac</w:t>
      </w:r>
      <w:r w:rsidRPr="00F04C78">
        <w:t>y</w:t>
      </w:r>
      <w:r w:rsidRPr="00F04C78">
        <w:rPr>
          <w:lang w:eastAsia="ko-KR"/>
        </w:rPr>
        <w:t xml:space="preserve"> </w:t>
      </w:r>
      <w:r w:rsidRPr="00F04C78">
        <w:t xml:space="preserve">requirements </w:t>
      </w:r>
      <w:r w:rsidRPr="00F04C78">
        <w:rPr>
          <w:lang w:eastAsia="ko-KR"/>
        </w:rPr>
        <w:t>of SS-SINR int</w:t>
      </w:r>
      <w:r w:rsidRPr="00F04C78">
        <w:t>er</w:t>
      </w:r>
      <w:r w:rsidRPr="00F04C78">
        <w:rPr>
          <w:lang w:eastAsia="ko-KR"/>
        </w:rPr>
        <w:t xml:space="preserve">-frequency measurement </w:t>
      </w:r>
      <w:r w:rsidRPr="00F04C78">
        <w:t>are</w:t>
      </w:r>
      <w:r w:rsidRPr="00F04C78">
        <w:rPr>
          <w:lang w:eastAsia="ko-KR"/>
        </w:rPr>
        <w:t xml:space="preserve"> test</w:t>
      </w:r>
      <w:r w:rsidRPr="00F04C78">
        <w:t>ed</w:t>
      </w:r>
      <w:r w:rsidRPr="00F04C78">
        <w:rPr>
          <w:lang w:eastAsia="ko-KR"/>
        </w:rPr>
        <w:t xml:space="preserve"> by using </w:t>
      </w:r>
      <w:r w:rsidRPr="00F04C78">
        <w:t>test</w:t>
      </w:r>
      <w:r w:rsidRPr="00F04C78">
        <w:rPr>
          <w:lang w:eastAsia="ko-KR"/>
        </w:rPr>
        <w:t xml:space="preserve"> parameters in Table A.10.5.3.</w:t>
      </w:r>
      <w:r w:rsidRPr="00F04C78">
        <w:t>2</w:t>
      </w:r>
      <w:r w:rsidRPr="00F04C78">
        <w:rPr>
          <w:lang w:eastAsia="ko-KR"/>
        </w:rPr>
        <w:t>.2-</w:t>
      </w:r>
      <w:r w:rsidRPr="00F04C78">
        <w:t>2</w:t>
      </w:r>
      <w:r w:rsidRPr="00F04C78">
        <w:rPr>
          <w:lang w:eastAsia="ko-KR"/>
        </w:rPr>
        <w:t>. In all test cases, Cell 2 is the PSCell</w:t>
      </w:r>
      <w:r w:rsidRPr="00F04C78">
        <w:t xml:space="preserve"> </w:t>
      </w:r>
      <w:r>
        <w:t xml:space="preserve">with CCA </w:t>
      </w:r>
      <w:r w:rsidRPr="00F04C78">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Pr="007E2A3F">
        <w:rPr>
          <w:lang w:eastAsia="ko-KR"/>
        </w:rPr>
        <w:t xml:space="preserve"> </w:t>
      </w:r>
      <w:r>
        <w:rPr>
          <w:lang w:eastAsia="ko-KR"/>
        </w:rPr>
        <w:t>Three sub-tests (Test 1, Test 2 and Test 3) are provided different N</w:t>
      </w:r>
      <w:r w:rsidRPr="007E2A3F">
        <w:rPr>
          <w:vertAlign w:val="subscript"/>
          <w:lang w:eastAsia="ko-KR"/>
        </w:rPr>
        <w:t>oc</w:t>
      </w:r>
      <w:r>
        <w:rPr>
          <w:lang w:eastAsia="ko-KR"/>
        </w:rPr>
        <w:t xml:space="preserve"> on Cells 2 and 3.</w:t>
      </w:r>
    </w:p>
    <w:p w14:paraId="7714CA1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.2-1</w:t>
      </w:r>
      <w:r w:rsidRPr="006F4D85">
        <w:t>: SS-SINR Inter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rPr>
      </w:pPr>
    </w:p>
    <w:p w14:paraId="7A6CA332"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w:t>
      </w:r>
      <w:r>
        <w:rPr>
          <w:lang w:eastAsia="ko-KR"/>
        </w:rPr>
        <w:t>2</w:t>
      </w:r>
      <w:r w:rsidRPr="006F4D85">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rPr>
            </w:pPr>
            <w:r w:rsidRPr="003B3110">
              <w:rPr>
                <w:b w:val="0"/>
                <w:bCs/>
                <w:lang w:val="en-US"/>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gridSpan w:val="2"/>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gridSpan w:val="2"/>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rPr>
                <w:lang w:eastAsia="ko-KR"/>
              </w:rP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70" type="#_x0000_t75" style="width:20.5pt;height:15.5pt" o:ole="" fillcolor="window">
                  <v:imagedata r:id="rId13" o:title=""/>
                </v:shape>
                <o:OLEObject Type="Embed" ProgID="Equation.3" ShapeID="_x0000_i1170" DrawAspect="Content" ObjectID="_1783797217" r:id="rId169"/>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3"/>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eastAsia="ko-KR"/>
              </w:rPr>
            </w:pPr>
            <w:r>
              <w:rPr>
                <w:lang w:val="en-US" w:eastAsia="ko-KR"/>
              </w:rPr>
              <w:t>-88</w:t>
            </w:r>
          </w:p>
        </w:tc>
        <w:tc>
          <w:tcPr>
            <w:tcW w:w="1620" w:type="dxa"/>
            <w:gridSpan w:val="4"/>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eastAsia="ko-KR"/>
              </w:rPr>
            </w:pPr>
            <w:r>
              <w:rPr>
                <w:lang w:val="en-US" w:eastAsia="ko-KR"/>
              </w:rPr>
              <w:t>-108.5</w:t>
            </w:r>
          </w:p>
        </w:tc>
        <w:tc>
          <w:tcPr>
            <w:tcW w:w="1710" w:type="dxa"/>
            <w:gridSpan w:val="4"/>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eastAsia="ko-KR"/>
              </w:rPr>
            </w:pPr>
            <w:r>
              <w:rPr>
                <w:lang w:val="en-US" w:eastAsia="ko-KR"/>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eastAsia="ko-KR"/>
              </w:rPr>
            </w:pPr>
            <w:r>
              <w:rPr>
                <w:lang w:val="en-US" w:eastAsia="ko-KR"/>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71" type="#_x0000_t75" style="width:20.5pt;height:15.5pt" o:ole="" fillcolor="window">
                  <v:imagedata r:id="rId13" o:title=""/>
                </v:shape>
                <o:OLEObject Type="Embed" ProgID="Equation.3" ShapeID="_x0000_i1171" DrawAspect="Content" ObjectID="_1783797218" r:id="rId170"/>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eastAsia="ko-KR"/>
              </w:rPr>
              <w:t>-85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eastAsia="ko-KR"/>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eastAsia="ko-KR"/>
              </w:rPr>
              <w:t>-11</w:t>
            </w:r>
            <w:r>
              <w:rPr>
                <w:lang w:val="en-US" w:eastAsia="ko-KR"/>
              </w:rPr>
              <w:t>2</w:t>
            </w:r>
            <w:r w:rsidRPr="006F4D85">
              <w:rPr>
                <w:lang w:val="en-US" w:eastAsia="ko-KR"/>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eastAsia="ko-KR"/>
              </w:rPr>
              <w:t>-11</w:t>
            </w:r>
            <w:r>
              <w:rPr>
                <w:lang w:val="en-US" w:eastAsia="ko-KR"/>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72" type="#_x0000_t75" style="width:31pt;height:15.5pt" o:ole="" fillcolor="window">
                  <v:imagedata r:id="rId44" o:title=""/>
                </v:shape>
                <o:OLEObject Type="Embed" ProgID="Equation.3" ShapeID="_x0000_i1172" DrawAspect="Content" ObjectID="_1783797219" r:id="rId171"/>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73" type="#_x0000_t75" style="width:46.5pt;height:15.5pt" o:ole="" fillcolor="window">
                  <v:imagedata r:id="rId46" o:title=""/>
                </v:shape>
                <o:OLEObject Type="Embed" ProgID="Equation.3" ShapeID="_x0000_i1173" DrawAspect="Content" ObjectID="_1783797220" r:id="rId172"/>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eastAsia="ko-KR"/>
              </w:rPr>
              <w:t>-</w:t>
            </w:r>
            <w:r w:rsidRPr="006F4D85">
              <w:rPr>
                <w:lang w:val="en-US" w:eastAsia="zh-TW"/>
              </w:rPr>
              <w:t>86</w:t>
            </w:r>
            <w:r w:rsidRPr="006F4D85">
              <w:rPr>
                <w:lang w:val="en-US" w:eastAsia="ko-KR"/>
              </w:rPr>
              <w:t>.75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rPr>
            </w:pPr>
            <w:r w:rsidRPr="006F4D85">
              <w:rPr>
                <w:lang w:val="en-US" w:eastAsia="ko-KR"/>
              </w:rPr>
              <w:t>-</w:t>
            </w:r>
            <w:r w:rsidRPr="006F4D85">
              <w:rPr>
                <w:lang w:val="en-US" w:eastAsia="zh-TW"/>
              </w:rPr>
              <w:t>85</w:t>
            </w:r>
            <w:r w:rsidRPr="006F4D85">
              <w:rPr>
                <w:lang w:val="en-US" w:eastAsia="ko-KR"/>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eastAsia="ko-KR"/>
              </w:rPr>
              <w:t>-1</w:t>
            </w:r>
            <w:r>
              <w:rPr>
                <w:lang w:val="en-US" w:eastAsia="zh-TW"/>
              </w:rPr>
              <w:t>16</w:t>
            </w:r>
            <w:r w:rsidRPr="006F4D85">
              <w:rPr>
                <w:lang w:val="en-US" w:eastAsia="ko-KR"/>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eastAsia="ko-KR"/>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eastAsia="ko-KR"/>
              </w:rPr>
            </w:pPr>
            <w:r w:rsidRPr="006F4D85">
              <w:rPr>
                <w:szCs w:val="22"/>
                <w:lang w:val="en-US" w:eastAsia="ko-KR"/>
              </w:rPr>
              <w:t>dB</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4"/>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4"/>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eastAsia="ko-KR"/>
              </w:rPr>
              <w:t>-51.73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rPr>
            </w:pPr>
            <w:r w:rsidRPr="006F4D85">
              <w:rPr>
                <w:lang w:val="en-US" w:eastAsia="ko-KR"/>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eastAsia="ko-KR"/>
              </w:rPr>
              <w:t>-8</w:t>
            </w:r>
            <w:r>
              <w:rPr>
                <w:lang w:val="en-US" w:eastAsia="ko-KR"/>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eastAsia="ko-KR"/>
              </w:rPr>
              <w:t>-</w:t>
            </w:r>
            <w:r>
              <w:rPr>
                <w:lang w:val="en-US" w:eastAsia="ko-KR"/>
              </w:rPr>
              <w:t>79</w:t>
            </w:r>
            <w:r w:rsidRPr="006F4D85">
              <w:rPr>
                <w:lang w:val="en-US" w:eastAsia="ko-KR"/>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eastAsia="ko-KR"/>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eastAsia="ko-KR"/>
              </w:rPr>
            </w:pPr>
            <w:r w:rsidRPr="006F4D85">
              <w:rPr>
                <w:lang w:val="en-US" w:eastAsia="ko-KR"/>
              </w:rPr>
              <w:t>1x2</w:t>
            </w:r>
          </w:p>
        </w:tc>
      </w:tr>
      <w:tr w:rsidR="009E4ABA" w:rsidRPr="006F4D85" w14:paraId="7C367ED3" w14:textId="77777777" w:rsidTr="00DF0476">
        <w:trPr>
          <w:jc w:val="cente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74" type="#_x0000_t75" style="width:20.5pt;height:15.5pt" o:ole="" fillcolor="window">
                  <v:imagedata r:id="rId13" o:title=""/>
                </v:shape>
                <o:OLEObject Type="Embed" ProgID="Equation.3" ShapeID="_x0000_i1174" DrawAspect="Content" ObjectID="_1783797221" r:id="rId173"/>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lang w:eastAsia="ko-KR"/>
        </w:rPr>
      </w:pPr>
    </w:p>
    <w:p w14:paraId="5A89BB34"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.3</w:t>
      </w:r>
      <w:r w:rsidRPr="006F4D85">
        <w:rPr>
          <w:lang w:eastAsia="ko-KR"/>
        </w:rPr>
        <w:tab/>
        <w:t>Test Requirements</w:t>
      </w:r>
    </w:p>
    <w:p w14:paraId="4CD1577E" w14:textId="46790C30" w:rsidR="009E4ABA" w:rsidRDefault="009E4ABA" w:rsidP="009E4ABA">
      <w:pPr>
        <w:rPr>
          <w:lang w:eastAsia="ko-KR"/>
        </w:rPr>
      </w:pPr>
      <w:r w:rsidRPr="006F4D85">
        <w:rPr>
          <w:lang w:eastAsia="ko-KR"/>
        </w:rPr>
        <w:t>The SS-SINR measurement accuracy shall fulfil the requirements in clause 10.1.</w:t>
      </w:r>
      <w:r>
        <w:rPr>
          <w:lang w:eastAsia="ko-KR"/>
        </w:rPr>
        <w:t>32</w:t>
      </w:r>
      <w:r w:rsidRPr="006F4D85">
        <w:rPr>
          <w:lang w:eastAsia="ko-KR"/>
        </w:rPr>
        <w:t>.1.1</w:t>
      </w:r>
      <w:r w:rsidRPr="006F4D85">
        <w:t xml:space="preserve"> and 10.1.</w:t>
      </w:r>
      <w:r>
        <w:t>32</w:t>
      </w:r>
      <w:r w:rsidRPr="006F4D85">
        <w:t>.1.2</w:t>
      </w:r>
      <w:r w:rsidRPr="006F4D85">
        <w:rPr>
          <w:lang w:eastAsia="ko-KR"/>
        </w:rPr>
        <w:t>.</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477E255F" w:rsidR="009E4ABA" w:rsidRPr="006F4D85" w:rsidRDefault="0052355C" w:rsidP="009E4ABA">
      <w:pPr>
        <w:rPr>
          <w:lang w:eastAsia="ko-KR"/>
        </w:rPr>
      </w:pPr>
      <w:r w:rsidRPr="0091193A">
        <w:rPr>
          <w:lang w:eastAsia="ko-KR"/>
        </w:rPr>
        <w:t>In this test case, Cell2 (PSCell) is on frequency 1 while Cell 3 (SCell) and Cell 4 (target cell) which are intra-frequency neighbors, are on frequency 2</w:t>
      </w:r>
      <w:r w:rsidR="009E4ABA" w:rsidRPr="006F4D85">
        <w:rPr>
          <w:lang w:eastAsia="ko-KR"/>
        </w:rPr>
        <w:t xml:space="preserve"> Supported test configuration are shown in Table A.</w:t>
      </w:r>
      <w:r w:rsidR="009E4ABA">
        <w:rPr>
          <w:lang w:eastAsia="ko-KR"/>
        </w:rPr>
        <w:t>10</w:t>
      </w:r>
      <w:r w:rsidR="009E4ABA" w:rsidRPr="006F4D85">
        <w:rPr>
          <w:lang w:eastAsia="ko-KR"/>
        </w:rPr>
        <w:t>.</w:t>
      </w:r>
      <w:r w:rsidR="009E4ABA">
        <w:rPr>
          <w:lang w:eastAsia="ko-KR"/>
        </w:rPr>
        <w:t>5</w:t>
      </w:r>
      <w:r w:rsidR="009E4ABA" w:rsidRPr="006F4D85">
        <w:rPr>
          <w:lang w:eastAsia="ko-KR"/>
        </w:rPr>
        <w:t>.3.</w:t>
      </w:r>
      <w:r w:rsidR="009E4ABA">
        <w:rPr>
          <w:lang w:eastAsia="ko-KR"/>
        </w:rPr>
        <w:t>3</w:t>
      </w:r>
      <w:r w:rsidR="009E4ABA" w:rsidRPr="006F4D85">
        <w:rPr>
          <w:lang w:eastAsia="ko-KR"/>
        </w:rPr>
        <w:t xml:space="preserve">.2-1. The absolute accuracy of SS-SINR intra-frequency measurement is tested by using the parameters in </w:t>
      </w:r>
      <w:r w:rsidR="009E4ABA" w:rsidRPr="00BC3944">
        <w:rPr>
          <w:lang w:eastAsia="ko-KR"/>
        </w:rPr>
        <w:t>Table A.10.5.3.</w:t>
      </w:r>
      <w:r w:rsidR="009E4ABA">
        <w:rPr>
          <w:lang w:eastAsia="ko-KR"/>
        </w:rPr>
        <w:t>3</w:t>
      </w:r>
      <w:r w:rsidR="009E4ABA" w:rsidRPr="00BC3944">
        <w:rPr>
          <w:lang w:eastAsia="ko-KR"/>
        </w:rPr>
        <w:t>.2-2. The configuration of cell 1 (E-UTRA PCell) is specified in clause A.3.7</w:t>
      </w:r>
      <w:r w:rsidR="009E4ABA">
        <w:rPr>
          <w:lang w:eastAsia="ko-KR"/>
        </w:rPr>
        <w:t>A</w:t>
      </w:r>
      <w:r w:rsidR="009E4ABA" w:rsidRPr="00BC3944">
        <w:rPr>
          <w:lang w:eastAsia="ko-KR"/>
        </w:rPr>
        <w:t xml:space="preserve">.2.1. In all test cases, Cell 2 is the PSCell </w:t>
      </w:r>
      <w:r w:rsidR="009E4ABA">
        <w:rPr>
          <w:lang w:eastAsia="ko-KR"/>
        </w:rPr>
        <w:t xml:space="preserve">with CCA, Cell 3 is the SCell with CCA, </w:t>
      </w:r>
      <w:r w:rsidR="009E4ABA" w:rsidRPr="00BC3944">
        <w:rPr>
          <w:lang w:eastAsia="ko-KR"/>
        </w:rPr>
        <w:t xml:space="preserve">and Cell </w:t>
      </w:r>
      <w:r w:rsidR="009E4ABA">
        <w:rPr>
          <w:lang w:eastAsia="ko-KR"/>
        </w:rPr>
        <w:t>4</w:t>
      </w:r>
      <w:r w:rsidR="009E4ABA" w:rsidRPr="00BC3944">
        <w:rPr>
          <w:lang w:eastAsia="ko-KR"/>
        </w:rPr>
        <w:t xml:space="preserve"> is the target cell</w:t>
      </w:r>
      <w:r w:rsidR="009E4ABA">
        <w:rPr>
          <w:lang w:eastAsia="ko-KR"/>
        </w:rPr>
        <w:t xml:space="preserve"> with CCA</w:t>
      </w:r>
      <w:r w:rsidR="009E4ABA" w:rsidRPr="00BC3944">
        <w:rPr>
          <w:lang w:eastAsia="ko-KR"/>
        </w:rPr>
        <w:t>.</w:t>
      </w:r>
      <w:r w:rsidR="009E4ABA" w:rsidRPr="007E2A3F">
        <w:rPr>
          <w:lang w:eastAsia="ko-KR"/>
        </w:rPr>
        <w:t xml:space="preserve"> </w:t>
      </w:r>
      <w:r w:rsidR="009E4ABA">
        <w:rPr>
          <w:lang w:eastAsia="ko-KR"/>
        </w:rPr>
        <w:t>Two sub-tests (Test 1 and Test 2) are provided different N</w:t>
      </w:r>
      <w:r w:rsidR="009E4ABA" w:rsidRPr="007E2A3F">
        <w:rPr>
          <w:vertAlign w:val="subscript"/>
          <w:lang w:eastAsia="ko-KR"/>
        </w:rPr>
        <w:t>oc</w:t>
      </w:r>
      <w:r w:rsidR="009E4ABA">
        <w:rPr>
          <w:lang w:eastAsia="ko-KR"/>
        </w:rPr>
        <w:t xml:space="preserve"> on Cells 2, 3 and 4.</w:t>
      </w:r>
    </w:p>
    <w:p w14:paraId="426BB43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E4ABA" w:rsidRPr="006F4D85" w14:paraId="5771F4C8"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gridSpan w:val="3"/>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6E753D7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lang w:eastAsia="ko-KR"/>
              </w:rPr>
            </w:pPr>
            <w:r>
              <w:rPr>
                <w:szCs w:val="18"/>
                <w:lang w:eastAsia="ko-KR"/>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lang w:eastAsia="ko-KR"/>
              </w:rPr>
            </w:pPr>
            <w:r>
              <w:rPr>
                <w:szCs w:val="18"/>
                <w:lang w:eastAsia="ko-KR"/>
              </w:rPr>
              <w:t>3</w:t>
            </w:r>
          </w:p>
        </w:tc>
      </w:tr>
      <w:tr w:rsidR="009E4ABA" w:rsidRPr="006F4D85" w14:paraId="032C343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lang w:eastAsia="ko-KR"/>
              </w:rPr>
              <w:t>DBT.1</w:t>
            </w:r>
          </w:p>
        </w:tc>
      </w:tr>
      <w:tr w:rsidR="009E4ABA" w:rsidRPr="006F4D85" w14:paraId="69A1447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75" type="#_x0000_t75" style="width:20.5pt;height:15.5pt" o:ole="" fillcolor="window">
                  <v:imagedata r:id="rId13" o:title=""/>
                </v:shape>
                <o:OLEObject Type="Embed" ProgID="Equation.3" ShapeID="_x0000_i1175" DrawAspect="Content" ObjectID="_1783797222" r:id="rId17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4F05CB59"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76" type="#_x0000_t75" style="width:20.5pt;height:15.5pt" o:ole="" fillcolor="window">
                  <v:imagedata r:id="rId13" o:title=""/>
                </v:shape>
                <o:OLEObject Type="Embed" ProgID="Equation.3" ShapeID="_x0000_i1176" DrawAspect="Content" ObjectID="_1783797223" r:id="rId175"/>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6DD7A8F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77" type="#_x0000_t75" style="width:31pt;height:15.5pt" o:ole="" fillcolor="window">
                  <v:imagedata r:id="rId44" o:title=""/>
                </v:shape>
                <o:OLEObject Type="Embed" ProgID="Equation.3" ShapeID="_x0000_i1177" DrawAspect="Content" ObjectID="_1783797224" r:id="rId176"/>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78" type="#_x0000_t75" style="width:46.5pt;height:15.5pt" o:ole="" fillcolor="window">
                  <v:imagedata r:id="rId46" o:title=""/>
                </v:shape>
                <o:OLEObject Type="Embed" ProgID="Equation.3" ShapeID="_x0000_i1178" DrawAspect="Content" ObjectID="_1783797225" r:id="rId177"/>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eastAsia="ko-KR"/>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eastAsia="ko-KR"/>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eastAsia="ko-KR"/>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eastAsia="ko-KR"/>
              </w:rPr>
            </w:pPr>
            <w:r w:rsidRPr="006F4D85">
              <w:rPr>
                <w:szCs w:val="22"/>
                <w:lang w:val="en-US"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3"/>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eastAsia="ko-KR"/>
              </w:rPr>
              <w:t>AWGN</w:t>
            </w:r>
          </w:p>
        </w:tc>
      </w:tr>
      <w:tr w:rsidR="009E4ABA" w:rsidRPr="006F4D85" w14:paraId="6C348AE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eastAsia="ko-KR"/>
              </w:rPr>
            </w:pPr>
            <w:r w:rsidRPr="006F4D85">
              <w:rPr>
                <w:lang w:val="en-US" w:eastAsia="ko-KR"/>
              </w:rPr>
              <w:t>1x2</w:t>
            </w:r>
          </w:p>
        </w:tc>
      </w:tr>
      <w:tr w:rsidR="009E4ABA" w:rsidRPr="006F4D85" w14:paraId="61445562"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79" type="#_x0000_t75" style="width:20.5pt;height:15.5pt" o:ole="" fillcolor="window">
                  <v:imagedata r:id="rId13" o:title=""/>
                </v:shape>
                <o:OLEObject Type="Embed" ProgID="Equation.3" ShapeID="_x0000_i1179" DrawAspect="Content" ObjectID="_1783797226" r:id="rId178"/>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rPr>
      </w:pPr>
      <w:r w:rsidRPr="006F4D85">
        <w:rPr>
          <w:lang w:eastAsia="ko-KR"/>
        </w:rPr>
        <w:t>The SS-SINR measurement accuracy shall fulfil the requirements in clause 10.1.</w:t>
      </w:r>
      <w:r>
        <w:rPr>
          <w:lang w:eastAsia="ko-KR"/>
        </w:rPr>
        <w:t>31</w:t>
      </w:r>
      <w:r w:rsidRPr="006F4D85">
        <w:rPr>
          <w:lang w:eastAsia="ko-KR"/>
        </w:rPr>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4" w:name="_Toc535476310"/>
      <w:r w:rsidRPr="007275DF">
        <w:rPr>
          <w:snapToGrid w:val="0"/>
        </w:rPr>
        <w:t>A.10.5.4.1</w:t>
      </w:r>
      <w:r w:rsidRPr="007275DF">
        <w:rPr>
          <w:snapToGrid w:val="0"/>
        </w:rPr>
        <w:tab/>
        <w:t>SSB based L1-RSRP measurement</w:t>
      </w:r>
      <w:bookmarkEnd w:id="24"/>
    </w:p>
    <w:p w14:paraId="28250303" w14:textId="77777777" w:rsidR="009428D8" w:rsidRPr="007275DF" w:rsidRDefault="009428D8" w:rsidP="009428D8">
      <w:pPr>
        <w:pStyle w:val="Heading5"/>
      </w:pPr>
      <w:bookmarkStart w:id="25" w:name="_Toc535476311"/>
      <w:r w:rsidRPr="007275DF">
        <w:t>A.10.5.4.1.1</w:t>
      </w:r>
      <w:r w:rsidRPr="007275DF">
        <w:tab/>
        <w:t>Test Purpose and Environment</w:t>
      </w:r>
      <w:bookmarkEnd w:id="25"/>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6" w:name="_Toc535476312"/>
      <w:r w:rsidRPr="007275DF">
        <w:t>A.10.5.4.1.2</w:t>
      </w:r>
      <w:r w:rsidRPr="007275DF">
        <w:tab/>
        <w:t>Test parameters</w:t>
      </w:r>
      <w:bookmarkEnd w:id="26"/>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7"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63148B" w:rsidRPr="007275DF" w14:paraId="329E05F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4454080"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C854C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692DCF"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0F3E09"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CB9EF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2</w:t>
            </w:r>
          </w:p>
        </w:tc>
      </w:tr>
      <w:tr w:rsidR="0063148B" w:rsidRPr="007275DF" w14:paraId="75B392B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83404" w14:textId="77777777" w:rsidR="0063148B" w:rsidRPr="007275DF" w:rsidRDefault="0063148B" w:rsidP="00405CD7">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D06262"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A5B16DA"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888D73" w14:textId="77777777" w:rsidR="0063148B" w:rsidRPr="007275DF" w:rsidRDefault="0063148B" w:rsidP="00405CD7">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A74FF7" w14:textId="77777777" w:rsidR="0063148B" w:rsidRPr="007275DF" w:rsidRDefault="0063148B" w:rsidP="00405CD7">
            <w:pPr>
              <w:pStyle w:val="TAC"/>
              <w:rPr>
                <w:lang w:val="en-US"/>
              </w:rPr>
            </w:pPr>
            <w:r w:rsidRPr="007275DF">
              <w:rPr>
                <w:lang w:val="en-US"/>
              </w:rPr>
              <w:t>freq1</w:t>
            </w:r>
          </w:p>
        </w:tc>
      </w:tr>
      <w:tr w:rsidR="0063148B" w:rsidRPr="007275DF" w14:paraId="7BA7625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5115EF7" w14:textId="77777777" w:rsidR="0063148B" w:rsidRPr="007275DF" w:rsidRDefault="0063148B" w:rsidP="00405CD7">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0674D8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B9F1434"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0D6E37C" w14:textId="1C93CB04" w:rsidR="0063148B" w:rsidRPr="007275DF" w:rsidRDefault="0063148B" w:rsidP="00405CD7">
            <w:pPr>
              <w:pStyle w:val="TAC"/>
              <w:rPr>
                <w:lang w:val="en-US"/>
              </w:rPr>
            </w:pPr>
            <w:r w:rsidRPr="007275DF">
              <w:rPr>
                <w:noProof/>
              </w:rPr>
              <w:t xml:space="preserve">As specifieed in </w:t>
            </w:r>
            <w:r>
              <w:rPr>
                <w:noProof/>
              </w:rPr>
              <w:t>A.3.26.2.1</w:t>
            </w:r>
          </w:p>
        </w:tc>
        <w:tc>
          <w:tcPr>
            <w:tcW w:w="1598" w:type="dxa"/>
            <w:tcBorders>
              <w:top w:val="single" w:sz="4" w:space="0" w:color="auto"/>
              <w:left w:val="single" w:sz="4" w:space="0" w:color="auto"/>
              <w:bottom w:val="single" w:sz="4" w:space="0" w:color="auto"/>
              <w:right w:val="single" w:sz="4" w:space="0" w:color="auto"/>
            </w:tcBorders>
          </w:tcPr>
          <w:p w14:paraId="3EE1E8A9" w14:textId="6CE025ED" w:rsidR="0063148B" w:rsidRPr="007275DF" w:rsidRDefault="0063148B" w:rsidP="00405CD7">
            <w:pPr>
              <w:pStyle w:val="TAC"/>
              <w:rPr>
                <w:lang w:val="en-US"/>
              </w:rPr>
            </w:pPr>
            <w:r w:rsidRPr="007275DF">
              <w:rPr>
                <w:noProof/>
              </w:rPr>
              <w:t xml:space="preserve">As specifieed in </w:t>
            </w:r>
            <w:r>
              <w:rPr>
                <w:noProof/>
              </w:rPr>
              <w:t>A.3.26.2.1</w:t>
            </w:r>
          </w:p>
        </w:tc>
      </w:tr>
      <w:tr w:rsidR="0063148B" w:rsidRPr="007275DF" w14:paraId="6B6EC2E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F74F10F" w14:textId="77777777" w:rsidR="0063148B" w:rsidRPr="007275DF" w:rsidRDefault="0063148B" w:rsidP="00405CD7">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450A8B0"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564326B"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FEEFB7A" w14:textId="6E1BEE41" w:rsidR="0063148B" w:rsidRPr="007275DF" w:rsidRDefault="0063148B" w:rsidP="00405CD7">
            <w:pPr>
              <w:pStyle w:val="TAC"/>
              <w:rPr>
                <w:lang w:val="en-US"/>
              </w:rPr>
            </w:pPr>
            <w:r w:rsidRPr="007275DF">
              <w:rPr>
                <w:noProof/>
              </w:rPr>
              <w:t xml:space="preserve">As specified in </w:t>
            </w:r>
            <w:r>
              <w:rPr>
                <w:noProof/>
              </w:rPr>
              <w:t>A.3.26.2.2</w:t>
            </w:r>
          </w:p>
        </w:tc>
        <w:tc>
          <w:tcPr>
            <w:tcW w:w="1598" w:type="dxa"/>
            <w:tcBorders>
              <w:top w:val="single" w:sz="4" w:space="0" w:color="auto"/>
              <w:left w:val="single" w:sz="4" w:space="0" w:color="auto"/>
              <w:bottom w:val="single" w:sz="4" w:space="0" w:color="auto"/>
              <w:right w:val="single" w:sz="4" w:space="0" w:color="auto"/>
            </w:tcBorders>
          </w:tcPr>
          <w:p w14:paraId="7E325188" w14:textId="409028E0" w:rsidR="0063148B" w:rsidRPr="007275DF" w:rsidRDefault="0063148B" w:rsidP="00405CD7">
            <w:pPr>
              <w:pStyle w:val="TAC"/>
              <w:rPr>
                <w:lang w:val="en-US"/>
              </w:rPr>
            </w:pPr>
            <w:r w:rsidRPr="007275DF">
              <w:rPr>
                <w:noProof/>
              </w:rPr>
              <w:t xml:space="preserve">As specified in </w:t>
            </w:r>
            <w:r>
              <w:rPr>
                <w:noProof/>
              </w:rPr>
              <w:t>A.3.26.2.2</w:t>
            </w:r>
          </w:p>
        </w:tc>
      </w:tr>
      <w:tr w:rsidR="0063148B" w:rsidRPr="007275DF" w14:paraId="037ECB7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3389C99" w14:textId="77777777" w:rsidR="0063148B" w:rsidRPr="007275DF" w:rsidRDefault="0063148B" w:rsidP="00405CD7">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7DDC4A5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071D8EC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3FB3CBD" w14:textId="77777777" w:rsidR="0063148B" w:rsidRPr="007275DF" w:rsidRDefault="0063148B" w:rsidP="00405CD7">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2855ED56" w14:textId="77777777" w:rsidR="0063148B" w:rsidRPr="007275DF" w:rsidRDefault="0063148B" w:rsidP="00405CD7">
            <w:pPr>
              <w:pStyle w:val="TAC"/>
              <w:rPr>
                <w:lang w:val="en-US"/>
              </w:rPr>
            </w:pPr>
            <w:r w:rsidRPr="007275DF">
              <w:rPr>
                <w:lang w:val="en-US"/>
              </w:rPr>
              <w:t>TDD</w:t>
            </w:r>
          </w:p>
        </w:tc>
      </w:tr>
      <w:tr w:rsidR="0063148B" w:rsidRPr="007275DF" w14:paraId="408D6A5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24F87AB" w14:textId="77777777" w:rsidR="0063148B" w:rsidRPr="007275DF" w:rsidRDefault="0063148B" w:rsidP="00405CD7">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301467E4"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9E2553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AEC1273" w14:textId="77777777" w:rsidR="0063148B" w:rsidRPr="007275DF" w:rsidRDefault="0063148B" w:rsidP="00405CD7">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6D8C75BB" w14:textId="77777777" w:rsidR="0063148B" w:rsidRPr="007275DF" w:rsidRDefault="0063148B" w:rsidP="00405CD7">
            <w:pPr>
              <w:pStyle w:val="TAC"/>
              <w:rPr>
                <w:lang w:val="en-US"/>
              </w:rPr>
            </w:pPr>
            <w:r w:rsidRPr="007275DF">
              <w:rPr>
                <w:lang w:val="en-US"/>
              </w:rPr>
              <w:t>TDDConf.1.1 CCA</w:t>
            </w:r>
          </w:p>
        </w:tc>
      </w:tr>
      <w:tr w:rsidR="0063148B" w:rsidRPr="007275DF" w14:paraId="39E6B24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64D20" w14:textId="77777777" w:rsidR="0063148B" w:rsidRPr="007275DF" w:rsidRDefault="0063148B" w:rsidP="00405CD7">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1A398837"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2B5350" w14:textId="77777777" w:rsidR="0063148B" w:rsidRPr="007275DF" w:rsidRDefault="0063148B" w:rsidP="00405CD7">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527F9C9"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39A63FB4"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63148B" w:rsidRPr="007275DF" w14:paraId="7CCBBB8F"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62516DF5" w14:textId="77777777" w:rsidR="0063148B" w:rsidRPr="007275DF" w:rsidRDefault="0063148B" w:rsidP="00405CD7">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68F443FE"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E14801"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6943B4F" w14:textId="77777777" w:rsidR="0063148B" w:rsidRPr="007275DF" w:rsidRDefault="0063148B" w:rsidP="00405CD7">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3FB423BC" w14:textId="77777777" w:rsidR="0063148B" w:rsidRPr="007275DF" w:rsidRDefault="0063148B" w:rsidP="00405CD7">
            <w:pPr>
              <w:pStyle w:val="TAC"/>
              <w:rPr>
                <w:szCs w:val="18"/>
              </w:rPr>
            </w:pPr>
            <w:r w:rsidRPr="007275DF">
              <w:rPr>
                <w:lang w:val="en-US"/>
              </w:rPr>
              <w:t>TDD</w:t>
            </w:r>
          </w:p>
        </w:tc>
      </w:tr>
      <w:tr w:rsidR="0063148B" w:rsidRPr="007275DF" w14:paraId="7A8104C9" w14:textId="77777777" w:rsidTr="00405CD7">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2EE75C1B" w14:textId="77777777" w:rsidR="0063148B" w:rsidRPr="007275DF" w:rsidRDefault="0063148B" w:rsidP="00405CD7">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7CC534B9"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8490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CB78C6A" w14:textId="77777777" w:rsidR="0063148B" w:rsidRPr="007275DF" w:rsidRDefault="0063148B" w:rsidP="00405CD7">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08929594" w14:textId="77777777" w:rsidR="0063148B" w:rsidRPr="007275DF" w:rsidRDefault="0063148B" w:rsidP="00405CD7">
            <w:pPr>
              <w:pStyle w:val="TAC"/>
              <w:rPr>
                <w:szCs w:val="18"/>
              </w:rPr>
            </w:pPr>
            <w:r w:rsidRPr="007275DF">
              <w:rPr>
                <w:lang w:val="en-US"/>
              </w:rPr>
              <w:t>TDDConf.1.1 CCA</w:t>
            </w:r>
          </w:p>
        </w:tc>
      </w:tr>
      <w:tr w:rsidR="0063148B" w:rsidRPr="007275DF" w14:paraId="5F36258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2A191CC" w14:textId="77777777" w:rsidR="0063148B" w:rsidRPr="007275DF" w:rsidRDefault="0063148B" w:rsidP="00405CD7">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4B6325D6"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5AF5DB5"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3AAAFDD" w14:textId="77777777" w:rsidR="0063148B" w:rsidRPr="007275DF" w:rsidRDefault="0063148B" w:rsidP="00405CD7">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66297338" w14:textId="77777777" w:rsidR="0063148B" w:rsidRPr="007275DF" w:rsidRDefault="0063148B" w:rsidP="00405CD7">
            <w:pPr>
              <w:pStyle w:val="TAC"/>
              <w:rPr>
                <w:lang w:val="en-US"/>
              </w:rPr>
            </w:pPr>
            <w:r w:rsidRPr="007275DF">
              <w:rPr>
                <w:lang w:val="en-US"/>
              </w:rPr>
              <w:t>SR.1.1 CCA</w:t>
            </w:r>
          </w:p>
        </w:tc>
      </w:tr>
      <w:tr w:rsidR="0063148B" w:rsidRPr="007275DF" w14:paraId="34C1DC8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4B75E1" w14:textId="77777777" w:rsidR="0063148B" w:rsidRPr="007275DF" w:rsidRDefault="0063148B" w:rsidP="00405CD7">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58F6028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0CC651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6C4FE279" w14:textId="77777777" w:rsidR="0063148B" w:rsidRPr="007275DF" w:rsidRDefault="0063148B" w:rsidP="00405CD7">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4FB02D2C" w14:textId="77777777" w:rsidR="0063148B" w:rsidRPr="007275DF" w:rsidRDefault="0063148B" w:rsidP="00405CD7">
            <w:pPr>
              <w:pStyle w:val="TAC"/>
              <w:rPr>
                <w:lang w:val="en-US"/>
              </w:rPr>
            </w:pPr>
            <w:r w:rsidRPr="007275DF">
              <w:rPr>
                <w:lang w:val="en-US"/>
              </w:rPr>
              <w:t>CR.1.1 CCA</w:t>
            </w:r>
          </w:p>
        </w:tc>
      </w:tr>
      <w:tr w:rsidR="0063148B" w:rsidRPr="007275DF" w14:paraId="424B6B4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533CF" w14:textId="77777777" w:rsidR="0063148B" w:rsidRPr="007275DF" w:rsidRDefault="0063148B" w:rsidP="00405CD7">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701131B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EADF993"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34C550B" w14:textId="77777777" w:rsidR="0063148B" w:rsidRPr="007275DF" w:rsidRDefault="0063148B" w:rsidP="00405CD7">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2675C44" w14:textId="77777777" w:rsidR="0063148B" w:rsidRPr="007275DF" w:rsidRDefault="0063148B" w:rsidP="00405CD7">
            <w:pPr>
              <w:pStyle w:val="TAC"/>
              <w:rPr>
                <w:lang w:val="en-US"/>
              </w:rPr>
            </w:pPr>
            <w:r w:rsidRPr="007275DF">
              <w:rPr>
                <w:lang w:val="en-US"/>
              </w:rPr>
              <w:t>CCR.1.1 CCA</w:t>
            </w:r>
          </w:p>
        </w:tc>
      </w:tr>
      <w:tr w:rsidR="0063148B" w:rsidRPr="007275DF" w14:paraId="3190F4A7"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2605791" w14:textId="77777777" w:rsidR="0063148B" w:rsidRPr="007275DF" w:rsidRDefault="0063148B" w:rsidP="00405CD7">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250C33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01D25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943D1D4" w14:textId="77777777" w:rsidR="0063148B" w:rsidRPr="007275DF" w:rsidRDefault="0063148B" w:rsidP="00405CD7">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19D593BA" w14:textId="77777777" w:rsidR="0063148B" w:rsidRPr="007275DF" w:rsidRDefault="0063148B" w:rsidP="00405CD7">
            <w:pPr>
              <w:pStyle w:val="TAC"/>
              <w:rPr>
                <w:szCs w:val="18"/>
              </w:rPr>
            </w:pPr>
            <w:r w:rsidRPr="007275DF">
              <w:rPr>
                <w:lang w:val="en-US"/>
              </w:rPr>
              <w:t>SSB.3 CCA</w:t>
            </w:r>
          </w:p>
        </w:tc>
      </w:tr>
      <w:tr w:rsidR="0063148B" w:rsidRPr="007275DF" w14:paraId="288B2873"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1067958" w14:textId="77777777" w:rsidR="0063148B" w:rsidRPr="007275DF" w:rsidRDefault="0063148B" w:rsidP="00405CD7">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1069F42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C8EF3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68EB3ED" w14:textId="77777777" w:rsidR="0063148B" w:rsidRPr="007275DF" w:rsidRDefault="0063148B" w:rsidP="00405CD7">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5B9970D9" w14:textId="77777777" w:rsidR="0063148B" w:rsidRPr="007275DF" w:rsidRDefault="0063148B" w:rsidP="00405CD7">
            <w:pPr>
              <w:pStyle w:val="TAC"/>
              <w:rPr>
                <w:lang w:val="en-US"/>
              </w:rPr>
            </w:pPr>
            <w:r w:rsidRPr="007275DF">
              <w:rPr>
                <w:lang w:val="en-US"/>
              </w:rPr>
              <w:t>SSB.4 CCA</w:t>
            </w:r>
          </w:p>
        </w:tc>
      </w:tr>
      <w:tr w:rsidR="0063148B" w:rsidRPr="007275DF" w14:paraId="33DDBC6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D9B81AA" w14:textId="77777777" w:rsidR="0063148B" w:rsidRPr="007275DF" w:rsidRDefault="0063148B" w:rsidP="00405CD7">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51CA584F"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AAAAC9"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066C3EC" w14:textId="77777777" w:rsidR="0063148B" w:rsidRPr="007275DF" w:rsidRDefault="0063148B" w:rsidP="00405CD7">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61772BF2" w14:textId="77777777" w:rsidR="0063148B" w:rsidRPr="007275DF" w:rsidRDefault="0063148B" w:rsidP="00405CD7">
            <w:pPr>
              <w:pStyle w:val="TAC"/>
              <w:rPr>
                <w:lang w:val="en-US"/>
              </w:rPr>
            </w:pPr>
            <w:r w:rsidRPr="007275DF">
              <w:rPr>
                <w:lang w:val="en-US"/>
              </w:rPr>
              <w:t>OP.1</w:t>
            </w:r>
          </w:p>
        </w:tc>
      </w:tr>
      <w:tr w:rsidR="0063148B" w:rsidRPr="007275DF" w14:paraId="5AB4865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C90AA6E" w14:textId="77777777" w:rsidR="0063148B" w:rsidRPr="007275DF" w:rsidRDefault="0063148B" w:rsidP="00405CD7">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34E72BF5"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38E225C"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EC8DA6C" w14:textId="77777777" w:rsidR="0063148B" w:rsidRPr="007275DF" w:rsidRDefault="0063148B" w:rsidP="00405CD7">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A702127" w14:textId="77777777" w:rsidR="0063148B" w:rsidRPr="007275DF" w:rsidRDefault="0063148B" w:rsidP="00405CD7">
            <w:pPr>
              <w:pStyle w:val="TAC"/>
              <w:rPr>
                <w:lang w:val="en-US"/>
              </w:rPr>
            </w:pPr>
            <w:r w:rsidRPr="007275DF">
              <w:rPr>
                <w:lang w:val="en-US"/>
              </w:rPr>
              <w:t>TRS.1.2 TDD</w:t>
            </w:r>
          </w:p>
        </w:tc>
      </w:tr>
      <w:tr w:rsidR="0063148B" w:rsidRPr="007275DF" w14:paraId="5602D834"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A91D79F" w14:textId="77777777" w:rsidR="0063148B" w:rsidRPr="007275DF" w:rsidRDefault="0063148B" w:rsidP="00405CD7">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809D4D1"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36188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582BF7" w14:textId="77777777" w:rsidR="0063148B" w:rsidRPr="007275DF" w:rsidRDefault="0063148B" w:rsidP="00405CD7">
            <w:pPr>
              <w:pStyle w:val="TAC"/>
            </w:pPr>
            <w:r w:rsidRPr="007275DF">
              <w:t>DLBWP.0.1</w:t>
            </w:r>
          </w:p>
          <w:p w14:paraId="6B9B87A8" w14:textId="77777777" w:rsidR="0063148B" w:rsidRPr="007275DF" w:rsidRDefault="0063148B" w:rsidP="00405CD7">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48B02B92" w14:textId="77777777" w:rsidR="0063148B" w:rsidRPr="007275DF" w:rsidRDefault="0063148B" w:rsidP="00405CD7">
            <w:pPr>
              <w:pStyle w:val="TAC"/>
            </w:pPr>
            <w:r w:rsidRPr="007275DF">
              <w:t>DLBWP.0.1</w:t>
            </w:r>
          </w:p>
          <w:p w14:paraId="29845D7A" w14:textId="77777777" w:rsidR="0063148B" w:rsidRPr="007275DF" w:rsidRDefault="0063148B" w:rsidP="00405CD7">
            <w:pPr>
              <w:pStyle w:val="TAC"/>
              <w:rPr>
                <w:lang w:val="en-US"/>
              </w:rPr>
            </w:pPr>
            <w:r w:rsidRPr="007275DF">
              <w:t>ULBWP.0.1</w:t>
            </w:r>
          </w:p>
        </w:tc>
      </w:tr>
      <w:tr w:rsidR="0063148B" w:rsidRPr="007275DF" w14:paraId="20BD265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62D1649" w14:textId="77777777" w:rsidR="0063148B" w:rsidRPr="007275DF" w:rsidRDefault="0063148B" w:rsidP="00405CD7">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ABCCEB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853981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9FEF1D0" w14:textId="77777777" w:rsidR="0063148B" w:rsidRPr="007275DF" w:rsidRDefault="0063148B" w:rsidP="00405CD7">
            <w:pPr>
              <w:pStyle w:val="TAC"/>
            </w:pPr>
            <w:r w:rsidRPr="007275DF">
              <w:t>DLBWP.1.1</w:t>
            </w:r>
          </w:p>
          <w:p w14:paraId="548FA6A2" w14:textId="77777777" w:rsidR="0063148B" w:rsidRPr="007275DF" w:rsidRDefault="0063148B" w:rsidP="00405CD7">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25F8682C" w14:textId="77777777" w:rsidR="0063148B" w:rsidRPr="007275DF" w:rsidRDefault="0063148B" w:rsidP="00405CD7">
            <w:pPr>
              <w:pStyle w:val="TAC"/>
            </w:pPr>
            <w:r w:rsidRPr="007275DF">
              <w:t>DLBWP.1.1</w:t>
            </w:r>
          </w:p>
          <w:p w14:paraId="45C13939" w14:textId="77777777" w:rsidR="0063148B" w:rsidRPr="007275DF" w:rsidRDefault="0063148B" w:rsidP="00405CD7">
            <w:pPr>
              <w:pStyle w:val="TAC"/>
              <w:rPr>
                <w:lang w:val="en-US"/>
              </w:rPr>
            </w:pPr>
            <w:r w:rsidRPr="007275DF">
              <w:t>ULBWP.1.1</w:t>
            </w:r>
          </w:p>
        </w:tc>
      </w:tr>
      <w:tr w:rsidR="0063148B" w:rsidRPr="007275DF" w14:paraId="0FA4A168"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756B6B" w14:textId="77777777" w:rsidR="0063148B" w:rsidRPr="007275DF" w:rsidRDefault="0063148B" w:rsidP="00405CD7">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AA6B31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831AE03"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4ED5A17" w14:textId="77777777" w:rsidR="0063148B" w:rsidRPr="007275DF" w:rsidRDefault="0063148B" w:rsidP="00405CD7">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50A61C9D" w14:textId="77777777" w:rsidR="0063148B" w:rsidRPr="007275DF" w:rsidRDefault="0063148B" w:rsidP="00405CD7">
            <w:pPr>
              <w:pStyle w:val="TAC"/>
              <w:rPr>
                <w:lang w:val="en-US"/>
              </w:rPr>
            </w:pPr>
            <w:r w:rsidRPr="007275DF">
              <w:rPr>
                <w:lang w:val="en-US"/>
              </w:rPr>
              <w:t>DBT.1</w:t>
            </w:r>
          </w:p>
        </w:tc>
      </w:tr>
      <w:tr w:rsidR="0063148B" w:rsidRPr="007275DF" w14:paraId="51F0747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9D0DB9D" w14:textId="77777777" w:rsidR="0063148B" w:rsidRPr="007275DF" w:rsidRDefault="0063148B" w:rsidP="00405CD7">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1C85DEC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6C0D388"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7FF4AE" w14:textId="77777777" w:rsidR="0063148B" w:rsidRPr="007275DF" w:rsidRDefault="0063148B" w:rsidP="00405CD7">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4DDA7CBE" w14:textId="77777777" w:rsidR="0063148B" w:rsidRPr="007275DF" w:rsidRDefault="0063148B" w:rsidP="00405CD7">
            <w:pPr>
              <w:pStyle w:val="TAC"/>
              <w:rPr>
                <w:lang w:val="en-US"/>
              </w:rPr>
            </w:pPr>
            <w:r w:rsidRPr="007275DF">
              <w:rPr>
                <w:lang w:val="en-US"/>
              </w:rPr>
              <w:t>periodic</w:t>
            </w:r>
          </w:p>
        </w:tc>
      </w:tr>
      <w:tr w:rsidR="0063148B" w:rsidRPr="007275DF" w14:paraId="558BE82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0AFF0B7" w14:textId="77777777" w:rsidR="0063148B" w:rsidRPr="007275DF" w:rsidRDefault="0063148B" w:rsidP="00405CD7">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8B251E7"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BFCF84F"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CEF665" w14:textId="77777777" w:rsidR="0063148B" w:rsidRPr="007275DF" w:rsidRDefault="0063148B" w:rsidP="00405CD7">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48CF58BB" w14:textId="77777777" w:rsidR="0063148B" w:rsidRPr="007275DF" w:rsidRDefault="0063148B" w:rsidP="00405CD7">
            <w:pPr>
              <w:pStyle w:val="TAC"/>
              <w:rPr>
                <w:lang w:val="en-US"/>
              </w:rPr>
            </w:pPr>
            <w:r w:rsidRPr="007275DF">
              <w:rPr>
                <w:lang w:val="en-US"/>
              </w:rPr>
              <w:t>ssb-Index-RSRP</w:t>
            </w:r>
          </w:p>
        </w:tc>
      </w:tr>
      <w:tr w:rsidR="0063148B" w:rsidRPr="007275DF" w14:paraId="40B0C64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71C47" w14:textId="77777777" w:rsidR="0063148B" w:rsidRPr="007275DF" w:rsidRDefault="0063148B" w:rsidP="00405CD7">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FE4BB63"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F5BEE0"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2A85F3B" w14:textId="77777777" w:rsidR="0063148B" w:rsidRPr="007275DF" w:rsidRDefault="0063148B" w:rsidP="00405CD7">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205A3BB1" w14:textId="77777777" w:rsidR="0063148B" w:rsidRPr="007275DF" w:rsidRDefault="0063148B" w:rsidP="00405CD7">
            <w:pPr>
              <w:pStyle w:val="TAC"/>
              <w:rPr>
                <w:lang w:val="en-US"/>
              </w:rPr>
            </w:pPr>
            <w:r w:rsidRPr="007275DF">
              <w:rPr>
                <w:lang w:val="en-US"/>
              </w:rPr>
              <w:t>2</w:t>
            </w:r>
          </w:p>
        </w:tc>
      </w:tr>
      <w:tr w:rsidR="0063148B" w:rsidRPr="007275DF" w14:paraId="3787F08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B43902" w14:textId="77777777" w:rsidR="0063148B" w:rsidRPr="007275DF" w:rsidRDefault="0063148B" w:rsidP="00405CD7">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4FBF50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0F46F61"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C61A18C" w14:textId="77777777" w:rsidR="0063148B" w:rsidRPr="007275DF" w:rsidRDefault="0063148B" w:rsidP="00405CD7">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287F5260" w14:textId="77777777" w:rsidR="0063148B" w:rsidRPr="007275DF" w:rsidRDefault="0063148B" w:rsidP="00405CD7">
            <w:pPr>
              <w:pStyle w:val="TAC"/>
              <w:rPr>
                <w:lang w:val="en-US"/>
              </w:rPr>
            </w:pPr>
            <w:r w:rsidRPr="007275DF">
              <w:rPr>
                <w:lang w:val="en-US"/>
              </w:rPr>
              <w:t>slot80</w:t>
            </w:r>
          </w:p>
        </w:tc>
      </w:tr>
      <w:tr w:rsidR="0063148B" w:rsidRPr="007275DF" w14:paraId="103ACC5D" w14:textId="77777777" w:rsidTr="00405CD7">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523926E" w14:textId="77777777" w:rsidR="0063148B" w:rsidRPr="007275DF" w:rsidRDefault="0063148B" w:rsidP="00405CD7">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70B57D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7DAC993A"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617F45D2" w14:textId="77777777" w:rsidR="0063148B" w:rsidRPr="007275DF" w:rsidRDefault="0063148B" w:rsidP="00405CD7">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6AA67DF3" w14:textId="77777777" w:rsidR="0063148B" w:rsidRPr="007275DF" w:rsidRDefault="0063148B" w:rsidP="00405CD7">
            <w:pPr>
              <w:pStyle w:val="TAC"/>
              <w:rPr>
                <w:lang w:val="en-US"/>
              </w:rPr>
            </w:pPr>
            <w:r w:rsidRPr="007275DF">
              <w:rPr>
                <w:lang w:val="en-US"/>
              </w:rPr>
              <w:t>0</w:t>
            </w:r>
          </w:p>
        </w:tc>
      </w:tr>
      <w:tr w:rsidR="0063148B" w:rsidRPr="007275DF" w14:paraId="43995095"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ABED3A4" w14:textId="77777777" w:rsidR="0063148B" w:rsidRPr="007275DF" w:rsidRDefault="0063148B" w:rsidP="00405CD7">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45CA1BD6" w14:textId="77777777" w:rsidR="0063148B" w:rsidRPr="007275DF" w:rsidRDefault="0063148B" w:rsidP="00405CD7">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759AB1BD"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AA18710"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1C73DC4" w14:textId="77777777" w:rsidR="0063148B" w:rsidRPr="007275DF" w:rsidRDefault="0063148B" w:rsidP="00405CD7">
            <w:pPr>
              <w:pStyle w:val="TAC"/>
              <w:rPr>
                <w:lang w:val="en-US"/>
              </w:rPr>
            </w:pPr>
          </w:p>
        </w:tc>
      </w:tr>
      <w:tr w:rsidR="0063148B" w:rsidRPr="007275DF" w14:paraId="134AA756"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BB54FCC" w14:textId="77777777" w:rsidR="0063148B" w:rsidRPr="007275DF" w:rsidRDefault="0063148B" w:rsidP="00405CD7">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5C345F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F60BE92"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D7BC1B4"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FC2E7FD" w14:textId="77777777" w:rsidR="0063148B" w:rsidRPr="007275DF" w:rsidRDefault="0063148B" w:rsidP="00405CD7">
            <w:pPr>
              <w:pStyle w:val="TAC"/>
              <w:rPr>
                <w:lang w:val="en-US"/>
              </w:rPr>
            </w:pPr>
          </w:p>
        </w:tc>
      </w:tr>
      <w:tr w:rsidR="0063148B" w:rsidRPr="007275DF" w14:paraId="6CD3C9B4"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2023A3A" w14:textId="77777777" w:rsidR="0063148B" w:rsidRPr="007275DF" w:rsidRDefault="0063148B" w:rsidP="00405CD7">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A808E73"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0E5A14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468EFE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8C8DD05" w14:textId="77777777" w:rsidR="0063148B" w:rsidRPr="007275DF" w:rsidRDefault="0063148B" w:rsidP="00405CD7">
            <w:pPr>
              <w:pStyle w:val="TAC"/>
              <w:rPr>
                <w:lang w:val="en-US"/>
              </w:rPr>
            </w:pPr>
          </w:p>
        </w:tc>
      </w:tr>
      <w:tr w:rsidR="0063148B" w:rsidRPr="007275DF" w14:paraId="02978EBE"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EDE3C6" w14:textId="77777777" w:rsidR="0063148B" w:rsidRPr="007275DF" w:rsidRDefault="0063148B" w:rsidP="00405CD7">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847CD44"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59A753B"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19035DE"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46F72E5" w14:textId="77777777" w:rsidR="0063148B" w:rsidRPr="007275DF" w:rsidRDefault="0063148B" w:rsidP="00405CD7">
            <w:pPr>
              <w:pStyle w:val="TAC"/>
              <w:rPr>
                <w:lang w:val="en-US"/>
              </w:rPr>
            </w:pPr>
          </w:p>
        </w:tc>
      </w:tr>
      <w:tr w:rsidR="0063148B" w:rsidRPr="007275DF" w14:paraId="69198F67"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B4BB072" w14:textId="77777777" w:rsidR="0063148B" w:rsidRPr="007275DF" w:rsidRDefault="0063148B" w:rsidP="00405CD7">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71BCB957"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01F2AB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6B6A397"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7AED476" w14:textId="77777777" w:rsidR="0063148B" w:rsidRPr="007275DF" w:rsidRDefault="0063148B" w:rsidP="00405CD7">
            <w:pPr>
              <w:pStyle w:val="TAC"/>
              <w:rPr>
                <w:lang w:val="en-US"/>
              </w:rPr>
            </w:pPr>
          </w:p>
        </w:tc>
      </w:tr>
      <w:tr w:rsidR="0063148B" w:rsidRPr="007275DF" w14:paraId="5698DB7B"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49F48C6" w14:textId="77777777" w:rsidR="0063148B" w:rsidRPr="007275DF" w:rsidRDefault="0063148B" w:rsidP="00405CD7">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DB78C0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584AA6F"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8B4AC1"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3BF8D34" w14:textId="77777777" w:rsidR="0063148B" w:rsidRPr="007275DF" w:rsidRDefault="0063148B" w:rsidP="00405CD7">
            <w:pPr>
              <w:pStyle w:val="TAC"/>
              <w:rPr>
                <w:lang w:val="en-US"/>
              </w:rPr>
            </w:pPr>
          </w:p>
        </w:tc>
      </w:tr>
      <w:tr w:rsidR="0063148B" w:rsidRPr="007275DF" w14:paraId="1EA11AE0"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128E47C" w14:textId="77777777" w:rsidR="0063148B" w:rsidRPr="007275DF" w:rsidRDefault="0063148B" w:rsidP="00405CD7">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8D24AFA"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693422C"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A5E544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7FD4B7EE" w14:textId="77777777" w:rsidR="0063148B" w:rsidRPr="007275DF" w:rsidRDefault="0063148B" w:rsidP="00405CD7">
            <w:pPr>
              <w:pStyle w:val="TAC"/>
              <w:rPr>
                <w:lang w:val="en-US"/>
              </w:rPr>
            </w:pPr>
          </w:p>
        </w:tc>
      </w:tr>
      <w:tr w:rsidR="0063148B" w:rsidRPr="007275DF" w14:paraId="2E360283"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90CF21" w14:textId="77777777" w:rsidR="0063148B" w:rsidRPr="007275DF" w:rsidRDefault="0063148B" w:rsidP="00405CD7">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F66F0F7" w14:textId="77777777" w:rsidR="0063148B" w:rsidRPr="007275DF" w:rsidRDefault="0063148B" w:rsidP="00405CD7">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B37149C" w14:textId="77777777" w:rsidR="0063148B" w:rsidRPr="007275DF" w:rsidRDefault="0063148B" w:rsidP="00405CD7">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B1E9F8E" w14:textId="77777777" w:rsidR="0063148B" w:rsidRPr="007275DF" w:rsidRDefault="0063148B" w:rsidP="00405CD7">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20DBE03B" w14:textId="77777777" w:rsidR="0063148B" w:rsidRPr="007275DF" w:rsidRDefault="0063148B" w:rsidP="00405CD7">
            <w:pPr>
              <w:pStyle w:val="TAC"/>
              <w:rPr>
                <w:lang w:val="en-US"/>
              </w:rPr>
            </w:pPr>
          </w:p>
        </w:tc>
      </w:tr>
      <w:tr w:rsidR="0063148B" w:rsidRPr="007275DF" w14:paraId="626502D8"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90B3594" w14:textId="77777777" w:rsidR="0063148B" w:rsidRPr="007275DF" w:rsidRDefault="0063148B" w:rsidP="00405CD7">
            <w:pPr>
              <w:pStyle w:val="TAL"/>
              <w:rPr>
                <w:vertAlign w:val="superscript"/>
                <w:lang w:val="en-US"/>
              </w:rPr>
            </w:pPr>
            <w:r w:rsidRPr="007275DF">
              <w:rPr>
                <w:rFonts w:eastAsia="Calibri"/>
                <w:noProof/>
                <w:position w:val="-12"/>
                <w:szCs w:val="22"/>
                <w:lang w:val="en-US" w:eastAsia="zh-TW"/>
              </w:rPr>
              <w:drawing>
                <wp:inline distT="0" distB="0" distL="0" distR="0" wp14:anchorId="0A34AA94" wp14:editId="21809F92">
                  <wp:extent cx="175260" cy="1447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E134E5F" w14:textId="77777777" w:rsidR="0063148B" w:rsidRPr="007275DF" w:rsidRDefault="0063148B" w:rsidP="00405CD7">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75B28A05"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5D65D73A"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26FEBE30" w14:textId="77777777" w:rsidR="0063148B" w:rsidRPr="007275DF" w:rsidRDefault="0063148B" w:rsidP="00405CD7">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15D3036B" w14:textId="77777777" w:rsidR="0063148B" w:rsidRPr="007275DF" w:rsidRDefault="0063148B" w:rsidP="00405CD7">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5B36DA64" w14:textId="571804CE" w:rsidR="0063148B" w:rsidRPr="007275DF" w:rsidRDefault="0063148B" w:rsidP="00405CD7">
            <w:pPr>
              <w:pStyle w:val="TAC"/>
              <w:rPr>
                <w:lang w:val="en-US"/>
              </w:rPr>
            </w:pPr>
            <w:r w:rsidRPr="007275DF">
              <w:t>-11</w:t>
            </w:r>
            <w:r w:rsidRPr="007275DF">
              <w:rPr>
                <w:lang w:eastAsia="zh-TW"/>
              </w:rPr>
              <w:t>3</w:t>
            </w:r>
          </w:p>
        </w:tc>
      </w:tr>
      <w:tr w:rsidR="0063148B" w:rsidRPr="007275DF" w14:paraId="40E62865"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582B1479"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5E767988" wp14:editId="022139EA">
                  <wp:extent cx="175260" cy="1447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07BD5767"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05CEBE0C"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675D8B9A" w14:textId="77777777" w:rsidR="0063148B" w:rsidRPr="007275DF" w:rsidRDefault="0063148B" w:rsidP="00405CD7">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0AC18A76" w14:textId="77777777" w:rsidR="0063148B" w:rsidRPr="007275DF" w:rsidRDefault="0063148B" w:rsidP="00405CD7">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3DE9797B" w14:textId="11192FA9" w:rsidR="0063148B" w:rsidRPr="007275DF" w:rsidRDefault="0063148B" w:rsidP="00405CD7">
            <w:pPr>
              <w:pStyle w:val="TAC"/>
              <w:rPr>
                <w:lang w:val="en-US"/>
              </w:rPr>
            </w:pPr>
            <w:r w:rsidRPr="007275DF">
              <w:t>-1</w:t>
            </w:r>
            <w:r w:rsidRPr="007275DF">
              <w:rPr>
                <w:lang w:eastAsia="zh-TW"/>
              </w:rPr>
              <w:t>10</w:t>
            </w:r>
          </w:p>
        </w:tc>
      </w:tr>
      <w:tr w:rsidR="0063148B" w:rsidRPr="007275DF" w14:paraId="3E0E3EC6"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A873D2"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4FB781E0" wp14:editId="4DFE4D3C">
                  <wp:extent cx="3810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17023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561EC609"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75A03509" w14:textId="77777777" w:rsidR="0063148B" w:rsidRPr="007275DF" w:rsidRDefault="0063148B" w:rsidP="00405CD7">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1E1F9E72" w14:textId="77777777" w:rsidR="0063148B" w:rsidRPr="007275DF" w:rsidRDefault="0063148B" w:rsidP="00405CD7">
            <w:pPr>
              <w:pStyle w:val="TAC"/>
              <w:rPr>
                <w:lang w:val="en-US"/>
              </w:rPr>
            </w:pPr>
            <w:r w:rsidRPr="007275DF">
              <w:rPr>
                <w:lang w:val="en-US"/>
              </w:rPr>
              <w:t>-3</w:t>
            </w:r>
          </w:p>
        </w:tc>
      </w:tr>
      <w:tr w:rsidR="0063148B" w:rsidRPr="007275DF" w14:paraId="708D95E1"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38B1715" w14:textId="77777777" w:rsidR="0063148B" w:rsidRPr="007275DF" w:rsidRDefault="0063148B" w:rsidP="00405CD7">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4A0162B6"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3234B10A"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A78AD11" w14:textId="77777777" w:rsidR="0063148B" w:rsidRPr="007275DF" w:rsidRDefault="0063148B" w:rsidP="00405CD7">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7294363F" w14:textId="77777777" w:rsidR="0063148B" w:rsidRPr="007275DF" w:rsidRDefault="0063148B" w:rsidP="00405CD7">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AF1FD42" w14:textId="32279403" w:rsidR="0063148B" w:rsidRPr="007275DF" w:rsidRDefault="0063148B" w:rsidP="00405CD7">
            <w:pPr>
              <w:pStyle w:val="TAC"/>
              <w:rPr>
                <w:lang w:val="en-US"/>
              </w:rPr>
            </w:pPr>
            <w:r w:rsidRPr="007275DF">
              <w:t>-11</w:t>
            </w:r>
            <w:r w:rsidRPr="007275DF">
              <w:rPr>
                <w:lang w:eastAsia="zh-TW"/>
              </w:rPr>
              <w:t>3</w:t>
            </w:r>
          </w:p>
        </w:tc>
      </w:tr>
      <w:tr w:rsidR="0063148B" w:rsidRPr="007275DF" w14:paraId="047CBD95"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02BBCED4" w14:textId="77777777" w:rsidR="0063148B" w:rsidRPr="007275DF" w:rsidRDefault="0063148B" w:rsidP="00405CD7">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79FA58AE"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1428F7DD"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2B98C04" w14:textId="77777777" w:rsidR="0063148B" w:rsidRPr="007275DF" w:rsidRDefault="0063148B" w:rsidP="00405CD7">
            <w:pPr>
              <w:pStyle w:val="TAC"/>
              <w:rPr>
                <w:lang w:val="en-US"/>
              </w:rPr>
            </w:pPr>
            <w:r w:rsidRPr="007275DF">
              <w:rPr>
                <w:lang w:val="en-US"/>
              </w:rPr>
              <w:t>dBm/</w:t>
            </w:r>
          </w:p>
          <w:p w14:paraId="233D27CF" w14:textId="77777777" w:rsidR="0063148B" w:rsidRPr="007275DF" w:rsidRDefault="0063148B" w:rsidP="00405CD7">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7C2CE612" w14:textId="77777777" w:rsidR="0063148B" w:rsidRPr="007275DF" w:rsidRDefault="0063148B" w:rsidP="00405CD7">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61834862" w14:textId="6D31514E" w:rsidR="0063148B" w:rsidRPr="007275DF" w:rsidRDefault="0063148B" w:rsidP="00405CD7">
            <w:pPr>
              <w:pStyle w:val="TAC"/>
              <w:rPr>
                <w:lang w:val="en-US"/>
              </w:rPr>
            </w:pPr>
            <w:r w:rsidRPr="007275DF">
              <w:t>-</w:t>
            </w:r>
            <w:r w:rsidRPr="007275DF">
              <w:rPr>
                <w:lang w:eastAsia="zh-TW"/>
              </w:rPr>
              <w:t>77.19</w:t>
            </w:r>
          </w:p>
        </w:tc>
      </w:tr>
      <w:tr w:rsidR="0063148B" w:rsidRPr="007275DF" w14:paraId="0B05A52D"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4081B8C6" w14:textId="77777777" w:rsidR="0063148B" w:rsidRPr="007275DF" w:rsidRDefault="0063148B" w:rsidP="00405CD7">
            <w:pPr>
              <w:pStyle w:val="TAL"/>
              <w:rPr>
                <w:lang w:val="sv-SE"/>
              </w:rPr>
            </w:pPr>
            <w:r w:rsidRPr="007275DF">
              <w:rPr>
                <w:noProof/>
                <w:lang w:val="en-US" w:eastAsia="zh-TW"/>
              </w:rPr>
              <w:drawing>
                <wp:inline distT="0" distB="0" distL="0" distR="0" wp14:anchorId="2FE5E5FE" wp14:editId="21B50A08">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4B9A4DE2"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9AABBA7"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25EDECBB" w14:textId="77777777" w:rsidR="0063148B" w:rsidRPr="007275DF" w:rsidRDefault="0063148B" w:rsidP="00405CD7">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339F8D8A" w14:textId="77777777" w:rsidR="0063148B" w:rsidRPr="007275DF" w:rsidRDefault="0063148B" w:rsidP="00405CD7">
            <w:pPr>
              <w:pStyle w:val="TAC"/>
              <w:rPr>
                <w:lang w:val="en-US"/>
              </w:rPr>
            </w:pPr>
            <w:r w:rsidRPr="007275DF">
              <w:rPr>
                <w:lang w:val="en-US"/>
              </w:rPr>
              <w:t>-3</w:t>
            </w:r>
          </w:p>
        </w:tc>
      </w:tr>
      <w:tr w:rsidR="0063148B" w:rsidRPr="007275DF" w14:paraId="41161768"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729E721B" w14:textId="77777777" w:rsidR="0063148B" w:rsidRPr="007275DF" w:rsidRDefault="0063148B" w:rsidP="00405CD7">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438C6FF1"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AF4D62"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938AAD4" w14:textId="77777777" w:rsidR="0063148B" w:rsidRPr="007275DF" w:rsidRDefault="0063148B" w:rsidP="00405CD7">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1DFE552B" w14:textId="77777777" w:rsidR="0063148B" w:rsidRPr="007275DF" w:rsidRDefault="0063148B" w:rsidP="00405CD7">
            <w:pPr>
              <w:pStyle w:val="TAC"/>
              <w:rPr>
                <w:lang w:val="en-US"/>
              </w:rPr>
            </w:pPr>
            <w:r w:rsidRPr="007275DF">
              <w:rPr>
                <w:lang w:val="en-US"/>
              </w:rPr>
              <w:t>AWGN</w:t>
            </w:r>
          </w:p>
        </w:tc>
      </w:tr>
      <w:tr w:rsidR="0063148B" w:rsidRPr="007275DF" w14:paraId="12AA141C"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078CC0E2" w14:textId="77777777" w:rsidR="0063148B" w:rsidRPr="007275DF" w:rsidRDefault="0063148B" w:rsidP="00405CD7">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3DD0583F"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D640ED"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285AE59" w14:textId="77777777" w:rsidR="0063148B" w:rsidRPr="007275DF" w:rsidRDefault="0063148B" w:rsidP="00405CD7">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1D7E55B0" w14:textId="77777777" w:rsidR="0063148B" w:rsidRPr="007275DF" w:rsidRDefault="0063148B" w:rsidP="00405CD7">
            <w:pPr>
              <w:pStyle w:val="TAC"/>
              <w:rPr>
                <w:lang w:val="en-US"/>
              </w:rPr>
            </w:pPr>
            <w:r w:rsidRPr="007275DF">
              <w:rPr>
                <w:lang w:val="en-US"/>
              </w:rPr>
              <w:t>1x2</w:t>
            </w:r>
          </w:p>
        </w:tc>
      </w:tr>
      <w:tr w:rsidR="0063148B" w:rsidRPr="007275DF" w14:paraId="675D87EE" w14:textId="77777777" w:rsidTr="00405CD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21D2417A" w14:textId="77777777" w:rsidR="0063148B" w:rsidRPr="007275DF" w:rsidRDefault="0063148B" w:rsidP="00405CD7">
            <w:pPr>
              <w:pStyle w:val="TAN"/>
            </w:pPr>
            <w:r w:rsidRPr="007275DF">
              <w:t>Note 1:</w:t>
            </w:r>
            <w:r w:rsidRPr="007275DF">
              <w:tab/>
              <w:t>OCNG shall be used such that both cells are fully allocated and a constant total transmitted power spectral density is achieved for all OFDM symbols.</w:t>
            </w:r>
          </w:p>
          <w:p w14:paraId="1A26ADDB" w14:textId="77777777" w:rsidR="0063148B" w:rsidRPr="007275DF" w:rsidRDefault="0063148B" w:rsidP="00405CD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394E96B2" wp14:editId="16F7F093">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58E85770" w14:textId="77777777" w:rsidR="0063148B" w:rsidRPr="007275DF" w:rsidRDefault="0063148B" w:rsidP="00405CD7">
            <w:pPr>
              <w:pStyle w:val="TAN"/>
            </w:pPr>
            <w:r w:rsidRPr="007275DF">
              <w:t>Note 3:</w:t>
            </w:r>
            <w:r w:rsidRPr="007275DF">
              <w:tab/>
              <w:t>RSRP and Io levels have been derived from other parameters for information purposes. They are not settable parameters themselves.</w:t>
            </w:r>
          </w:p>
          <w:p w14:paraId="646F5C52" w14:textId="77777777" w:rsidR="0063148B" w:rsidRPr="007275DF" w:rsidRDefault="0063148B" w:rsidP="00405CD7">
            <w:pPr>
              <w:pStyle w:val="TAN"/>
            </w:pPr>
            <w:r w:rsidRPr="007275DF">
              <w:t>Note 4:</w:t>
            </w:r>
            <w:r w:rsidRPr="007275DF">
              <w:tab/>
              <w:t>RSRP minimum requirements are specified assuming independent interference and noise at each receiver antenna port.</w:t>
            </w:r>
          </w:p>
          <w:p w14:paraId="1F35A090" w14:textId="77777777" w:rsidR="0063148B" w:rsidRPr="007275DF" w:rsidRDefault="0063148B" w:rsidP="00405CD7">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7"/>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on PSCC</w:t>
      </w:r>
      <w:r w:rsidRPr="007275DF">
        <w:rPr>
          <w:snapToGrid w:val="0"/>
          <w:lang w:val="en-US"/>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Default="009428D8" w:rsidP="009428D8">
      <w:pPr>
        <w:pStyle w:val="TH"/>
      </w:pPr>
      <w:r w:rsidRPr="007275DF">
        <w:t>Table A.10.5.5.1.2-2: RSSI test parameters</w:t>
      </w:r>
    </w:p>
    <w:p w14:paraId="22E46C10" w14:textId="77777777" w:rsidR="006F6872" w:rsidRPr="007275DF" w:rsidRDefault="006F6872" w:rsidP="009428D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9428D8" w:rsidRPr="007275DF" w14:paraId="280CCE31" w14:textId="77777777" w:rsidTr="006D0B54">
        <w:trPr>
          <w:trHeight w:val="20"/>
          <w:jc w:val="center"/>
        </w:trPr>
        <w:tc>
          <w:tcPr>
            <w:tcW w:w="4225" w:type="dxa"/>
            <w:gridSpan w:val="2"/>
            <w:vAlign w:val="center"/>
          </w:tcPr>
          <w:p w14:paraId="3022486F"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9428D8" w:rsidRPr="007275DF" w:rsidRDefault="009428D8" w:rsidP="00127567">
            <w:pPr>
              <w:pStyle w:val="TAC"/>
              <w:rPr>
                <w:lang w:eastAsia="ja-JP"/>
              </w:rPr>
            </w:pPr>
          </w:p>
        </w:tc>
        <w:tc>
          <w:tcPr>
            <w:tcW w:w="1260" w:type="dxa"/>
            <w:vAlign w:val="center"/>
          </w:tcPr>
          <w:p w14:paraId="2724125B" w14:textId="77777777" w:rsidR="009428D8" w:rsidRPr="007275DF" w:rsidRDefault="009428D8" w:rsidP="00127567">
            <w:pPr>
              <w:pStyle w:val="TAC"/>
              <w:rPr>
                <w:lang w:eastAsia="ja-JP"/>
              </w:rPr>
            </w:pPr>
          </w:p>
        </w:tc>
        <w:tc>
          <w:tcPr>
            <w:tcW w:w="2187" w:type="dxa"/>
            <w:vAlign w:val="center"/>
          </w:tcPr>
          <w:p w14:paraId="2DE0E70E" w14:textId="75585EF8" w:rsidR="009428D8" w:rsidRPr="007275DF" w:rsidRDefault="000B3343" w:rsidP="00127567">
            <w:pPr>
              <w:pStyle w:val="TAC"/>
              <w:rPr>
                <w:noProof/>
                <w:sz w:val="16"/>
              </w:rPr>
            </w:pPr>
            <w:r w:rsidRPr="004E3F96">
              <w:rPr>
                <w:rFonts w:cs="Arial"/>
                <w:bCs/>
              </w:rPr>
              <w:t>0.9375</w:t>
            </w:r>
            <w:r>
              <w:rPr>
                <w:rFonts w:cs="Arial"/>
                <w:bCs/>
              </w:rPr>
              <w:t xml:space="preserve"> (Note 1, 3)</w:t>
            </w:r>
            <w:r w:rsidR="00620A9F">
              <w:rPr>
                <w:noProof/>
                <w:sz w:val="16"/>
              </w:rPr>
              <w:br/>
            </w:r>
            <w:r w:rsidR="00620A9F" w:rsidRPr="004E3F96">
              <w:rPr>
                <w:rFonts w:cs="Arial"/>
                <w:bCs/>
              </w:rPr>
              <w:t>0.75 / 0.75</w:t>
            </w:r>
            <w:r w:rsidR="00620A9F">
              <w:rPr>
                <w:rFonts w:cs="Arial"/>
                <w:bCs/>
              </w:rPr>
              <w:t xml:space="preserve"> (Note 2, 3)</w:t>
            </w:r>
          </w:p>
        </w:tc>
      </w:tr>
      <w:tr w:rsidR="009428D8" w:rsidRPr="007275DF" w14:paraId="04729324" w14:textId="77777777" w:rsidTr="006D0B54">
        <w:trPr>
          <w:trHeight w:val="20"/>
          <w:jc w:val="center"/>
        </w:trPr>
        <w:tc>
          <w:tcPr>
            <w:tcW w:w="4225" w:type="dxa"/>
            <w:gridSpan w:val="2"/>
            <w:vAlign w:val="center"/>
          </w:tcPr>
          <w:p w14:paraId="0E4EF9EE"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9428D8" w:rsidRPr="007275DF" w:rsidRDefault="009428D8" w:rsidP="00127567">
            <w:pPr>
              <w:pStyle w:val="TAC"/>
              <w:rPr>
                <w:lang w:eastAsia="ja-JP"/>
              </w:rPr>
            </w:pPr>
          </w:p>
        </w:tc>
        <w:tc>
          <w:tcPr>
            <w:tcW w:w="1260" w:type="dxa"/>
            <w:vAlign w:val="center"/>
          </w:tcPr>
          <w:p w14:paraId="7D8BEEA5" w14:textId="77777777" w:rsidR="009428D8" w:rsidRPr="007275DF" w:rsidRDefault="009428D8" w:rsidP="00127567">
            <w:pPr>
              <w:pStyle w:val="TAC"/>
              <w:rPr>
                <w:lang w:eastAsia="ja-JP"/>
              </w:rPr>
            </w:pPr>
          </w:p>
        </w:tc>
        <w:tc>
          <w:tcPr>
            <w:tcW w:w="2187" w:type="dxa"/>
            <w:vAlign w:val="center"/>
          </w:tcPr>
          <w:p w14:paraId="7C4F2CB2" w14:textId="5A405983" w:rsidR="009428D8" w:rsidRPr="007275DF" w:rsidRDefault="00C073E1" w:rsidP="00127567">
            <w:pPr>
              <w:pStyle w:val="TAC"/>
              <w:rPr>
                <w:noProof/>
                <w:sz w:val="16"/>
              </w:rPr>
            </w:pPr>
            <w:r w:rsidRPr="004E3F96">
              <w:rPr>
                <w:rFonts w:cs="Arial"/>
                <w:bCs/>
              </w:rPr>
              <w:t>0.87</w:t>
            </w:r>
            <w:r>
              <w:rPr>
                <w:rFonts w:cs="Arial"/>
                <w:bCs/>
              </w:rPr>
              <w:t xml:space="preserve"> (Note 1, 3)</w:t>
            </w:r>
            <w:r w:rsidR="00402CC8">
              <w:rPr>
                <w:noProof/>
                <w:sz w:val="16"/>
              </w:rPr>
              <w:br/>
            </w:r>
            <w:r w:rsidR="00402CC8" w:rsidRPr="004E3F96">
              <w:rPr>
                <w:rFonts w:cs="Arial"/>
                <w:bCs/>
              </w:rPr>
              <w:t>0.75</w:t>
            </w:r>
            <w:r w:rsidR="00402CC8">
              <w:rPr>
                <w:rFonts w:cs="Arial"/>
                <w:bCs/>
              </w:rPr>
              <w:t xml:space="preserve"> (Note 2, 3)</w:t>
            </w:r>
          </w:p>
        </w:tc>
      </w:tr>
      <w:tr w:rsidR="009428D8" w:rsidRPr="007275DF" w14:paraId="57325F07" w14:textId="77777777" w:rsidTr="006D0B54">
        <w:trPr>
          <w:trHeight w:val="20"/>
          <w:jc w:val="center"/>
        </w:trPr>
        <w:tc>
          <w:tcPr>
            <w:tcW w:w="4225" w:type="dxa"/>
            <w:gridSpan w:val="2"/>
            <w:vAlign w:val="center"/>
          </w:tcPr>
          <w:p w14:paraId="3A8383E6"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6267F4C1" w14:textId="77777777" w:rsidR="009428D8" w:rsidRPr="007275DF" w:rsidRDefault="009428D8" w:rsidP="00127567">
            <w:pPr>
              <w:pStyle w:val="TAC"/>
              <w:rPr>
                <w:lang w:eastAsia="ja-JP"/>
              </w:rPr>
            </w:pPr>
          </w:p>
        </w:tc>
        <w:tc>
          <w:tcPr>
            <w:tcW w:w="1260" w:type="dxa"/>
            <w:vAlign w:val="center"/>
          </w:tcPr>
          <w:p w14:paraId="49258706" w14:textId="77777777" w:rsidR="009428D8" w:rsidRPr="007275DF" w:rsidRDefault="009428D8" w:rsidP="00127567">
            <w:pPr>
              <w:pStyle w:val="TAC"/>
              <w:rPr>
                <w:lang w:eastAsia="ja-JP"/>
              </w:rPr>
            </w:pPr>
          </w:p>
        </w:tc>
        <w:tc>
          <w:tcPr>
            <w:tcW w:w="2187" w:type="dxa"/>
          </w:tcPr>
          <w:p w14:paraId="3FB9D522" w14:textId="71B6EC73" w:rsidR="009428D8" w:rsidRPr="007275DF" w:rsidRDefault="009428D8" w:rsidP="00127567">
            <w:pPr>
              <w:pStyle w:val="TAC"/>
              <w:rPr>
                <w:lang w:eastAsia="ja-JP"/>
              </w:rPr>
            </w:pPr>
            <w:r w:rsidRPr="007275DF">
              <w:rPr>
                <w:noProof/>
                <w:sz w:val="16"/>
              </w:rPr>
              <w:t xml:space="preserve">As specifieed in </w:t>
            </w:r>
            <w:r w:rsidR="006543B3">
              <w:rPr>
                <w:noProof/>
                <w:sz w:val="16"/>
              </w:rPr>
              <w:t>A.3.26.2.1</w:t>
            </w:r>
          </w:p>
        </w:tc>
      </w:tr>
      <w:tr w:rsidR="009428D8" w:rsidRPr="007275DF" w14:paraId="37764096" w14:textId="77777777" w:rsidTr="006D0B54">
        <w:trPr>
          <w:trHeight w:val="20"/>
          <w:jc w:val="center"/>
        </w:trPr>
        <w:tc>
          <w:tcPr>
            <w:tcW w:w="4225" w:type="dxa"/>
            <w:gridSpan w:val="2"/>
            <w:vAlign w:val="center"/>
          </w:tcPr>
          <w:p w14:paraId="42747C0A"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09C76613" w14:textId="77777777" w:rsidR="009428D8" w:rsidRPr="007275DF" w:rsidRDefault="009428D8" w:rsidP="00127567">
            <w:pPr>
              <w:pStyle w:val="TAC"/>
              <w:rPr>
                <w:lang w:eastAsia="ja-JP"/>
              </w:rPr>
            </w:pPr>
          </w:p>
        </w:tc>
        <w:tc>
          <w:tcPr>
            <w:tcW w:w="1260" w:type="dxa"/>
            <w:vAlign w:val="center"/>
          </w:tcPr>
          <w:p w14:paraId="41A3A398" w14:textId="77777777" w:rsidR="009428D8" w:rsidRPr="007275DF" w:rsidRDefault="009428D8" w:rsidP="00127567">
            <w:pPr>
              <w:pStyle w:val="TAC"/>
              <w:rPr>
                <w:lang w:eastAsia="ja-JP"/>
              </w:rPr>
            </w:pPr>
          </w:p>
        </w:tc>
        <w:tc>
          <w:tcPr>
            <w:tcW w:w="2187" w:type="dxa"/>
          </w:tcPr>
          <w:p w14:paraId="3DC7DD01" w14:textId="1199ED45" w:rsidR="009428D8" w:rsidRPr="007275DF" w:rsidRDefault="009428D8" w:rsidP="00127567">
            <w:pPr>
              <w:pStyle w:val="TAC"/>
              <w:rPr>
                <w:lang w:eastAsia="ja-JP"/>
              </w:rPr>
            </w:pPr>
            <w:r w:rsidRPr="007275DF">
              <w:rPr>
                <w:noProof/>
                <w:sz w:val="16"/>
              </w:rPr>
              <w:t xml:space="preserve">As specified in </w:t>
            </w:r>
            <w:r w:rsidR="007B53A6">
              <w:rPr>
                <w:noProof/>
                <w:sz w:val="16"/>
              </w:rPr>
              <w:t>A.3.26.2.2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80" type="#_x0000_t75" style="width:20.5pt;height:20.5pt" o:ole="">
                  <v:imagedata r:id="rId179" o:title=""/>
                </v:shape>
                <o:OLEObject Type="Embed" ProgID="Equation.3" ShapeID="_x0000_i1180" DrawAspect="Content" ObjectID="_1783797227" r:id="rId180"/>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81" type="#_x0000_t75" style="width:20.5pt;height:20.5pt" o:ole="" fillcolor="window">
                  <v:imagedata r:id="rId13" o:title=""/>
                </v:shape>
                <o:OLEObject Type="Embed" ProgID="Equation.3" ShapeID="_x0000_i1181" DrawAspect="Content" ObjectID="_1783797228" r:id="rId181"/>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82" type="#_x0000_t75" style="width:20.5pt;height:20.5pt" o:ole="" fillcolor="window">
                  <v:imagedata r:id="rId13" o:title=""/>
                </v:shape>
                <o:OLEObject Type="Embed" ProgID="Equation.3" ShapeID="_x0000_i1182" DrawAspect="Content" ObjectID="_1783797229" r:id="rId182"/>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83" type="#_x0000_t75" style="width:31pt;height:15.5pt" o:ole="" fillcolor="window">
                  <v:imagedata r:id="rId44" o:title=""/>
                </v:shape>
                <o:OLEObject Type="Embed" ProgID="Equation.3" ShapeID="_x0000_i1183" DrawAspect="Content" ObjectID="_1783797230" r:id="rId183"/>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84" type="#_x0000_t75" style="width:31pt;height:15.5pt" o:ole="" fillcolor="window">
                  <v:imagedata r:id="rId44" o:title=""/>
                </v:shape>
                <o:OLEObject Type="Embed" ProgID="Equation.3" ShapeID="_x0000_i1184" DrawAspect="Content" ObjectID="_1783797231" r:id="rId184"/>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DC47C75" w14:textId="77777777" w:rsidTr="006D0B54">
        <w:trPr>
          <w:trHeight w:val="20"/>
          <w:jc w:val="center"/>
        </w:trPr>
        <w:tc>
          <w:tcPr>
            <w:tcW w:w="4225" w:type="dxa"/>
            <w:gridSpan w:val="2"/>
            <w:vAlign w:val="center"/>
          </w:tcPr>
          <w:p w14:paraId="4638DCE4"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9428D8" w:rsidRPr="007275DF" w:rsidRDefault="009428D8" w:rsidP="00127567">
            <w:pPr>
              <w:pStyle w:val="TAC"/>
              <w:rPr>
                <w:rFonts w:eastAsiaTheme="minorEastAsia"/>
              </w:rPr>
            </w:pPr>
          </w:p>
        </w:tc>
        <w:tc>
          <w:tcPr>
            <w:tcW w:w="1260" w:type="dxa"/>
            <w:vAlign w:val="center"/>
          </w:tcPr>
          <w:p w14:paraId="38F769DE" w14:textId="77777777" w:rsidR="009428D8" w:rsidRPr="007275DF" w:rsidRDefault="009428D8" w:rsidP="00127567">
            <w:pPr>
              <w:pStyle w:val="TAC"/>
              <w:rPr>
                <w:lang w:eastAsia="ja-JP"/>
              </w:rPr>
            </w:pPr>
            <w:r w:rsidRPr="007275DF">
              <w:rPr>
                <w:rFonts w:eastAsiaTheme="minorEastAsia"/>
              </w:rPr>
              <w:t>dBm/BW</w:t>
            </w:r>
          </w:p>
        </w:tc>
        <w:tc>
          <w:tcPr>
            <w:tcW w:w="2187" w:type="dxa"/>
          </w:tcPr>
          <w:p w14:paraId="06A547E9" w14:textId="77777777" w:rsidR="009428D8" w:rsidRPr="007275DF" w:rsidRDefault="009428D8" w:rsidP="00127567">
            <w:pPr>
              <w:pStyle w:val="TAC"/>
              <w:rPr>
                <w:lang w:eastAsia="ja-JP"/>
              </w:rPr>
            </w:pPr>
            <w:r w:rsidRPr="007275DF">
              <w:rPr>
                <w:lang w:eastAsia="ja-JP"/>
              </w:rPr>
              <w:t>-101.6</w:t>
            </w:r>
          </w:p>
        </w:tc>
      </w:tr>
      <w:tr w:rsidR="009428D8" w:rsidRPr="007275DF" w14:paraId="228578A5" w14:textId="77777777" w:rsidTr="006D0B54">
        <w:trPr>
          <w:trHeight w:val="20"/>
          <w:jc w:val="center"/>
        </w:trPr>
        <w:tc>
          <w:tcPr>
            <w:tcW w:w="4225" w:type="dxa"/>
            <w:gridSpan w:val="2"/>
            <w:vAlign w:val="center"/>
          </w:tcPr>
          <w:p w14:paraId="45E73A91"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9428D8" w:rsidRPr="007275DF" w:rsidRDefault="009428D8" w:rsidP="00127567">
            <w:pPr>
              <w:pStyle w:val="TAC"/>
              <w:rPr>
                <w:rFonts w:eastAsiaTheme="minorEastAsia"/>
              </w:rPr>
            </w:pPr>
          </w:p>
        </w:tc>
        <w:tc>
          <w:tcPr>
            <w:tcW w:w="1260" w:type="dxa"/>
            <w:vAlign w:val="center"/>
          </w:tcPr>
          <w:p w14:paraId="78995584" w14:textId="77777777" w:rsidR="009428D8" w:rsidRPr="007275DF" w:rsidRDefault="009428D8" w:rsidP="00127567">
            <w:pPr>
              <w:pStyle w:val="TAC"/>
              <w:rPr>
                <w:lang w:eastAsia="ja-JP"/>
              </w:rPr>
            </w:pPr>
            <w:r w:rsidRPr="007275DF">
              <w:rPr>
                <w:rFonts w:eastAsiaTheme="minorEastAsia"/>
              </w:rPr>
              <w:t>dBm/BW</w:t>
            </w:r>
          </w:p>
        </w:tc>
        <w:tc>
          <w:tcPr>
            <w:tcW w:w="2187" w:type="dxa"/>
          </w:tcPr>
          <w:p w14:paraId="2D72A735" w14:textId="77777777" w:rsidR="009428D8" w:rsidRPr="007275DF" w:rsidRDefault="009428D8" w:rsidP="00127567">
            <w:pPr>
              <w:pStyle w:val="TAC"/>
              <w:rPr>
                <w:lang w:eastAsia="ja-JP"/>
              </w:rPr>
            </w:pPr>
            <w:r w:rsidRPr="007275DF">
              <w:rPr>
                <w:lang w:eastAsia="ja-JP"/>
              </w:rPr>
              <w:t>-87</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on SCC</w:t>
      </w:r>
      <w:r w:rsidRPr="007275DF">
        <w:rPr>
          <w:snapToGrid w:val="0"/>
          <w:lang w:val="en-US"/>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DE563B" w:rsidRPr="007275DF" w14:paraId="63AFDF79" w14:textId="77777777" w:rsidTr="001F082D">
        <w:trPr>
          <w:trHeight w:val="20"/>
          <w:jc w:val="center"/>
        </w:trPr>
        <w:tc>
          <w:tcPr>
            <w:tcW w:w="3138" w:type="dxa"/>
            <w:gridSpan w:val="2"/>
            <w:vAlign w:val="center"/>
          </w:tcPr>
          <w:p w14:paraId="40C58779"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DE563B" w:rsidRPr="007275DF" w:rsidRDefault="00DE563B" w:rsidP="00DE563B">
            <w:pPr>
              <w:pStyle w:val="TAC"/>
              <w:rPr>
                <w:lang w:eastAsia="ja-JP"/>
              </w:rPr>
            </w:pPr>
          </w:p>
        </w:tc>
        <w:tc>
          <w:tcPr>
            <w:tcW w:w="1271" w:type="dxa"/>
            <w:vAlign w:val="center"/>
          </w:tcPr>
          <w:p w14:paraId="765C9E32" w14:textId="77777777" w:rsidR="00DE563B" w:rsidRPr="007275DF" w:rsidRDefault="00DE563B" w:rsidP="00DE563B">
            <w:pPr>
              <w:pStyle w:val="TAC"/>
              <w:rPr>
                <w:lang w:eastAsia="ja-JP"/>
              </w:rPr>
            </w:pPr>
          </w:p>
        </w:tc>
        <w:tc>
          <w:tcPr>
            <w:tcW w:w="1693" w:type="dxa"/>
            <w:vAlign w:val="center"/>
          </w:tcPr>
          <w:p w14:paraId="5A2DC9B1" w14:textId="77777777" w:rsidR="00DE563B" w:rsidRPr="007275DF" w:rsidRDefault="00DE563B" w:rsidP="00DE563B">
            <w:pPr>
              <w:pStyle w:val="TAC"/>
              <w:rPr>
                <w:lang w:eastAsia="ja-JP"/>
              </w:rPr>
            </w:pPr>
            <w:r w:rsidRPr="007275DF">
              <w:rPr>
                <w:noProof/>
                <w:sz w:val="16"/>
              </w:rPr>
              <w:t>1</w:t>
            </w:r>
          </w:p>
        </w:tc>
        <w:tc>
          <w:tcPr>
            <w:tcW w:w="1559" w:type="dxa"/>
            <w:vAlign w:val="center"/>
          </w:tcPr>
          <w:p w14:paraId="299F69F0" w14:textId="59301C59" w:rsidR="00DE563B" w:rsidRPr="007275DF" w:rsidRDefault="00DE563B" w:rsidP="00DE563B">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DE563B" w:rsidRPr="007275DF" w14:paraId="0E2A9042" w14:textId="77777777" w:rsidTr="001F082D">
        <w:trPr>
          <w:trHeight w:val="20"/>
          <w:jc w:val="center"/>
        </w:trPr>
        <w:tc>
          <w:tcPr>
            <w:tcW w:w="3138" w:type="dxa"/>
            <w:gridSpan w:val="2"/>
            <w:vAlign w:val="center"/>
          </w:tcPr>
          <w:p w14:paraId="6D1D0324"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DE563B" w:rsidRPr="007275DF" w:rsidRDefault="00DE563B" w:rsidP="00DE563B">
            <w:pPr>
              <w:pStyle w:val="TAC"/>
              <w:rPr>
                <w:lang w:eastAsia="ja-JP"/>
              </w:rPr>
            </w:pPr>
          </w:p>
        </w:tc>
        <w:tc>
          <w:tcPr>
            <w:tcW w:w="1271" w:type="dxa"/>
            <w:vAlign w:val="center"/>
          </w:tcPr>
          <w:p w14:paraId="7BDD34B3" w14:textId="77777777" w:rsidR="00DE563B" w:rsidRPr="007275DF" w:rsidRDefault="00DE563B" w:rsidP="00DE563B">
            <w:pPr>
              <w:pStyle w:val="TAC"/>
              <w:rPr>
                <w:lang w:eastAsia="ja-JP"/>
              </w:rPr>
            </w:pPr>
          </w:p>
        </w:tc>
        <w:tc>
          <w:tcPr>
            <w:tcW w:w="1693" w:type="dxa"/>
            <w:vAlign w:val="center"/>
          </w:tcPr>
          <w:p w14:paraId="703BC158" w14:textId="77777777" w:rsidR="00DE563B" w:rsidRPr="007275DF" w:rsidRDefault="00DE563B" w:rsidP="00DE563B">
            <w:pPr>
              <w:pStyle w:val="TAC"/>
              <w:rPr>
                <w:lang w:eastAsia="ja-JP"/>
              </w:rPr>
            </w:pPr>
            <w:r w:rsidRPr="007275DF">
              <w:rPr>
                <w:noProof/>
                <w:sz w:val="16"/>
              </w:rPr>
              <w:t>1</w:t>
            </w:r>
          </w:p>
        </w:tc>
        <w:tc>
          <w:tcPr>
            <w:tcW w:w="1559" w:type="dxa"/>
            <w:vAlign w:val="center"/>
          </w:tcPr>
          <w:p w14:paraId="3F7532CC" w14:textId="25BC6996" w:rsidR="00DE563B" w:rsidRPr="007275DF" w:rsidRDefault="00DE563B" w:rsidP="00DE563B">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DE563B" w:rsidRPr="007275DF" w14:paraId="28E7113D" w14:textId="77777777" w:rsidTr="006D0B54">
        <w:trPr>
          <w:trHeight w:val="20"/>
          <w:jc w:val="center"/>
        </w:trPr>
        <w:tc>
          <w:tcPr>
            <w:tcW w:w="3138" w:type="dxa"/>
            <w:gridSpan w:val="2"/>
            <w:vAlign w:val="center"/>
          </w:tcPr>
          <w:p w14:paraId="11ECE6C8" w14:textId="77777777" w:rsidR="00DE563B" w:rsidRPr="007275DF" w:rsidRDefault="00DE563B" w:rsidP="00DE563B">
            <w:pPr>
              <w:pStyle w:val="TAL"/>
              <w:rPr>
                <w:rFonts w:cs="Arial"/>
                <w:lang w:eastAsia="ja-JP"/>
              </w:rPr>
            </w:pPr>
            <w:r w:rsidRPr="007275DF">
              <w:rPr>
                <w:rFonts w:cs="Arial"/>
                <w:lang w:eastAsia="ja-JP"/>
              </w:rPr>
              <w:t>DL CCA model</w:t>
            </w:r>
          </w:p>
        </w:tc>
        <w:tc>
          <w:tcPr>
            <w:tcW w:w="1271" w:type="dxa"/>
            <w:vAlign w:val="center"/>
          </w:tcPr>
          <w:p w14:paraId="485E3FFA" w14:textId="77777777" w:rsidR="00DE563B" w:rsidRPr="007275DF" w:rsidRDefault="00DE563B" w:rsidP="00DE563B">
            <w:pPr>
              <w:pStyle w:val="TAC"/>
              <w:rPr>
                <w:lang w:eastAsia="ja-JP"/>
              </w:rPr>
            </w:pPr>
          </w:p>
        </w:tc>
        <w:tc>
          <w:tcPr>
            <w:tcW w:w="1271" w:type="dxa"/>
            <w:vAlign w:val="center"/>
          </w:tcPr>
          <w:p w14:paraId="62C931EF" w14:textId="77777777" w:rsidR="00DE563B" w:rsidRPr="007275DF" w:rsidRDefault="00DE563B" w:rsidP="00DE563B">
            <w:pPr>
              <w:pStyle w:val="TAC"/>
              <w:rPr>
                <w:lang w:eastAsia="ja-JP"/>
              </w:rPr>
            </w:pPr>
          </w:p>
        </w:tc>
        <w:tc>
          <w:tcPr>
            <w:tcW w:w="1693" w:type="dxa"/>
            <w:vAlign w:val="center"/>
          </w:tcPr>
          <w:p w14:paraId="5B8D8F0A" w14:textId="77777777" w:rsidR="00DE563B" w:rsidRPr="007275DF" w:rsidRDefault="00DE563B" w:rsidP="00DE563B">
            <w:pPr>
              <w:pStyle w:val="TAC"/>
              <w:rPr>
                <w:lang w:eastAsia="ja-JP"/>
              </w:rPr>
            </w:pPr>
            <w:r w:rsidRPr="007275DF">
              <w:rPr>
                <w:lang w:eastAsia="ja-JP"/>
              </w:rPr>
              <w:t>N/A</w:t>
            </w:r>
          </w:p>
        </w:tc>
        <w:tc>
          <w:tcPr>
            <w:tcW w:w="1559" w:type="dxa"/>
          </w:tcPr>
          <w:p w14:paraId="60B55E14" w14:textId="482B5E82" w:rsidR="00DE563B" w:rsidRPr="007275DF" w:rsidRDefault="00DE563B" w:rsidP="00DE563B">
            <w:pPr>
              <w:pStyle w:val="TAC"/>
              <w:rPr>
                <w:lang w:eastAsia="ja-JP"/>
              </w:rPr>
            </w:pPr>
            <w:r w:rsidRPr="007275DF">
              <w:rPr>
                <w:noProof/>
                <w:sz w:val="16"/>
              </w:rPr>
              <w:t xml:space="preserve">As specifieed in </w:t>
            </w:r>
            <w:r>
              <w:rPr>
                <w:noProof/>
                <w:sz w:val="16"/>
              </w:rPr>
              <w:t>A.3.26.2.1</w:t>
            </w:r>
          </w:p>
        </w:tc>
      </w:tr>
      <w:tr w:rsidR="00DE563B" w:rsidRPr="007275DF" w14:paraId="404C8743" w14:textId="77777777" w:rsidTr="006D0B54">
        <w:trPr>
          <w:trHeight w:val="20"/>
          <w:jc w:val="center"/>
        </w:trPr>
        <w:tc>
          <w:tcPr>
            <w:tcW w:w="3138" w:type="dxa"/>
            <w:gridSpan w:val="2"/>
            <w:vAlign w:val="center"/>
          </w:tcPr>
          <w:p w14:paraId="438D212F" w14:textId="77777777" w:rsidR="00DE563B" w:rsidRPr="007275DF" w:rsidRDefault="00DE563B" w:rsidP="00DE563B">
            <w:pPr>
              <w:pStyle w:val="TAL"/>
              <w:rPr>
                <w:rFonts w:cs="Arial"/>
                <w:lang w:eastAsia="ja-JP"/>
              </w:rPr>
            </w:pPr>
            <w:r w:rsidRPr="007275DF">
              <w:rPr>
                <w:rFonts w:cs="Arial"/>
                <w:lang w:eastAsia="ja-JP"/>
              </w:rPr>
              <w:t>UL CCA model</w:t>
            </w:r>
          </w:p>
        </w:tc>
        <w:tc>
          <w:tcPr>
            <w:tcW w:w="1271" w:type="dxa"/>
            <w:vAlign w:val="center"/>
          </w:tcPr>
          <w:p w14:paraId="183EE19E" w14:textId="77777777" w:rsidR="00DE563B" w:rsidRPr="007275DF" w:rsidRDefault="00DE563B" w:rsidP="00DE563B">
            <w:pPr>
              <w:pStyle w:val="TAC"/>
              <w:rPr>
                <w:lang w:eastAsia="ja-JP"/>
              </w:rPr>
            </w:pPr>
          </w:p>
        </w:tc>
        <w:tc>
          <w:tcPr>
            <w:tcW w:w="1271" w:type="dxa"/>
            <w:vAlign w:val="center"/>
          </w:tcPr>
          <w:p w14:paraId="3F622033" w14:textId="77777777" w:rsidR="00DE563B" w:rsidRPr="007275DF" w:rsidRDefault="00DE563B" w:rsidP="00DE563B">
            <w:pPr>
              <w:pStyle w:val="TAC"/>
              <w:rPr>
                <w:lang w:eastAsia="ja-JP"/>
              </w:rPr>
            </w:pPr>
          </w:p>
        </w:tc>
        <w:tc>
          <w:tcPr>
            <w:tcW w:w="1693" w:type="dxa"/>
            <w:vAlign w:val="center"/>
          </w:tcPr>
          <w:p w14:paraId="327A080A" w14:textId="77777777" w:rsidR="00DE563B" w:rsidRPr="007275DF" w:rsidRDefault="00DE563B" w:rsidP="00DE563B">
            <w:pPr>
              <w:pStyle w:val="TAC"/>
              <w:rPr>
                <w:lang w:eastAsia="ja-JP"/>
              </w:rPr>
            </w:pPr>
            <w:r w:rsidRPr="007275DF">
              <w:rPr>
                <w:lang w:eastAsia="ja-JP"/>
              </w:rPr>
              <w:t>N/A</w:t>
            </w:r>
          </w:p>
        </w:tc>
        <w:tc>
          <w:tcPr>
            <w:tcW w:w="1559" w:type="dxa"/>
          </w:tcPr>
          <w:p w14:paraId="0E93345D" w14:textId="42D571D9" w:rsidR="00DE563B" w:rsidRPr="007275DF" w:rsidRDefault="00DE563B" w:rsidP="00DE563B">
            <w:pPr>
              <w:pStyle w:val="TAC"/>
              <w:rPr>
                <w:lang w:eastAsia="ja-JP"/>
              </w:rPr>
            </w:pPr>
            <w:r w:rsidRPr="007275DF">
              <w:rPr>
                <w:noProof/>
                <w:sz w:val="16"/>
              </w:rPr>
              <w:t xml:space="preserve">As specified in </w:t>
            </w:r>
            <w:r>
              <w:rPr>
                <w:noProof/>
                <w:sz w:val="16"/>
              </w:rPr>
              <w:t>A.3.26.2.2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85" type="#_x0000_t75" style="width:20.5pt;height:20.5pt" o:ole="">
                  <v:imagedata r:id="rId179" o:title=""/>
                </v:shape>
                <o:OLEObject Type="Embed" ProgID="Equation.3" ShapeID="_x0000_i1185" DrawAspect="Content" ObjectID="_1783797232" r:id="rId18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86" type="#_x0000_t75" style="width:20.5pt;height:20.5pt" o:ole="" fillcolor="window">
                  <v:imagedata r:id="rId13" o:title=""/>
                </v:shape>
                <o:OLEObject Type="Embed" ProgID="Equation.3" ShapeID="_x0000_i1186" DrawAspect="Content" ObjectID="_1783797233" r:id="rId186"/>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87" type="#_x0000_t75" style="width:20.5pt;height:20.5pt" o:ole="" fillcolor="window">
                  <v:imagedata r:id="rId13" o:title=""/>
                </v:shape>
                <o:OLEObject Type="Embed" ProgID="Equation.3" ShapeID="_x0000_i1187" DrawAspect="Content" ObjectID="_1783797234" r:id="rId187"/>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88" type="#_x0000_t75" style="width:31pt;height:15.5pt" o:ole="" fillcolor="window">
                  <v:imagedata r:id="rId44" o:title=""/>
                </v:shape>
                <o:OLEObject Type="Embed" ProgID="Equation.3" ShapeID="_x0000_i1188" DrawAspect="Content" ObjectID="_1783797235" r:id="rId188"/>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89" type="#_x0000_t75" style="width:31pt;height:15.5pt" o:ole="" fillcolor="window">
                  <v:imagedata r:id="rId44" o:title=""/>
                </v:shape>
                <o:OLEObject Type="Embed" ProgID="Equation.3" ShapeID="_x0000_i1189" DrawAspect="Content" ObjectID="_1783797236" r:id="rId189"/>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440CD40" w14:textId="77777777" w:rsidTr="006D0B54">
        <w:trPr>
          <w:trHeight w:val="20"/>
          <w:jc w:val="center"/>
        </w:trPr>
        <w:tc>
          <w:tcPr>
            <w:tcW w:w="3138" w:type="dxa"/>
            <w:gridSpan w:val="2"/>
            <w:vAlign w:val="center"/>
          </w:tcPr>
          <w:p w14:paraId="4B198930"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9428D8" w:rsidRPr="007275DF" w:rsidRDefault="009428D8" w:rsidP="00127567">
            <w:pPr>
              <w:pStyle w:val="TAC"/>
              <w:rPr>
                <w:rFonts w:eastAsiaTheme="minorEastAsia"/>
              </w:rPr>
            </w:pPr>
          </w:p>
        </w:tc>
        <w:tc>
          <w:tcPr>
            <w:tcW w:w="1271" w:type="dxa"/>
            <w:vAlign w:val="center"/>
          </w:tcPr>
          <w:p w14:paraId="7347248F" w14:textId="77777777" w:rsidR="009428D8" w:rsidRPr="007275DF" w:rsidRDefault="009428D8" w:rsidP="00127567">
            <w:pPr>
              <w:pStyle w:val="TAC"/>
              <w:rPr>
                <w:lang w:eastAsia="ja-JP"/>
              </w:rPr>
            </w:pPr>
            <w:r w:rsidRPr="007275DF">
              <w:rPr>
                <w:rFonts w:eastAsiaTheme="minorEastAsia"/>
              </w:rPr>
              <w:t>dBm/BW</w:t>
            </w:r>
          </w:p>
        </w:tc>
        <w:tc>
          <w:tcPr>
            <w:tcW w:w="1693" w:type="dxa"/>
          </w:tcPr>
          <w:p w14:paraId="0B5264DC" w14:textId="77777777" w:rsidR="009428D8" w:rsidRPr="007275DF" w:rsidRDefault="009428D8" w:rsidP="00127567">
            <w:pPr>
              <w:pStyle w:val="TAC"/>
              <w:rPr>
                <w:lang w:eastAsia="ja-JP"/>
              </w:rPr>
            </w:pPr>
            <w:r w:rsidRPr="007275DF">
              <w:rPr>
                <w:lang w:eastAsia="ja-JP"/>
              </w:rPr>
              <w:t>-101.6</w:t>
            </w:r>
          </w:p>
        </w:tc>
        <w:tc>
          <w:tcPr>
            <w:tcW w:w="1559" w:type="dxa"/>
          </w:tcPr>
          <w:p w14:paraId="72F3F667" w14:textId="77777777" w:rsidR="009428D8" w:rsidRPr="007275DF" w:rsidRDefault="009428D8" w:rsidP="00127567">
            <w:pPr>
              <w:pStyle w:val="TAC"/>
              <w:rPr>
                <w:lang w:eastAsia="ja-JP"/>
              </w:rPr>
            </w:pPr>
            <w:r w:rsidRPr="007275DF">
              <w:rPr>
                <w:lang w:eastAsia="ja-JP"/>
              </w:rPr>
              <w:t>-101.6</w:t>
            </w:r>
          </w:p>
        </w:tc>
      </w:tr>
      <w:tr w:rsidR="009428D8" w:rsidRPr="007275DF" w14:paraId="6C7E7BB4" w14:textId="77777777" w:rsidTr="006D0B54">
        <w:trPr>
          <w:trHeight w:val="20"/>
          <w:jc w:val="center"/>
        </w:trPr>
        <w:tc>
          <w:tcPr>
            <w:tcW w:w="3138" w:type="dxa"/>
            <w:gridSpan w:val="2"/>
            <w:vAlign w:val="center"/>
          </w:tcPr>
          <w:p w14:paraId="150EBF3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9428D8" w:rsidRPr="007275DF" w:rsidRDefault="009428D8" w:rsidP="00127567">
            <w:pPr>
              <w:pStyle w:val="TAC"/>
              <w:rPr>
                <w:rFonts w:eastAsiaTheme="minorEastAsia"/>
              </w:rPr>
            </w:pPr>
          </w:p>
        </w:tc>
        <w:tc>
          <w:tcPr>
            <w:tcW w:w="1271" w:type="dxa"/>
            <w:vAlign w:val="center"/>
          </w:tcPr>
          <w:p w14:paraId="1631BA7A" w14:textId="77777777" w:rsidR="009428D8" w:rsidRPr="007275DF" w:rsidRDefault="009428D8" w:rsidP="00127567">
            <w:pPr>
              <w:pStyle w:val="TAC"/>
              <w:rPr>
                <w:lang w:eastAsia="ja-JP"/>
              </w:rPr>
            </w:pPr>
            <w:r w:rsidRPr="007275DF">
              <w:rPr>
                <w:rFonts w:eastAsiaTheme="minorEastAsia"/>
              </w:rPr>
              <w:t>dBm/BW</w:t>
            </w:r>
          </w:p>
        </w:tc>
        <w:tc>
          <w:tcPr>
            <w:tcW w:w="1693" w:type="dxa"/>
          </w:tcPr>
          <w:p w14:paraId="0CCB9225" w14:textId="77777777" w:rsidR="009428D8" w:rsidRPr="007275DF" w:rsidRDefault="009428D8" w:rsidP="00127567">
            <w:pPr>
              <w:pStyle w:val="TAC"/>
              <w:rPr>
                <w:lang w:eastAsia="ja-JP"/>
              </w:rPr>
            </w:pPr>
            <w:r w:rsidRPr="007275DF">
              <w:rPr>
                <w:lang w:eastAsia="ja-JP"/>
              </w:rPr>
              <w:t>-101.6</w:t>
            </w:r>
          </w:p>
        </w:tc>
        <w:tc>
          <w:tcPr>
            <w:tcW w:w="1559" w:type="dxa"/>
          </w:tcPr>
          <w:p w14:paraId="78B25547" w14:textId="77777777" w:rsidR="009428D8" w:rsidRPr="007275DF" w:rsidRDefault="009428D8" w:rsidP="00127567">
            <w:pPr>
              <w:pStyle w:val="TAC"/>
              <w:rPr>
                <w:lang w:eastAsia="ja-JP"/>
              </w:rPr>
            </w:pPr>
            <w:r w:rsidRPr="007275DF">
              <w:rPr>
                <w:lang w:eastAsia="ja-JP"/>
              </w:rPr>
              <w:t>-87</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6C3096" w:rsidRPr="007275DF" w14:paraId="557A4050" w14:textId="77777777" w:rsidTr="001F082D">
        <w:trPr>
          <w:trHeight w:val="20"/>
          <w:jc w:val="center"/>
        </w:trPr>
        <w:tc>
          <w:tcPr>
            <w:tcW w:w="3138" w:type="dxa"/>
            <w:gridSpan w:val="2"/>
            <w:vAlign w:val="center"/>
          </w:tcPr>
          <w:p w14:paraId="5C1D39D0"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6C3096" w:rsidRPr="007275DF" w:rsidRDefault="006C3096" w:rsidP="006C3096">
            <w:pPr>
              <w:pStyle w:val="TAC"/>
              <w:rPr>
                <w:lang w:eastAsia="ja-JP"/>
              </w:rPr>
            </w:pPr>
          </w:p>
        </w:tc>
        <w:tc>
          <w:tcPr>
            <w:tcW w:w="1271" w:type="dxa"/>
            <w:vAlign w:val="center"/>
          </w:tcPr>
          <w:p w14:paraId="7262B61E" w14:textId="77777777" w:rsidR="006C3096" w:rsidRPr="007275DF" w:rsidRDefault="006C3096" w:rsidP="006C3096">
            <w:pPr>
              <w:pStyle w:val="TAC"/>
              <w:rPr>
                <w:lang w:eastAsia="ja-JP"/>
              </w:rPr>
            </w:pPr>
          </w:p>
        </w:tc>
        <w:tc>
          <w:tcPr>
            <w:tcW w:w="1693" w:type="dxa"/>
            <w:vAlign w:val="center"/>
          </w:tcPr>
          <w:p w14:paraId="4FF19A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02B7851C" w14:textId="117D7CC2" w:rsidR="006C3096" w:rsidRPr="007275DF" w:rsidRDefault="006C3096" w:rsidP="006C3096">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C3096" w:rsidRPr="007275DF" w14:paraId="75C13888" w14:textId="77777777" w:rsidTr="001F082D">
        <w:trPr>
          <w:trHeight w:val="20"/>
          <w:jc w:val="center"/>
        </w:trPr>
        <w:tc>
          <w:tcPr>
            <w:tcW w:w="3138" w:type="dxa"/>
            <w:gridSpan w:val="2"/>
            <w:vAlign w:val="center"/>
          </w:tcPr>
          <w:p w14:paraId="4E021F4C"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6C3096" w:rsidRPr="007275DF" w:rsidRDefault="006C3096" w:rsidP="006C3096">
            <w:pPr>
              <w:pStyle w:val="TAC"/>
              <w:rPr>
                <w:lang w:eastAsia="ja-JP"/>
              </w:rPr>
            </w:pPr>
          </w:p>
        </w:tc>
        <w:tc>
          <w:tcPr>
            <w:tcW w:w="1271" w:type="dxa"/>
            <w:vAlign w:val="center"/>
          </w:tcPr>
          <w:p w14:paraId="7BFADF4B" w14:textId="77777777" w:rsidR="006C3096" w:rsidRPr="007275DF" w:rsidRDefault="006C3096" w:rsidP="006C3096">
            <w:pPr>
              <w:pStyle w:val="TAC"/>
              <w:rPr>
                <w:lang w:eastAsia="ja-JP"/>
              </w:rPr>
            </w:pPr>
          </w:p>
        </w:tc>
        <w:tc>
          <w:tcPr>
            <w:tcW w:w="1693" w:type="dxa"/>
            <w:vAlign w:val="center"/>
          </w:tcPr>
          <w:p w14:paraId="625539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7A8259F0" w14:textId="1627D9AC" w:rsidR="006C3096" w:rsidRPr="007275DF" w:rsidRDefault="006C3096" w:rsidP="006C3096">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C3096" w:rsidRPr="007275DF" w14:paraId="48AB3243" w14:textId="77777777" w:rsidTr="006D0B54">
        <w:trPr>
          <w:trHeight w:val="20"/>
          <w:jc w:val="center"/>
        </w:trPr>
        <w:tc>
          <w:tcPr>
            <w:tcW w:w="3138" w:type="dxa"/>
            <w:gridSpan w:val="2"/>
            <w:vAlign w:val="center"/>
          </w:tcPr>
          <w:p w14:paraId="10A2AC6D" w14:textId="77777777" w:rsidR="006C3096" w:rsidRPr="007275DF" w:rsidRDefault="006C3096" w:rsidP="006C3096">
            <w:pPr>
              <w:pStyle w:val="TAL"/>
              <w:rPr>
                <w:rFonts w:cs="Arial"/>
                <w:lang w:eastAsia="ja-JP"/>
              </w:rPr>
            </w:pPr>
            <w:r w:rsidRPr="007275DF">
              <w:rPr>
                <w:rFonts w:cs="Arial"/>
                <w:lang w:eastAsia="ja-JP"/>
              </w:rPr>
              <w:t>DL CCA model</w:t>
            </w:r>
          </w:p>
        </w:tc>
        <w:tc>
          <w:tcPr>
            <w:tcW w:w="1271" w:type="dxa"/>
            <w:vAlign w:val="center"/>
          </w:tcPr>
          <w:p w14:paraId="4BBD7E2E" w14:textId="77777777" w:rsidR="006C3096" w:rsidRPr="007275DF" w:rsidRDefault="006C3096" w:rsidP="006C3096">
            <w:pPr>
              <w:pStyle w:val="TAC"/>
              <w:rPr>
                <w:lang w:eastAsia="ja-JP"/>
              </w:rPr>
            </w:pPr>
          </w:p>
        </w:tc>
        <w:tc>
          <w:tcPr>
            <w:tcW w:w="1271" w:type="dxa"/>
            <w:vAlign w:val="center"/>
          </w:tcPr>
          <w:p w14:paraId="3F9E8779" w14:textId="77777777" w:rsidR="006C3096" w:rsidRPr="007275DF" w:rsidRDefault="006C3096" w:rsidP="006C3096">
            <w:pPr>
              <w:pStyle w:val="TAC"/>
              <w:rPr>
                <w:lang w:eastAsia="ja-JP"/>
              </w:rPr>
            </w:pPr>
          </w:p>
        </w:tc>
        <w:tc>
          <w:tcPr>
            <w:tcW w:w="1693" w:type="dxa"/>
            <w:vAlign w:val="center"/>
          </w:tcPr>
          <w:p w14:paraId="3FC001DA" w14:textId="77777777" w:rsidR="006C3096" w:rsidRPr="007275DF" w:rsidRDefault="006C3096" w:rsidP="006C3096">
            <w:pPr>
              <w:pStyle w:val="TAC"/>
              <w:rPr>
                <w:lang w:eastAsia="ja-JP"/>
              </w:rPr>
            </w:pPr>
            <w:r w:rsidRPr="007275DF">
              <w:rPr>
                <w:lang w:eastAsia="ja-JP"/>
              </w:rPr>
              <w:t>N/A</w:t>
            </w:r>
          </w:p>
        </w:tc>
        <w:tc>
          <w:tcPr>
            <w:tcW w:w="1559" w:type="dxa"/>
          </w:tcPr>
          <w:p w14:paraId="4413DA51" w14:textId="11D661FF" w:rsidR="006C3096" w:rsidRPr="007275DF" w:rsidRDefault="006C3096" w:rsidP="006C3096">
            <w:pPr>
              <w:pStyle w:val="TAC"/>
              <w:rPr>
                <w:lang w:eastAsia="ja-JP"/>
              </w:rPr>
            </w:pPr>
            <w:r w:rsidRPr="007275DF">
              <w:rPr>
                <w:noProof/>
                <w:sz w:val="16"/>
              </w:rPr>
              <w:t xml:space="preserve">As specifieed in </w:t>
            </w:r>
            <w:r>
              <w:rPr>
                <w:noProof/>
                <w:sz w:val="16"/>
              </w:rPr>
              <w:t>A.3.26.2.1</w:t>
            </w:r>
          </w:p>
        </w:tc>
      </w:tr>
      <w:tr w:rsidR="006C3096" w:rsidRPr="007275DF" w14:paraId="5483EC10" w14:textId="77777777" w:rsidTr="006D0B54">
        <w:trPr>
          <w:trHeight w:val="20"/>
          <w:jc w:val="center"/>
        </w:trPr>
        <w:tc>
          <w:tcPr>
            <w:tcW w:w="3138" w:type="dxa"/>
            <w:gridSpan w:val="2"/>
            <w:vAlign w:val="center"/>
          </w:tcPr>
          <w:p w14:paraId="6AB41033" w14:textId="77777777" w:rsidR="006C3096" w:rsidRPr="007275DF" w:rsidRDefault="006C3096" w:rsidP="006C3096">
            <w:pPr>
              <w:pStyle w:val="TAL"/>
              <w:rPr>
                <w:rFonts w:cs="Arial"/>
                <w:lang w:eastAsia="ja-JP"/>
              </w:rPr>
            </w:pPr>
            <w:r w:rsidRPr="007275DF">
              <w:rPr>
                <w:rFonts w:cs="Arial"/>
                <w:lang w:eastAsia="ja-JP"/>
              </w:rPr>
              <w:t>UL CCA model</w:t>
            </w:r>
          </w:p>
        </w:tc>
        <w:tc>
          <w:tcPr>
            <w:tcW w:w="1271" w:type="dxa"/>
            <w:vAlign w:val="center"/>
          </w:tcPr>
          <w:p w14:paraId="18DE68E5" w14:textId="77777777" w:rsidR="006C3096" w:rsidRPr="007275DF" w:rsidRDefault="006C3096" w:rsidP="006C3096">
            <w:pPr>
              <w:pStyle w:val="TAC"/>
              <w:rPr>
                <w:lang w:eastAsia="ja-JP"/>
              </w:rPr>
            </w:pPr>
          </w:p>
        </w:tc>
        <w:tc>
          <w:tcPr>
            <w:tcW w:w="1271" w:type="dxa"/>
            <w:vAlign w:val="center"/>
          </w:tcPr>
          <w:p w14:paraId="276AD00A" w14:textId="77777777" w:rsidR="006C3096" w:rsidRPr="007275DF" w:rsidRDefault="006C3096" w:rsidP="006C3096">
            <w:pPr>
              <w:pStyle w:val="TAC"/>
              <w:rPr>
                <w:lang w:eastAsia="ja-JP"/>
              </w:rPr>
            </w:pPr>
          </w:p>
        </w:tc>
        <w:tc>
          <w:tcPr>
            <w:tcW w:w="1693" w:type="dxa"/>
            <w:vAlign w:val="center"/>
          </w:tcPr>
          <w:p w14:paraId="47BBE7F9" w14:textId="77777777" w:rsidR="006C3096" w:rsidRPr="007275DF" w:rsidRDefault="006C3096" w:rsidP="006C3096">
            <w:pPr>
              <w:pStyle w:val="TAC"/>
              <w:rPr>
                <w:lang w:eastAsia="ja-JP"/>
              </w:rPr>
            </w:pPr>
            <w:r w:rsidRPr="007275DF">
              <w:rPr>
                <w:lang w:eastAsia="ja-JP"/>
              </w:rPr>
              <w:t>N/A</w:t>
            </w:r>
          </w:p>
        </w:tc>
        <w:tc>
          <w:tcPr>
            <w:tcW w:w="1559" w:type="dxa"/>
          </w:tcPr>
          <w:p w14:paraId="0EBF1B38" w14:textId="687A2430" w:rsidR="006C3096" w:rsidRPr="007275DF" w:rsidRDefault="006C3096" w:rsidP="006C3096">
            <w:pPr>
              <w:pStyle w:val="TAC"/>
              <w:rPr>
                <w:lang w:eastAsia="ja-JP"/>
              </w:rPr>
            </w:pPr>
            <w:r w:rsidRPr="007275DF">
              <w:rPr>
                <w:noProof/>
                <w:sz w:val="16"/>
              </w:rPr>
              <w:t xml:space="preserve">As specified in </w:t>
            </w:r>
            <w:r>
              <w:rPr>
                <w:noProof/>
                <w:sz w:val="16"/>
              </w:rPr>
              <w:t>A.3.26.2.2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90" type="#_x0000_t75" style="width:20.5pt;height:20.5pt" o:ole="">
                  <v:imagedata r:id="rId179" o:title=""/>
                </v:shape>
                <o:OLEObject Type="Embed" ProgID="Equation.3" ShapeID="_x0000_i1190" DrawAspect="Content" ObjectID="_1783797237" r:id="rId19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91" type="#_x0000_t75" style="width:20.5pt;height:20.5pt" o:ole="" fillcolor="window">
                  <v:imagedata r:id="rId13" o:title=""/>
                </v:shape>
                <o:OLEObject Type="Embed" ProgID="Equation.3" ShapeID="_x0000_i1191" DrawAspect="Content" ObjectID="_1783797238" r:id="rId191"/>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92" type="#_x0000_t75" style="width:20.5pt;height:20.5pt" o:ole="" fillcolor="window">
                  <v:imagedata r:id="rId13" o:title=""/>
                </v:shape>
                <o:OLEObject Type="Embed" ProgID="Equation.3" ShapeID="_x0000_i1192" DrawAspect="Content" ObjectID="_1783797239" r:id="rId192"/>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93" type="#_x0000_t75" style="width:31pt;height:15.5pt" o:ole="" fillcolor="window">
                  <v:imagedata r:id="rId44" o:title=""/>
                </v:shape>
                <o:OLEObject Type="Embed" ProgID="Equation.3" ShapeID="_x0000_i1193" DrawAspect="Content" ObjectID="_1783797240" r:id="rId193"/>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94" type="#_x0000_t75" style="width:31pt;height:15.5pt" o:ole="" fillcolor="window">
                  <v:imagedata r:id="rId44" o:title=""/>
                </v:shape>
                <o:OLEObject Type="Embed" ProgID="Equation.3" ShapeID="_x0000_i1194" DrawAspect="Content" ObjectID="_1783797241" r:id="rId194"/>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D555762" w14:textId="77777777" w:rsidTr="006D0B54">
        <w:trPr>
          <w:trHeight w:val="20"/>
          <w:jc w:val="center"/>
        </w:trPr>
        <w:tc>
          <w:tcPr>
            <w:tcW w:w="3138" w:type="dxa"/>
            <w:gridSpan w:val="2"/>
            <w:vAlign w:val="center"/>
          </w:tcPr>
          <w:p w14:paraId="72F3B8F2"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9428D8" w:rsidRPr="007275DF" w:rsidRDefault="009428D8" w:rsidP="00127567">
            <w:pPr>
              <w:pStyle w:val="TAC"/>
              <w:rPr>
                <w:rFonts w:eastAsiaTheme="minorEastAsia"/>
              </w:rPr>
            </w:pPr>
          </w:p>
        </w:tc>
        <w:tc>
          <w:tcPr>
            <w:tcW w:w="1271" w:type="dxa"/>
            <w:vAlign w:val="center"/>
          </w:tcPr>
          <w:p w14:paraId="41F25749" w14:textId="77777777" w:rsidR="009428D8" w:rsidRPr="007275DF" w:rsidRDefault="009428D8" w:rsidP="00127567">
            <w:pPr>
              <w:pStyle w:val="TAC"/>
              <w:rPr>
                <w:lang w:eastAsia="ja-JP"/>
              </w:rPr>
            </w:pPr>
            <w:r w:rsidRPr="007275DF">
              <w:rPr>
                <w:rFonts w:eastAsiaTheme="minorEastAsia"/>
              </w:rPr>
              <w:t>dBm/BW</w:t>
            </w:r>
          </w:p>
        </w:tc>
        <w:tc>
          <w:tcPr>
            <w:tcW w:w="1693" w:type="dxa"/>
          </w:tcPr>
          <w:p w14:paraId="090B70D4" w14:textId="77777777" w:rsidR="009428D8" w:rsidRPr="007275DF" w:rsidRDefault="009428D8" w:rsidP="00127567">
            <w:pPr>
              <w:pStyle w:val="TAC"/>
              <w:rPr>
                <w:lang w:eastAsia="ja-JP"/>
              </w:rPr>
            </w:pPr>
            <w:r w:rsidRPr="007275DF">
              <w:rPr>
                <w:lang w:eastAsia="ja-JP"/>
              </w:rPr>
              <w:t>-101.6</w:t>
            </w:r>
          </w:p>
        </w:tc>
        <w:tc>
          <w:tcPr>
            <w:tcW w:w="1559" w:type="dxa"/>
          </w:tcPr>
          <w:p w14:paraId="16F4184F" w14:textId="77777777" w:rsidR="009428D8" w:rsidRPr="007275DF" w:rsidRDefault="009428D8" w:rsidP="00127567">
            <w:pPr>
              <w:pStyle w:val="TAC"/>
              <w:rPr>
                <w:lang w:eastAsia="ja-JP"/>
              </w:rPr>
            </w:pPr>
            <w:r w:rsidRPr="007275DF">
              <w:rPr>
                <w:lang w:eastAsia="ja-JP"/>
              </w:rPr>
              <w:t>-101.6</w:t>
            </w:r>
          </w:p>
        </w:tc>
      </w:tr>
      <w:tr w:rsidR="009428D8" w:rsidRPr="007275DF" w14:paraId="2C3C7A5A" w14:textId="77777777" w:rsidTr="006D0B54">
        <w:trPr>
          <w:trHeight w:val="20"/>
          <w:jc w:val="center"/>
        </w:trPr>
        <w:tc>
          <w:tcPr>
            <w:tcW w:w="3138" w:type="dxa"/>
            <w:gridSpan w:val="2"/>
            <w:vAlign w:val="center"/>
          </w:tcPr>
          <w:p w14:paraId="3E06056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9428D8" w:rsidRPr="007275DF" w:rsidRDefault="009428D8" w:rsidP="00127567">
            <w:pPr>
              <w:pStyle w:val="TAC"/>
              <w:rPr>
                <w:rFonts w:eastAsiaTheme="minorEastAsia"/>
              </w:rPr>
            </w:pPr>
          </w:p>
        </w:tc>
        <w:tc>
          <w:tcPr>
            <w:tcW w:w="1271" w:type="dxa"/>
            <w:vAlign w:val="center"/>
          </w:tcPr>
          <w:p w14:paraId="20FE57DD" w14:textId="77777777" w:rsidR="009428D8" w:rsidRPr="007275DF" w:rsidRDefault="009428D8" w:rsidP="00127567">
            <w:pPr>
              <w:pStyle w:val="TAC"/>
              <w:rPr>
                <w:lang w:eastAsia="ja-JP"/>
              </w:rPr>
            </w:pPr>
            <w:r w:rsidRPr="007275DF">
              <w:rPr>
                <w:rFonts w:eastAsiaTheme="minorEastAsia"/>
              </w:rPr>
              <w:t>dBm/BW</w:t>
            </w:r>
          </w:p>
        </w:tc>
        <w:tc>
          <w:tcPr>
            <w:tcW w:w="1693" w:type="dxa"/>
          </w:tcPr>
          <w:p w14:paraId="587D85DC" w14:textId="77777777" w:rsidR="009428D8" w:rsidRPr="007275DF" w:rsidRDefault="009428D8" w:rsidP="00127567">
            <w:pPr>
              <w:pStyle w:val="TAC"/>
              <w:rPr>
                <w:lang w:eastAsia="ja-JP"/>
              </w:rPr>
            </w:pPr>
            <w:r w:rsidRPr="007275DF">
              <w:rPr>
                <w:lang w:eastAsia="ja-JP"/>
              </w:rPr>
              <w:t>-101.6</w:t>
            </w:r>
          </w:p>
        </w:tc>
        <w:tc>
          <w:tcPr>
            <w:tcW w:w="1559" w:type="dxa"/>
          </w:tcPr>
          <w:p w14:paraId="62853B30" w14:textId="77777777" w:rsidR="009428D8" w:rsidRPr="007275DF" w:rsidRDefault="009428D8" w:rsidP="00127567">
            <w:pPr>
              <w:pStyle w:val="TAC"/>
              <w:rPr>
                <w:lang w:eastAsia="ja-JP"/>
              </w:rPr>
            </w:pPr>
            <w:r w:rsidRPr="007275DF">
              <w:rPr>
                <w:lang w:eastAsia="ja-JP"/>
              </w:rPr>
              <w:t>-87</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on PSCC</w:t>
      </w:r>
      <w:r w:rsidRPr="007275DF">
        <w:rPr>
          <w:snapToGrid w:val="0"/>
          <w:lang w:val="en-US"/>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2275A1" w:rsidRPr="007275DF" w14:paraId="4FA8DC3C" w14:textId="77777777" w:rsidTr="006D0B54">
        <w:trPr>
          <w:trHeight w:val="20"/>
          <w:jc w:val="center"/>
        </w:trPr>
        <w:tc>
          <w:tcPr>
            <w:tcW w:w="4225" w:type="dxa"/>
            <w:gridSpan w:val="2"/>
            <w:vAlign w:val="center"/>
          </w:tcPr>
          <w:p w14:paraId="211849B5"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2275A1" w:rsidRPr="007275DF" w:rsidRDefault="002275A1" w:rsidP="002275A1">
            <w:pPr>
              <w:pStyle w:val="TAC"/>
              <w:rPr>
                <w:lang w:eastAsia="ja-JP"/>
              </w:rPr>
            </w:pPr>
          </w:p>
        </w:tc>
        <w:tc>
          <w:tcPr>
            <w:tcW w:w="1260" w:type="dxa"/>
            <w:vAlign w:val="center"/>
          </w:tcPr>
          <w:p w14:paraId="473C6E69" w14:textId="77777777" w:rsidR="002275A1" w:rsidRPr="007275DF" w:rsidRDefault="002275A1" w:rsidP="002275A1">
            <w:pPr>
              <w:pStyle w:val="TAC"/>
              <w:rPr>
                <w:lang w:eastAsia="ja-JP"/>
              </w:rPr>
            </w:pPr>
          </w:p>
        </w:tc>
        <w:tc>
          <w:tcPr>
            <w:tcW w:w="2187" w:type="dxa"/>
            <w:vAlign w:val="center"/>
          </w:tcPr>
          <w:p w14:paraId="74648756" w14:textId="30CB3A41" w:rsidR="002275A1" w:rsidRPr="007275DF" w:rsidRDefault="002275A1" w:rsidP="002275A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2275A1" w:rsidRPr="007275DF" w14:paraId="7646EA47" w14:textId="77777777" w:rsidTr="006D0B54">
        <w:trPr>
          <w:trHeight w:val="20"/>
          <w:jc w:val="center"/>
        </w:trPr>
        <w:tc>
          <w:tcPr>
            <w:tcW w:w="4225" w:type="dxa"/>
            <w:gridSpan w:val="2"/>
            <w:vAlign w:val="center"/>
          </w:tcPr>
          <w:p w14:paraId="1C15DC84"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2275A1" w:rsidRPr="007275DF" w:rsidRDefault="002275A1" w:rsidP="002275A1">
            <w:pPr>
              <w:pStyle w:val="TAC"/>
              <w:rPr>
                <w:lang w:eastAsia="ja-JP"/>
              </w:rPr>
            </w:pPr>
          </w:p>
        </w:tc>
        <w:tc>
          <w:tcPr>
            <w:tcW w:w="1260" w:type="dxa"/>
            <w:vAlign w:val="center"/>
          </w:tcPr>
          <w:p w14:paraId="1D48D28F" w14:textId="77777777" w:rsidR="002275A1" w:rsidRPr="007275DF" w:rsidRDefault="002275A1" w:rsidP="002275A1">
            <w:pPr>
              <w:pStyle w:val="TAC"/>
              <w:rPr>
                <w:lang w:eastAsia="ja-JP"/>
              </w:rPr>
            </w:pPr>
          </w:p>
        </w:tc>
        <w:tc>
          <w:tcPr>
            <w:tcW w:w="2187" w:type="dxa"/>
            <w:vAlign w:val="center"/>
          </w:tcPr>
          <w:p w14:paraId="0DC2691B" w14:textId="7F8689E7" w:rsidR="002275A1" w:rsidRPr="007275DF" w:rsidRDefault="002275A1" w:rsidP="002275A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2275A1" w:rsidRPr="007275DF" w14:paraId="45CE7182" w14:textId="77777777" w:rsidTr="006D0B54">
        <w:trPr>
          <w:trHeight w:val="20"/>
          <w:jc w:val="center"/>
        </w:trPr>
        <w:tc>
          <w:tcPr>
            <w:tcW w:w="4225" w:type="dxa"/>
            <w:gridSpan w:val="2"/>
            <w:vAlign w:val="center"/>
          </w:tcPr>
          <w:p w14:paraId="19968BD9" w14:textId="77777777" w:rsidR="002275A1" w:rsidRPr="007275DF" w:rsidRDefault="002275A1" w:rsidP="002275A1">
            <w:pPr>
              <w:pStyle w:val="TAL"/>
              <w:rPr>
                <w:rFonts w:cs="Arial"/>
                <w:lang w:eastAsia="ja-JP"/>
              </w:rPr>
            </w:pPr>
            <w:r w:rsidRPr="007275DF">
              <w:rPr>
                <w:rFonts w:cs="Arial"/>
                <w:lang w:eastAsia="ja-JP"/>
              </w:rPr>
              <w:t>DL CCA model</w:t>
            </w:r>
          </w:p>
        </w:tc>
        <w:tc>
          <w:tcPr>
            <w:tcW w:w="1260" w:type="dxa"/>
            <w:vAlign w:val="center"/>
          </w:tcPr>
          <w:p w14:paraId="3F7FC698" w14:textId="77777777" w:rsidR="002275A1" w:rsidRPr="007275DF" w:rsidRDefault="002275A1" w:rsidP="002275A1">
            <w:pPr>
              <w:pStyle w:val="TAC"/>
              <w:rPr>
                <w:lang w:eastAsia="ja-JP"/>
              </w:rPr>
            </w:pPr>
          </w:p>
        </w:tc>
        <w:tc>
          <w:tcPr>
            <w:tcW w:w="1260" w:type="dxa"/>
            <w:vAlign w:val="center"/>
          </w:tcPr>
          <w:p w14:paraId="23F288FE" w14:textId="77777777" w:rsidR="002275A1" w:rsidRPr="007275DF" w:rsidRDefault="002275A1" w:rsidP="002275A1">
            <w:pPr>
              <w:pStyle w:val="TAC"/>
              <w:rPr>
                <w:lang w:eastAsia="ja-JP"/>
              </w:rPr>
            </w:pPr>
          </w:p>
        </w:tc>
        <w:tc>
          <w:tcPr>
            <w:tcW w:w="2187" w:type="dxa"/>
          </w:tcPr>
          <w:p w14:paraId="2A7E2E99" w14:textId="67656F42" w:rsidR="002275A1" w:rsidRPr="007275DF" w:rsidRDefault="002275A1" w:rsidP="002275A1">
            <w:pPr>
              <w:pStyle w:val="TAC"/>
              <w:rPr>
                <w:lang w:eastAsia="ja-JP"/>
              </w:rPr>
            </w:pPr>
            <w:r w:rsidRPr="007275DF">
              <w:rPr>
                <w:noProof/>
                <w:sz w:val="16"/>
              </w:rPr>
              <w:t xml:space="preserve">As specifieed in </w:t>
            </w:r>
            <w:r>
              <w:rPr>
                <w:noProof/>
                <w:sz w:val="16"/>
              </w:rPr>
              <w:t>A.3.26.2.1</w:t>
            </w:r>
          </w:p>
        </w:tc>
      </w:tr>
      <w:tr w:rsidR="002275A1" w:rsidRPr="007275DF" w14:paraId="5585D3DD" w14:textId="77777777" w:rsidTr="006D0B54">
        <w:trPr>
          <w:trHeight w:val="20"/>
          <w:jc w:val="center"/>
        </w:trPr>
        <w:tc>
          <w:tcPr>
            <w:tcW w:w="4225" w:type="dxa"/>
            <w:gridSpan w:val="2"/>
            <w:vAlign w:val="center"/>
          </w:tcPr>
          <w:p w14:paraId="1BE55E79" w14:textId="77777777" w:rsidR="002275A1" w:rsidRPr="007275DF" w:rsidRDefault="002275A1" w:rsidP="002275A1">
            <w:pPr>
              <w:pStyle w:val="TAL"/>
              <w:rPr>
                <w:rFonts w:cs="Arial"/>
                <w:lang w:eastAsia="ja-JP"/>
              </w:rPr>
            </w:pPr>
            <w:r w:rsidRPr="007275DF">
              <w:rPr>
                <w:rFonts w:cs="Arial"/>
                <w:lang w:eastAsia="ja-JP"/>
              </w:rPr>
              <w:t>UL CCA model</w:t>
            </w:r>
          </w:p>
        </w:tc>
        <w:tc>
          <w:tcPr>
            <w:tcW w:w="1260" w:type="dxa"/>
            <w:vAlign w:val="center"/>
          </w:tcPr>
          <w:p w14:paraId="4965FE0E" w14:textId="77777777" w:rsidR="002275A1" w:rsidRPr="007275DF" w:rsidRDefault="002275A1" w:rsidP="002275A1">
            <w:pPr>
              <w:pStyle w:val="TAC"/>
              <w:rPr>
                <w:lang w:eastAsia="ja-JP"/>
              </w:rPr>
            </w:pPr>
          </w:p>
        </w:tc>
        <w:tc>
          <w:tcPr>
            <w:tcW w:w="1260" w:type="dxa"/>
            <w:vAlign w:val="center"/>
          </w:tcPr>
          <w:p w14:paraId="68D03E78" w14:textId="77777777" w:rsidR="002275A1" w:rsidRPr="007275DF" w:rsidRDefault="002275A1" w:rsidP="002275A1">
            <w:pPr>
              <w:pStyle w:val="TAC"/>
              <w:rPr>
                <w:lang w:eastAsia="ja-JP"/>
              </w:rPr>
            </w:pPr>
          </w:p>
        </w:tc>
        <w:tc>
          <w:tcPr>
            <w:tcW w:w="2187" w:type="dxa"/>
          </w:tcPr>
          <w:p w14:paraId="17F96434" w14:textId="396A190F" w:rsidR="002275A1" w:rsidRPr="007275DF" w:rsidRDefault="002275A1" w:rsidP="002275A1">
            <w:pPr>
              <w:pStyle w:val="TAC"/>
              <w:rPr>
                <w:lang w:eastAsia="ja-JP"/>
              </w:rPr>
            </w:pPr>
            <w:r w:rsidRPr="007275DF">
              <w:rPr>
                <w:noProof/>
                <w:sz w:val="16"/>
              </w:rPr>
              <w:t xml:space="preserve">As specified in </w:t>
            </w:r>
            <w:r>
              <w:rPr>
                <w:noProof/>
                <w:sz w:val="16"/>
              </w:rPr>
              <w:t>A.3.26.2.2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95" type="#_x0000_t75" style="width:20.5pt;height:20.5pt" o:ole="">
                  <v:imagedata r:id="rId179" o:title=""/>
                </v:shape>
                <o:OLEObject Type="Embed" ProgID="Equation.3" ShapeID="_x0000_i1195" DrawAspect="Content" ObjectID="_1783797242" r:id="rId195"/>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96" type="#_x0000_t75" style="width:20.5pt;height:20.5pt" o:ole="" fillcolor="window">
                  <v:imagedata r:id="rId13" o:title=""/>
                </v:shape>
                <o:OLEObject Type="Embed" ProgID="Equation.3" ShapeID="_x0000_i1196" DrawAspect="Content" ObjectID="_1783797243" r:id="rId196"/>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97" type="#_x0000_t75" style="width:20.5pt;height:20.5pt" o:ole="" fillcolor="window">
                  <v:imagedata r:id="rId13" o:title=""/>
                </v:shape>
                <o:OLEObject Type="Embed" ProgID="Equation.3" ShapeID="_x0000_i1197" DrawAspect="Content" ObjectID="_1783797244" r:id="rId197"/>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98" type="#_x0000_t75" style="width:30.5pt;height:15.5pt" o:ole="" fillcolor="window">
                  <v:imagedata r:id="rId44" o:title=""/>
                </v:shape>
                <o:OLEObject Type="Embed" ProgID="Equation.3" ShapeID="_x0000_i1198" DrawAspect="Content" ObjectID="_1783797245" r:id="rId198"/>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99" type="#_x0000_t75" style="width:30.5pt;height:15.5pt" o:ole="" fillcolor="window">
                  <v:imagedata r:id="rId44" o:title=""/>
                </v:shape>
                <o:OLEObject Type="Embed" ProgID="Equation.3" ShapeID="_x0000_i1199" DrawAspect="Content" ObjectID="_1783797246" r:id="rId199"/>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6AF3284" w14:textId="77777777" w:rsidTr="006D0B54">
        <w:trPr>
          <w:trHeight w:val="20"/>
          <w:jc w:val="center"/>
        </w:trPr>
        <w:tc>
          <w:tcPr>
            <w:tcW w:w="4225" w:type="dxa"/>
            <w:gridSpan w:val="2"/>
            <w:vAlign w:val="center"/>
          </w:tcPr>
          <w:p w14:paraId="18C84145"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9428D8" w:rsidRPr="007275DF" w:rsidRDefault="009428D8" w:rsidP="00127567">
            <w:pPr>
              <w:pStyle w:val="TAC"/>
              <w:rPr>
                <w:rFonts w:eastAsiaTheme="minorEastAsia"/>
              </w:rPr>
            </w:pPr>
          </w:p>
        </w:tc>
        <w:tc>
          <w:tcPr>
            <w:tcW w:w="1260" w:type="dxa"/>
            <w:vAlign w:val="center"/>
          </w:tcPr>
          <w:p w14:paraId="2E42027C" w14:textId="77777777" w:rsidR="009428D8" w:rsidRPr="007275DF" w:rsidRDefault="009428D8" w:rsidP="00127567">
            <w:pPr>
              <w:pStyle w:val="TAC"/>
              <w:rPr>
                <w:lang w:eastAsia="ja-JP"/>
              </w:rPr>
            </w:pPr>
            <w:r w:rsidRPr="007275DF">
              <w:rPr>
                <w:rFonts w:eastAsiaTheme="minorEastAsia"/>
              </w:rPr>
              <w:t>dBm/BW</w:t>
            </w:r>
          </w:p>
        </w:tc>
        <w:tc>
          <w:tcPr>
            <w:tcW w:w="2187" w:type="dxa"/>
          </w:tcPr>
          <w:p w14:paraId="35660A8A" w14:textId="77777777" w:rsidR="009428D8" w:rsidRPr="007275DF" w:rsidRDefault="009428D8" w:rsidP="00127567">
            <w:pPr>
              <w:pStyle w:val="TAC"/>
              <w:rPr>
                <w:lang w:eastAsia="ja-JP"/>
              </w:rPr>
            </w:pPr>
            <w:r w:rsidRPr="007275DF">
              <w:rPr>
                <w:lang w:eastAsia="ja-JP"/>
              </w:rPr>
              <w:t>-101.6</w:t>
            </w:r>
          </w:p>
        </w:tc>
      </w:tr>
      <w:tr w:rsidR="009428D8" w:rsidRPr="007275DF" w14:paraId="4E2077DC" w14:textId="77777777" w:rsidTr="006D0B54">
        <w:trPr>
          <w:trHeight w:val="20"/>
          <w:jc w:val="center"/>
        </w:trPr>
        <w:tc>
          <w:tcPr>
            <w:tcW w:w="4225" w:type="dxa"/>
            <w:gridSpan w:val="2"/>
            <w:vAlign w:val="center"/>
          </w:tcPr>
          <w:p w14:paraId="2A31B863"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9428D8" w:rsidRPr="007275DF" w:rsidRDefault="009428D8" w:rsidP="00127567">
            <w:pPr>
              <w:pStyle w:val="TAC"/>
              <w:rPr>
                <w:rFonts w:eastAsiaTheme="minorEastAsia"/>
              </w:rPr>
            </w:pPr>
          </w:p>
        </w:tc>
        <w:tc>
          <w:tcPr>
            <w:tcW w:w="1260" w:type="dxa"/>
            <w:vAlign w:val="center"/>
          </w:tcPr>
          <w:p w14:paraId="2C9A4C95" w14:textId="77777777" w:rsidR="009428D8" w:rsidRPr="007275DF" w:rsidRDefault="009428D8" w:rsidP="00127567">
            <w:pPr>
              <w:pStyle w:val="TAC"/>
              <w:rPr>
                <w:lang w:eastAsia="ja-JP"/>
              </w:rPr>
            </w:pPr>
            <w:r w:rsidRPr="007275DF">
              <w:rPr>
                <w:rFonts w:eastAsiaTheme="minorEastAsia"/>
              </w:rPr>
              <w:t>dBm/BW</w:t>
            </w:r>
          </w:p>
        </w:tc>
        <w:tc>
          <w:tcPr>
            <w:tcW w:w="2187" w:type="dxa"/>
          </w:tcPr>
          <w:p w14:paraId="3678AA0D" w14:textId="77777777" w:rsidR="009428D8" w:rsidRPr="007275DF" w:rsidRDefault="009428D8" w:rsidP="00127567">
            <w:pPr>
              <w:pStyle w:val="TAC"/>
              <w:rPr>
                <w:lang w:eastAsia="ja-JP"/>
              </w:rPr>
            </w:pPr>
            <w:r w:rsidRPr="007275DF">
              <w:rPr>
                <w:lang w:eastAsia="ja-JP"/>
              </w:rPr>
              <w:t>-87</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on SCC</w:t>
      </w:r>
      <w:r w:rsidRPr="007275DF">
        <w:rPr>
          <w:snapToGrid w:val="0"/>
          <w:lang w:val="en-US"/>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7C2960" w:rsidRPr="007275DF" w14:paraId="765E2D5E" w14:textId="77777777" w:rsidTr="001F082D">
        <w:trPr>
          <w:trHeight w:val="20"/>
          <w:jc w:val="center"/>
        </w:trPr>
        <w:tc>
          <w:tcPr>
            <w:tcW w:w="3138" w:type="dxa"/>
            <w:gridSpan w:val="2"/>
            <w:vAlign w:val="center"/>
          </w:tcPr>
          <w:p w14:paraId="29B70D3C"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7C2960" w:rsidRPr="007275DF" w:rsidRDefault="007C2960" w:rsidP="007C2960">
            <w:pPr>
              <w:pStyle w:val="TAC"/>
              <w:rPr>
                <w:lang w:eastAsia="ja-JP"/>
              </w:rPr>
            </w:pPr>
          </w:p>
        </w:tc>
        <w:tc>
          <w:tcPr>
            <w:tcW w:w="1271" w:type="dxa"/>
            <w:vAlign w:val="center"/>
          </w:tcPr>
          <w:p w14:paraId="47A9D663" w14:textId="77777777" w:rsidR="007C2960" w:rsidRPr="007275DF" w:rsidRDefault="007C2960" w:rsidP="007C2960">
            <w:pPr>
              <w:pStyle w:val="TAC"/>
              <w:rPr>
                <w:lang w:eastAsia="ja-JP"/>
              </w:rPr>
            </w:pPr>
          </w:p>
        </w:tc>
        <w:tc>
          <w:tcPr>
            <w:tcW w:w="1693" w:type="dxa"/>
            <w:vAlign w:val="center"/>
          </w:tcPr>
          <w:p w14:paraId="59927632" w14:textId="77777777" w:rsidR="007C2960" w:rsidRPr="007275DF" w:rsidRDefault="007C2960" w:rsidP="007C2960">
            <w:pPr>
              <w:pStyle w:val="TAC"/>
              <w:rPr>
                <w:lang w:eastAsia="ja-JP"/>
              </w:rPr>
            </w:pPr>
            <w:r w:rsidRPr="007275DF">
              <w:rPr>
                <w:noProof/>
                <w:sz w:val="16"/>
              </w:rPr>
              <w:t>1</w:t>
            </w:r>
          </w:p>
        </w:tc>
        <w:tc>
          <w:tcPr>
            <w:tcW w:w="1559" w:type="dxa"/>
            <w:vAlign w:val="center"/>
          </w:tcPr>
          <w:p w14:paraId="62CD3B05" w14:textId="3650255F" w:rsidR="007C2960" w:rsidRPr="007275DF" w:rsidRDefault="007C2960" w:rsidP="007C2960">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7C2960" w:rsidRPr="007275DF" w14:paraId="1A7CA4B6" w14:textId="77777777" w:rsidTr="001F082D">
        <w:trPr>
          <w:trHeight w:val="20"/>
          <w:jc w:val="center"/>
        </w:trPr>
        <w:tc>
          <w:tcPr>
            <w:tcW w:w="3138" w:type="dxa"/>
            <w:gridSpan w:val="2"/>
            <w:vAlign w:val="center"/>
          </w:tcPr>
          <w:p w14:paraId="15FF6756"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7C2960" w:rsidRPr="007275DF" w:rsidRDefault="007C2960" w:rsidP="007C2960">
            <w:pPr>
              <w:pStyle w:val="TAC"/>
              <w:rPr>
                <w:lang w:eastAsia="ja-JP"/>
              </w:rPr>
            </w:pPr>
          </w:p>
        </w:tc>
        <w:tc>
          <w:tcPr>
            <w:tcW w:w="1271" w:type="dxa"/>
            <w:vAlign w:val="center"/>
          </w:tcPr>
          <w:p w14:paraId="6F502A3C" w14:textId="77777777" w:rsidR="007C2960" w:rsidRPr="007275DF" w:rsidRDefault="007C2960" w:rsidP="007C2960">
            <w:pPr>
              <w:pStyle w:val="TAC"/>
              <w:rPr>
                <w:lang w:eastAsia="ja-JP"/>
              </w:rPr>
            </w:pPr>
          </w:p>
        </w:tc>
        <w:tc>
          <w:tcPr>
            <w:tcW w:w="1693" w:type="dxa"/>
            <w:vAlign w:val="center"/>
          </w:tcPr>
          <w:p w14:paraId="717132A9" w14:textId="77777777" w:rsidR="007C2960" w:rsidRPr="007275DF" w:rsidRDefault="007C2960" w:rsidP="007C2960">
            <w:pPr>
              <w:pStyle w:val="TAC"/>
              <w:rPr>
                <w:lang w:eastAsia="ja-JP"/>
              </w:rPr>
            </w:pPr>
            <w:r w:rsidRPr="007275DF">
              <w:rPr>
                <w:noProof/>
                <w:sz w:val="16"/>
              </w:rPr>
              <w:t>1</w:t>
            </w:r>
          </w:p>
        </w:tc>
        <w:tc>
          <w:tcPr>
            <w:tcW w:w="1559" w:type="dxa"/>
            <w:vAlign w:val="center"/>
          </w:tcPr>
          <w:p w14:paraId="1EB17FB2" w14:textId="3BB68DF2" w:rsidR="007C2960" w:rsidRPr="007275DF" w:rsidRDefault="007C2960" w:rsidP="007C2960">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7C2960" w:rsidRPr="007275DF" w14:paraId="228D5BF6" w14:textId="77777777" w:rsidTr="006D0B54">
        <w:trPr>
          <w:trHeight w:val="20"/>
          <w:jc w:val="center"/>
        </w:trPr>
        <w:tc>
          <w:tcPr>
            <w:tcW w:w="3138" w:type="dxa"/>
            <w:gridSpan w:val="2"/>
            <w:vAlign w:val="center"/>
          </w:tcPr>
          <w:p w14:paraId="3AC793D0" w14:textId="77777777" w:rsidR="007C2960" w:rsidRPr="007275DF" w:rsidRDefault="007C2960" w:rsidP="007C2960">
            <w:pPr>
              <w:pStyle w:val="TAL"/>
              <w:rPr>
                <w:rFonts w:cs="Arial"/>
                <w:lang w:eastAsia="ja-JP"/>
              </w:rPr>
            </w:pPr>
            <w:r w:rsidRPr="007275DF">
              <w:rPr>
                <w:rFonts w:cs="Arial"/>
                <w:lang w:eastAsia="ja-JP"/>
              </w:rPr>
              <w:t>DL CCA model</w:t>
            </w:r>
          </w:p>
        </w:tc>
        <w:tc>
          <w:tcPr>
            <w:tcW w:w="1271" w:type="dxa"/>
            <w:vAlign w:val="center"/>
          </w:tcPr>
          <w:p w14:paraId="157E6729" w14:textId="77777777" w:rsidR="007C2960" w:rsidRPr="007275DF" w:rsidRDefault="007C2960" w:rsidP="007C2960">
            <w:pPr>
              <w:pStyle w:val="TAC"/>
              <w:rPr>
                <w:lang w:eastAsia="ja-JP"/>
              </w:rPr>
            </w:pPr>
          </w:p>
        </w:tc>
        <w:tc>
          <w:tcPr>
            <w:tcW w:w="1271" w:type="dxa"/>
            <w:vAlign w:val="center"/>
          </w:tcPr>
          <w:p w14:paraId="2D484625" w14:textId="77777777" w:rsidR="007C2960" w:rsidRPr="007275DF" w:rsidRDefault="007C2960" w:rsidP="007C2960">
            <w:pPr>
              <w:pStyle w:val="TAC"/>
              <w:rPr>
                <w:lang w:eastAsia="ja-JP"/>
              </w:rPr>
            </w:pPr>
          </w:p>
        </w:tc>
        <w:tc>
          <w:tcPr>
            <w:tcW w:w="1693" w:type="dxa"/>
            <w:vAlign w:val="center"/>
          </w:tcPr>
          <w:p w14:paraId="48B7C066" w14:textId="77777777" w:rsidR="007C2960" w:rsidRPr="007275DF" w:rsidRDefault="007C2960" w:rsidP="007C2960">
            <w:pPr>
              <w:pStyle w:val="TAC"/>
              <w:rPr>
                <w:lang w:eastAsia="ja-JP"/>
              </w:rPr>
            </w:pPr>
            <w:r w:rsidRPr="007275DF">
              <w:rPr>
                <w:lang w:eastAsia="ja-JP"/>
              </w:rPr>
              <w:t>N/A</w:t>
            </w:r>
          </w:p>
        </w:tc>
        <w:tc>
          <w:tcPr>
            <w:tcW w:w="1559" w:type="dxa"/>
          </w:tcPr>
          <w:p w14:paraId="4C5CE36B" w14:textId="65704DFC" w:rsidR="007C2960" w:rsidRPr="007275DF" w:rsidRDefault="007C2960" w:rsidP="007C2960">
            <w:pPr>
              <w:pStyle w:val="TAC"/>
              <w:rPr>
                <w:lang w:eastAsia="ja-JP"/>
              </w:rPr>
            </w:pPr>
            <w:r w:rsidRPr="007275DF">
              <w:rPr>
                <w:noProof/>
                <w:sz w:val="16"/>
              </w:rPr>
              <w:t xml:space="preserve">As specifieed in </w:t>
            </w:r>
            <w:r>
              <w:rPr>
                <w:noProof/>
                <w:sz w:val="16"/>
              </w:rPr>
              <w:t>A.3.26.2.1</w:t>
            </w:r>
          </w:p>
        </w:tc>
      </w:tr>
      <w:tr w:rsidR="007C2960" w:rsidRPr="007275DF" w14:paraId="74812FA6" w14:textId="77777777" w:rsidTr="006D0B54">
        <w:trPr>
          <w:trHeight w:val="20"/>
          <w:jc w:val="center"/>
        </w:trPr>
        <w:tc>
          <w:tcPr>
            <w:tcW w:w="3138" w:type="dxa"/>
            <w:gridSpan w:val="2"/>
            <w:vAlign w:val="center"/>
          </w:tcPr>
          <w:p w14:paraId="240DA8E9" w14:textId="77777777" w:rsidR="007C2960" w:rsidRPr="007275DF" w:rsidRDefault="007C2960" w:rsidP="007C2960">
            <w:pPr>
              <w:pStyle w:val="TAL"/>
              <w:rPr>
                <w:rFonts w:cs="Arial"/>
                <w:lang w:eastAsia="ja-JP"/>
              </w:rPr>
            </w:pPr>
            <w:r w:rsidRPr="007275DF">
              <w:rPr>
                <w:rFonts w:cs="Arial"/>
                <w:lang w:eastAsia="ja-JP"/>
              </w:rPr>
              <w:t>UL CCA model</w:t>
            </w:r>
          </w:p>
        </w:tc>
        <w:tc>
          <w:tcPr>
            <w:tcW w:w="1271" w:type="dxa"/>
            <w:vAlign w:val="center"/>
          </w:tcPr>
          <w:p w14:paraId="3B15C37E" w14:textId="77777777" w:rsidR="007C2960" w:rsidRPr="007275DF" w:rsidRDefault="007C2960" w:rsidP="007C2960">
            <w:pPr>
              <w:pStyle w:val="TAC"/>
              <w:rPr>
                <w:lang w:eastAsia="ja-JP"/>
              </w:rPr>
            </w:pPr>
          </w:p>
        </w:tc>
        <w:tc>
          <w:tcPr>
            <w:tcW w:w="1271" w:type="dxa"/>
            <w:vAlign w:val="center"/>
          </w:tcPr>
          <w:p w14:paraId="4CF9923D" w14:textId="77777777" w:rsidR="007C2960" w:rsidRPr="007275DF" w:rsidRDefault="007C2960" w:rsidP="007C2960">
            <w:pPr>
              <w:pStyle w:val="TAC"/>
              <w:rPr>
                <w:lang w:eastAsia="ja-JP"/>
              </w:rPr>
            </w:pPr>
          </w:p>
        </w:tc>
        <w:tc>
          <w:tcPr>
            <w:tcW w:w="1693" w:type="dxa"/>
            <w:vAlign w:val="center"/>
          </w:tcPr>
          <w:p w14:paraId="1D6C035B" w14:textId="77777777" w:rsidR="007C2960" w:rsidRPr="007275DF" w:rsidRDefault="007C2960" w:rsidP="007C2960">
            <w:pPr>
              <w:pStyle w:val="TAC"/>
              <w:rPr>
                <w:lang w:eastAsia="ja-JP"/>
              </w:rPr>
            </w:pPr>
            <w:r w:rsidRPr="007275DF">
              <w:rPr>
                <w:lang w:eastAsia="ja-JP"/>
              </w:rPr>
              <w:t>N/A</w:t>
            </w:r>
          </w:p>
        </w:tc>
        <w:tc>
          <w:tcPr>
            <w:tcW w:w="1559" w:type="dxa"/>
          </w:tcPr>
          <w:p w14:paraId="53C981B0" w14:textId="206CAAEB" w:rsidR="007C2960" w:rsidRPr="007275DF" w:rsidRDefault="007C2960" w:rsidP="007C2960">
            <w:pPr>
              <w:pStyle w:val="TAC"/>
              <w:rPr>
                <w:lang w:eastAsia="ja-JP"/>
              </w:rPr>
            </w:pPr>
            <w:r w:rsidRPr="007275DF">
              <w:rPr>
                <w:noProof/>
                <w:sz w:val="16"/>
              </w:rPr>
              <w:t xml:space="preserve">As specified in </w:t>
            </w:r>
            <w:r>
              <w:rPr>
                <w:noProof/>
                <w:sz w:val="16"/>
              </w:rPr>
              <w:t>A.3.26.2.2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200" type="#_x0000_t75" style="width:20.5pt;height:20.5pt" o:ole="">
                  <v:imagedata r:id="rId179" o:title=""/>
                </v:shape>
                <o:OLEObject Type="Embed" ProgID="Equation.3" ShapeID="_x0000_i1200" DrawAspect="Content" ObjectID="_1783797247" r:id="rId20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201" type="#_x0000_t75" style="width:20.5pt;height:20.5pt" o:ole="" fillcolor="window">
                  <v:imagedata r:id="rId13" o:title=""/>
                </v:shape>
                <o:OLEObject Type="Embed" ProgID="Equation.3" ShapeID="_x0000_i1201" DrawAspect="Content" ObjectID="_1783797248" r:id="rId201"/>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202" type="#_x0000_t75" style="width:20.5pt;height:20.5pt" o:ole="" fillcolor="window">
                  <v:imagedata r:id="rId13" o:title=""/>
                </v:shape>
                <o:OLEObject Type="Embed" ProgID="Equation.3" ShapeID="_x0000_i1202" DrawAspect="Content" ObjectID="_1783797249" r:id="rId202"/>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203" type="#_x0000_t75" style="width:30.5pt;height:15.5pt" o:ole="" fillcolor="window">
                  <v:imagedata r:id="rId44" o:title=""/>
                </v:shape>
                <o:OLEObject Type="Embed" ProgID="Equation.3" ShapeID="_x0000_i1203" DrawAspect="Content" ObjectID="_1783797250" r:id="rId203"/>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204" type="#_x0000_t75" style="width:30.5pt;height:15.5pt" o:ole="" fillcolor="window">
                  <v:imagedata r:id="rId44" o:title=""/>
                </v:shape>
                <o:OLEObject Type="Embed" ProgID="Equation.3" ShapeID="_x0000_i1204" DrawAspect="Content" ObjectID="_1783797251" r:id="rId204"/>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D604927" w14:textId="77777777" w:rsidTr="006D0B54">
        <w:trPr>
          <w:trHeight w:val="20"/>
          <w:jc w:val="center"/>
        </w:trPr>
        <w:tc>
          <w:tcPr>
            <w:tcW w:w="3138" w:type="dxa"/>
            <w:gridSpan w:val="2"/>
            <w:vAlign w:val="center"/>
          </w:tcPr>
          <w:p w14:paraId="72A3198D"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9428D8" w:rsidRPr="007275DF" w:rsidRDefault="009428D8" w:rsidP="00127567">
            <w:pPr>
              <w:pStyle w:val="TAC"/>
              <w:rPr>
                <w:rFonts w:eastAsiaTheme="minorEastAsia"/>
              </w:rPr>
            </w:pPr>
          </w:p>
        </w:tc>
        <w:tc>
          <w:tcPr>
            <w:tcW w:w="1271" w:type="dxa"/>
            <w:vAlign w:val="center"/>
          </w:tcPr>
          <w:p w14:paraId="184078B1" w14:textId="77777777" w:rsidR="009428D8" w:rsidRPr="007275DF" w:rsidRDefault="009428D8" w:rsidP="00127567">
            <w:pPr>
              <w:pStyle w:val="TAC"/>
              <w:rPr>
                <w:lang w:eastAsia="ja-JP"/>
              </w:rPr>
            </w:pPr>
            <w:r w:rsidRPr="007275DF">
              <w:rPr>
                <w:rFonts w:eastAsiaTheme="minorEastAsia"/>
              </w:rPr>
              <w:t>dBm/BW</w:t>
            </w:r>
          </w:p>
        </w:tc>
        <w:tc>
          <w:tcPr>
            <w:tcW w:w="1693" w:type="dxa"/>
          </w:tcPr>
          <w:p w14:paraId="7C62DF8F" w14:textId="77777777" w:rsidR="009428D8" w:rsidRPr="007275DF" w:rsidRDefault="009428D8" w:rsidP="00127567">
            <w:pPr>
              <w:pStyle w:val="TAC"/>
              <w:rPr>
                <w:lang w:eastAsia="ja-JP"/>
              </w:rPr>
            </w:pPr>
            <w:r w:rsidRPr="007275DF">
              <w:rPr>
                <w:lang w:eastAsia="ja-JP"/>
              </w:rPr>
              <w:t>-101.6</w:t>
            </w:r>
          </w:p>
        </w:tc>
        <w:tc>
          <w:tcPr>
            <w:tcW w:w="1559" w:type="dxa"/>
          </w:tcPr>
          <w:p w14:paraId="7827792A" w14:textId="77777777" w:rsidR="009428D8" w:rsidRPr="007275DF" w:rsidRDefault="009428D8" w:rsidP="00127567">
            <w:pPr>
              <w:pStyle w:val="TAC"/>
              <w:rPr>
                <w:lang w:eastAsia="ja-JP"/>
              </w:rPr>
            </w:pPr>
            <w:r w:rsidRPr="007275DF">
              <w:rPr>
                <w:lang w:eastAsia="ja-JP"/>
              </w:rPr>
              <w:t>-101.6</w:t>
            </w:r>
          </w:p>
        </w:tc>
      </w:tr>
      <w:tr w:rsidR="009428D8" w:rsidRPr="007275DF" w14:paraId="51B48897" w14:textId="77777777" w:rsidTr="006D0B54">
        <w:trPr>
          <w:trHeight w:val="20"/>
          <w:jc w:val="center"/>
        </w:trPr>
        <w:tc>
          <w:tcPr>
            <w:tcW w:w="3138" w:type="dxa"/>
            <w:gridSpan w:val="2"/>
            <w:vAlign w:val="center"/>
          </w:tcPr>
          <w:p w14:paraId="11E3319E"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9428D8" w:rsidRPr="007275DF" w:rsidRDefault="009428D8" w:rsidP="00127567">
            <w:pPr>
              <w:pStyle w:val="TAC"/>
              <w:rPr>
                <w:rFonts w:eastAsiaTheme="minorEastAsia"/>
              </w:rPr>
            </w:pPr>
          </w:p>
        </w:tc>
        <w:tc>
          <w:tcPr>
            <w:tcW w:w="1271" w:type="dxa"/>
            <w:vAlign w:val="center"/>
          </w:tcPr>
          <w:p w14:paraId="31876F51" w14:textId="77777777" w:rsidR="009428D8" w:rsidRPr="007275DF" w:rsidRDefault="009428D8" w:rsidP="00127567">
            <w:pPr>
              <w:pStyle w:val="TAC"/>
              <w:rPr>
                <w:lang w:eastAsia="ja-JP"/>
              </w:rPr>
            </w:pPr>
            <w:r w:rsidRPr="007275DF">
              <w:rPr>
                <w:rFonts w:eastAsiaTheme="minorEastAsia"/>
              </w:rPr>
              <w:t>dBm/BW</w:t>
            </w:r>
          </w:p>
        </w:tc>
        <w:tc>
          <w:tcPr>
            <w:tcW w:w="1693" w:type="dxa"/>
          </w:tcPr>
          <w:p w14:paraId="33C6500B" w14:textId="77777777" w:rsidR="009428D8" w:rsidRPr="007275DF" w:rsidRDefault="009428D8" w:rsidP="00127567">
            <w:pPr>
              <w:pStyle w:val="TAC"/>
              <w:rPr>
                <w:lang w:eastAsia="ja-JP"/>
              </w:rPr>
            </w:pPr>
            <w:r w:rsidRPr="007275DF">
              <w:rPr>
                <w:lang w:eastAsia="ja-JP"/>
              </w:rPr>
              <w:t>-101.6</w:t>
            </w:r>
          </w:p>
        </w:tc>
        <w:tc>
          <w:tcPr>
            <w:tcW w:w="1559" w:type="dxa"/>
          </w:tcPr>
          <w:p w14:paraId="59F972C3" w14:textId="77777777" w:rsidR="009428D8" w:rsidRPr="007275DF" w:rsidRDefault="009428D8" w:rsidP="00127567">
            <w:pPr>
              <w:pStyle w:val="TAC"/>
              <w:rPr>
                <w:lang w:eastAsia="ja-JP"/>
              </w:rPr>
            </w:pPr>
            <w:r w:rsidRPr="007275DF">
              <w:rPr>
                <w:lang w:eastAsia="ja-JP"/>
              </w:rPr>
              <w:t>-87</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5D0AA1" w:rsidRPr="007275DF" w14:paraId="42776B6B" w14:textId="77777777" w:rsidTr="001F082D">
        <w:trPr>
          <w:trHeight w:val="20"/>
          <w:jc w:val="center"/>
        </w:trPr>
        <w:tc>
          <w:tcPr>
            <w:tcW w:w="3138" w:type="dxa"/>
            <w:gridSpan w:val="2"/>
            <w:vAlign w:val="center"/>
          </w:tcPr>
          <w:p w14:paraId="6448EECC" w14:textId="77777777" w:rsidR="005D0AA1" w:rsidRPr="007275DF" w:rsidRDefault="005D0AA1" w:rsidP="005D0AA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5D0AA1" w:rsidRPr="007275DF" w:rsidRDefault="005D0AA1" w:rsidP="005D0AA1">
            <w:pPr>
              <w:pStyle w:val="TAC"/>
              <w:rPr>
                <w:lang w:eastAsia="ja-JP"/>
              </w:rPr>
            </w:pPr>
          </w:p>
        </w:tc>
        <w:tc>
          <w:tcPr>
            <w:tcW w:w="1271" w:type="dxa"/>
            <w:vAlign w:val="center"/>
          </w:tcPr>
          <w:p w14:paraId="153BFD26" w14:textId="77777777" w:rsidR="005D0AA1" w:rsidRPr="007275DF" w:rsidRDefault="005D0AA1" w:rsidP="005D0AA1">
            <w:pPr>
              <w:pStyle w:val="TAC"/>
              <w:rPr>
                <w:lang w:eastAsia="ja-JP"/>
              </w:rPr>
            </w:pPr>
          </w:p>
        </w:tc>
        <w:tc>
          <w:tcPr>
            <w:tcW w:w="1693" w:type="dxa"/>
            <w:vAlign w:val="center"/>
          </w:tcPr>
          <w:p w14:paraId="396B4A29" w14:textId="77777777" w:rsidR="005D0AA1" w:rsidRPr="007275DF" w:rsidRDefault="005D0AA1" w:rsidP="005D0AA1">
            <w:pPr>
              <w:pStyle w:val="TAC"/>
              <w:rPr>
                <w:lang w:eastAsia="ja-JP"/>
              </w:rPr>
            </w:pPr>
            <w:r w:rsidRPr="007275DF">
              <w:rPr>
                <w:noProof/>
                <w:sz w:val="16"/>
              </w:rPr>
              <w:t>1</w:t>
            </w:r>
          </w:p>
        </w:tc>
        <w:tc>
          <w:tcPr>
            <w:tcW w:w="1559" w:type="dxa"/>
            <w:vAlign w:val="center"/>
          </w:tcPr>
          <w:p w14:paraId="6408D8F0" w14:textId="03E5C235" w:rsidR="005D0AA1" w:rsidRPr="007275DF" w:rsidRDefault="005D0AA1" w:rsidP="005D0AA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5D0AA1" w:rsidRPr="007275DF" w14:paraId="35ECCAB7" w14:textId="77777777" w:rsidTr="001F082D">
        <w:trPr>
          <w:trHeight w:val="20"/>
          <w:jc w:val="center"/>
        </w:trPr>
        <w:tc>
          <w:tcPr>
            <w:tcW w:w="3138" w:type="dxa"/>
            <w:gridSpan w:val="2"/>
            <w:vAlign w:val="center"/>
          </w:tcPr>
          <w:p w14:paraId="7A60C7DA" w14:textId="77777777" w:rsidR="005D0AA1" w:rsidRPr="007275DF" w:rsidRDefault="005D0AA1" w:rsidP="005D0AA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5D0AA1" w:rsidRPr="007275DF" w:rsidRDefault="005D0AA1" w:rsidP="005D0AA1">
            <w:pPr>
              <w:pStyle w:val="TAC"/>
              <w:rPr>
                <w:lang w:eastAsia="ja-JP"/>
              </w:rPr>
            </w:pPr>
          </w:p>
        </w:tc>
        <w:tc>
          <w:tcPr>
            <w:tcW w:w="1271" w:type="dxa"/>
            <w:vAlign w:val="center"/>
          </w:tcPr>
          <w:p w14:paraId="4227EDCF" w14:textId="77777777" w:rsidR="005D0AA1" w:rsidRPr="007275DF" w:rsidRDefault="005D0AA1" w:rsidP="005D0AA1">
            <w:pPr>
              <w:pStyle w:val="TAC"/>
              <w:rPr>
                <w:lang w:eastAsia="ja-JP"/>
              </w:rPr>
            </w:pPr>
          </w:p>
        </w:tc>
        <w:tc>
          <w:tcPr>
            <w:tcW w:w="1693" w:type="dxa"/>
            <w:vAlign w:val="center"/>
          </w:tcPr>
          <w:p w14:paraId="10DAE4DC" w14:textId="77777777" w:rsidR="005D0AA1" w:rsidRPr="007275DF" w:rsidRDefault="005D0AA1" w:rsidP="005D0AA1">
            <w:pPr>
              <w:pStyle w:val="TAC"/>
              <w:rPr>
                <w:lang w:eastAsia="ja-JP"/>
              </w:rPr>
            </w:pPr>
            <w:r w:rsidRPr="007275DF">
              <w:rPr>
                <w:noProof/>
                <w:sz w:val="16"/>
              </w:rPr>
              <w:t>1</w:t>
            </w:r>
          </w:p>
        </w:tc>
        <w:tc>
          <w:tcPr>
            <w:tcW w:w="1559" w:type="dxa"/>
            <w:vAlign w:val="center"/>
          </w:tcPr>
          <w:p w14:paraId="388A8A6A" w14:textId="20580DA6" w:rsidR="005D0AA1" w:rsidRPr="007275DF" w:rsidRDefault="005D0AA1" w:rsidP="005D0AA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5D0AA1" w:rsidRPr="007275DF" w14:paraId="5D9D7202" w14:textId="77777777" w:rsidTr="006D0B54">
        <w:trPr>
          <w:trHeight w:val="20"/>
          <w:jc w:val="center"/>
        </w:trPr>
        <w:tc>
          <w:tcPr>
            <w:tcW w:w="3138" w:type="dxa"/>
            <w:gridSpan w:val="2"/>
            <w:vAlign w:val="center"/>
          </w:tcPr>
          <w:p w14:paraId="5829AFE3" w14:textId="77777777" w:rsidR="005D0AA1" w:rsidRPr="007275DF" w:rsidRDefault="005D0AA1" w:rsidP="005D0AA1">
            <w:pPr>
              <w:pStyle w:val="TAL"/>
              <w:rPr>
                <w:rFonts w:cs="Arial"/>
                <w:lang w:eastAsia="ja-JP"/>
              </w:rPr>
            </w:pPr>
            <w:r w:rsidRPr="007275DF">
              <w:rPr>
                <w:rFonts w:cs="Arial"/>
                <w:lang w:eastAsia="ja-JP"/>
              </w:rPr>
              <w:t>DL CCA model</w:t>
            </w:r>
          </w:p>
        </w:tc>
        <w:tc>
          <w:tcPr>
            <w:tcW w:w="1271" w:type="dxa"/>
            <w:vAlign w:val="center"/>
          </w:tcPr>
          <w:p w14:paraId="524D7666" w14:textId="77777777" w:rsidR="005D0AA1" w:rsidRPr="007275DF" w:rsidRDefault="005D0AA1" w:rsidP="005D0AA1">
            <w:pPr>
              <w:pStyle w:val="TAC"/>
              <w:rPr>
                <w:lang w:eastAsia="ja-JP"/>
              </w:rPr>
            </w:pPr>
          </w:p>
        </w:tc>
        <w:tc>
          <w:tcPr>
            <w:tcW w:w="1271" w:type="dxa"/>
            <w:vAlign w:val="center"/>
          </w:tcPr>
          <w:p w14:paraId="00C40638" w14:textId="77777777" w:rsidR="005D0AA1" w:rsidRPr="007275DF" w:rsidRDefault="005D0AA1" w:rsidP="005D0AA1">
            <w:pPr>
              <w:pStyle w:val="TAC"/>
              <w:rPr>
                <w:lang w:eastAsia="ja-JP"/>
              </w:rPr>
            </w:pPr>
          </w:p>
        </w:tc>
        <w:tc>
          <w:tcPr>
            <w:tcW w:w="1693" w:type="dxa"/>
            <w:vAlign w:val="center"/>
          </w:tcPr>
          <w:p w14:paraId="7B2F39AE" w14:textId="77777777" w:rsidR="005D0AA1" w:rsidRPr="007275DF" w:rsidRDefault="005D0AA1" w:rsidP="005D0AA1">
            <w:pPr>
              <w:pStyle w:val="TAC"/>
              <w:rPr>
                <w:lang w:eastAsia="ja-JP"/>
              </w:rPr>
            </w:pPr>
            <w:r w:rsidRPr="007275DF">
              <w:rPr>
                <w:lang w:eastAsia="ja-JP"/>
              </w:rPr>
              <w:t>N/A</w:t>
            </w:r>
          </w:p>
        </w:tc>
        <w:tc>
          <w:tcPr>
            <w:tcW w:w="1559" w:type="dxa"/>
          </w:tcPr>
          <w:p w14:paraId="5DC4AFE9" w14:textId="6D105B17" w:rsidR="005D0AA1" w:rsidRPr="007275DF" w:rsidRDefault="005D0AA1" w:rsidP="005D0AA1">
            <w:pPr>
              <w:pStyle w:val="TAC"/>
              <w:rPr>
                <w:lang w:eastAsia="ja-JP"/>
              </w:rPr>
            </w:pPr>
            <w:r w:rsidRPr="007275DF">
              <w:rPr>
                <w:noProof/>
                <w:sz w:val="16"/>
              </w:rPr>
              <w:t xml:space="preserve">As specifieed in </w:t>
            </w:r>
            <w:r>
              <w:rPr>
                <w:noProof/>
                <w:sz w:val="16"/>
              </w:rPr>
              <w:t>A.3.26.2.1</w:t>
            </w:r>
          </w:p>
        </w:tc>
      </w:tr>
      <w:tr w:rsidR="005D0AA1" w:rsidRPr="007275DF" w14:paraId="20AF5A3D" w14:textId="77777777" w:rsidTr="006D0B54">
        <w:trPr>
          <w:trHeight w:val="20"/>
          <w:jc w:val="center"/>
        </w:trPr>
        <w:tc>
          <w:tcPr>
            <w:tcW w:w="3138" w:type="dxa"/>
            <w:gridSpan w:val="2"/>
            <w:vAlign w:val="center"/>
          </w:tcPr>
          <w:p w14:paraId="7C2B93EF" w14:textId="77777777" w:rsidR="005D0AA1" w:rsidRPr="007275DF" w:rsidRDefault="005D0AA1" w:rsidP="005D0AA1">
            <w:pPr>
              <w:pStyle w:val="TAL"/>
              <w:rPr>
                <w:rFonts w:cs="Arial"/>
                <w:lang w:eastAsia="ja-JP"/>
              </w:rPr>
            </w:pPr>
            <w:r w:rsidRPr="007275DF">
              <w:rPr>
                <w:rFonts w:cs="Arial"/>
                <w:lang w:eastAsia="ja-JP"/>
              </w:rPr>
              <w:t>UL CCA model</w:t>
            </w:r>
          </w:p>
        </w:tc>
        <w:tc>
          <w:tcPr>
            <w:tcW w:w="1271" w:type="dxa"/>
            <w:vAlign w:val="center"/>
          </w:tcPr>
          <w:p w14:paraId="2ED73688" w14:textId="77777777" w:rsidR="005D0AA1" w:rsidRPr="007275DF" w:rsidRDefault="005D0AA1" w:rsidP="005D0AA1">
            <w:pPr>
              <w:pStyle w:val="TAC"/>
              <w:rPr>
                <w:lang w:eastAsia="ja-JP"/>
              </w:rPr>
            </w:pPr>
          </w:p>
        </w:tc>
        <w:tc>
          <w:tcPr>
            <w:tcW w:w="1271" w:type="dxa"/>
            <w:vAlign w:val="center"/>
          </w:tcPr>
          <w:p w14:paraId="1153B8E1" w14:textId="77777777" w:rsidR="005D0AA1" w:rsidRPr="007275DF" w:rsidRDefault="005D0AA1" w:rsidP="005D0AA1">
            <w:pPr>
              <w:pStyle w:val="TAC"/>
              <w:rPr>
                <w:lang w:eastAsia="ja-JP"/>
              </w:rPr>
            </w:pPr>
          </w:p>
        </w:tc>
        <w:tc>
          <w:tcPr>
            <w:tcW w:w="1693" w:type="dxa"/>
            <w:vAlign w:val="center"/>
          </w:tcPr>
          <w:p w14:paraId="53E84F6D" w14:textId="77777777" w:rsidR="005D0AA1" w:rsidRPr="007275DF" w:rsidRDefault="005D0AA1" w:rsidP="005D0AA1">
            <w:pPr>
              <w:pStyle w:val="TAC"/>
              <w:rPr>
                <w:lang w:eastAsia="ja-JP"/>
              </w:rPr>
            </w:pPr>
            <w:r w:rsidRPr="007275DF">
              <w:rPr>
                <w:lang w:eastAsia="ja-JP"/>
              </w:rPr>
              <w:t>N/A</w:t>
            </w:r>
          </w:p>
        </w:tc>
        <w:tc>
          <w:tcPr>
            <w:tcW w:w="1559" w:type="dxa"/>
          </w:tcPr>
          <w:p w14:paraId="123BF193" w14:textId="27836DA1" w:rsidR="005D0AA1" w:rsidRPr="007275DF" w:rsidRDefault="005D0AA1" w:rsidP="005D0AA1">
            <w:pPr>
              <w:pStyle w:val="TAC"/>
              <w:rPr>
                <w:lang w:eastAsia="ja-JP"/>
              </w:rPr>
            </w:pPr>
            <w:r w:rsidRPr="007275DF">
              <w:rPr>
                <w:noProof/>
                <w:sz w:val="16"/>
              </w:rPr>
              <w:t xml:space="preserve">As specified in </w:t>
            </w:r>
            <w:r>
              <w:rPr>
                <w:noProof/>
                <w:sz w:val="16"/>
              </w:rPr>
              <w:t>A.3.26.2.2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205" type="#_x0000_t75" style="width:20.5pt;height:20.5pt" o:ole="">
                  <v:imagedata r:id="rId179" o:title=""/>
                </v:shape>
                <o:OLEObject Type="Embed" ProgID="Equation.3" ShapeID="_x0000_i1205" DrawAspect="Content" ObjectID="_1783797252" r:id="rId20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206" type="#_x0000_t75" style="width:20.5pt;height:20.5pt" o:ole="" fillcolor="window">
                  <v:imagedata r:id="rId13" o:title=""/>
                </v:shape>
                <o:OLEObject Type="Embed" ProgID="Equation.3" ShapeID="_x0000_i1206" DrawAspect="Content" ObjectID="_1783797253" r:id="rId206"/>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207" type="#_x0000_t75" style="width:20.5pt;height:20.5pt" o:ole="" fillcolor="window">
                  <v:imagedata r:id="rId13" o:title=""/>
                </v:shape>
                <o:OLEObject Type="Embed" ProgID="Equation.3" ShapeID="_x0000_i1207" DrawAspect="Content" ObjectID="_1783797254" r:id="rId207"/>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208" type="#_x0000_t75" style="width:30.5pt;height:15.5pt" o:ole="" fillcolor="window">
                  <v:imagedata r:id="rId44" o:title=""/>
                </v:shape>
                <o:OLEObject Type="Embed" ProgID="Equation.3" ShapeID="_x0000_i1208" DrawAspect="Content" ObjectID="_1783797255" r:id="rId208"/>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209" type="#_x0000_t75" style="width:30.5pt;height:15.5pt" o:ole="" fillcolor="window">
                  <v:imagedata r:id="rId44" o:title=""/>
                </v:shape>
                <o:OLEObject Type="Embed" ProgID="Equation.3" ShapeID="_x0000_i1209" DrawAspect="Content" ObjectID="_1783797256" r:id="rId209"/>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A4B0AFE" w14:textId="77777777" w:rsidTr="006D0B54">
        <w:trPr>
          <w:trHeight w:val="20"/>
          <w:jc w:val="center"/>
        </w:trPr>
        <w:tc>
          <w:tcPr>
            <w:tcW w:w="3138" w:type="dxa"/>
            <w:gridSpan w:val="2"/>
            <w:vAlign w:val="center"/>
          </w:tcPr>
          <w:p w14:paraId="45782BD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9428D8" w:rsidRPr="007275DF" w:rsidRDefault="009428D8" w:rsidP="00127567">
            <w:pPr>
              <w:pStyle w:val="TAC"/>
              <w:rPr>
                <w:rFonts w:eastAsiaTheme="minorEastAsia"/>
              </w:rPr>
            </w:pPr>
          </w:p>
        </w:tc>
        <w:tc>
          <w:tcPr>
            <w:tcW w:w="1271" w:type="dxa"/>
            <w:vAlign w:val="center"/>
          </w:tcPr>
          <w:p w14:paraId="1DA634C4" w14:textId="77777777" w:rsidR="009428D8" w:rsidRPr="007275DF" w:rsidRDefault="009428D8" w:rsidP="00127567">
            <w:pPr>
              <w:pStyle w:val="TAC"/>
              <w:rPr>
                <w:lang w:eastAsia="ja-JP"/>
              </w:rPr>
            </w:pPr>
            <w:r w:rsidRPr="007275DF">
              <w:rPr>
                <w:rFonts w:eastAsiaTheme="minorEastAsia"/>
              </w:rPr>
              <w:t>dBm/BW</w:t>
            </w:r>
          </w:p>
        </w:tc>
        <w:tc>
          <w:tcPr>
            <w:tcW w:w="1693" w:type="dxa"/>
          </w:tcPr>
          <w:p w14:paraId="0C43152E" w14:textId="77777777" w:rsidR="009428D8" w:rsidRPr="007275DF" w:rsidRDefault="009428D8" w:rsidP="00127567">
            <w:pPr>
              <w:pStyle w:val="TAC"/>
              <w:rPr>
                <w:lang w:eastAsia="ja-JP"/>
              </w:rPr>
            </w:pPr>
            <w:r w:rsidRPr="007275DF">
              <w:rPr>
                <w:lang w:eastAsia="ja-JP"/>
              </w:rPr>
              <w:t>-101.6</w:t>
            </w:r>
          </w:p>
        </w:tc>
        <w:tc>
          <w:tcPr>
            <w:tcW w:w="1559" w:type="dxa"/>
          </w:tcPr>
          <w:p w14:paraId="04902E40" w14:textId="77777777" w:rsidR="009428D8" w:rsidRPr="007275DF" w:rsidRDefault="009428D8" w:rsidP="00127567">
            <w:pPr>
              <w:pStyle w:val="TAC"/>
              <w:rPr>
                <w:lang w:eastAsia="ja-JP"/>
              </w:rPr>
            </w:pPr>
            <w:r w:rsidRPr="007275DF">
              <w:rPr>
                <w:lang w:eastAsia="ja-JP"/>
              </w:rPr>
              <w:t>-101.6</w:t>
            </w:r>
          </w:p>
        </w:tc>
      </w:tr>
      <w:tr w:rsidR="009428D8" w:rsidRPr="007275DF" w14:paraId="347A0F92" w14:textId="77777777" w:rsidTr="006D0B54">
        <w:trPr>
          <w:trHeight w:val="20"/>
          <w:jc w:val="center"/>
        </w:trPr>
        <w:tc>
          <w:tcPr>
            <w:tcW w:w="3138" w:type="dxa"/>
            <w:gridSpan w:val="2"/>
            <w:vAlign w:val="center"/>
          </w:tcPr>
          <w:p w14:paraId="1BF17F87"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9428D8" w:rsidRPr="007275DF" w:rsidRDefault="009428D8" w:rsidP="00127567">
            <w:pPr>
              <w:pStyle w:val="TAC"/>
              <w:rPr>
                <w:rFonts w:eastAsiaTheme="minorEastAsia"/>
              </w:rPr>
            </w:pPr>
          </w:p>
        </w:tc>
        <w:tc>
          <w:tcPr>
            <w:tcW w:w="1271" w:type="dxa"/>
            <w:vAlign w:val="center"/>
          </w:tcPr>
          <w:p w14:paraId="575A7B03" w14:textId="77777777" w:rsidR="009428D8" w:rsidRPr="007275DF" w:rsidRDefault="009428D8" w:rsidP="00127567">
            <w:pPr>
              <w:pStyle w:val="TAC"/>
              <w:rPr>
                <w:lang w:eastAsia="ja-JP"/>
              </w:rPr>
            </w:pPr>
            <w:r w:rsidRPr="007275DF">
              <w:rPr>
                <w:rFonts w:eastAsiaTheme="minorEastAsia"/>
              </w:rPr>
              <w:t>dBm/BW</w:t>
            </w:r>
          </w:p>
        </w:tc>
        <w:tc>
          <w:tcPr>
            <w:tcW w:w="1693" w:type="dxa"/>
          </w:tcPr>
          <w:p w14:paraId="452DFE1A" w14:textId="77777777" w:rsidR="009428D8" w:rsidRPr="007275DF" w:rsidRDefault="009428D8" w:rsidP="00127567">
            <w:pPr>
              <w:pStyle w:val="TAC"/>
              <w:rPr>
                <w:lang w:eastAsia="ja-JP"/>
              </w:rPr>
            </w:pPr>
            <w:r w:rsidRPr="007275DF">
              <w:rPr>
                <w:lang w:eastAsia="ja-JP"/>
              </w:rPr>
              <w:t>-101.6</w:t>
            </w:r>
          </w:p>
        </w:tc>
        <w:tc>
          <w:tcPr>
            <w:tcW w:w="1559" w:type="dxa"/>
          </w:tcPr>
          <w:p w14:paraId="107A0763" w14:textId="77777777" w:rsidR="009428D8" w:rsidRPr="007275DF" w:rsidRDefault="009428D8" w:rsidP="00127567">
            <w:pPr>
              <w:pStyle w:val="TAC"/>
              <w:rPr>
                <w:lang w:eastAsia="ja-JP"/>
              </w:rPr>
            </w:pPr>
            <w:r w:rsidRPr="007275DF">
              <w:rPr>
                <w:lang w:eastAsia="ja-JP"/>
              </w:rPr>
              <w:t>-87</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060D15BB" w:rsidR="009428D8" w:rsidRPr="007275DF" w:rsidRDefault="009428D8"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sectPr w:rsidR="009428D8" w:rsidRPr="007275DF" w:rsidSect="000F7A14">
      <w:headerReference w:type="default" r:id="rId210"/>
      <w:footerReference w:type="default" r:id="rId211"/>
      <w:pgSz w:w="12240" w:h="15840"/>
      <w:pgMar w:top="1440" w:right="1440" w:bottom="1440" w:left="1440" w:header="720" w:footer="720" w:gutter="0"/>
      <w:pgNumType w:start="407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5F5E0A" w14:textId="77777777" w:rsidR="0005167D" w:rsidRDefault="0005167D" w:rsidP="0064056D">
      <w:pPr>
        <w:spacing w:after="0"/>
      </w:pPr>
      <w:r>
        <w:separator/>
      </w:r>
    </w:p>
  </w:endnote>
  <w:endnote w:type="continuationSeparator" w:id="0">
    <w:p w14:paraId="498C6BB1" w14:textId="77777777" w:rsidR="0005167D" w:rsidRDefault="0005167D"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835022" w14:textId="77777777" w:rsidR="0005167D" w:rsidRDefault="0005167D" w:rsidP="0064056D">
      <w:pPr>
        <w:spacing w:after="0"/>
      </w:pPr>
      <w:r>
        <w:separator/>
      </w:r>
    </w:p>
  </w:footnote>
  <w:footnote w:type="continuationSeparator" w:id="0">
    <w:p w14:paraId="3E15B0C7" w14:textId="77777777" w:rsidR="0005167D" w:rsidRDefault="0005167D"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b/>
        <w:noProof/>
        <w:sz w:val="18"/>
        <w:lang w:val="en-US"/>
      </w:rPr>
      <w:id w:val="115806796"/>
      <w:docPartObj>
        <w:docPartGallery w:val="Page Numbers (Top of Page)"/>
        <w:docPartUnique/>
      </w:docPartObj>
    </w:sdtPr>
    <w:sdtContent>
      <w:p w14:paraId="33449AA5" w14:textId="7AE65B74" w:rsidR="00EA2AC1" w:rsidRPr="00512A44" w:rsidRDefault="00EA2AC1" w:rsidP="00EA2AC1">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3A7805">
          <w:rPr>
            <w:rFonts w:ascii="Arial" w:hAnsi="Arial" w:cs="Arial"/>
            <w:b/>
            <w:sz w:val="18"/>
            <w:szCs w:val="18"/>
            <w:lang w:val="sv-FI"/>
          </w:rPr>
          <w:t>1</w:t>
        </w:r>
        <w:r w:rsidR="002A1CE5">
          <w:rPr>
            <w:rFonts w:ascii="Arial" w:hAnsi="Arial" w:cs="Arial"/>
            <w:b/>
            <w:sz w:val="18"/>
            <w:szCs w:val="18"/>
            <w:lang w:val="sv-FI"/>
          </w:rPr>
          <w:t>4</w:t>
        </w:r>
        <w:r w:rsidRPr="00512A44">
          <w:rPr>
            <w:rFonts w:ascii="Arial" w:hAnsi="Arial" w:cs="Arial"/>
            <w:b/>
            <w:sz w:val="18"/>
            <w:szCs w:val="18"/>
            <w:lang w:val="sv-FI"/>
          </w:rPr>
          <w:t>.0 (</w:t>
        </w:r>
        <w:r w:rsidR="003A7805" w:rsidRPr="00512A44">
          <w:rPr>
            <w:rFonts w:ascii="Arial" w:hAnsi="Arial" w:cs="Arial"/>
            <w:b/>
            <w:sz w:val="18"/>
            <w:szCs w:val="18"/>
            <w:lang w:val="sv-FI"/>
          </w:rPr>
          <w:t>202</w:t>
        </w:r>
        <w:r w:rsidR="003A7805">
          <w:rPr>
            <w:rFonts w:ascii="Arial" w:hAnsi="Arial" w:cs="Arial"/>
            <w:b/>
            <w:sz w:val="18"/>
            <w:szCs w:val="18"/>
            <w:lang w:val="sv-FI"/>
          </w:rPr>
          <w:t>4</w:t>
        </w:r>
        <w:r w:rsidRPr="00512A44">
          <w:rPr>
            <w:rFonts w:ascii="Arial" w:hAnsi="Arial" w:cs="Arial"/>
            <w:b/>
            <w:sz w:val="18"/>
            <w:szCs w:val="18"/>
            <w:lang w:val="sv-FI"/>
          </w:rPr>
          <w:t>-</w:t>
        </w:r>
        <w:r w:rsidR="003A7805">
          <w:rPr>
            <w:rFonts w:ascii="Arial" w:hAnsi="Arial" w:cs="Arial"/>
            <w:b/>
            <w:sz w:val="18"/>
            <w:szCs w:val="18"/>
            <w:lang w:val="sv-FI"/>
          </w:rPr>
          <w:t>0</w:t>
        </w:r>
        <w:r w:rsidR="002A1CE5">
          <w:rPr>
            <w:rFonts w:ascii="Arial" w:hAnsi="Arial" w:cs="Arial"/>
            <w:b/>
            <w:sz w:val="18"/>
            <w:szCs w:val="18"/>
            <w:lang w:val="sv-FI"/>
          </w:rPr>
          <w:t>6</w:t>
        </w:r>
        <w:r w:rsidRPr="00512A44">
          <w:rPr>
            <w:rFonts w:ascii="Arial" w:hAnsi="Arial" w:cs="Arial"/>
            <w:b/>
            <w:sz w:val="18"/>
            <w:szCs w:val="18"/>
            <w:lang w:val="sv-FI"/>
          </w:rPr>
          <w:t>)</w:t>
        </w:r>
      </w:p>
      <w:p w14:paraId="69ED8015" w14:textId="77777777" w:rsidR="00EA2AC1" w:rsidRDefault="00EA2AC1" w:rsidP="00EA2AC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5C3C68C7" w:rsidR="004B148F" w:rsidRDefault="00EA2AC1">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41FD"/>
    <w:rsid w:val="00012DC3"/>
    <w:rsid w:val="00012F3A"/>
    <w:rsid w:val="00014AF2"/>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4084"/>
    <w:rsid w:val="00044290"/>
    <w:rsid w:val="00045C4F"/>
    <w:rsid w:val="00045CCA"/>
    <w:rsid w:val="000463F7"/>
    <w:rsid w:val="00046C2F"/>
    <w:rsid w:val="0005055D"/>
    <w:rsid w:val="0005167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34CA"/>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136"/>
    <w:rsid w:val="00096587"/>
    <w:rsid w:val="000A23B9"/>
    <w:rsid w:val="000A35CA"/>
    <w:rsid w:val="000A56F3"/>
    <w:rsid w:val="000A56F6"/>
    <w:rsid w:val="000A69C5"/>
    <w:rsid w:val="000A6C10"/>
    <w:rsid w:val="000B013B"/>
    <w:rsid w:val="000B03D8"/>
    <w:rsid w:val="000B0FEF"/>
    <w:rsid w:val="000B1160"/>
    <w:rsid w:val="000B205C"/>
    <w:rsid w:val="000B3343"/>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A14"/>
    <w:rsid w:val="000F7B6A"/>
    <w:rsid w:val="000F7BC5"/>
    <w:rsid w:val="000F7D3B"/>
    <w:rsid w:val="0010180C"/>
    <w:rsid w:val="00104F0D"/>
    <w:rsid w:val="00105237"/>
    <w:rsid w:val="00105702"/>
    <w:rsid w:val="001057F6"/>
    <w:rsid w:val="00106E75"/>
    <w:rsid w:val="0011087B"/>
    <w:rsid w:val="001119ED"/>
    <w:rsid w:val="00111F0C"/>
    <w:rsid w:val="00112D6A"/>
    <w:rsid w:val="0011366B"/>
    <w:rsid w:val="00113A6B"/>
    <w:rsid w:val="0011467C"/>
    <w:rsid w:val="00115C2B"/>
    <w:rsid w:val="001175BB"/>
    <w:rsid w:val="00117B19"/>
    <w:rsid w:val="00117CC3"/>
    <w:rsid w:val="00122FA6"/>
    <w:rsid w:val="0012379E"/>
    <w:rsid w:val="00123D53"/>
    <w:rsid w:val="00123F8D"/>
    <w:rsid w:val="001255CF"/>
    <w:rsid w:val="001268B9"/>
    <w:rsid w:val="00127567"/>
    <w:rsid w:val="00127F2F"/>
    <w:rsid w:val="0013072C"/>
    <w:rsid w:val="001316F7"/>
    <w:rsid w:val="00134AA1"/>
    <w:rsid w:val="00134DBA"/>
    <w:rsid w:val="00134E66"/>
    <w:rsid w:val="00135566"/>
    <w:rsid w:val="00137998"/>
    <w:rsid w:val="00140B28"/>
    <w:rsid w:val="00141AD4"/>
    <w:rsid w:val="0014354F"/>
    <w:rsid w:val="001436F2"/>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85259"/>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474"/>
    <w:rsid w:val="001A7657"/>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062D"/>
    <w:rsid w:val="001D1464"/>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2D"/>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5FFD"/>
    <w:rsid w:val="0022640F"/>
    <w:rsid w:val="002275A1"/>
    <w:rsid w:val="00230BAE"/>
    <w:rsid w:val="00231487"/>
    <w:rsid w:val="00231FAD"/>
    <w:rsid w:val="00233C54"/>
    <w:rsid w:val="00233FE7"/>
    <w:rsid w:val="00237A51"/>
    <w:rsid w:val="00237E78"/>
    <w:rsid w:val="00240DB7"/>
    <w:rsid w:val="00241CC7"/>
    <w:rsid w:val="00242240"/>
    <w:rsid w:val="00242453"/>
    <w:rsid w:val="0024294E"/>
    <w:rsid w:val="00242C3A"/>
    <w:rsid w:val="002436AE"/>
    <w:rsid w:val="00244D22"/>
    <w:rsid w:val="00244D33"/>
    <w:rsid w:val="00245F41"/>
    <w:rsid w:val="00246006"/>
    <w:rsid w:val="002460FF"/>
    <w:rsid w:val="00246C96"/>
    <w:rsid w:val="002475A5"/>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51D6"/>
    <w:rsid w:val="002668B7"/>
    <w:rsid w:val="0027095C"/>
    <w:rsid w:val="00270B2D"/>
    <w:rsid w:val="00271C8D"/>
    <w:rsid w:val="00271E31"/>
    <w:rsid w:val="00272F77"/>
    <w:rsid w:val="002732C9"/>
    <w:rsid w:val="00277859"/>
    <w:rsid w:val="0028184E"/>
    <w:rsid w:val="0028197D"/>
    <w:rsid w:val="00282099"/>
    <w:rsid w:val="00282A29"/>
    <w:rsid w:val="00283847"/>
    <w:rsid w:val="00283EC4"/>
    <w:rsid w:val="002846AB"/>
    <w:rsid w:val="00284EB1"/>
    <w:rsid w:val="00285795"/>
    <w:rsid w:val="00287862"/>
    <w:rsid w:val="0029022F"/>
    <w:rsid w:val="00292919"/>
    <w:rsid w:val="0029326A"/>
    <w:rsid w:val="00294DEC"/>
    <w:rsid w:val="00295254"/>
    <w:rsid w:val="00295516"/>
    <w:rsid w:val="002968DF"/>
    <w:rsid w:val="002A0BAB"/>
    <w:rsid w:val="002A1369"/>
    <w:rsid w:val="002A1CE5"/>
    <w:rsid w:val="002A29A4"/>
    <w:rsid w:val="002A2F39"/>
    <w:rsid w:val="002A3A36"/>
    <w:rsid w:val="002A4E65"/>
    <w:rsid w:val="002A79D0"/>
    <w:rsid w:val="002B17A2"/>
    <w:rsid w:val="002B2C05"/>
    <w:rsid w:val="002B5C4A"/>
    <w:rsid w:val="002B5EC0"/>
    <w:rsid w:val="002B7556"/>
    <w:rsid w:val="002B7C36"/>
    <w:rsid w:val="002C0355"/>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38A6"/>
    <w:rsid w:val="00304D0A"/>
    <w:rsid w:val="00305F08"/>
    <w:rsid w:val="00306E89"/>
    <w:rsid w:val="003074A6"/>
    <w:rsid w:val="00310824"/>
    <w:rsid w:val="0031082B"/>
    <w:rsid w:val="003126FE"/>
    <w:rsid w:val="00312CAC"/>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76E8"/>
    <w:rsid w:val="00377AAF"/>
    <w:rsid w:val="0038009E"/>
    <w:rsid w:val="00381240"/>
    <w:rsid w:val="00381694"/>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96EC1"/>
    <w:rsid w:val="003A2055"/>
    <w:rsid w:val="003A2F08"/>
    <w:rsid w:val="003A36F8"/>
    <w:rsid w:val="003A45C6"/>
    <w:rsid w:val="003A65BC"/>
    <w:rsid w:val="003A668B"/>
    <w:rsid w:val="003A6758"/>
    <w:rsid w:val="003A7805"/>
    <w:rsid w:val="003A7B08"/>
    <w:rsid w:val="003B0976"/>
    <w:rsid w:val="003B0A73"/>
    <w:rsid w:val="003B1B2D"/>
    <w:rsid w:val="003B2664"/>
    <w:rsid w:val="003B3B9B"/>
    <w:rsid w:val="003B6954"/>
    <w:rsid w:val="003B774D"/>
    <w:rsid w:val="003C1710"/>
    <w:rsid w:val="003C178B"/>
    <w:rsid w:val="003C1D3D"/>
    <w:rsid w:val="003C24C2"/>
    <w:rsid w:val="003C283E"/>
    <w:rsid w:val="003C2E70"/>
    <w:rsid w:val="003C51CE"/>
    <w:rsid w:val="003D071F"/>
    <w:rsid w:val="003D1293"/>
    <w:rsid w:val="003D1FDA"/>
    <w:rsid w:val="003D230D"/>
    <w:rsid w:val="003D3A47"/>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58A"/>
    <w:rsid w:val="003F09EA"/>
    <w:rsid w:val="003F3DA3"/>
    <w:rsid w:val="003F5E5C"/>
    <w:rsid w:val="003F61A2"/>
    <w:rsid w:val="003F67C1"/>
    <w:rsid w:val="003F7400"/>
    <w:rsid w:val="003F75E8"/>
    <w:rsid w:val="00400382"/>
    <w:rsid w:val="004007A4"/>
    <w:rsid w:val="0040279F"/>
    <w:rsid w:val="00402CC8"/>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590D"/>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4844"/>
    <w:rsid w:val="004E5093"/>
    <w:rsid w:val="004E5EE3"/>
    <w:rsid w:val="004F087C"/>
    <w:rsid w:val="004F3F0D"/>
    <w:rsid w:val="004F41E0"/>
    <w:rsid w:val="004F45B6"/>
    <w:rsid w:val="004F58F8"/>
    <w:rsid w:val="004F65A0"/>
    <w:rsid w:val="004F6A2B"/>
    <w:rsid w:val="004F6EB6"/>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355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4CC"/>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AA1"/>
    <w:rsid w:val="005D0E72"/>
    <w:rsid w:val="005D14C2"/>
    <w:rsid w:val="005D1798"/>
    <w:rsid w:val="005D2216"/>
    <w:rsid w:val="005D24E0"/>
    <w:rsid w:val="005D5537"/>
    <w:rsid w:val="005D5DDE"/>
    <w:rsid w:val="005E1583"/>
    <w:rsid w:val="005E1BA8"/>
    <w:rsid w:val="005E3320"/>
    <w:rsid w:val="005E38AD"/>
    <w:rsid w:val="005E430E"/>
    <w:rsid w:val="005E65C6"/>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0A9F"/>
    <w:rsid w:val="00621409"/>
    <w:rsid w:val="00623D5F"/>
    <w:rsid w:val="00625ABC"/>
    <w:rsid w:val="00625B2F"/>
    <w:rsid w:val="006261A5"/>
    <w:rsid w:val="00626329"/>
    <w:rsid w:val="00627E25"/>
    <w:rsid w:val="00631434"/>
    <w:rsid w:val="0063148B"/>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2C9"/>
    <w:rsid w:val="006465C4"/>
    <w:rsid w:val="00650DB8"/>
    <w:rsid w:val="006510EC"/>
    <w:rsid w:val="0065397D"/>
    <w:rsid w:val="006543B3"/>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1CBB"/>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621"/>
    <w:rsid w:val="006C298F"/>
    <w:rsid w:val="006C3096"/>
    <w:rsid w:val="006C412D"/>
    <w:rsid w:val="006C4AA5"/>
    <w:rsid w:val="006C7678"/>
    <w:rsid w:val="006D0B54"/>
    <w:rsid w:val="006D0DBE"/>
    <w:rsid w:val="006D11A5"/>
    <w:rsid w:val="006D20CE"/>
    <w:rsid w:val="006D254E"/>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CC8"/>
    <w:rsid w:val="006E77CE"/>
    <w:rsid w:val="006F0ACE"/>
    <w:rsid w:val="006F1549"/>
    <w:rsid w:val="006F1C43"/>
    <w:rsid w:val="006F2950"/>
    <w:rsid w:val="006F3746"/>
    <w:rsid w:val="006F4A23"/>
    <w:rsid w:val="006F4FCB"/>
    <w:rsid w:val="006F57B5"/>
    <w:rsid w:val="006F6872"/>
    <w:rsid w:val="00700282"/>
    <w:rsid w:val="007012A7"/>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18BC"/>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22"/>
    <w:rsid w:val="00755ABD"/>
    <w:rsid w:val="007644AA"/>
    <w:rsid w:val="00764679"/>
    <w:rsid w:val="00765B6B"/>
    <w:rsid w:val="007707C5"/>
    <w:rsid w:val="00770C9D"/>
    <w:rsid w:val="00771CD6"/>
    <w:rsid w:val="00772E23"/>
    <w:rsid w:val="00773C11"/>
    <w:rsid w:val="0077438C"/>
    <w:rsid w:val="00774657"/>
    <w:rsid w:val="007749CF"/>
    <w:rsid w:val="00776811"/>
    <w:rsid w:val="00776940"/>
    <w:rsid w:val="00776A09"/>
    <w:rsid w:val="0078088E"/>
    <w:rsid w:val="00780F58"/>
    <w:rsid w:val="00781F08"/>
    <w:rsid w:val="00783B68"/>
    <w:rsid w:val="00784258"/>
    <w:rsid w:val="007867BF"/>
    <w:rsid w:val="007876A2"/>
    <w:rsid w:val="0079116F"/>
    <w:rsid w:val="0079135C"/>
    <w:rsid w:val="00791D7F"/>
    <w:rsid w:val="0079209F"/>
    <w:rsid w:val="00794466"/>
    <w:rsid w:val="00794CF8"/>
    <w:rsid w:val="007964E4"/>
    <w:rsid w:val="00797CEA"/>
    <w:rsid w:val="007A025C"/>
    <w:rsid w:val="007A0743"/>
    <w:rsid w:val="007A0A51"/>
    <w:rsid w:val="007A0CAF"/>
    <w:rsid w:val="007A161B"/>
    <w:rsid w:val="007A2299"/>
    <w:rsid w:val="007A2437"/>
    <w:rsid w:val="007A2B4F"/>
    <w:rsid w:val="007A3D1F"/>
    <w:rsid w:val="007A59FC"/>
    <w:rsid w:val="007A61E0"/>
    <w:rsid w:val="007A632D"/>
    <w:rsid w:val="007A6FE9"/>
    <w:rsid w:val="007B030B"/>
    <w:rsid w:val="007B0AA7"/>
    <w:rsid w:val="007B20C0"/>
    <w:rsid w:val="007B2412"/>
    <w:rsid w:val="007B289E"/>
    <w:rsid w:val="007B36B9"/>
    <w:rsid w:val="007B3884"/>
    <w:rsid w:val="007B3B44"/>
    <w:rsid w:val="007B53A6"/>
    <w:rsid w:val="007B5EF4"/>
    <w:rsid w:val="007B76F3"/>
    <w:rsid w:val="007B7A08"/>
    <w:rsid w:val="007C000F"/>
    <w:rsid w:val="007C1A8A"/>
    <w:rsid w:val="007C1C3A"/>
    <w:rsid w:val="007C2175"/>
    <w:rsid w:val="007C2960"/>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6D7"/>
    <w:rsid w:val="00803BB3"/>
    <w:rsid w:val="00803CD8"/>
    <w:rsid w:val="0080515D"/>
    <w:rsid w:val="00807C27"/>
    <w:rsid w:val="00811E6F"/>
    <w:rsid w:val="00813D4B"/>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5A63"/>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6B41"/>
    <w:rsid w:val="0088782C"/>
    <w:rsid w:val="00890710"/>
    <w:rsid w:val="008909CE"/>
    <w:rsid w:val="00890F1E"/>
    <w:rsid w:val="00892BBC"/>
    <w:rsid w:val="00894B19"/>
    <w:rsid w:val="00894DAB"/>
    <w:rsid w:val="008957B8"/>
    <w:rsid w:val="0089639D"/>
    <w:rsid w:val="00897A7B"/>
    <w:rsid w:val="008A0A04"/>
    <w:rsid w:val="008A1419"/>
    <w:rsid w:val="008A3DBD"/>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1517"/>
    <w:rsid w:val="009324DF"/>
    <w:rsid w:val="009328FE"/>
    <w:rsid w:val="00932E40"/>
    <w:rsid w:val="0093350A"/>
    <w:rsid w:val="00934042"/>
    <w:rsid w:val="00935325"/>
    <w:rsid w:val="009359E0"/>
    <w:rsid w:val="0094032B"/>
    <w:rsid w:val="009405DA"/>
    <w:rsid w:val="00940E86"/>
    <w:rsid w:val="00942754"/>
    <w:rsid w:val="009428D8"/>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53AF"/>
    <w:rsid w:val="00975A0D"/>
    <w:rsid w:val="00976CA0"/>
    <w:rsid w:val="00977528"/>
    <w:rsid w:val="00980155"/>
    <w:rsid w:val="00981A52"/>
    <w:rsid w:val="00982790"/>
    <w:rsid w:val="0098351B"/>
    <w:rsid w:val="00983B15"/>
    <w:rsid w:val="00983F1E"/>
    <w:rsid w:val="009860BC"/>
    <w:rsid w:val="00987A55"/>
    <w:rsid w:val="009904F3"/>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1E4"/>
    <w:rsid w:val="00A022FC"/>
    <w:rsid w:val="00A03245"/>
    <w:rsid w:val="00A05B1C"/>
    <w:rsid w:val="00A06472"/>
    <w:rsid w:val="00A0755A"/>
    <w:rsid w:val="00A07934"/>
    <w:rsid w:val="00A07B87"/>
    <w:rsid w:val="00A11DE1"/>
    <w:rsid w:val="00A11F87"/>
    <w:rsid w:val="00A11FB3"/>
    <w:rsid w:val="00A13CA0"/>
    <w:rsid w:val="00A14BCB"/>
    <w:rsid w:val="00A15ABC"/>
    <w:rsid w:val="00A1606B"/>
    <w:rsid w:val="00A16B94"/>
    <w:rsid w:val="00A17A1A"/>
    <w:rsid w:val="00A17C93"/>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1C2C"/>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28E3"/>
    <w:rsid w:val="00A94954"/>
    <w:rsid w:val="00A94DC2"/>
    <w:rsid w:val="00AA0131"/>
    <w:rsid w:val="00AA1F03"/>
    <w:rsid w:val="00AA2537"/>
    <w:rsid w:val="00AA7E3C"/>
    <w:rsid w:val="00AB1490"/>
    <w:rsid w:val="00AB2467"/>
    <w:rsid w:val="00AB271B"/>
    <w:rsid w:val="00AB4F0D"/>
    <w:rsid w:val="00AB6AA6"/>
    <w:rsid w:val="00AB72E4"/>
    <w:rsid w:val="00AC0C4E"/>
    <w:rsid w:val="00AC2266"/>
    <w:rsid w:val="00AC47A5"/>
    <w:rsid w:val="00AC6AE1"/>
    <w:rsid w:val="00AD25A6"/>
    <w:rsid w:val="00AD37F7"/>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7E"/>
    <w:rsid w:val="00B0118F"/>
    <w:rsid w:val="00B0130E"/>
    <w:rsid w:val="00B038D2"/>
    <w:rsid w:val="00B043BF"/>
    <w:rsid w:val="00B059DD"/>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2D82"/>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094"/>
    <w:rsid w:val="00BA584A"/>
    <w:rsid w:val="00BA7C13"/>
    <w:rsid w:val="00BB0C03"/>
    <w:rsid w:val="00BB1559"/>
    <w:rsid w:val="00BB46B8"/>
    <w:rsid w:val="00BB53BA"/>
    <w:rsid w:val="00BB5558"/>
    <w:rsid w:val="00BB5979"/>
    <w:rsid w:val="00BC06D8"/>
    <w:rsid w:val="00BC14AA"/>
    <w:rsid w:val="00BC1B68"/>
    <w:rsid w:val="00BC2187"/>
    <w:rsid w:val="00BC2222"/>
    <w:rsid w:val="00BC256A"/>
    <w:rsid w:val="00BC279D"/>
    <w:rsid w:val="00BC626E"/>
    <w:rsid w:val="00BC65A7"/>
    <w:rsid w:val="00BC72CD"/>
    <w:rsid w:val="00BD0176"/>
    <w:rsid w:val="00BD125B"/>
    <w:rsid w:val="00BD1A3C"/>
    <w:rsid w:val="00BD2022"/>
    <w:rsid w:val="00BD2E3E"/>
    <w:rsid w:val="00BD34E6"/>
    <w:rsid w:val="00BD43A6"/>
    <w:rsid w:val="00BD52BA"/>
    <w:rsid w:val="00BD55C3"/>
    <w:rsid w:val="00BD7183"/>
    <w:rsid w:val="00BE01C2"/>
    <w:rsid w:val="00BE0861"/>
    <w:rsid w:val="00BE1A5F"/>
    <w:rsid w:val="00BE314B"/>
    <w:rsid w:val="00BE4182"/>
    <w:rsid w:val="00BE63B3"/>
    <w:rsid w:val="00BE64B9"/>
    <w:rsid w:val="00BE70E9"/>
    <w:rsid w:val="00BE70FF"/>
    <w:rsid w:val="00BE7663"/>
    <w:rsid w:val="00BE7AFD"/>
    <w:rsid w:val="00BF043E"/>
    <w:rsid w:val="00BF07F2"/>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3E1"/>
    <w:rsid w:val="00C07DE2"/>
    <w:rsid w:val="00C07F3C"/>
    <w:rsid w:val="00C115CD"/>
    <w:rsid w:val="00C11F70"/>
    <w:rsid w:val="00C132CC"/>
    <w:rsid w:val="00C13EC4"/>
    <w:rsid w:val="00C153D7"/>
    <w:rsid w:val="00C15D49"/>
    <w:rsid w:val="00C20831"/>
    <w:rsid w:val="00C2444F"/>
    <w:rsid w:val="00C249EB"/>
    <w:rsid w:val="00C313D3"/>
    <w:rsid w:val="00C3187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8BC"/>
    <w:rsid w:val="00C558FD"/>
    <w:rsid w:val="00C55E2D"/>
    <w:rsid w:val="00C565B1"/>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96DC5"/>
    <w:rsid w:val="00CA035D"/>
    <w:rsid w:val="00CA1DE7"/>
    <w:rsid w:val="00CA20F8"/>
    <w:rsid w:val="00CA395A"/>
    <w:rsid w:val="00CA3CBE"/>
    <w:rsid w:val="00CA4D57"/>
    <w:rsid w:val="00CA5397"/>
    <w:rsid w:val="00CB2255"/>
    <w:rsid w:val="00CB23CF"/>
    <w:rsid w:val="00CB2C8B"/>
    <w:rsid w:val="00CB39AE"/>
    <w:rsid w:val="00CB3DA9"/>
    <w:rsid w:val="00CB54D8"/>
    <w:rsid w:val="00CB67D8"/>
    <w:rsid w:val="00CB7329"/>
    <w:rsid w:val="00CB7C9F"/>
    <w:rsid w:val="00CC073F"/>
    <w:rsid w:val="00CC5ED0"/>
    <w:rsid w:val="00CD0CCC"/>
    <w:rsid w:val="00CD1C29"/>
    <w:rsid w:val="00CD25D6"/>
    <w:rsid w:val="00CD2605"/>
    <w:rsid w:val="00CD29E0"/>
    <w:rsid w:val="00CD2B3F"/>
    <w:rsid w:val="00CD33BB"/>
    <w:rsid w:val="00CD422D"/>
    <w:rsid w:val="00CD4FE4"/>
    <w:rsid w:val="00CD55CF"/>
    <w:rsid w:val="00CD7A62"/>
    <w:rsid w:val="00CD7F98"/>
    <w:rsid w:val="00CE15CB"/>
    <w:rsid w:val="00CE253D"/>
    <w:rsid w:val="00CE292E"/>
    <w:rsid w:val="00CE2C6D"/>
    <w:rsid w:val="00CE327E"/>
    <w:rsid w:val="00CE3AB4"/>
    <w:rsid w:val="00CE3BF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255"/>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15FB"/>
    <w:rsid w:val="00D427AE"/>
    <w:rsid w:val="00D42B04"/>
    <w:rsid w:val="00D430F5"/>
    <w:rsid w:val="00D44AC0"/>
    <w:rsid w:val="00D4607D"/>
    <w:rsid w:val="00D46872"/>
    <w:rsid w:val="00D46EC2"/>
    <w:rsid w:val="00D475B3"/>
    <w:rsid w:val="00D47A2C"/>
    <w:rsid w:val="00D50551"/>
    <w:rsid w:val="00D51810"/>
    <w:rsid w:val="00D51E09"/>
    <w:rsid w:val="00D52003"/>
    <w:rsid w:val="00D5409A"/>
    <w:rsid w:val="00D5418A"/>
    <w:rsid w:val="00D54951"/>
    <w:rsid w:val="00D55A02"/>
    <w:rsid w:val="00D56B77"/>
    <w:rsid w:val="00D601A3"/>
    <w:rsid w:val="00D61AF8"/>
    <w:rsid w:val="00D62BC7"/>
    <w:rsid w:val="00D62D75"/>
    <w:rsid w:val="00D62E7F"/>
    <w:rsid w:val="00D633CF"/>
    <w:rsid w:val="00D63BF6"/>
    <w:rsid w:val="00D64B49"/>
    <w:rsid w:val="00D651A3"/>
    <w:rsid w:val="00D655EF"/>
    <w:rsid w:val="00D675EF"/>
    <w:rsid w:val="00D718EB"/>
    <w:rsid w:val="00D72DB5"/>
    <w:rsid w:val="00D732DB"/>
    <w:rsid w:val="00D745DC"/>
    <w:rsid w:val="00D74B4E"/>
    <w:rsid w:val="00D75489"/>
    <w:rsid w:val="00D754A3"/>
    <w:rsid w:val="00D75EBA"/>
    <w:rsid w:val="00D766F3"/>
    <w:rsid w:val="00D77048"/>
    <w:rsid w:val="00D802FC"/>
    <w:rsid w:val="00D81C38"/>
    <w:rsid w:val="00D8220C"/>
    <w:rsid w:val="00D832AD"/>
    <w:rsid w:val="00D83BDE"/>
    <w:rsid w:val="00D84B17"/>
    <w:rsid w:val="00D879AD"/>
    <w:rsid w:val="00D87C60"/>
    <w:rsid w:val="00D90489"/>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1F66"/>
    <w:rsid w:val="00DC3815"/>
    <w:rsid w:val="00DC4563"/>
    <w:rsid w:val="00DC518F"/>
    <w:rsid w:val="00DC7B14"/>
    <w:rsid w:val="00DD16AD"/>
    <w:rsid w:val="00DD37A8"/>
    <w:rsid w:val="00DD54B6"/>
    <w:rsid w:val="00DD61F8"/>
    <w:rsid w:val="00DE04E7"/>
    <w:rsid w:val="00DE0D80"/>
    <w:rsid w:val="00DE1BE2"/>
    <w:rsid w:val="00DE2EC9"/>
    <w:rsid w:val="00DE34A3"/>
    <w:rsid w:val="00DE41B5"/>
    <w:rsid w:val="00DE49F4"/>
    <w:rsid w:val="00DE5216"/>
    <w:rsid w:val="00DE523B"/>
    <w:rsid w:val="00DE56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17D1"/>
    <w:rsid w:val="00E04D12"/>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27636"/>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C6F"/>
    <w:rsid w:val="00E47FCA"/>
    <w:rsid w:val="00E50290"/>
    <w:rsid w:val="00E510E7"/>
    <w:rsid w:val="00E51243"/>
    <w:rsid w:val="00E52523"/>
    <w:rsid w:val="00E526F2"/>
    <w:rsid w:val="00E52764"/>
    <w:rsid w:val="00E53907"/>
    <w:rsid w:val="00E5436F"/>
    <w:rsid w:val="00E558FE"/>
    <w:rsid w:val="00E57BFE"/>
    <w:rsid w:val="00E61701"/>
    <w:rsid w:val="00E61A05"/>
    <w:rsid w:val="00E624D9"/>
    <w:rsid w:val="00E62729"/>
    <w:rsid w:val="00E66AFD"/>
    <w:rsid w:val="00E67937"/>
    <w:rsid w:val="00E716EF"/>
    <w:rsid w:val="00E71925"/>
    <w:rsid w:val="00E7458D"/>
    <w:rsid w:val="00E747FD"/>
    <w:rsid w:val="00E76106"/>
    <w:rsid w:val="00E765AB"/>
    <w:rsid w:val="00E76605"/>
    <w:rsid w:val="00E7698E"/>
    <w:rsid w:val="00E76B15"/>
    <w:rsid w:val="00E77CAD"/>
    <w:rsid w:val="00E80530"/>
    <w:rsid w:val="00E807D2"/>
    <w:rsid w:val="00E83042"/>
    <w:rsid w:val="00E83268"/>
    <w:rsid w:val="00E846DA"/>
    <w:rsid w:val="00E84E03"/>
    <w:rsid w:val="00E8663F"/>
    <w:rsid w:val="00E8732E"/>
    <w:rsid w:val="00E90E2C"/>
    <w:rsid w:val="00E91401"/>
    <w:rsid w:val="00E9158D"/>
    <w:rsid w:val="00E92FA7"/>
    <w:rsid w:val="00E9595D"/>
    <w:rsid w:val="00E95F68"/>
    <w:rsid w:val="00E966EF"/>
    <w:rsid w:val="00E9796F"/>
    <w:rsid w:val="00EA2AC1"/>
    <w:rsid w:val="00EA3CF0"/>
    <w:rsid w:val="00EA41D8"/>
    <w:rsid w:val="00EA5D0F"/>
    <w:rsid w:val="00EA5FFF"/>
    <w:rsid w:val="00EA6E90"/>
    <w:rsid w:val="00EA73EA"/>
    <w:rsid w:val="00EB07AD"/>
    <w:rsid w:val="00EB19D2"/>
    <w:rsid w:val="00EB19EC"/>
    <w:rsid w:val="00EB2549"/>
    <w:rsid w:val="00EB2C67"/>
    <w:rsid w:val="00EB3792"/>
    <w:rsid w:val="00EB4301"/>
    <w:rsid w:val="00EB4A7F"/>
    <w:rsid w:val="00EB53E5"/>
    <w:rsid w:val="00EB5453"/>
    <w:rsid w:val="00EB56C2"/>
    <w:rsid w:val="00EB66B4"/>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07A"/>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B"/>
    <w:rsid w:val="00F156FF"/>
    <w:rsid w:val="00F158D9"/>
    <w:rsid w:val="00F161E1"/>
    <w:rsid w:val="00F176E0"/>
    <w:rsid w:val="00F1786C"/>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692D"/>
    <w:rsid w:val="00F528E0"/>
    <w:rsid w:val="00F540CB"/>
    <w:rsid w:val="00F54103"/>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08DC"/>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2E7"/>
    <w:rsid w:val="00FB438E"/>
    <w:rsid w:val="00FB6C87"/>
    <w:rsid w:val="00FB6D99"/>
    <w:rsid w:val="00FB72E4"/>
    <w:rsid w:val="00FC1B89"/>
    <w:rsid w:val="00FC1E9D"/>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41F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041F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041F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041F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041F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041FD"/>
    <w:pPr>
      <w:ind w:left="1701" w:hanging="1701"/>
      <w:outlineLvl w:val="4"/>
    </w:pPr>
    <w:rPr>
      <w:sz w:val="22"/>
    </w:rPr>
  </w:style>
  <w:style w:type="paragraph" w:styleId="Heading6">
    <w:name w:val="heading 6"/>
    <w:aliases w:val="T1,Header 6"/>
    <w:basedOn w:val="H6"/>
    <w:next w:val="Normal"/>
    <w:link w:val="Heading6Char"/>
    <w:qFormat/>
    <w:rsid w:val="000041FD"/>
    <w:pPr>
      <w:outlineLvl w:val="5"/>
    </w:pPr>
  </w:style>
  <w:style w:type="paragraph" w:styleId="Heading7">
    <w:name w:val="heading 7"/>
    <w:basedOn w:val="H6"/>
    <w:next w:val="Normal"/>
    <w:link w:val="Heading7Char"/>
    <w:qFormat/>
    <w:rsid w:val="000041FD"/>
    <w:pPr>
      <w:outlineLvl w:val="6"/>
    </w:pPr>
  </w:style>
  <w:style w:type="paragraph" w:styleId="Heading8">
    <w:name w:val="heading 8"/>
    <w:aliases w:val="Table Heading"/>
    <w:basedOn w:val="Heading1"/>
    <w:next w:val="Normal"/>
    <w:link w:val="Heading8Char"/>
    <w:qFormat/>
    <w:rsid w:val="000041FD"/>
    <w:pPr>
      <w:ind w:left="0" w:firstLine="0"/>
      <w:outlineLvl w:val="7"/>
    </w:pPr>
  </w:style>
  <w:style w:type="paragraph" w:styleId="Heading9">
    <w:name w:val="heading 9"/>
    <w:aliases w:val="Figure Heading,FH"/>
    <w:basedOn w:val="Heading8"/>
    <w:next w:val="Normal"/>
    <w:link w:val="Heading9Char"/>
    <w:qFormat/>
    <w:rsid w:val="000041FD"/>
    <w:pPr>
      <w:outlineLvl w:val="8"/>
    </w:pPr>
  </w:style>
  <w:style w:type="character" w:default="1" w:styleId="DefaultParagraphFont">
    <w:name w:val="Default Paragraph Font"/>
    <w:semiHidden/>
    <w:rsid w:val="000041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41F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0041FD"/>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0041FD"/>
    <w:pPr>
      <w:ind w:left="1418" w:hanging="1418"/>
    </w:pPr>
  </w:style>
  <w:style w:type="paragraph" w:styleId="TOC8">
    <w:name w:val="toc 8"/>
    <w:basedOn w:val="TOC1"/>
    <w:rsid w:val="000041FD"/>
    <w:pPr>
      <w:spacing w:before="180"/>
      <w:ind w:left="2693" w:hanging="2693"/>
    </w:pPr>
    <w:rPr>
      <w:b/>
    </w:rPr>
  </w:style>
  <w:style w:type="paragraph" w:styleId="TOC1">
    <w:name w:val="toc 1"/>
    <w:rsid w:val="000041F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041FD"/>
    <w:pPr>
      <w:keepLines/>
      <w:tabs>
        <w:tab w:val="center" w:pos="4536"/>
        <w:tab w:val="right" w:pos="9072"/>
      </w:tabs>
    </w:pPr>
    <w:rPr>
      <w:noProof/>
    </w:rPr>
  </w:style>
  <w:style w:type="character" w:customStyle="1" w:styleId="ZGSM">
    <w:name w:val="ZGSM"/>
    <w:rsid w:val="000041F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041F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0041F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041FD"/>
    <w:pPr>
      <w:ind w:left="1701" w:hanging="1701"/>
    </w:pPr>
  </w:style>
  <w:style w:type="paragraph" w:styleId="TOC4">
    <w:name w:val="toc 4"/>
    <w:basedOn w:val="TOC3"/>
    <w:rsid w:val="000041FD"/>
    <w:pPr>
      <w:ind w:left="1418" w:hanging="1418"/>
    </w:pPr>
  </w:style>
  <w:style w:type="paragraph" w:styleId="TOC3">
    <w:name w:val="toc 3"/>
    <w:basedOn w:val="TOC2"/>
    <w:rsid w:val="000041FD"/>
    <w:pPr>
      <w:ind w:left="1134" w:hanging="1134"/>
    </w:pPr>
  </w:style>
  <w:style w:type="paragraph" w:styleId="TOC2">
    <w:name w:val="toc 2"/>
    <w:basedOn w:val="TOC1"/>
    <w:rsid w:val="000041FD"/>
    <w:pPr>
      <w:keepNext w:val="0"/>
      <w:spacing w:before="0"/>
      <w:ind w:left="851" w:hanging="851"/>
    </w:pPr>
    <w:rPr>
      <w:sz w:val="20"/>
    </w:rPr>
  </w:style>
  <w:style w:type="paragraph" w:styleId="Footer">
    <w:name w:val="footer"/>
    <w:aliases w:val="footer odd,footer,fo,pie de página"/>
    <w:basedOn w:val="Header"/>
    <w:link w:val="FooterChar"/>
    <w:rsid w:val="000041FD"/>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0041FD"/>
    <w:pPr>
      <w:outlineLvl w:val="9"/>
    </w:pPr>
  </w:style>
  <w:style w:type="paragraph" w:customStyle="1" w:styleId="NF">
    <w:name w:val="NF"/>
    <w:basedOn w:val="NO"/>
    <w:rsid w:val="000041FD"/>
    <w:pPr>
      <w:keepNext/>
      <w:spacing w:after="0"/>
    </w:pPr>
    <w:rPr>
      <w:rFonts w:ascii="Arial" w:hAnsi="Arial"/>
      <w:sz w:val="18"/>
    </w:rPr>
  </w:style>
  <w:style w:type="paragraph" w:customStyle="1" w:styleId="NO">
    <w:name w:val="NO"/>
    <w:basedOn w:val="Normal"/>
    <w:link w:val="NOChar"/>
    <w:rsid w:val="000041FD"/>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0041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0041FD"/>
    <w:pPr>
      <w:jc w:val="right"/>
    </w:pPr>
  </w:style>
  <w:style w:type="paragraph" w:customStyle="1" w:styleId="TAL">
    <w:name w:val="TAL"/>
    <w:basedOn w:val="Normal"/>
    <w:link w:val="TALCar"/>
    <w:rsid w:val="000041FD"/>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0041FD"/>
    <w:rPr>
      <w:b/>
    </w:rPr>
  </w:style>
  <w:style w:type="paragraph" w:customStyle="1" w:styleId="TAC">
    <w:name w:val="TAC"/>
    <w:basedOn w:val="TAL"/>
    <w:link w:val="TACChar"/>
    <w:rsid w:val="000041FD"/>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0041F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0041FD"/>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0041FD"/>
    <w:pPr>
      <w:spacing w:after="0"/>
    </w:pPr>
  </w:style>
  <w:style w:type="paragraph" w:customStyle="1" w:styleId="NW">
    <w:name w:val="NW"/>
    <w:basedOn w:val="NO"/>
    <w:rsid w:val="000041FD"/>
    <w:pPr>
      <w:spacing w:after="0"/>
    </w:pPr>
  </w:style>
  <w:style w:type="paragraph" w:customStyle="1" w:styleId="EW">
    <w:name w:val="EW"/>
    <w:basedOn w:val="EX"/>
    <w:rsid w:val="000041FD"/>
    <w:pPr>
      <w:spacing w:after="0"/>
    </w:pPr>
  </w:style>
  <w:style w:type="paragraph" w:customStyle="1" w:styleId="B10">
    <w:name w:val="B1"/>
    <w:basedOn w:val="List"/>
    <w:link w:val="B1Char"/>
    <w:rsid w:val="000041FD"/>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0041FD"/>
    <w:pPr>
      <w:ind w:left="1985" w:hanging="1985"/>
    </w:pPr>
  </w:style>
  <w:style w:type="paragraph" w:styleId="TOC7">
    <w:name w:val="toc 7"/>
    <w:basedOn w:val="TOC6"/>
    <w:next w:val="Normal"/>
    <w:rsid w:val="000041FD"/>
    <w:pPr>
      <w:ind w:left="2268" w:hanging="2268"/>
    </w:pPr>
  </w:style>
  <w:style w:type="paragraph" w:customStyle="1" w:styleId="EditorsNote">
    <w:name w:val="Editor's Note"/>
    <w:aliases w:val="EN"/>
    <w:basedOn w:val="NO"/>
    <w:link w:val="EditorsNoteChar"/>
    <w:rsid w:val="000041FD"/>
    <w:rPr>
      <w:color w:val="FF0000"/>
    </w:rPr>
  </w:style>
  <w:style w:type="paragraph" w:customStyle="1" w:styleId="TH">
    <w:name w:val="TH"/>
    <w:basedOn w:val="Normal"/>
    <w:link w:val="THChar"/>
    <w:rsid w:val="000041FD"/>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0041F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041F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041F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041F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0041FD"/>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0041F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0041FD"/>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0041F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0041FD"/>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0041FD"/>
  </w:style>
  <w:style w:type="paragraph" w:customStyle="1" w:styleId="B4">
    <w:name w:val="B4"/>
    <w:basedOn w:val="List4"/>
    <w:link w:val="B4Char"/>
    <w:rsid w:val="000041FD"/>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List5"/>
    <w:rsid w:val="000041FD"/>
  </w:style>
  <w:style w:type="paragraph" w:customStyle="1" w:styleId="ZTD">
    <w:name w:val="ZTD"/>
    <w:basedOn w:val="ZB"/>
    <w:rsid w:val="000041FD"/>
    <w:pPr>
      <w:framePr w:hRule="auto" w:wrap="notBeside" w:y="852"/>
    </w:pPr>
    <w:rPr>
      <w:i w:val="0"/>
      <w:sz w:val="40"/>
    </w:rPr>
  </w:style>
  <w:style w:type="paragraph" w:customStyle="1" w:styleId="ZV">
    <w:name w:val="ZV"/>
    <w:basedOn w:val="ZU"/>
    <w:rsid w:val="000041FD"/>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0041FD"/>
    <w:pPr>
      <w:keepLines/>
      <w:spacing w:after="0"/>
    </w:pPr>
  </w:style>
  <w:style w:type="paragraph" w:styleId="Index2">
    <w:name w:val="index 2"/>
    <w:basedOn w:val="Index1"/>
    <w:rsid w:val="000041FD"/>
    <w:pPr>
      <w:ind w:left="284"/>
    </w:pPr>
  </w:style>
  <w:style w:type="character" w:styleId="FootnoteReference">
    <w:name w:val="footnote reference"/>
    <w:aliases w:val="Appel note de bas de p,Nota,Footnote symbol,Footnote"/>
    <w:basedOn w:val="DefaultParagraphFont"/>
    <w:rsid w:val="000041F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041F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0041FD"/>
    <w:pPr>
      <w:ind w:left="851"/>
    </w:pPr>
  </w:style>
  <w:style w:type="paragraph" w:styleId="ListNumber">
    <w:name w:val="List Number"/>
    <w:basedOn w:val="List"/>
    <w:rsid w:val="000041FD"/>
  </w:style>
  <w:style w:type="paragraph" w:styleId="List">
    <w:name w:val="List"/>
    <w:basedOn w:val="Normal"/>
    <w:link w:val="ListChar"/>
    <w:rsid w:val="000041FD"/>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0041FD"/>
    <w:pPr>
      <w:ind w:left="851"/>
    </w:pPr>
  </w:style>
  <w:style w:type="paragraph" w:styleId="ListBullet">
    <w:name w:val="List Bullet"/>
    <w:basedOn w:val="List"/>
    <w:link w:val="ListBulletChar"/>
    <w:rsid w:val="000041FD"/>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0041FD"/>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0041FD"/>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0041FD"/>
    <w:pPr>
      <w:ind w:left="1135"/>
    </w:pPr>
  </w:style>
  <w:style w:type="paragraph" w:styleId="List4">
    <w:name w:val="List 4"/>
    <w:basedOn w:val="List3"/>
    <w:rsid w:val="000041FD"/>
    <w:pPr>
      <w:ind w:left="1418"/>
    </w:pPr>
  </w:style>
  <w:style w:type="paragraph" w:styleId="List5">
    <w:name w:val="List 5"/>
    <w:basedOn w:val="List4"/>
    <w:rsid w:val="000041FD"/>
    <w:pPr>
      <w:ind w:left="1702"/>
    </w:pPr>
  </w:style>
  <w:style w:type="paragraph" w:styleId="ListBullet4">
    <w:name w:val="List Bullet 4"/>
    <w:basedOn w:val="ListBullet3"/>
    <w:rsid w:val="000041FD"/>
    <w:pPr>
      <w:ind w:left="1418"/>
    </w:pPr>
  </w:style>
  <w:style w:type="paragraph" w:styleId="ListBullet5">
    <w:name w:val="List Bullet 5"/>
    <w:basedOn w:val="ListBullet4"/>
    <w:rsid w:val="000041FD"/>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oleObject" Target="embeddings/oleObject181.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11" Type="http://schemas.openxmlformats.org/officeDocument/2006/relationships/footer" Target="footer1.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8.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3.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oleObject" Target="embeddings/oleObject182.bin"/><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4.bin"/><Relationship Id="rId119" Type="http://schemas.openxmlformats.org/officeDocument/2006/relationships/oleObject" Target="embeddings/oleObject99.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4.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oleObject" Target="embeddings/oleObject183.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image" Target="media/image11.wmf"/><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13"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5.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50.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oleObject" Target="embeddings/oleObject184.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image" Target="media/image12.wmf"/><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1.bin"/><Relationship Id="rId179" Type="http://schemas.openxmlformats.org/officeDocument/2006/relationships/image" Target="media/image14.wmf"/><Relationship Id="rId195" Type="http://schemas.openxmlformats.org/officeDocument/2006/relationships/oleObject" Target="embeddings/oleObject171.bin"/><Relationship Id="rId209" Type="http://schemas.openxmlformats.org/officeDocument/2006/relationships/oleObject" Target="embeddings/oleObject185.bin"/><Relationship Id="rId190" Type="http://schemas.openxmlformats.org/officeDocument/2006/relationships/oleObject" Target="embeddings/oleObject166.bin"/><Relationship Id="rId204" Type="http://schemas.openxmlformats.org/officeDocument/2006/relationships/oleObject" Target="embeddings/oleObject180.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image" Target="media/image13.wmf"/><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10" Type="http://schemas.openxmlformats.org/officeDocument/2006/relationships/header" Target="header1.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2.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131</Pages>
  <Words>57443</Words>
  <Characters>327428</Characters>
  <Application>Microsoft Office Word</Application>
  <DocSecurity>0</DocSecurity>
  <Lines>2728</Lines>
  <Paragraphs>768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384103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102</cp:revision>
  <dcterms:created xsi:type="dcterms:W3CDTF">2022-09-22T10:42:00Z</dcterms:created>
  <dcterms:modified xsi:type="dcterms:W3CDTF">2024-07-29T20:19:00Z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