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42656" w14:textId="3B458D86" w:rsidR="003D29E7" w:rsidRPr="00A564B4" w:rsidRDefault="003D29E7" w:rsidP="00FB1E61">
      <w:pPr>
        <w:pStyle w:val="ZA"/>
        <w:framePr w:wrap="notBeside"/>
        <w:rPr>
          <w:noProof w:val="0"/>
        </w:rPr>
      </w:pPr>
      <w:bookmarkStart w:id="0" w:name="page1"/>
      <w:bookmarkStart w:id="1" w:name="page2"/>
      <w:r w:rsidRPr="00A564B4">
        <w:rPr>
          <w:noProof w:val="0"/>
          <w:sz w:val="64"/>
        </w:rPr>
        <w:t xml:space="preserve">3GPP TS 36.521-2 </w:t>
      </w:r>
      <w:r w:rsidRPr="00A564B4">
        <w:rPr>
          <w:noProof w:val="0"/>
        </w:rPr>
        <w:t>V</w:t>
      </w:r>
      <w:r w:rsidR="007573CF" w:rsidRPr="00A564B4">
        <w:rPr>
          <w:noProof w:val="0"/>
        </w:rPr>
        <w:t>1</w:t>
      </w:r>
      <w:r w:rsidR="002E5B6F">
        <w:rPr>
          <w:noProof w:val="0"/>
        </w:rPr>
        <w:t>7</w:t>
      </w:r>
      <w:r w:rsidR="00D74C93" w:rsidRPr="00A564B4">
        <w:rPr>
          <w:noProof w:val="0"/>
        </w:rPr>
        <w:t>.</w:t>
      </w:r>
      <w:r w:rsidR="0068496B">
        <w:rPr>
          <w:noProof w:val="0"/>
        </w:rPr>
        <w:t>3</w:t>
      </w:r>
      <w:r w:rsidR="007573CF" w:rsidRPr="00A564B4">
        <w:rPr>
          <w:noProof w:val="0"/>
        </w:rPr>
        <w:t>.0</w:t>
      </w:r>
      <w:r w:rsidRPr="00A564B4">
        <w:rPr>
          <w:noProof w:val="0"/>
        </w:rPr>
        <w:t xml:space="preserve"> </w:t>
      </w:r>
      <w:r w:rsidR="00A9574B" w:rsidRPr="00A564B4">
        <w:rPr>
          <w:noProof w:val="0"/>
          <w:sz w:val="32"/>
        </w:rPr>
        <w:t>(20</w:t>
      </w:r>
      <w:r w:rsidR="008F2F21" w:rsidRPr="00A564B4">
        <w:rPr>
          <w:noProof w:val="0"/>
          <w:sz w:val="32"/>
        </w:rPr>
        <w:t>2</w:t>
      </w:r>
      <w:r w:rsidR="009676BA">
        <w:rPr>
          <w:noProof w:val="0"/>
          <w:sz w:val="32"/>
        </w:rPr>
        <w:t>3</w:t>
      </w:r>
      <w:r w:rsidR="00A9574B" w:rsidRPr="00A564B4">
        <w:rPr>
          <w:noProof w:val="0"/>
          <w:sz w:val="32"/>
        </w:rPr>
        <w:t>-</w:t>
      </w:r>
      <w:r w:rsidR="009676BA">
        <w:rPr>
          <w:noProof w:val="0"/>
          <w:sz w:val="32"/>
        </w:rPr>
        <w:t>0</w:t>
      </w:r>
      <w:r w:rsidR="0068496B">
        <w:rPr>
          <w:noProof w:val="0"/>
          <w:sz w:val="32"/>
        </w:rPr>
        <w:t>6</w:t>
      </w:r>
      <w:r w:rsidRPr="00A564B4">
        <w:rPr>
          <w:noProof w:val="0"/>
          <w:sz w:val="32"/>
        </w:rPr>
        <w:t>)</w:t>
      </w:r>
    </w:p>
    <w:p w14:paraId="7ABF8888" w14:textId="77777777" w:rsidR="003D29E7" w:rsidRPr="00A564B4" w:rsidRDefault="003D29E7" w:rsidP="003D29E7">
      <w:pPr>
        <w:pStyle w:val="ZB"/>
        <w:framePr w:wrap="notBeside"/>
        <w:rPr>
          <w:noProof w:val="0"/>
        </w:rPr>
      </w:pPr>
      <w:r w:rsidRPr="00A564B4">
        <w:rPr>
          <w:noProof w:val="0"/>
        </w:rPr>
        <w:t>Technical Specification</w:t>
      </w:r>
    </w:p>
    <w:p w14:paraId="20E5BAB3" w14:textId="77777777" w:rsidR="003D29E7" w:rsidRPr="00A564B4" w:rsidRDefault="003D29E7" w:rsidP="003D29E7">
      <w:pPr>
        <w:pStyle w:val="ZT"/>
        <w:framePr w:wrap="notBeside"/>
      </w:pPr>
      <w:r w:rsidRPr="00A564B4">
        <w:t>3rd Generation Partnership Project;</w:t>
      </w:r>
    </w:p>
    <w:p w14:paraId="28383115" w14:textId="77777777" w:rsidR="003D29E7" w:rsidRPr="00A564B4" w:rsidRDefault="003D29E7" w:rsidP="003D29E7">
      <w:pPr>
        <w:pStyle w:val="ZT"/>
        <w:framePr w:wrap="notBeside"/>
      </w:pPr>
      <w:r w:rsidRPr="00A564B4">
        <w:t>Technical Specification Group Radio Access Network;</w:t>
      </w:r>
    </w:p>
    <w:p w14:paraId="0EBFB41F" w14:textId="77777777" w:rsidR="003D29E7" w:rsidRPr="00A564B4" w:rsidRDefault="003D29E7" w:rsidP="003D29E7">
      <w:pPr>
        <w:pStyle w:val="ZT"/>
        <w:framePr w:wrap="notBeside"/>
        <w:rPr>
          <w:bCs/>
        </w:rPr>
      </w:pPr>
      <w:r w:rsidRPr="00A564B4">
        <w:rPr>
          <w:bCs/>
        </w:rPr>
        <w:t>Evolved Universal Terrestrial Radio Access (E-UTRA);</w:t>
      </w:r>
    </w:p>
    <w:p w14:paraId="6B6DB34B" w14:textId="77777777" w:rsidR="00B552D6" w:rsidRPr="00A564B4" w:rsidRDefault="003D29E7" w:rsidP="003D29E7">
      <w:pPr>
        <w:pStyle w:val="ZT"/>
        <w:framePr w:wrap="notBeside"/>
      </w:pPr>
      <w:bookmarkStart w:id="2" w:name="OLE_LINK1"/>
      <w:bookmarkStart w:id="3" w:name="OLE_LINK2"/>
      <w:r w:rsidRPr="00A564B4">
        <w:t>User Equipment (UE) conformance specification</w:t>
      </w:r>
      <w:r w:rsidR="00B37CC3" w:rsidRPr="00A564B4">
        <w:t>;</w:t>
      </w:r>
    </w:p>
    <w:p w14:paraId="6A8440A0" w14:textId="77777777" w:rsidR="00D86882" w:rsidRPr="00A564B4" w:rsidRDefault="003D29E7" w:rsidP="003D29E7">
      <w:pPr>
        <w:pStyle w:val="ZT"/>
        <w:framePr w:wrap="notBeside"/>
      </w:pPr>
      <w:r w:rsidRPr="00A564B4">
        <w:t>Radio transmission and reception;</w:t>
      </w:r>
    </w:p>
    <w:p w14:paraId="6EB0280B" w14:textId="77777777" w:rsidR="003D29E7" w:rsidRPr="00A564B4" w:rsidRDefault="003D29E7" w:rsidP="003D29E7">
      <w:pPr>
        <w:pStyle w:val="ZT"/>
        <w:framePr w:wrap="notBeside"/>
      </w:pPr>
      <w:r w:rsidRPr="00A564B4">
        <w:t xml:space="preserve">Part 2: </w:t>
      </w:r>
      <w:bookmarkStart w:id="4" w:name="_Hlk133837303"/>
      <w:r w:rsidRPr="00A564B4">
        <w:t>Implementation Conformance Statement (ICS)</w:t>
      </w:r>
      <w:bookmarkEnd w:id="2"/>
      <w:bookmarkEnd w:id="3"/>
      <w:bookmarkEnd w:id="4"/>
    </w:p>
    <w:p w14:paraId="76FD19BD" w14:textId="57718018" w:rsidR="000A492D" w:rsidRPr="00A564B4" w:rsidRDefault="003D29E7" w:rsidP="000A492D">
      <w:pPr>
        <w:pStyle w:val="ZT"/>
        <w:framePr w:wrap="notBeside"/>
      </w:pPr>
      <w:r w:rsidRPr="00A564B4">
        <w:t>(</w:t>
      </w:r>
      <w:r w:rsidRPr="00A564B4">
        <w:rPr>
          <w:rStyle w:val="ZGSM"/>
        </w:rPr>
        <w:t xml:space="preserve">Release </w:t>
      </w:r>
      <w:r w:rsidR="0068655C" w:rsidRPr="00A564B4">
        <w:rPr>
          <w:rStyle w:val="ZGSM"/>
        </w:rPr>
        <w:t>1</w:t>
      </w:r>
      <w:r w:rsidR="002E5B6F">
        <w:rPr>
          <w:rStyle w:val="ZGSM"/>
        </w:rPr>
        <w:t>7</w:t>
      </w:r>
      <w:r w:rsidRPr="00A564B4">
        <w:t>)</w:t>
      </w:r>
    </w:p>
    <w:p w14:paraId="66D16FA7" w14:textId="77777777" w:rsidR="003D29E7" w:rsidRPr="00A564B4" w:rsidRDefault="003D29E7" w:rsidP="00FB1E61">
      <w:pPr>
        <w:pStyle w:val="ZT"/>
        <w:framePr w:wrap="notBeside"/>
      </w:pPr>
    </w:p>
    <w:p w14:paraId="0BB54D96" w14:textId="77777777" w:rsidR="0005553F" w:rsidRPr="00A564B4" w:rsidRDefault="0005553F" w:rsidP="0005553F">
      <w:pPr>
        <w:pStyle w:val="ZU"/>
        <w:framePr w:h="4929" w:hRule="exact" w:wrap="notBeside"/>
        <w:tabs>
          <w:tab w:val="right" w:pos="10206"/>
        </w:tabs>
        <w:jc w:val="left"/>
        <w:rPr>
          <w:noProof w:val="0"/>
        </w:rPr>
      </w:pPr>
    </w:p>
    <w:p w14:paraId="456E26E5" w14:textId="77777777" w:rsidR="0005553F" w:rsidRPr="00A564B4" w:rsidRDefault="00AF275A" w:rsidP="0005553F">
      <w:pPr>
        <w:pStyle w:val="ZU"/>
        <w:framePr w:h="4929" w:hRule="exact" w:wrap="notBeside"/>
        <w:tabs>
          <w:tab w:val="right" w:pos="10206"/>
        </w:tabs>
        <w:jc w:val="left"/>
        <w:rPr>
          <w:noProof w:val="0"/>
        </w:rPr>
      </w:pP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00363C85" w:rsidRPr="00A564B4">
        <w:rPr>
          <w:i/>
          <w:noProof w:val="0"/>
        </w:rPr>
        <w:fldChar w:fldCharType="begin"/>
      </w:r>
      <w:r w:rsidR="00363C85" w:rsidRPr="00A564B4">
        <w:rPr>
          <w:i/>
          <w:noProof w:val="0"/>
        </w:rPr>
        <w:instrText xml:space="preserve"> INCLUDEPICTURE  "http://www.3gpp.org/images/5G-logo_500px.jpg" \* MERGEFORMATINET </w:instrText>
      </w:r>
      <w:r w:rsidR="00363C85" w:rsidRPr="00A564B4">
        <w:rPr>
          <w:i/>
          <w:noProof w:val="0"/>
        </w:rPr>
        <w:fldChar w:fldCharType="separate"/>
      </w:r>
      <w:r w:rsidR="00602E5A" w:rsidRPr="00A564B4">
        <w:rPr>
          <w:i/>
          <w:noProof w:val="0"/>
        </w:rPr>
        <w:fldChar w:fldCharType="begin"/>
      </w:r>
      <w:r w:rsidR="00602E5A" w:rsidRPr="00A564B4">
        <w:rPr>
          <w:i/>
          <w:noProof w:val="0"/>
        </w:rPr>
        <w:instrText xml:space="preserve"> INCLUDEPICTURE  "http://www.3gpp.org/images/5G-logo_500px.jpg" \* MERGEFORMATINET </w:instrText>
      </w:r>
      <w:r w:rsidR="00602E5A" w:rsidRPr="00A564B4">
        <w:rPr>
          <w:i/>
          <w:noProof w:val="0"/>
        </w:rPr>
        <w:fldChar w:fldCharType="separate"/>
      </w:r>
      <w:r w:rsidR="00F22B81" w:rsidRPr="00A564B4">
        <w:rPr>
          <w:i/>
          <w:noProof w:val="0"/>
        </w:rPr>
        <w:fldChar w:fldCharType="begin"/>
      </w:r>
      <w:r w:rsidR="00F22B81" w:rsidRPr="00A564B4">
        <w:rPr>
          <w:i/>
          <w:noProof w:val="0"/>
        </w:rPr>
        <w:instrText xml:space="preserve"> INCLUDEPICTURE  "http://www.3gpp.org/images/5G-logo_500px.jpg" \* MERGEFORMATINET </w:instrText>
      </w:r>
      <w:r w:rsidR="00F22B81" w:rsidRPr="00A564B4">
        <w:rPr>
          <w:i/>
          <w:noProof w:val="0"/>
        </w:rPr>
        <w:fldChar w:fldCharType="separate"/>
      </w:r>
      <w:r w:rsidR="00054460" w:rsidRPr="00A564B4">
        <w:rPr>
          <w:i/>
          <w:noProof w:val="0"/>
        </w:rPr>
        <w:fldChar w:fldCharType="begin"/>
      </w:r>
      <w:r w:rsidR="00054460" w:rsidRPr="00A564B4">
        <w:rPr>
          <w:i/>
          <w:noProof w:val="0"/>
        </w:rPr>
        <w:instrText xml:space="preserve"> INCLUDEPICTURE  "http://www.3gpp.org/images/5G-logo_500px.jpg" \* MERGEFORMATINET </w:instrText>
      </w:r>
      <w:r w:rsidR="00054460" w:rsidRPr="00A564B4">
        <w:rPr>
          <w:i/>
          <w:noProof w:val="0"/>
        </w:rPr>
        <w:fldChar w:fldCharType="separate"/>
      </w:r>
      <w:r w:rsidR="00343ACB" w:rsidRPr="00A564B4">
        <w:rPr>
          <w:i/>
          <w:noProof w:val="0"/>
        </w:rPr>
        <w:fldChar w:fldCharType="begin"/>
      </w:r>
      <w:r w:rsidR="00343ACB" w:rsidRPr="00A564B4">
        <w:rPr>
          <w:i/>
          <w:noProof w:val="0"/>
        </w:rPr>
        <w:instrText xml:space="preserve"> INCLUDEPICTURE  "http://www.3gpp.org/images/5G-logo_500px.jpg" \* MERGEFORMATINET </w:instrText>
      </w:r>
      <w:r w:rsidR="00343ACB" w:rsidRPr="00A564B4">
        <w:rPr>
          <w:i/>
          <w:noProof w:val="0"/>
        </w:rPr>
        <w:fldChar w:fldCharType="separate"/>
      </w:r>
      <w:r w:rsidR="00694C6B" w:rsidRPr="00A564B4">
        <w:rPr>
          <w:i/>
          <w:noProof w:val="0"/>
        </w:rPr>
        <w:fldChar w:fldCharType="begin"/>
      </w:r>
      <w:r w:rsidR="00694C6B" w:rsidRPr="00A564B4">
        <w:rPr>
          <w:i/>
          <w:noProof w:val="0"/>
        </w:rPr>
        <w:instrText xml:space="preserve"> INCLUDEPICTURE  "http://www.3gpp.org/images/5G-logo_500px.jpg" \* MERGEFORMATINET </w:instrText>
      </w:r>
      <w:r w:rsidR="00694C6B" w:rsidRPr="00A564B4">
        <w:rPr>
          <w:i/>
          <w:noProof w:val="0"/>
        </w:rPr>
        <w:fldChar w:fldCharType="separate"/>
      </w:r>
      <w:r w:rsidR="00EE4647" w:rsidRPr="00A564B4">
        <w:rPr>
          <w:i/>
          <w:noProof w:val="0"/>
        </w:rPr>
        <w:fldChar w:fldCharType="begin"/>
      </w:r>
      <w:r w:rsidR="00EE4647" w:rsidRPr="00A564B4">
        <w:rPr>
          <w:i/>
          <w:noProof w:val="0"/>
        </w:rPr>
        <w:instrText xml:space="preserve"> INCLUDEPICTURE  "http://www.3gpp.org/images/5G-logo_500px.jpg" \* MERGEFORMATINET </w:instrText>
      </w:r>
      <w:r w:rsidR="00EE4647" w:rsidRPr="00A564B4">
        <w:rPr>
          <w:i/>
          <w:noProof w:val="0"/>
        </w:rPr>
        <w:fldChar w:fldCharType="separate"/>
      </w:r>
      <w:r w:rsidR="00851F44" w:rsidRPr="00A564B4">
        <w:rPr>
          <w:i/>
          <w:noProof w:val="0"/>
        </w:rPr>
        <w:fldChar w:fldCharType="begin"/>
      </w:r>
      <w:r w:rsidR="00851F44" w:rsidRPr="00A564B4">
        <w:rPr>
          <w:i/>
          <w:noProof w:val="0"/>
        </w:rPr>
        <w:instrText xml:space="preserve"> INCLUDEPICTURE  "http://www.3gpp.org/images/5G-logo_500px.jpg" \* MERGEFORMATINET </w:instrText>
      </w:r>
      <w:r w:rsidR="00851F44" w:rsidRPr="00A564B4">
        <w:rPr>
          <w:i/>
          <w:noProof w:val="0"/>
        </w:rPr>
        <w:fldChar w:fldCharType="separate"/>
      </w:r>
      <w:r w:rsidR="00604842" w:rsidRPr="00A564B4">
        <w:rPr>
          <w:i/>
          <w:noProof w:val="0"/>
        </w:rPr>
        <w:fldChar w:fldCharType="begin"/>
      </w:r>
      <w:r w:rsidR="00604842" w:rsidRPr="00A564B4">
        <w:rPr>
          <w:i/>
          <w:noProof w:val="0"/>
        </w:rPr>
        <w:instrText xml:space="preserve"> INCLUDEPICTURE  "http://www.3gpp.org/images/5G-logo_500px.jpg" \* MERGEFORMATINET </w:instrText>
      </w:r>
      <w:r w:rsidR="00604842" w:rsidRPr="00A564B4">
        <w:rPr>
          <w:i/>
          <w:noProof w:val="0"/>
        </w:rPr>
        <w:fldChar w:fldCharType="separate"/>
      </w:r>
      <w:r w:rsidR="00A64D0C" w:rsidRPr="00A564B4">
        <w:rPr>
          <w:i/>
          <w:noProof w:val="0"/>
        </w:rPr>
        <w:fldChar w:fldCharType="begin"/>
      </w:r>
      <w:r w:rsidR="00A64D0C" w:rsidRPr="00A564B4">
        <w:rPr>
          <w:i/>
          <w:noProof w:val="0"/>
        </w:rPr>
        <w:instrText xml:space="preserve"> INCLUDEPICTURE  "http://www.3gpp.org/images/5G-logo_500px.jpg" \* MERGEFORMATINET </w:instrText>
      </w:r>
      <w:r w:rsidR="00A64D0C" w:rsidRPr="00A564B4">
        <w:rPr>
          <w:i/>
          <w:noProof w:val="0"/>
        </w:rPr>
        <w:fldChar w:fldCharType="separate"/>
      </w:r>
      <w:r w:rsidR="00201EE1" w:rsidRPr="00A564B4">
        <w:rPr>
          <w:i/>
          <w:noProof w:val="0"/>
        </w:rPr>
        <w:fldChar w:fldCharType="begin"/>
      </w:r>
      <w:r w:rsidR="00201EE1" w:rsidRPr="00A564B4">
        <w:rPr>
          <w:i/>
          <w:noProof w:val="0"/>
        </w:rPr>
        <w:instrText xml:space="preserve"> INCLUDEPICTURE  "http://www.3gpp.org/images/5G-logo_500px.jpg" \* MERGEFORMATINET </w:instrText>
      </w:r>
      <w:r w:rsidR="00201EE1" w:rsidRPr="00A564B4">
        <w:rPr>
          <w:i/>
          <w:noProof w:val="0"/>
        </w:rPr>
        <w:fldChar w:fldCharType="separate"/>
      </w:r>
      <w:r w:rsidR="00390003" w:rsidRPr="00A564B4">
        <w:rPr>
          <w:i/>
          <w:noProof w:val="0"/>
        </w:rPr>
        <w:fldChar w:fldCharType="begin"/>
      </w:r>
      <w:r w:rsidR="00390003" w:rsidRPr="00A564B4">
        <w:rPr>
          <w:i/>
          <w:noProof w:val="0"/>
        </w:rPr>
        <w:instrText xml:space="preserve"> INCLUDEPICTURE  "http://www.3gpp.org/images/5G-logo_500px.jpg" \* MERGEFORMATINET </w:instrText>
      </w:r>
      <w:r w:rsidR="00390003" w:rsidRPr="00A564B4">
        <w:rPr>
          <w:i/>
          <w:noProof w:val="0"/>
        </w:rPr>
        <w:fldChar w:fldCharType="separate"/>
      </w:r>
      <w:r w:rsidR="00A31229" w:rsidRPr="00A564B4">
        <w:rPr>
          <w:i/>
          <w:noProof w:val="0"/>
        </w:rPr>
        <w:fldChar w:fldCharType="begin"/>
      </w:r>
      <w:r w:rsidR="00A31229" w:rsidRPr="00A564B4">
        <w:rPr>
          <w:i/>
          <w:noProof w:val="0"/>
        </w:rPr>
        <w:instrText xml:space="preserve"> INCLUDEPICTURE  "http://www.3gpp.org/images/5G-logo_500px.jpg" \* MERGEFORMATINET </w:instrText>
      </w:r>
      <w:r w:rsidR="00A31229" w:rsidRPr="00A564B4">
        <w:rPr>
          <w:i/>
          <w:noProof w:val="0"/>
        </w:rPr>
        <w:fldChar w:fldCharType="separate"/>
      </w:r>
      <w:r w:rsidR="007268CE">
        <w:rPr>
          <w:i/>
          <w:noProof w:val="0"/>
        </w:rPr>
        <w:fldChar w:fldCharType="begin"/>
      </w:r>
      <w:r w:rsidR="007268CE">
        <w:rPr>
          <w:i/>
          <w:noProof w:val="0"/>
        </w:rPr>
        <w:instrText xml:space="preserve"> INCLUDEPICTURE  "http://www.3gpp.org/images/5G-logo_500px.jpg" \* MERGEFORMATINET </w:instrText>
      </w:r>
      <w:r w:rsidR="007268CE">
        <w:rPr>
          <w:i/>
          <w:noProof w:val="0"/>
        </w:rPr>
        <w:fldChar w:fldCharType="separate"/>
      </w:r>
      <w:r w:rsidR="00D669CA">
        <w:rPr>
          <w:i/>
          <w:noProof w:val="0"/>
        </w:rPr>
        <w:fldChar w:fldCharType="begin"/>
      </w:r>
      <w:r w:rsidR="00D669CA">
        <w:rPr>
          <w:i/>
          <w:noProof w:val="0"/>
        </w:rPr>
        <w:instrText xml:space="preserve"> INCLUDEPICTURE  "http://www.3gpp.org/images/5G-logo_500px.jpg" \* MERGEFORMATINET </w:instrText>
      </w:r>
      <w:r w:rsidR="00D669CA">
        <w:rPr>
          <w:i/>
          <w:noProof w:val="0"/>
        </w:rPr>
        <w:fldChar w:fldCharType="separate"/>
      </w:r>
      <w:r w:rsidR="00975B9C">
        <w:rPr>
          <w:i/>
          <w:noProof w:val="0"/>
        </w:rPr>
        <w:fldChar w:fldCharType="begin"/>
      </w:r>
      <w:r w:rsidR="00975B9C">
        <w:rPr>
          <w:i/>
          <w:noProof w:val="0"/>
        </w:rPr>
        <w:instrText xml:space="preserve"> INCLUDEPICTURE  "http://www.3gpp.org/images/5G-logo_500px.jpg" \* MERGEFORMATINET </w:instrText>
      </w:r>
      <w:r w:rsidR="00975B9C">
        <w:rPr>
          <w:i/>
          <w:noProof w:val="0"/>
        </w:rPr>
        <w:fldChar w:fldCharType="separate"/>
      </w:r>
      <w:r w:rsidR="00042D66">
        <w:rPr>
          <w:i/>
          <w:noProof w:val="0"/>
        </w:rPr>
        <w:fldChar w:fldCharType="begin"/>
      </w:r>
      <w:r w:rsidR="00042D66">
        <w:rPr>
          <w:i/>
          <w:noProof w:val="0"/>
        </w:rPr>
        <w:instrText xml:space="preserve"> INCLUDEPICTURE  "http://www.3gpp.org/images/5G-logo_500px.jpg" \* MERGEFORMATINET </w:instrText>
      </w:r>
      <w:r w:rsidR="00042D66">
        <w:rPr>
          <w:i/>
          <w:noProof w:val="0"/>
        </w:rPr>
        <w:fldChar w:fldCharType="separate"/>
      </w:r>
      <w:r w:rsidR="00147257">
        <w:rPr>
          <w:i/>
          <w:noProof w:val="0"/>
        </w:rPr>
        <w:fldChar w:fldCharType="begin"/>
      </w:r>
      <w:r w:rsidR="00147257">
        <w:rPr>
          <w:i/>
          <w:noProof w:val="0"/>
        </w:rPr>
        <w:instrText xml:space="preserve"> INCLUDEPICTURE  "http://www.3gpp.org/images/5G-logo_500px.jpg" \* MERGEFORMATINET </w:instrText>
      </w:r>
      <w:r w:rsidR="00147257">
        <w:rPr>
          <w:i/>
          <w:noProof w:val="0"/>
        </w:rPr>
        <w:fldChar w:fldCharType="separate"/>
      </w:r>
      <w:r w:rsidR="002E318F">
        <w:rPr>
          <w:i/>
          <w:noProof w:val="0"/>
        </w:rPr>
        <w:fldChar w:fldCharType="begin"/>
      </w:r>
      <w:r w:rsidR="002E318F">
        <w:rPr>
          <w:i/>
          <w:noProof w:val="0"/>
        </w:rPr>
        <w:instrText xml:space="preserve"> INCLUDEPICTURE  "http://www.3gpp.org/images/5G-logo_500px.jpg" \* MERGEFORMATINET </w:instrText>
      </w:r>
      <w:r w:rsidR="002E318F">
        <w:rPr>
          <w:i/>
          <w:noProof w:val="0"/>
        </w:rPr>
        <w:fldChar w:fldCharType="separate"/>
      </w:r>
      <w:r w:rsidR="006B6D8E">
        <w:rPr>
          <w:i/>
          <w:noProof w:val="0"/>
        </w:rPr>
        <w:fldChar w:fldCharType="begin"/>
      </w:r>
      <w:r w:rsidR="006B6D8E">
        <w:rPr>
          <w:i/>
          <w:noProof w:val="0"/>
        </w:rPr>
        <w:instrText xml:space="preserve"> INCLUDEPICTURE  "http://www.3gpp.org/images/5G-logo_500px.jpg" \* MERGEFORMATINET </w:instrText>
      </w:r>
      <w:r w:rsidR="006B6D8E">
        <w:rPr>
          <w:i/>
          <w:noProof w:val="0"/>
        </w:rPr>
        <w:fldChar w:fldCharType="separate"/>
      </w:r>
      <w:r w:rsidR="00471B21">
        <w:rPr>
          <w:i/>
          <w:noProof w:val="0"/>
        </w:rPr>
        <w:fldChar w:fldCharType="begin"/>
      </w:r>
      <w:r w:rsidR="00471B21">
        <w:rPr>
          <w:i/>
          <w:noProof w:val="0"/>
        </w:rPr>
        <w:instrText xml:space="preserve"> INCLUDEPICTURE  "http://www.3gpp.org/images/5G-logo_500px.jpg" \* MERGEFORMATINET </w:instrText>
      </w:r>
      <w:r w:rsidR="00471B21">
        <w:rPr>
          <w:i/>
          <w:noProof w:val="0"/>
        </w:rPr>
        <w:fldChar w:fldCharType="separate"/>
      </w:r>
      <w:r w:rsidR="00027373">
        <w:rPr>
          <w:i/>
          <w:noProof w:val="0"/>
        </w:rPr>
        <w:fldChar w:fldCharType="begin"/>
      </w:r>
      <w:r w:rsidR="00027373">
        <w:rPr>
          <w:i/>
          <w:noProof w:val="0"/>
        </w:rPr>
        <w:instrText xml:space="preserve"> INCLUDEPICTURE  "http://www.3gpp.org/images/5G-logo_500px.jpg" \* MERGEFORMATINET </w:instrText>
      </w:r>
      <w:r w:rsidR="00027373">
        <w:rPr>
          <w:i/>
          <w:noProof w:val="0"/>
        </w:rPr>
        <w:fldChar w:fldCharType="separate"/>
      </w:r>
      <w:r w:rsidR="00D7703C">
        <w:rPr>
          <w:i/>
          <w:noProof w:val="0"/>
        </w:rPr>
        <w:fldChar w:fldCharType="begin"/>
      </w:r>
      <w:r w:rsidR="00D7703C">
        <w:rPr>
          <w:i/>
          <w:noProof w:val="0"/>
        </w:rPr>
        <w:instrText xml:space="preserve"> INCLUDEPICTURE  "http://www.3gpp.org/images/5G-logo_500px.jpg" \* MERGEFORMATINET </w:instrText>
      </w:r>
      <w:r w:rsidR="00D7703C">
        <w:rPr>
          <w:i/>
          <w:noProof w:val="0"/>
        </w:rPr>
        <w:fldChar w:fldCharType="separate"/>
      </w:r>
      <w:r w:rsidR="004917EB">
        <w:rPr>
          <w:i/>
          <w:noProof w:val="0"/>
        </w:rPr>
        <w:fldChar w:fldCharType="begin"/>
      </w:r>
      <w:r w:rsidR="004917EB">
        <w:rPr>
          <w:i/>
          <w:noProof w:val="0"/>
        </w:rPr>
        <w:instrText xml:space="preserve"> INCLUDEPICTURE  "http://www.3gpp.org/images/5G-logo_500px.jpg" \* MERGEFORMATINET </w:instrText>
      </w:r>
      <w:r w:rsidR="004917EB">
        <w:rPr>
          <w:i/>
          <w:noProof w:val="0"/>
        </w:rPr>
        <w:fldChar w:fldCharType="separate"/>
      </w:r>
      <w:r w:rsidR="00DA4C78">
        <w:rPr>
          <w:i/>
          <w:noProof w:val="0"/>
        </w:rPr>
        <w:fldChar w:fldCharType="begin"/>
      </w:r>
      <w:r w:rsidR="00DA4C78">
        <w:rPr>
          <w:i/>
          <w:noProof w:val="0"/>
        </w:rPr>
        <w:instrText xml:space="preserve"> INCLUDEPICTURE  "http://www.3gpp.org/images/5G-logo_500px.jpg" \* MERGEFORMATINET </w:instrText>
      </w:r>
      <w:r w:rsidR="00DA4C78">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sidR="00000000">
        <w:rPr>
          <w:i/>
          <w:noProof w:val="0"/>
        </w:rPr>
        <w:fldChar w:fldCharType="begin"/>
      </w:r>
      <w:r w:rsidR="00000000">
        <w:rPr>
          <w:i/>
          <w:noProof w:val="0"/>
        </w:rPr>
        <w:instrText xml:space="preserve"> INCLUDEPICTURE  "http://www.3gpp.org/images/5G-logo_500px.jpg" \* MERGEFORMATINET </w:instrText>
      </w:r>
      <w:r w:rsidR="00000000">
        <w:rPr>
          <w:i/>
          <w:noProof w:val="0"/>
        </w:rPr>
        <w:fldChar w:fldCharType="separate"/>
      </w:r>
      <w:r w:rsidR="00000000">
        <w:rPr>
          <w:i/>
          <w:noProof w:val="0"/>
        </w:rPr>
        <w:pict w14:anchorId="5680B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 500px" style="width:117pt;height:117pt">
            <v:imagedata r:id="rId8" r:href="rId9"/>
          </v:shape>
        </w:pict>
      </w:r>
      <w:r w:rsidR="00000000">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sidR="00DA4C78">
        <w:rPr>
          <w:i/>
          <w:noProof w:val="0"/>
        </w:rPr>
        <w:fldChar w:fldCharType="end"/>
      </w:r>
      <w:r w:rsidR="004917EB">
        <w:rPr>
          <w:i/>
          <w:noProof w:val="0"/>
        </w:rPr>
        <w:fldChar w:fldCharType="end"/>
      </w:r>
      <w:r w:rsidR="00D7703C">
        <w:rPr>
          <w:i/>
          <w:noProof w:val="0"/>
        </w:rPr>
        <w:fldChar w:fldCharType="end"/>
      </w:r>
      <w:r w:rsidR="00027373">
        <w:rPr>
          <w:i/>
          <w:noProof w:val="0"/>
        </w:rPr>
        <w:fldChar w:fldCharType="end"/>
      </w:r>
      <w:r w:rsidR="00471B21">
        <w:rPr>
          <w:i/>
          <w:noProof w:val="0"/>
        </w:rPr>
        <w:fldChar w:fldCharType="end"/>
      </w:r>
      <w:r w:rsidR="006B6D8E">
        <w:rPr>
          <w:i/>
          <w:noProof w:val="0"/>
        </w:rPr>
        <w:fldChar w:fldCharType="end"/>
      </w:r>
      <w:r w:rsidR="002E318F">
        <w:rPr>
          <w:i/>
          <w:noProof w:val="0"/>
        </w:rPr>
        <w:fldChar w:fldCharType="end"/>
      </w:r>
      <w:r w:rsidR="00147257">
        <w:rPr>
          <w:i/>
          <w:noProof w:val="0"/>
        </w:rPr>
        <w:fldChar w:fldCharType="end"/>
      </w:r>
      <w:r w:rsidR="00042D66">
        <w:rPr>
          <w:i/>
          <w:noProof w:val="0"/>
        </w:rPr>
        <w:fldChar w:fldCharType="end"/>
      </w:r>
      <w:r w:rsidR="00975B9C">
        <w:rPr>
          <w:i/>
          <w:noProof w:val="0"/>
        </w:rPr>
        <w:fldChar w:fldCharType="end"/>
      </w:r>
      <w:r w:rsidR="00D669CA">
        <w:rPr>
          <w:i/>
          <w:noProof w:val="0"/>
        </w:rPr>
        <w:fldChar w:fldCharType="end"/>
      </w:r>
      <w:r w:rsidR="007268CE">
        <w:rPr>
          <w:i/>
          <w:noProof w:val="0"/>
        </w:rPr>
        <w:fldChar w:fldCharType="end"/>
      </w:r>
      <w:r w:rsidR="00A31229" w:rsidRPr="00A564B4">
        <w:rPr>
          <w:i/>
          <w:noProof w:val="0"/>
        </w:rPr>
        <w:fldChar w:fldCharType="end"/>
      </w:r>
      <w:r w:rsidR="00390003" w:rsidRPr="00A564B4">
        <w:rPr>
          <w:i/>
          <w:noProof w:val="0"/>
        </w:rPr>
        <w:fldChar w:fldCharType="end"/>
      </w:r>
      <w:r w:rsidR="00201EE1" w:rsidRPr="00A564B4">
        <w:rPr>
          <w:i/>
          <w:noProof w:val="0"/>
        </w:rPr>
        <w:fldChar w:fldCharType="end"/>
      </w:r>
      <w:r w:rsidR="00A64D0C" w:rsidRPr="00A564B4">
        <w:rPr>
          <w:i/>
          <w:noProof w:val="0"/>
        </w:rPr>
        <w:fldChar w:fldCharType="end"/>
      </w:r>
      <w:r w:rsidR="00604842" w:rsidRPr="00A564B4">
        <w:rPr>
          <w:i/>
          <w:noProof w:val="0"/>
        </w:rPr>
        <w:fldChar w:fldCharType="end"/>
      </w:r>
      <w:r w:rsidR="00851F44" w:rsidRPr="00A564B4">
        <w:rPr>
          <w:i/>
          <w:noProof w:val="0"/>
        </w:rPr>
        <w:fldChar w:fldCharType="end"/>
      </w:r>
      <w:r w:rsidR="00EE4647" w:rsidRPr="00A564B4">
        <w:rPr>
          <w:i/>
          <w:noProof w:val="0"/>
        </w:rPr>
        <w:fldChar w:fldCharType="end"/>
      </w:r>
      <w:r w:rsidR="00694C6B" w:rsidRPr="00A564B4">
        <w:rPr>
          <w:i/>
          <w:noProof w:val="0"/>
        </w:rPr>
        <w:fldChar w:fldCharType="end"/>
      </w:r>
      <w:r w:rsidR="00343ACB" w:rsidRPr="00A564B4">
        <w:rPr>
          <w:i/>
          <w:noProof w:val="0"/>
        </w:rPr>
        <w:fldChar w:fldCharType="end"/>
      </w:r>
      <w:r w:rsidR="00054460" w:rsidRPr="00A564B4">
        <w:rPr>
          <w:i/>
          <w:noProof w:val="0"/>
        </w:rPr>
        <w:fldChar w:fldCharType="end"/>
      </w:r>
      <w:r w:rsidR="00F22B81" w:rsidRPr="00A564B4">
        <w:rPr>
          <w:i/>
          <w:noProof w:val="0"/>
        </w:rPr>
        <w:fldChar w:fldCharType="end"/>
      </w:r>
      <w:r w:rsidR="00602E5A" w:rsidRPr="00A564B4">
        <w:rPr>
          <w:i/>
          <w:noProof w:val="0"/>
        </w:rPr>
        <w:fldChar w:fldCharType="end"/>
      </w:r>
      <w:r w:rsidR="00363C85" w:rsidRPr="00A564B4">
        <w:rPr>
          <w:i/>
          <w:noProof w:val="0"/>
        </w:rPr>
        <w:fldChar w:fldCharType="end"/>
      </w:r>
      <w:r w:rsidRPr="00A564B4">
        <w:rPr>
          <w:i/>
          <w:noProof w:val="0"/>
        </w:rPr>
        <w:fldChar w:fldCharType="end"/>
      </w:r>
      <w:r w:rsidR="0005553F" w:rsidRPr="00A564B4">
        <w:rPr>
          <w:noProof w:val="0"/>
          <w:color w:val="0000FF"/>
        </w:rPr>
        <w:tab/>
      </w:r>
      <w:r w:rsidR="00000000">
        <w:rPr>
          <w:noProof w:val="0"/>
        </w:rPr>
        <w:pict w14:anchorId="2286A17F">
          <v:shape id="_x0000_i1026" type="#_x0000_t75" style="width:128.5pt;height:76pt">
            <v:imagedata r:id="rId10" o:title="3GPP-logo_web"/>
          </v:shape>
        </w:pict>
      </w:r>
    </w:p>
    <w:p w14:paraId="2DD6E9E5" w14:textId="77777777" w:rsidR="0005553F" w:rsidRPr="00A564B4" w:rsidRDefault="0005553F" w:rsidP="0005553F">
      <w:pPr>
        <w:pStyle w:val="ZU"/>
        <w:framePr w:h="4929" w:hRule="exact" w:wrap="notBeside"/>
        <w:tabs>
          <w:tab w:val="right" w:pos="10206"/>
        </w:tabs>
        <w:jc w:val="left"/>
        <w:rPr>
          <w:noProof w:val="0"/>
        </w:rPr>
      </w:pPr>
    </w:p>
    <w:p w14:paraId="28D7D3B4" w14:textId="77777777" w:rsidR="00EE4691" w:rsidRPr="00A564B4" w:rsidRDefault="00EE4691" w:rsidP="00EE4691">
      <w:pPr>
        <w:framePr w:h="1636" w:hRule="exact" w:wrap="notBeside" w:vAnchor="page" w:hAnchor="margin" w:y="15121"/>
        <w:overflowPunct/>
        <w:autoSpaceDE/>
        <w:autoSpaceDN/>
        <w:adjustRightInd/>
        <w:jc w:val="both"/>
        <w:textAlignment w:val="auto"/>
        <w:rPr>
          <w:sz w:val="16"/>
        </w:rPr>
      </w:pPr>
      <w:r w:rsidRPr="00A564B4">
        <w:rPr>
          <w:sz w:val="16"/>
        </w:rPr>
        <w:t>The present document has been developed within the 3</w:t>
      </w:r>
      <w:r w:rsidRPr="00A564B4">
        <w:rPr>
          <w:sz w:val="16"/>
          <w:vertAlign w:val="superscript"/>
        </w:rPr>
        <w:t>rd</w:t>
      </w:r>
      <w:r w:rsidRPr="00A564B4">
        <w:rPr>
          <w:sz w:val="16"/>
        </w:rPr>
        <w:t xml:space="preserve"> Generation Partnership Project (3GPP</w:t>
      </w:r>
      <w:r w:rsidRPr="00A564B4">
        <w:rPr>
          <w:sz w:val="16"/>
          <w:vertAlign w:val="superscript"/>
        </w:rPr>
        <w:t xml:space="preserve"> TM</w:t>
      </w:r>
      <w:r w:rsidRPr="00A564B4">
        <w:rPr>
          <w:sz w:val="16"/>
        </w:rPr>
        <w:t>) and may be further elaborated for the purposes of 3GPP.</w:t>
      </w:r>
      <w:r w:rsidRPr="00A564B4">
        <w:rPr>
          <w:sz w:val="16"/>
        </w:rPr>
        <w:tab/>
      </w:r>
      <w:r w:rsidRPr="00A564B4">
        <w:rPr>
          <w:sz w:val="16"/>
        </w:rPr>
        <w:br/>
        <w:t>The present document has not been subject to any approval process by the 3GPP</w:t>
      </w:r>
      <w:r w:rsidRPr="00A564B4">
        <w:rPr>
          <w:sz w:val="16"/>
          <w:vertAlign w:val="superscript"/>
        </w:rPr>
        <w:t xml:space="preserve"> </w:t>
      </w:r>
      <w:r w:rsidRPr="00A564B4">
        <w:rPr>
          <w:sz w:val="16"/>
        </w:rPr>
        <w:t>Organizational Partners and shall not be implemented.</w:t>
      </w:r>
      <w:r w:rsidRPr="00A564B4">
        <w:rPr>
          <w:sz w:val="16"/>
        </w:rPr>
        <w:tab/>
      </w:r>
      <w:r w:rsidRPr="00A564B4">
        <w:rPr>
          <w:sz w:val="16"/>
        </w:rPr>
        <w:br/>
        <w:t>This Specification is provided for future development work within 3GPP</w:t>
      </w:r>
      <w:r w:rsidRPr="00A564B4">
        <w:rPr>
          <w:sz w:val="16"/>
          <w:vertAlign w:val="superscript"/>
        </w:rPr>
        <w:t xml:space="preserve"> </w:t>
      </w:r>
      <w:r w:rsidRPr="00A564B4">
        <w:rPr>
          <w:sz w:val="16"/>
        </w:rPr>
        <w:t>only. The Organizational Partners accept no liability for any use of this Specification.</w:t>
      </w:r>
      <w:r w:rsidRPr="00A564B4">
        <w:rPr>
          <w:sz w:val="16"/>
        </w:rPr>
        <w:br/>
        <w:t>Specifications and reports for implementation of the 3GPP</w:t>
      </w:r>
      <w:r w:rsidRPr="00A564B4">
        <w:rPr>
          <w:sz w:val="16"/>
          <w:vertAlign w:val="superscript"/>
        </w:rPr>
        <w:t xml:space="preserve"> TM</w:t>
      </w:r>
      <w:r w:rsidRPr="00A564B4">
        <w:rPr>
          <w:sz w:val="16"/>
        </w:rPr>
        <w:t xml:space="preserve"> system should be obtained via the 3GPP Organizational Partners' Publications Offices.</w:t>
      </w:r>
    </w:p>
    <w:p w14:paraId="7AE16E3D" w14:textId="77777777" w:rsidR="00EE4691" w:rsidRPr="00A564B4" w:rsidRDefault="00EE4691" w:rsidP="00EE4691">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hAnsi="Arial"/>
        </w:rPr>
      </w:pPr>
    </w:p>
    <w:bookmarkEnd w:id="0"/>
    <w:p w14:paraId="354F0FCC" w14:textId="77777777" w:rsidR="00EE4691" w:rsidRPr="00A564B4" w:rsidRDefault="00EE4691" w:rsidP="00EE4691">
      <w:pPr>
        <w:overflowPunct/>
        <w:autoSpaceDE/>
        <w:autoSpaceDN/>
        <w:adjustRightInd/>
        <w:textAlignment w:val="auto"/>
        <w:sectPr w:rsidR="00EE4691" w:rsidRPr="00A564B4" w:rsidSect="005B3228">
          <w:headerReference w:type="even" r:id="rId11"/>
          <w:headerReference w:type="default" r:id="rId12"/>
          <w:footerReference w:type="default" r:id="rId13"/>
          <w:footnotePr>
            <w:numRestart w:val="eachSect"/>
          </w:footnotePr>
          <w:pgSz w:w="11907" w:h="16840"/>
          <w:pgMar w:top="2268" w:right="851" w:bottom="10773" w:left="851" w:header="0" w:footer="0" w:gutter="0"/>
          <w:cols w:space="720"/>
          <w:titlePg/>
        </w:sectPr>
      </w:pPr>
    </w:p>
    <w:p w14:paraId="351DE5D8" w14:textId="77777777" w:rsidR="00EE4691" w:rsidRPr="00A564B4" w:rsidRDefault="00EE4691" w:rsidP="00EE4691">
      <w:pPr>
        <w:overflowPunct/>
        <w:autoSpaceDE/>
        <w:autoSpaceDN/>
        <w:adjustRightInd/>
        <w:textAlignment w:val="auto"/>
      </w:pPr>
    </w:p>
    <w:p w14:paraId="5707560D" w14:textId="77777777" w:rsidR="00EE4691" w:rsidRPr="00A564B4" w:rsidRDefault="00EE4691" w:rsidP="00EE4691">
      <w:pPr>
        <w:framePr w:wrap="notBeside" w:hAnchor="margin" w:y="1419"/>
        <w:pBdr>
          <w:bottom w:val="single" w:sz="6" w:space="1" w:color="auto"/>
        </w:pBdr>
        <w:overflowPunct/>
        <w:autoSpaceDE/>
        <w:autoSpaceDN/>
        <w:adjustRightInd/>
        <w:spacing w:before="240" w:after="0"/>
        <w:ind w:left="2835" w:right="2835"/>
        <w:jc w:val="center"/>
        <w:textAlignment w:val="auto"/>
      </w:pPr>
      <w:r w:rsidRPr="00A564B4">
        <w:t>Keywords</w:t>
      </w:r>
    </w:p>
    <w:p w14:paraId="4F7D0E9B" w14:textId="77777777" w:rsidR="00EE4691" w:rsidRPr="00A564B4" w:rsidRDefault="00EE4691" w:rsidP="00EE4691">
      <w:pPr>
        <w:framePr w:wrap="notBeside" w:hAnchor="margin" w:y="1419"/>
        <w:overflowPunct/>
        <w:autoSpaceDE/>
        <w:autoSpaceDN/>
        <w:adjustRightInd/>
        <w:spacing w:after="0"/>
        <w:ind w:left="2835" w:right="2835"/>
        <w:jc w:val="center"/>
        <w:textAlignment w:val="auto"/>
        <w:rPr>
          <w:rFonts w:ascii="Arial" w:hAnsi="Arial"/>
          <w:sz w:val="18"/>
        </w:rPr>
      </w:pPr>
      <w:r w:rsidRPr="00A564B4">
        <w:rPr>
          <w:rFonts w:ascii="Arial" w:hAnsi="Arial"/>
          <w:sz w:val="18"/>
        </w:rPr>
        <w:t>mobile, UE, terminal, testing, radio, E-UTRA</w:t>
      </w:r>
    </w:p>
    <w:p w14:paraId="0BA64101" w14:textId="77777777" w:rsidR="00EE4691" w:rsidRPr="00A564B4" w:rsidRDefault="00EE4691" w:rsidP="00EE4691">
      <w:pPr>
        <w:overflowPunct/>
        <w:autoSpaceDE/>
        <w:autoSpaceDN/>
        <w:adjustRightInd/>
        <w:textAlignment w:val="auto"/>
      </w:pPr>
    </w:p>
    <w:p w14:paraId="04187E09" w14:textId="77777777" w:rsidR="00EE4691" w:rsidRPr="00A564B4" w:rsidRDefault="00EE4691" w:rsidP="00EE4691">
      <w:pPr>
        <w:framePr w:wrap="notBeside" w:hAnchor="margin" w:yAlign="center"/>
        <w:overflowPunct/>
        <w:autoSpaceDE/>
        <w:autoSpaceDN/>
        <w:adjustRightInd/>
        <w:spacing w:after="240"/>
        <w:ind w:left="2835" w:right="2835"/>
        <w:jc w:val="center"/>
        <w:textAlignment w:val="auto"/>
        <w:rPr>
          <w:rFonts w:ascii="Arial" w:hAnsi="Arial"/>
          <w:b/>
          <w:i/>
        </w:rPr>
      </w:pPr>
      <w:r w:rsidRPr="00A564B4">
        <w:rPr>
          <w:rFonts w:ascii="Arial" w:hAnsi="Arial"/>
          <w:b/>
          <w:i/>
        </w:rPr>
        <w:t>3GPP</w:t>
      </w:r>
    </w:p>
    <w:p w14:paraId="3AA7DB5D" w14:textId="77777777" w:rsidR="00EE4691" w:rsidRPr="00A564B4" w:rsidRDefault="00EE4691" w:rsidP="00EE4691">
      <w:pPr>
        <w:framePr w:wrap="notBeside" w:hAnchor="margin" w:yAlign="center"/>
        <w:pBdr>
          <w:bottom w:val="single" w:sz="6" w:space="1" w:color="auto"/>
        </w:pBdr>
        <w:overflowPunct/>
        <w:autoSpaceDE/>
        <w:autoSpaceDN/>
        <w:adjustRightInd/>
        <w:spacing w:after="0"/>
        <w:ind w:left="2835" w:right="2835"/>
        <w:jc w:val="center"/>
        <w:textAlignment w:val="auto"/>
      </w:pPr>
      <w:r w:rsidRPr="00A564B4">
        <w:t>Postal address</w:t>
      </w:r>
    </w:p>
    <w:p w14:paraId="54974C2F"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p>
    <w:p w14:paraId="4B529944"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3GPP support office address</w:t>
      </w:r>
    </w:p>
    <w:p w14:paraId="3ACE98A6"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650 Route des Lucioles - Sophia Antipolis</w:t>
      </w:r>
    </w:p>
    <w:p w14:paraId="22C2F511"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Valbonne - FRANCE</w:t>
      </w:r>
    </w:p>
    <w:p w14:paraId="2C406212" w14:textId="77777777" w:rsidR="00EE4691" w:rsidRPr="00A564B4" w:rsidRDefault="00EE4691" w:rsidP="00EE4691">
      <w:pPr>
        <w:framePr w:wrap="notBeside" w:hAnchor="margin" w:yAlign="center"/>
        <w:overflowPunct/>
        <w:autoSpaceDE/>
        <w:autoSpaceDN/>
        <w:adjustRightInd/>
        <w:spacing w:after="20"/>
        <w:ind w:left="2835" w:right="2835"/>
        <w:jc w:val="center"/>
        <w:textAlignment w:val="auto"/>
        <w:rPr>
          <w:rFonts w:ascii="Arial" w:hAnsi="Arial"/>
          <w:sz w:val="18"/>
        </w:rPr>
      </w:pPr>
      <w:r w:rsidRPr="00A564B4">
        <w:rPr>
          <w:rFonts w:ascii="Arial" w:hAnsi="Arial"/>
          <w:sz w:val="18"/>
        </w:rPr>
        <w:t>Tel.: +33 4 92 94 42 00 Fax: +33 4 93 65 47 16</w:t>
      </w:r>
    </w:p>
    <w:p w14:paraId="3CFF1EA9"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Internet</w:t>
      </w:r>
    </w:p>
    <w:p w14:paraId="2248163C"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http://www.3gpp.org</w:t>
      </w:r>
    </w:p>
    <w:p w14:paraId="4289B14C" w14:textId="77777777" w:rsidR="00EE4691" w:rsidRPr="00A564B4" w:rsidRDefault="00EE4691" w:rsidP="000208EC"/>
    <w:p w14:paraId="37637E9C" w14:textId="77777777" w:rsidR="00E0364B" w:rsidRPr="00A564B4" w:rsidRDefault="00E0364B" w:rsidP="00E0364B">
      <w:pPr>
        <w:pStyle w:val="FP"/>
        <w:framePr w:h="3057" w:hRule="exact" w:wrap="notBeside" w:vAnchor="page" w:hAnchor="margin" w:y="12605"/>
        <w:pBdr>
          <w:bottom w:val="single" w:sz="6" w:space="1" w:color="auto"/>
        </w:pBdr>
        <w:spacing w:after="240"/>
        <w:jc w:val="center"/>
        <w:rPr>
          <w:rFonts w:ascii="Arial" w:hAnsi="Arial"/>
          <w:b/>
          <w:i/>
        </w:rPr>
      </w:pPr>
      <w:r w:rsidRPr="00A564B4">
        <w:rPr>
          <w:rFonts w:ascii="Arial" w:hAnsi="Arial"/>
          <w:b/>
          <w:i/>
        </w:rPr>
        <w:t>Copyright Notification</w:t>
      </w:r>
    </w:p>
    <w:p w14:paraId="7EFD03E1" w14:textId="77777777" w:rsidR="00E0364B" w:rsidRPr="00A564B4" w:rsidRDefault="00E0364B" w:rsidP="00E0364B">
      <w:pPr>
        <w:pStyle w:val="FP"/>
        <w:framePr w:h="3057" w:hRule="exact" w:wrap="notBeside" w:vAnchor="page" w:hAnchor="margin" w:y="12605"/>
        <w:jc w:val="center"/>
      </w:pPr>
      <w:r w:rsidRPr="00A564B4">
        <w:t>No part may be reproduced except as authorized by written permission.</w:t>
      </w:r>
      <w:r w:rsidRPr="00A564B4">
        <w:br/>
        <w:t>The copyright and the foregoing restriction extend to reproduction in all media.</w:t>
      </w:r>
    </w:p>
    <w:p w14:paraId="4B8ACD71" w14:textId="77777777" w:rsidR="00E0364B" w:rsidRPr="00A564B4" w:rsidRDefault="00E0364B" w:rsidP="00E0364B">
      <w:pPr>
        <w:pStyle w:val="FP"/>
        <w:framePr w:h="3057" w:hRule="exact" w:wrap="notBeside" w:vAnchor="page" w:hAnchor="margin" w:y="12605"/>
        <w:jc w:val="center"/>
      </w:pPr>
    </w:p>
    <w:p w14:paraId="26F847E3" w14:textId="42551D19" w:rsidR="00E0364B" w:rsidRPr="00A564B4" w:rsidRDefault="00E0364B" w:rsidP="00E0364B">
      <w:pPr>
        <w:pStyle w:val="FP"/>
        <w:framePr w:h="3057" w:hRule="exact" w:wrap="notBeside" w:vAnchor="page" w:hAnchor="margin" w:y="12605"/>
        <w:jc w:val="center"/>
        <w:rPr>
          <w:sz w:val="18"/>
        </w:rPr>
      </w:pPr>
      <w:r w:rsidRPr="00A564B4">
        <w:rPr>
          <w:sz w:val="18"/>
        </w:rPr>
        <w:t>© 20</w:t>
      </w:r>
      <w:r w:rsidR="008F2F21" w:rsidRPr="00A564B4">
        <w:rPr>
          <w:sz w:val="18"/>
        </w:rPr>
        <w:t>2</w:t>
      </w:r>
      <w:r w:rsidR="009676BA">
        <w:rPr>
          <w:sz w:val="18"/>
        </w:rPr>
        <w:t>3</w:t>
      </w:r>
      <w:r w:rsidRPr="00A564B4">
        <w:rPr>
          <w:sz w:val="18"/>
        </w:rPr>
        <w:t>, 3GPP Organizational Partners (ARIB, ATIS, CCSA, ETSI, TSDSI, TTA, TTC).</w:t>
      </w:r>
      <w:bookmarkStart w:id="5" w:name="copyrightaddon"/>
      <w:bookmarkEnd w:id="5"/>
    </w:p>
    <w:p w14:paraId="1DEA8F28" w14:textId="77777777" w:rsidR="00E0364B" w:rsidRPr="00A564B4" w:rsidRDefault="00E0364B" w:rsidP="00E0364B">
      <w:pPr>
        <w:pStyle w:val="FP"/>
        <w:framePr w:h="3057" w:hRule="exact" w:wrap="notBeside" w:vAnchor="page" w:hAnchor="margin" w:y="12605"/>
        <w:jc w:val="center"/>
        <w:rPr>
          <w:sz w:val="18"/>
        </w:rPr>
      </w:pPr>
      <w:r w:rsidRPr="00A564B4">
        <w:rPr>
          <w:sz w:val="18"/>
        </w:rPr>
        <w:t>All rights reserved.</w:t>
      </w:r>
    </w:p>
    <w:p w14:paraId="4A82B424" w14:textId="77777777" w:rsidR="00E0364B" w:rsidRPr="00A564B4" w:rsidRDefault="00E0364B" w:rsidP="00E0364B">
      <w:pPr>
        <w:pStyle w:val="FP"/>
        <w:framePr w:h="3057" w:hRule="exact" w:wrap="notBeside" w:vAnchor="page" w:hAnchor="margin" w:y="12605"/>
        <w:rPr>
          <w:sz w:val="18"/>
        </w:rPr>
      </w:pPr>
    </w:p>
    <w:p w14:paraId="1345B547" w14:textId="77777777" w:rsidR="00E0364B" w:rsidRPr="00A564B4" w:rsidRDefault="00E0364B" w:rsidP="00E0364B">
      <w:pPr>
        <w:pStyle w:val="FP"/>
        <w:framePr w:h="3057" w:hRule="exact" w:wrap="notBeside" w:vAnchor="page" w:hAnchor="margin" w:y="12605"/>
        <w:rPr>
          <w:sz w:val="18"/>
        </w:rPr>
      </w:pPr>
      <w:r w:rsidRPr="00A564B4">
        <w:rPr>
          <w:sz w:val="18"/>
        </w:rPr>
        <w:t>UMTS™ is a Trade Mark of ETSI registered for the benefit of its members</w:t>
      </w:r>
    </w:p>
    <w:p w14:paraId="7448235B" w14:textId="77777777" w:rsidR="00E0364B" w:rsidRPr="00A564B4" w:rsidRDefault="00E0364B" w:rsidP="00E0364B">
      <w:pPr>
        <w:pStyle w:val="FP"/>
        <w:framePr w:h="3057" w:hRule="exact" w:wrap="notBeside" w:vAnchor="page" w:hAnchor="margin" w:y="12605"/>
        <w:rPr>
          <w:sz w:val="18"/>
        </w:rPr>
      </w:pPr>
      <w:r w:rsidRPr="00A564B4">
        <w:rPr>
          <w:sz w:val="18"/>
        </w:rPr>
        <w:t>3GPP™ is a Trade Mark of ETSI registered for the benefit of its Members and of the 3GPP Organizational Partners</w:t>
      </w:r>
      <w:r w:rsidRPr="00A564B4">
        <w:rPr>
          <w:sz w:val="18"/>
        </w:rPr>
        <w:br/>
        <w:t>LTE™ is a Trade Mark of ETSI registered for the benefit of its Members and of the 3GPP Organizational Partners</w:t>
      </w:r>
    </w:p>
    <w:p w14:paraId="0E814D9A" w14:textId="77777777" w:rsidR="00E0364B" w:rsidRPr="00A564B4" w:rsidRDefault="00E0364B" w:rsidP="00E0364B">
      <w:pPr>
        <w:pStyle w:val="FP"/>
        <w:framePr w:h="3057" w:hRule="exact" w:wrap="notBeside" w:vAnchor="page" w:hAnchor="margin" w:y="12605"/>
        <w:rPr>
          <w:sz w:val="18"/>
        </w:rPr>
      </w:pPr>
      <w:r w:rsidRPr="00A564B4">
        <w:rPr>
          <w:sz w:val="18"/>
        </w:rPr>
        <w:t>GSM® and the GSM logo are registered and owned by the GSM Association</w:t>
      </w:r>
    </w:p>
    <w:p w14:paraId="118AC405" w14:textId="77777777" w:rsidR="000208EC" w:rsidRPr="00A564B4" w:rsidRDefault="000208EC" w:rsidP="000208EC"/>
    <w:bookmarkEnd w:id="1"/>
    <w:p w14:paraId="138EBAB4" w14:textId="77777777" w:rsidR="000208EC" w:rsidRPr="00A564B4" w:rsidRDefault="000208EC" w:rsidP="00CE49FC">
      <w:pPr>
        <w:pStyle w:val="TT"/>
        <w:pBdr>
          <w:top w:val="single" w:sz="12" w:space="2" w:color="auto"/>
        </w:pBdr>
      </w:pPr>
      <w:r w:rsidRPr="00A564B4">
        <w:br w:type="page"/>
      </w:r>
      <w:r w:rsidRPr="00A564B4">
        <w:lastRenderedPageBreak/>
        <w:t>Contents</w:t>
      </w:r>
    </w:p>
    <w:p w14:paraId="07A1E19C" w14:textId="269A87DF" w:rsidR="00F15211" w:rsidRDefault="00A564B4">
      <w:pPr>
        <w:pStyle w:val="TOC1"/>
        <w:rPr>
          <w:rFonts w:ascii="Calibri" w:hAnsi="Calibri"/>
          <w:szCs w:val="22"/>
        </w:rPr>
      </w:pPr>
      <w:r>
        <w:rPr>
          <w:bCs/>
        </w:rPr>
        <w:fldChar w:fldCharType="begin" w:fldLock="1"/>
      </w:r>
      <w:r>
        <w:rPr>
          <w:bCs/>
        </w:rPr>
        <w:instrText xml:space="preserve"> TOC \o "1-9" </w:instrText>
      </w:r>
      <w:r>
        <w:rPr>
          <w:bCs/>
        </w:rPr>
        <w:fldChar w:fldCharType="separate"/>
      </w:r>
      <w:r w:rsidR="00F15211">
        <w:t>Foreword</w:t>
      </w:r>
      <w:r w:rsidR="00F15211">
        <w:tab/>
      </w:r>
      <w:r w:rsidR="00F15211">
        <w:fldChar w:fldCharType="begin" w:fldLock="1"/>
      </w:r>
      <w:r w:rsidR="00F15211">
        <w:instrText xml:space="preserve"> PAGEREF _Toc134021646 \h </w:instrText>
      </w:r>
      <w:r w:rsidR="00F15211">
        <w:fldChar w:fldCharType="separate"/>
      </w:r>
      <w:r w:rsidR="00F15211">
        <w:t>4</w:t>
      </w:r>
      <w:r w:rsidR="00F15211">
        <w:fldChar w:fldCharType="end"/>
      </w:r>
    </w:p>
    <w:p w14:paraId="6858D33E" w14:textId="0150C609" w:rsidR="00F15211" w:rsidRDefault="00F15211">
      <w:pPr>
        <w:pStyle w:val="TOC1"/>
        <w:rPr>
          <w:rFonts w:ascii="Calibri" w:hAnsi="Calibri"/>
          <w:szCs w:val="22"/>
        </w:rPr>
      </w:pPr>
      <w:r>
        <w:t>Introduction</w:t>
      </w:r>
      <w:r>
        <w:tab/>
      </w:r>
      <w:r>
        <w:fldChar w:fldCharType="begin" w:fldLock="1"/>
      </w:r>
      <w:r>
        <w:instrText xml:space="preserve"> PAGEREF _Toc134021647 \h </w:instrText>
      </w:r>
      <w:r>
        <w:fldChar w:fldCharType="separate"/>
      </w:r>
      <w:r>
        <w:t>4</w:t>
      </w:r>
      <w:r>
        <w:fldChar w:fldCharType="end"/>
      </w:r>
    </w:p>
    <w:p w14:paraId="32ACECDB" w14:textId="3F49412E" w:rsidR="00F15211" w:rsidRDefault="00F15211">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_Toc134021648 \h </w:instrText>
      </w:r>
      <w:r>
        <w:fldChar w:fldCharType="separate"/>
      </w:r>
      <w:r>
        <w:t>5</w:t>
      </w:r>
      <w:r>
        <w:fldChar w:fldCharType="end"/>
      </w:r>
    </w:p>
    <w:p w14:paraId="2F0766A6" w14:textId="00C12266" w:rsidR="00F15211" w:rsidRDefault="00F15211">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_Toc134021649 \h </w:instrText>
      </w:r>
      <w:r>
        <w:fldChar w:fldCharType="separate"/>
      </w:r>
      <w:r>
        <w:t>5</w:t>
      </w:r>
      <w:r>
        <w:fldChar w:fldCharType="end"/>
      </w:r>
    </w:p>
    <w:p w14:paraId="49F9C705" w14:textId="5BD1899B" w:rsidR="00F15211" w:rsidRDefault="00F15211">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_Toc134021650 \h </w:instrText>
      </w:r>
      <w:r>
        <w:fldChar w:fldCharType="separate"/>
      </w:r>
      <w:r>
        <w:t>5</w:t>
      </w:r>
      <w:r>
        <w:fldChar w:fldCharType="end"/>
      </w:r>
    </w:p>
    <w:p w14:paraId="0E54E70E" w14:textId="63570C7D" w:rsidR="00F15211" w:rsidRDefault="00F15211">
      <w:pPr>
        <w:pStyle w:val="TOC1"/>
        <w:rPr>
          <w:rFonts w:ascii="Calibri" w:hAnsi="Calibri"/>
          <w:szCs w:val="22"/>
        </w:rPr>
      </w:pPr>
      <w:r>
        <w:t>4</w:t>
      </w:r>
      <w:r>
        <w:rPr>
          <w:rFonts w:ascii="Calibri" w:hAnsi="Calibri"/>
          <w:szCs w:val="22"/>
        </w:rPr>
        <w:tab/>
      </w:r>
      <w:r>
        <w:t>Recommended test case applicability</w:t>
      </w:r>
      <w:r>
        <w:tab/>
      </w:r>
      <w:r>
        <w:fldChar w:fldCharType="begin" w:fldLock="1"/>
      </w:r>
      <w:r>
        <w:instrText xml:space="preserve"> PAGEREF _Toc134021651 \h </w:instrText>
      </w:r>
      <w:r>
        <w:fldChar w:fldCharType="separate"/>
      </w:r>
      <w:r>
        <w:t>5</w:t>
      </w:r>
      <w:r>
        <w:fldChar w:fldCharType="end"/>
      </w:r>
    </w:p>
    <w:p w14:paraId="6A30CE90" w14:textId="56FBBDAB" w:rsidR="00F15211" w:rsidRDefault="00F15211" w:rsidP="00F15211">
      <w:pPr>
        <w:pStyle w:val="TOC8"/>
        <w:rPr>
          <w:rFonts w:ascii="Calibri" w:hAnsi="Calibri"/>
          <w:b w:val="0"/>
          <w:szCs w:val="22"/>
        </w:rPr>
      </w:pPr>
      <w:r w:rsidRPr="00F15211">
        <w:t>Annex A to B: Void</w:t>
      </w:r>
      <w:r w:rsidRPr="00F15211">
        <w:tab/>
      </w:r>
      <w:r w:rsidRPr="00F15211">
        <w:tab/>
      </w:r>
      <w:r w:rsidRPr="00F15211">
        <w:fldChar w:fldCharType="begin" w:fldLock="1"/>
      </w:r>
      <w:r w:rsidRPr="00F15211">
        <w:instrText xml:space="preserve"> PAGEREF _Toc134021652 \h </w:instrText>
      </w:r>
      <w:r w:rsidRPr="00F15211">
        <w:fldChar w:fldCharType="separate"/>
      </w:r>
      <w:r w:rsidRPr="00F15211">
        <w:t>5</w:t>
      </w:r>
      <w:r w:rsidRPr="00F15211">
        <w:fldChar w:fldCharType="end"/>
      </w:r>
    </w:p>
    <w:p w14:paraId="6D715947" w14:textId="549260B9" w:rsidR="00F15211" w:rsidRDefault="00F15211" w:rsidP="00F15211">
      <w:pPr>
        <w:pStyle w:val="TOC8"/>
        <w:rPr>
          <w:rFonts w:ascii="Calibri" w:hAnsi="Calibri"/>
          <w:b w:val="0"/>
          <w:szCs w:val="22"/>
        </w:rPr>
      </w:pPr>
      <w:r>
        <w:t>Annex C (informative): Change history</w:t>
      </w:r>
      <w:r>
        <w:tab/>
      </w:r>
      <w:r>
        <w:fldChar w:fldCharType="begin" w:fldLock="1"/>
      </w:r>
      <w:r>
        <w:instrText xml:space="preserve"> PAGEREF _Toc134021653 \h </w:instrText>
      </w:r>
      <w:r>
        <w:fldChar w:fldCharType="separate"/>
      </w:r>
      <w:r>
        <w:t>6</w:t>
      </w:r>
      <w:r>
        <w:fldChar w:fldCharType="end"/>
      </w:r>
    </w:p>
    <w:p w14:paraId="2565AE1F" w14:textId="307AF95F" w:rsidR="000208EC" w:rsidRPr="00A564B4" w:rsidRDefault="00A564B4" w:rsidP="000208EC">
      <w:r>
        <w:rPr>
          <w:bCs/>
          <w:sz w:val="22"/>
        </w:rPr>
        <w:fldChar w:fldCharType="end"/>
      </w:r>
    </w:p>
    <w:p w14:paraId="48D59854" w14:textId="77777777" w:rsidR="000208EC" w:rsidRPr="00A564B4" w:rsidRDefault="000208EC" w:rsidP="000208EC">
      <w:pPr>
        <w:pStyle w:val="Heading1"/>
      </w:pPr>
      <w:r w:rsidRPr="00A564B4">
        <w:br w:type="page"/>
      </w:r>
      <w:bookmarkStart w:id="6" w:name="_Toc20840006"/>
      <w:bookmarkStart w:id="7" w:name="_Toc29486703"/>
      <w:bookmarkStart w:id="8" w:name="_Toc44053550"/>
      <w:bookmarkStart w:id="9" w:name="_Toc52300529"/>
      <w:bookmarkStart w:id="10" w:name="_Toc58525789"/>
      <w:bookmarkStart w:id="11" w:name="_Toc75430291"/>
      <w:bookmarkStart w:id="12" w:name="_Toc134021646"/>
      <w:r w:rsidRPr="00A564B4">
        <w:lastRenderedPageBreak/>
        <w:t>Foreword</w:t>
      </w:r>
      <w:bookmarkEnd w:id="6"/>
      <w:bookmarkEnd w:id="7"/>
      <w:bookmarkEnd w:id="8"/>
      <w:bookmarkEnd w:id="9"/>
      <w:bookmarkEnd w:id="10"/>
      <w:bookmarkEnd w:id="11"/>
      <w:bookmarkEnd w:id="12"/>
    </w:p>
    <w:p w14:paraId="4541A9C7" w14:textId="77777777" w:rsidR="000208EC" w:rsidRPr="00A564B4" w:rsidRDefault="000208EC" w:rsidP="000208EC">
      <w:r w:rsidRPr="00A564B4">
        <w:t>This Technical Specification has been produced by the 3</w:t>
      </w:r>
      <w:r w:rsidRPr="00A564B4">
        <w:rPr>
          <w:vertAlign w:val="superscript"/>
        </w:rPr>
        <w:t>rd</w:t>
      </w:r>
      <w:r w:rsidRPr="00A564B4">
        <w:t xml:space="preserve"> Generation Partnership Project (3GPP).</w:t>
      </w:r>
    </w:p>
    <w:p w14:paraId="031B1A47" w14:textId="77777777" w:rsidR="000208EC" w:rsidRPr="00A564B4" w:rsidRDefault="000208EC" w:rsidP="000208EC">
      <w:r w:rsidRPr="00A564B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CBC73F" w14:textId="77777777" w:rsidR="000208EC" w:rsidRPr="00A564B4" w:rsidRDefault="000208EC" w:rsidP="0076576E">
      <w:pPr>
        <w:pStyle w:val="B10"/>
      </w:pPr>
      <w:r w:rsidRPr="00A564B4">
        <w:t>Version x.y.z</w:t>
      </w:r>
    </w:p>
    <w:p w14:paraId="41A7913C" w14:textId="77777777" w:rsidR="000208EC" w:rsidRPr="00A564B4" w:rsidRDefault="000208EC" w:rsidP="000208EC">
      <w:pPr>
        <w:pStyle w:val="B10"/>
      </w:pPr>
      <w:r w:rsidRPr="00A564B4">
        <w:t>where:</w:t>
      </w:r>
    </w:p>
    <w:p w14:paraId="547B7101" w14:textId="77777777" w:rsidR="000208EC" w:rsidRPr="00A564B4" w:rsidRDefault="000208EC" w:rsidP="000208EC">
      <w:pPr>
        <w:pStyle w:val="B20"/>
      </w:pPr>
      <w:r w:rsidRPr="00A564B4">
        <w:t>x</w:t>
      </w:r>
      <w:r w:rsidRPr="00A564B4">
        <w:tab/>
        <w:t>the first digit:</w:t>
      </w:r>
    </w:p>
    <w:p w14:paraId="1EAB14C6" w14:textId="77777777" w:rsidR="000208EC" w:rsidRPr="00A564B4" w:rsidRDefault="000208EC" w:rsidP="000208EC">
      <w:pPr>
        <w:pStyle w:val="B30"/>
      </w:pPr>
      <w:r w:rsidRPr="00A564B4">
        <w:t>1</w:t>
      </w:r>
      <w:r w:rsidRPr="00A564B4">
        <w:tab/>
        <w:t>presented to TSG for information;</w:t>
      </w:r>
    </w:p>
    <w:p w14:paraId="2448A881" w14:textId="77777777" w:rsidR="000208EC" w:rsidRPr="00A564B4" w:rsidRDefault="000208EC" w:rsidP="000208EC">
      <w:pPr>
        <w:pStyle w:val="B30"/>
      </w:pPr>
      <w:r w:rsidRPr="00A564B4">
        <w:t>2</w:t>
      </w:r>
      <w:r w:rsidRPr="00A564B4">
        <w:tab/>
        <w:t>presented to TSG for approval;</w:t>
      </w:r>
    </w:p>
    <w:p w14:paraId="127515A9" w14:textId="77777777" w:rsidR="000208EC" w:rsidRPr="00A564B4" w:rsidRDefault="000208EC" w:rsidP="000208EC">
      <w:pPr>
        <w:pStyle w:val="B30"/>
      </w:pPr>
      <w:r w:rsidRPr="00A564B4">
        <w:t>3</w:t>
      </w:r>
      <w:r w:rsidRPr="00A564B4">
        <w:tab/>
        <w:t>or greater indicates TSG approved document under change control.</w:t>
      </w:r>
    </w:p>
    <w:p w14:paraId="30CCC219" w14:textId="77777777" w:rsidR="000208EC" w:rsidRPr="00A564B4" w:rsidRDefault="000208EC" w:rsidP="000208EC">
      <w:pPr>
        <w:pStyle w:val="B20"/>
      </w:pPr>
      <w:r w:rsidRPr="00A564B4">
        <w:t>y</w:t>
      </w:r>
      <w:r w:rsidRPr="00A564B4">
        <w:tab/>
        <w:t>the second digit is incremented for all changes of substance, i.e. technical enhancements, corrections, updates, etc.</w:t>
      </w:r>
    </w:p>
    <w:p w14:paraId="3A3EFA6C" w14:textId="77777777" w:rsidR="000208EC" w:rsidRPr="00A564B4" w:rsidRDefault="000208EC" w:rsidP="000208EC">
      <w:pPr>
        <w:pStyle w:val="B20"/>
      </w:pPr>
      <w:r w:rsidRPr="00A564B4">
        <w:t>z</w:t>
      </w:r>
      <w:r w:rsidRPr="00A564B4">
        <w:tab/>
        <w:t>the third digit is incremented when editorial only changes have been incorporated in the document.</w:t>
      </w:r>
    </w:p>
    <w:p w14:paraId="1D19C3B3" w14:textId="77777777" w:rsidR="000208EC" w:rsidRPr="00A564B4" w:rsidRDefault="000208EC" w:rsidP="000208EC">
      <w:pPr>
        <w:pStyle w:val="Heading1"/>
      </w:pPr>
      <w:bookmarkStart w:id="13" w:name="_Toc20840007"/>
      <w:bookmarkStart w:id="14" w:name="_Toc29486704"/>
      <w:bookmarkStart w:id="15" w:name="_Toc44053551"/>
      <w:bookmarkStart w:id="16" w:name="_Toc52300530"/>
      <w:bookmarkStart w:id="17" w:name="_Toc58525790"/>
      <w:bookmarkStart w:id="18" w:name="_Toc75430292"/>
      <w:bookmarkStart w:id="19" w:name="_Toc134021647"/>
      <w:r w:rsidRPr="00A564B4">
        <w:t>Introduction</w:t>
      </w:r>
      <w:bookmarkEnd w:id="13"/>
      <w:bookmarkEnd w:id="14"/>
      <w:bookmarkEnd w:id="15"/>
      <w:bookmarkEnd w:id="16"/>
      <w:bookmarkEnd w:id="17"/>
      <w:bookmarkEnd w:id="18"/>
      <w:bookmarkEnd w:id="19"/>
    </w:p>
    <w:p w14:paraId="007561EE" w14:textId="77777777" w:rsidR="00BA69B1" w:rsidRPr="00A564B4" w:rsidRDefault="00BA69B1" w:rsidP="00BA69B1">
      <w:r w:rsidRPr="00A564B4">
        <w:t>The present document is part 2 of a multi-parts TS:</w:t>
      </w:r>
    </w:p>
    <w:p w14:paraId="323A87E8" w14:textId="77777777" w:rsidR="00BA69B1" w:rsidRPr="00A564B4" w:rsidRDefault="00BA69B1" w:rsidP="00BA69B1">
      <w:pPr>
        <w:pStyle w:val="B10"/>
      </w:pPr>
      <w:r w:rsidRPr="00A564B4">
        <w:rPr>
          <w:b/>
        </w:rPr>
        <w:tab/>
      </w:r>
      <w:r w:rsidRPr="00A564B4">
        <w:t>3GPP TS 36.521-1 [1]: Evolved Universal Terrestrial Radio Access (E-UTRA); User Equipment (UE) conformance specification Radio transmission and reception Part 1: Conformance testing.</w:t>
      </w:r>
    </w:p>
    <w:p w14:paraId="0A7C9BB6" w14:textId="77777777" w:rsidR="00BA69B1" w:rsidRPr="00A564B4" w:rsidRDefault="00BA69B1" w:rsidP="00BA69B1">
      <w:pPr>
        <w:pStyle w:val="B10"/>
        <w:rPr>
          <w:b/>
          <w:bCs/>
        </w:rPr>
      </w:pPr>
      <w:r w:rsidRPr="00A564B4">
        <w:tab/>
      </w:r>
      <w:r w:rsidRPr="00A564B4">
        <w:rPr>
          <w:b/>
          <w:bCs/>
        </w:rPr>
        <w:t>3GPP TS 3</w:t>
      </w:r>
      <w:r w:rsidR="007755AD" w:rsidRPr="00A564B4">
        <w:rPr>
          <w:b/>
          <w:bCs/>
        </w:rPr>
        <w:t>6</w:t>
      </w:r>
      <w:r w:rsidRPr="00A564B4">
        <w:rPr>
          <w:b/>
          <w:bCs/>
        </w:rPr>
        <w:t>.</w:t>
      </w:r>
      <w:r w:rsidR="007755AD" w:rsidRPr="00A564B4">
        <w:rPr>
          <w:b/>
          <w:bCs/>
        </w:rPr>
        <w:t>5</w:t>
      </w:r>
      <w:r w:rsidRPr="00A564B4">
        <w:rPr>
          <w:b/>
          <w:bCs/>
        </w:rPr>
        <w:t>21-2: Evolved Universal Terrestrial Radio Access (E-UTRA); User Equipment (UE) conformance specification Radio transmission and reception Part :2 Implementation Conformance Statement (ICS).</w:t>
      </w:r>
    </w:p>
    <w:p w14:paraId="696E5E95" w14:textId="77777777" w:rsidR="00BA69B1" w:rsidRPr="00A564B4" w:rsidRDefault="00D81AA8" w:rsidP="00BA69B1">
      <w:pPr>
        <w:pStyle w:val="B10"/>
      </w:pPr>
      <w:r w:rsidRPr="00A564B4">
        <w:rPr>
          <w:b/>
        </w:rPr>
        <w:tab/>
      </w:r>
      <w:r w:rsidRPr="00A564B4">
        <w:t>3GPP TS 36.521-</w:t>
      </w:r>
      <w:r w:rsidR="007755AD" w:rsidRPr="00A564B4">
        <w:t>3</w:t>
      </w:r>
      <w:r w:rsidRPr="00A564B4">
        <w:t xml:space="preserve"> [</w:t>
      </w:r>
      <w:r w:rsidR="007755AD" w:rsidRPr="00A564B4">
        <w:t>2</w:t>
      </w:r>
      <w:r w:rsidRPr="00A564B4">
        <w:t xml:space="preserve">]: Evolved Universal Terrestrial Radio Access (E-UTRA); User Equipment (UE) conformance specification Radio transmission and reception Part 3: Radio Resource Management </w:t>
      </w:r>
      <w:r w:rsidR="00EC27FE" w:rsidRPr="00A564B4">
        <w:t xml:space="preserve">(RRM) </w:t>
      </w:r>
      <w:r w:rsidRPr="00A564B4">
        <w:t>Conformance Testing.</w:t>
      </w:r>
    </w:p>
    <w:p w14:paraId="4A2F6AEF" w14:textId="77777777" w:rsidR="000208EC" w:rsidRPr="00A564B4" w:rsidRDefault="000208EC" w:rsidP="000208EC">
      <w:pPr>
        <w:pStyle w:val="Heading1"/>
      </w:pPr>
      <w:r w:rsidRPr="00A564B4">
        <w:br w:type="page"/>
      </w:r>
      <w:bookmarkStart w:id="20" w:name="_Toc20840008"/>
      <w:bookmarkStart w:id="21" w:name="_Toc29486705"/>
      <w:bookmarkStart w:id="22" w:name="_Toc44053552"/>
      <w:bookmarkStart w:id="23" w:name="_Toc52300531"/>
      <w:bookmarkStart w:id="24" w:name="_Toc58525791"/>
      <w:bookmarkStart w:id="25" w:name="_Toc75430293"/>
      <w:bookmarkStart w:id="26" w:name="_Toc134021648"/>
      <w:r w:rsidRPr="00A564B4">
        <w:lastRenderedPageBreak/>
        <w:t>1</w:t>
      </w:r>
      <w:r w:rsidRPr="00A564B4">
        <w:tab/>
        <w:t>Scope</w:t>
      </w:r>
      <w:bookmarkEnd w:id="20"/>
      <w:bookmarkEnd w:id="21"/>
      <w:bookmarkEnd w:id="22"/>
      <w:bookmarkEnd w:id="23"/>
      <w:bookmarkEnd w:id="24"/>
      <w:bookmarkEnd w:id="25"/>
      <w:bookmarkEnd w:id="26"/>
    </w:p>
    <w:p w14:paraId="18262B18" w14:textId="77777777" w:rsidR="005D2C8A" w:rsidRPr="00A564B4" w:rsidRDefault="005D2C8A" w:rsidP="005D2C8A">
      <w:r w:rsidRPr="00A564B4">
        <w:t xml:space="preserve">The present document provides the Implementation Conformance Statement (ICS) proforma for 3G </w:t>
      </w:r>
      <w:r w:rsidR="00AC4ED3" w:rsidRPr="00A564B4">
        <w:t>Evolved Universal Terrestrial Radio Access (E-UTRA)</w:t>
      </w:r>
      <w:r w:rsidRPr="00A564B4">
        <w:t xml:space="preserve"> User Equipment (UE), in compliance with the relevant requirements, and in accordance with the relevant guidance given in </w:t>
      </w:r>
      <w:r w:rsidR="00AC4ED3" w:rsidRPr="00A564B4">
        <w:t xml:space="preserve">ISO/IEC 9646-1 [3] and </w:t>
      </w:r>
      <w:r w:rsidRPr="00A564B4">
        <w:t>ISO/IEC 9646-7 [</w:t>
      </w:r>
      <w:r w:rsidR="00AC4ED3" w:rsidRPr="00A564B4">
        <w:t>4</w:t>
      </w:r>
      <w:r w:rsidRPr="00A564B4">
        <w:t>]</w:t>
      </w:r>
    </w:p>
    <w:p w14:paraId="0B4FEA26" w14:textId="77777777" w:rsidR="005D2C8A" w:rsidRPr="00A564B4" w:rsidRDefault="005D2C8A" w:rsidP="005D2C8A">
      <w:r w:rsidRPr="00A564B4">
        <w:t xml:space="preserve">The present document specifies </w:t>
      </w:r>
      <w:r w:rsidR="00AC4ED3" w:rsidRPr="00A564B4">
        <w:t>the</w:t>
      </w:r>
      <w:r w:rsidRPr="00A564B4">
        <w:t xml:space="preserve"> recommended applicability statement for the test cases included in </w:t>
      </w:r>
      <w:r w:rsidR="00FA7572" w:rsidRPr="00A564B4">
        <w:t xml:space="preserve">3GPP </w:t>
      </w:r>
      <w:r w:rsidRPr="00A564B4">
        <w:t>TS 36.521-1</w:t>
      </w:r>
      <w:r w:rsidR="00AC4ED3" w:rsidRPr="00A564B4">
        <w:t xml:space="preserve"> [1]</w:t>
      </w:r>
      <w:r w:rsidR="00D604A5" w:rsidRPr="00A564B4">
        <w:t xml:space="preserve"> and </w:t>
      </w:r>
      <w:r w:rsidR="00FA7572" w:rsidRPr="00A564B4">
        <w:t xml:space="preserve">3GPP </w:t>
      </w:r>
      <w:r w:rsidR="00D604A5" w:rsidRPr="00A564B4">
        <w:t>TS 36.521-3 [2]</w:t>
      </w:r>
      <w:r w:rsidRPr="00A564B4">
        <w:t>. These applicability statements are based on the features implemented in the UE.</w:t>
      </w:r>
    </w:p>
    <w:p w14:paraId="13D670A6" w14:textId="77777777" w:rsidR="005D2C8A" w:rsidRPr="00A564B4" w:rsidRDefault="005D2C8A" w:rsidP="005D2C8A">
      <w:r w:rsidRPr="00A564B4">
        <w:t>Special conformance testing functions can be found in 3GPP TS 36.5</w:t>
      </w:r>
      <w:r w:rsidR="00A509CB" w:rsidRPr="00A564B4">
        <w:t>09 [</w:t>
      </w:r>
      <w:r w:rsidR="00AC4ED3" w:rsidRPr="00A564B4">
        <w:t>5</w:t>
      </w:r>
      <w:r w:rsidRPr="00A564B4">
        <w:t>] and the common test environments are included in 3GPP TS 36.5</w:t>
      </w:r>
      <w:r w:rsidR="00A509CB" w:rsidRPr="00A564B4">
        <w:t>08 [6</w:t>
      </w:r>
      <w:r w:rsidRPr="00A564B4">
        <w:t>].</w:t>
      </w:r>
    </w:p>
    <w:p w14:paraId="24AC56AA" w14:textId="77777777" w:rsidR="005D2C8A" w:rsidRPr="00A564B4" w:rsidRDefault="005D2C8A" w:rsidP="005D2C8A">
      <w:r w:rsidRPr="00A564B4">
        <w:t>The present document is valid for UE implemented according to 3GPP releases starting from Release 8 up to the Release indicated on the cover page of the present document.</w:t>
      </w:r>
    </w:p>
    <w:p w14:paraId="028580BE" w14:textId="77777777" w:rsidR="000208EC" w:rsidRPr="00A564B4" w:rsidRDefault="000208EC" w:rsidP="000208EC">
      <w:pPr>
        <w:pStyle w:val="Heading1"/>
      </w:pPr>
      <w:bookmarkStart w:id="27" w:name="_Toc20840009"/>
      <w:bookmarkStart w:id="28" w:name="_Toc29486706"/>
      <w:bookmarkStart w:id="29" w:name="_Toc44053553"/>
      <w:bookmarkStart w:id="30" w:name="_Toc52300532"/>
      <w:bookmarkStart w:id="31" w:name="_Toc58525792"/>
      <w:bookmarkStart w:id="32" w:name="_Toc75430294"/>
      <w:bookmarkStart w:id="33" w:name="_Toc134021649"/>
      <w:bookmarkStart w:id="34" w:name="_Hlk133837153"/>
      <w:r w:rsidRPr="00A564B4">
        <w:t>2</w:t>
      </w:r>
      <w:r w:rsidRPr="00A564B4">
        <w:tab/>
        <w:t>References</w:t>
      </w:r>
      <w:bookmarkEnd w:id="27"/>
      <w:bookmarkEnd w:id="28"/>
      <w:bookmarkEnd w:id="29"/>
      <w:bookmarkEnd w:id="30"/>
      <w:bookmarkEnd w:id="31"/>
      <w:bookmarkEnd w:id="32"/>
      <w:bookmarkEnd w:id="33"/>
    </w:p>
    <w:p w14:paraId="6323FF4D" w14:textId="77777777" w:rsidR="00F15211" w:rsidRDefault="00F15211" w:rsidP="00F15211">
      <w:bookmarkStart w:id="35" w:name="_Toc90567083"/>
      <w:bookmarkStart w:id="36" w:name="_Toc27405226"/>
      <w:bookmarkStart w:id="37" w:name="_Toc35977645"/>
      <w:bookmarkStart w:id="38" w:name="_Toc44004112"/>
      <w:bookmarkStart w:id="39" w:name="_Toc52895536"/>
      <w:bookmarkStart w:id="40" w:name="_Toc52897705"/>
      <w:bookmarkStart w:id="41" w:name="_Toc52900345"/>
      <w:bookmarkStart w:id="42" w:name="_Toc58510833"/>
      <w:bookmarkStart w:id="43" w:name="_Toc76903329"/>
      <w:bookmarkStart w:id="44" w:name="_Toc84701295"/>
      <w:bookmarkStart w:id="45" w:name="_Toc91243515"/>
      <w:bookmarkStart w:id="46" w:name="_Toc500932309"/>
      <w:bookmarkStart w:id="47" w:name="_Toc51773937"/>
      <w:bookmarkStart w:id="48" w:name="_Toc51834360"/>
      <w:bookmarkStart w:id="49" w:name="_Toc52219213"/>
      <w:bookmarkStart w:id="50" w:name="_Toc58359307"/>
      <w:bookmarkStart w:id="51" w:name="_Toc68192465"/>
      <w:bookmarkStart w:id="52" w:name="_Toc75421440"/>
      <w:bookmarkStart w:id="53" w:name="_Toc21077101"/>
      <w:bookmarkStart w:id="54" w:name="_Toc35971648"/>
      <w:bookmarkStart w:id="55" w:name="_Toc59042745"/>
      <w:bookmarkStart w:id="56" w:name="_Toc51774536"/>
      <w:bookmarkStart w:id="57" w:name="_Toc68191980"/>
      <w:bookmarkStart w:id="58" w:name="_Toc75424687"/>
      <w:bookmarkStart w:id="59" w:name="_Hlk86330313"/>
      <w:bookmarkStart w:id="60" w:name="_Toc42778686"/>
      <w:bookmarkStart w:id="61" w:name="_Toc42785133"/>
      <w:bookmarkStart w:id="62" w:name="_Toc43210123"/>
      <w:bookmarkStart w:id="63" w:name="_Toc51948349"/>
      <w:bookmarkStart w:id="64" w:name="_Toc52162422"/>
      <w:bookmarkStart w:id="65" w:name="_Toc60916008"/>
      <w:bookmarkStart w:id="66" w:name="_Toc68197358"/>
      <w:bookmarkStart w:id="67" w:name="_Toc75880607"/>
      <w:bookmarkStart w:id="68" w:name="_Toc84254305"/>
      <w:bookmarkStart w:id="69" w:name="_Toc84259134"/>
      <w:bookmarkStart w:id="70" w:name="_Toc27402269"/>
      <w:bookmarkStart w:id="71" w:name="_Toc35975919"/>
      <w:bookmarkStart w:id="72" w:name="_Toc35976865"/>
      <w:bookmarkStart w:id="73" w:name="_Toc36028173"/>
      <w:bookmarkStart w:id="74" w:name="_Toc43821488"/>
      <w:bookmarkStart w:id="75" w:name="_Toc52166597"/>
      <w:bookmarkStart w:id="76" w:name="_Toc75885764"/>
      <w:bookmarkStart w:id="77" w:name="_Toc75979515"/>
      <w:bookmarkStart w:id="78" w:name="_Toc516850243"/>
      <w:bookmarkStart w:id="79" w:name="_Toc319250587"/>
      <w:bookmarkStart w:id="80" w:name="_Toc319420187"/>
      <w:bookmarkStart w:id="81" w:name="_Toc328925216"/>
      <w:bookmarkStart w:id="82" w:name="_Toc328753438"/>
      <w:bookmarkStart w:id="83" w:name="_Toc225185216"/>
      <w:bookmarkStart w:id="84" w:name="_Toc336435215"/>
      <w:bookmarkStart w:id="85" w:name="_Toc328748574"/>
      <w:bookmarkStart w:id="86" w:name="_Toc328488560"/>
      <w:bookmarkStart w:id="87" w:name="_Toc342389908"/>
      <w:bookmarkStart w:id="88" w:name="_Toc350973767"/>
      <w:bookmarkStart w:id="89" w:name="_Toc366153976"/>
      <w:bookmarkStart w:id="90" w:name="_Toc358809618"/>
      <w:bookmarkStart w:id="91" w:name="_Toc359336759"/>
      <w:bookmarkStart w:id="92" w:name="_Toc374967235"/>
      <w:bookmarkStart w:id="93" w:name="_Toc440041180"/>
      <w:bookmarkStart w:id="94" w:name="_Toc106528287"/>
      <w:bookmarkStart w:id="95" w:name="_Toc162317049"/>
      <w:bookmarkStart w:id="96" w:name="_Toc20908854"/>
      <w:bookmarkStart w:id="97" w:name="_Toc27677951"/>
      <w:bookmarkStart w:id="98" w:name="_Toc36036973"/>
      <w:bookmarkStart w:id="99" w:name="_Toc44398041"/>
      <w:bookmarkStart w:id="100" w:name="_Toc52382221"/>
      <w:bookmarkStart w:id="101" w:name="historyclause"/>
      <w:bookmarkEnd w:id="34"/>
      <w:r>
        <w:t>The following documents contain provisions which, through reference in this text, constitute provisions of the present document.</w:t>
      </w:r>
    </w:p>
    <w:p w14:paraId="77061AF7" w14:textId="77777777" w:rsidR="00F15211" w:rsidRDefault="00F15211">
      <w:pPr>
        <w:pStyle w:val="ListBullet"/>
        <w:numPr>
          <w:ilvl w:val="0"/>
          <w:numId w:val="8"/>
        </w:numPr>
        <w:ind w:left="568" w:hanging="284"/>
      </w:pPr>
      <w:r>
        <w:t>References are either specific (identified by date of publication, edition number, version number, etc.) or non</w:t>
      </w:r>
      <w:r>
        <w:noBreakHyphen/>
        <w:t>specific.</w:t>
      </w:r>
    </w:p>
    <w:p w14:paraId="40456872" w14:textId="77777777" w:rsidR="00F15211" w:rsidRDefault="00F15211">
      <w:pPr>
        <w:pStyle w:val="ListBullet"/>
        <w:numPr>
          <w:ilvl w:val="0"/>
          <w:numId w:val="8"/>
        </w:numPr>
        <w:ind w:left="568" w:hanging="284"/>
      </w:pPr>
      <w:r>
        <w:t>For a specific reference, subsequent revisions do not apply.</w:t>
      </w:r>
    </w:p>
    <w:p w14:paraId="41C4BADA" w14:textId="77777777" w:rsidR="00F15211" w:rsidRDefault="00F15211">
      <w:pPr>
        <w:pStyle w:val="ListBullet"/>
        <w:numPr>
          <w:ilvl w:val="0"/>
          <w:numId w:val="8"/>
        </w:numPr>
        <w:ind w:left="568" w:hanging="284"/>
      </w:pPr>
      <w: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3410414" w14:textId="77777777" w:rsidR="00F15211" w:rsidRDefault="00F15211" w:rsidP="00F15211">
      <w:pPr>
        <w:pStyle w:val="EX"/>
      </w:pPr>
      <w:r>
        <w:t>[1] to [19]</w:t>
      </w:r>
      <w:r>
        <w:tab/>
        <w:t>(void)</w:t>
      </w:r>
    </w:p>
    <w:p w14:paraId="61CCE0D0" w14:textId="77777777" w:rsidR="00F15211" w:rsidRDefault="00F15211" w:rsidP="00F15211">
      <w:pPr>
        <w:keepLines/>
        <w:ind w:left="1702" w:hanging="1418"/>
      </w:pPr>
      <w:r>
        <w:t>[20]</w:t>
      </w:r>
      <w:r>
        <w:tab/>
        <w:t>3GPP TS 36.521-2 Release 18: "Evolved Universal Terrestrial Radio Access (E-UTRA); User Equipment (UE) conformance specification; Radio transmission and reception; Part 2: Implementation Conformance Statement (ICS)"</w:t>
      </w:r>
    </w:p>
    <w:p w14:paraId="0BD966AE" w14:textId="77777777" w:rsidR="00F15211" w:rsidRDefault="00F15211" w:rsidP="00F15211">
      <w:pPr>
        <w:pStyle w:val="Heading1"/>
      </w:pPr>
      <w:bookmarkStart w:id="102" w:name="_Toc20840010"/>
      <w:bookmarkStart w:id="103" w:name="_Toc29486707"/>
      <w:bookmarkStart w:id="104" w:name="_Toc44053554"/>
      <w:bookmarkStart w:id="105" w:name="_Toc52300533"/>
      <w:bookmarkStart w:id="106" w:name="_Toc58525793"/>
      <w:bookmarkStart w:id="107" w:name="_Toc75430295"/>
      <w:bookmarkStart w:id="108" w:name="_Toc134021650"/>
      <w:r>
        <w:t>3</w:t>
      </w:r>
      <w:r>
        <w:tab/>
        <w:t>Definitions, symbols and abbreviations</w:t>
      </w:r>
      <w:bookmarkEnd w:id="102"/>
      <w:bookmarkEnd w:id="103"/>
      <w:bookmarkEnd w:id="104"/>
      <w:bookmarkEnd w:id="105"/>
      <w:bookmarkEnd w:id="106"/>
      <w:bookmarkEnd w:id="107"/>
      <w:bookmarkEnd w:id="108"/>
    </w:p>
    <w:p w14:paraId="2E44CFE5" w14:textId="77777777" w:rsidR="00F15211" w:rsidRDefault="00F15211" w:rsidP="00F15211">
      <w:r>
        <w:t>Void</w:t>
      </w:r>
    </w:p>
    <w:p w14:paraId="106E7F89" w14:textId="77777777" w:rsidR="00F15211" w:rsidRDefault="00F15211" w:rsidP="00F15211">
      <w:pPr>
        <w:pStyle w:val="Heading1"/>
      </w:pPr>
      <w:bookmarkStart w:id="109" w:name="_Toc20840014"/>
      <w:bookmarkStart w:id="110" w:name="_Toc29486711"/>
      <w:bookmarkStart w:id="111" w:name="_Toc44053558"/>
      <w:bookmarkStart w:id="112" w:name="_Toc52300537"/>
      <w:bookmarkStart w:id="113" w:name="_Toc58525797"/>
      <w:bookmarkStart w:id="114" w:name="_Toc75430299"/>
      <w:bookmarkStart w:id="115" w:name="_Toc134021651"/>
      <w:r>
        <w:t>4</w:t>
      </w:r>
      <w:r>
        <w:tab/>
        <w:t>Recommended test case applicability</w:t>
      </w:r>
      <w:bookmarkEnd w:id="109"/>
      <w:bookmarkEnd w:id="110"/>
      <w:bookmarkEnd w:id="111"/>
      <w:bookmarkEnd w:id="112"/>
      <w:bookmarkEnd w:id="113"/>
      <w:bookmarkEnd w:id="114"/>
      <w:bookmarkEnd w:id="115"/>
    </w:p>
    <w:p w14:paraId="7A1F5D7E" w14:textId="77777777" w:rsidR="00F15211" w:rsidRDefault="00F15211" w:rsidP="00F15211">
      <w:r>
        <w:t xml:space="preserve">The requirements of the present document are provided in 3GPP TS 36.521-2 Release </w:t>
      </w:r>
      <w:r w:rsidRPr="00F15211">
        <w:t>18</w:t>
      </w:r>
      <w:r>
        <w:t xml:space="preserve"> [20].</w:t>
      </w:r>
    </w:p>
    <w:p w14:paraId="533887E3" w14:textId="77777777" w:rsidR="00F15211" w:rsidRDefault="00F15211" w:rsidP="00F15211">
      <w:pPr>
        <w:rPr>
          <w:noProof/>
        </w:rPr>
      </w:pPr>
      <w:bookmarkStart w:id="116" w:name="_Toc20840017"/>
      <w:bookmarkStart w:id="117" w:name="_Toc29486714"/>
      <w:bookmarkStart w:id="118" w:name="_Toc44053561"/>
      <w:bookmarkStart w:id="119" w:name="_Toc52300540"/>
      <w:bookmarkStart w:id="120" w:name="_Toc58525800"/>
      <w:bookmarkStart w:id="121" w:name="_Toc75430302"/>
    </w:p>
    <w:p w14:paraId="7B216CFF" w14:textId="0BC2ED61" w:rsidR="00F15211" w:rsidRDefault="00F15211" w:rsidP="00F15211">
      <w:pPr>
        <w:pStyle w:val="Heading8"/>
      </w:pPr>
      <w:bookmarkStart w:id="122" w:name="_Toc134021652"/>
      <w:r>
        <w:t>Annex A to B: Void</w:t>
      </w:r>
      <w:bookmarkEnd w:id="122"/>
    </w:p>
    <w:bookmarkEnd w:id="35"/>
    <w:bookmarkEnd w:id="36"/>
    <w:bookmarkEnd w:id="37"/>
    <w:bookmarkEnd w:id="38"/>
    <w:bookmarkEnd w:id="39"/>
    <w:bookmarkEnd w:id="40"/>
    <w:bookmarkEnd w:id="41"/>
    <w:bookmarkEnd w:id="42"/>
    <w:bookmarkEnd w:id="43"/>
    <w:bookmarkEnd w:id="44"/>
    <w:bookmarkEnd w:id="45"/>
    <w:bookmarkEnd w:id="116"/>
    <w:bookmarkEnd w:id="117"/>
    <w:bookmarkEnd w:id="118"/>
    <w:bookmarkEnd w:id="119"/>
    <w:bookmarkEnd w:id="120"/>
    <w:bookmarkEnd w:id="121"/>
    <w:p w14:paraId="1B65BCB9" w14:textId="77777777" w:rsidR="00F15211" w:rsidRDefault="00F15211" w:rsidP="00F15211">
      <w:pPr>
        <w:rPr>
          <w:noProof/>
        </w:rPr>
      </w:pPr>
    </w:p>
    <w:p w14:paraId="78605C72" w14:textId="19119E12" w:rsidR="000E0680" w:rsidRPr="00A564B4" w:rsidRDefault="000E0680" w:rsidP="00EC517E">
      <w:pPr>
        <w:pStyle w:val="Heading8"/>
      </w:pPr>
      <w:bookmarkStart w:id="123" w:name="_Toc20840040"/>
      <w:bookmarkStart w:id="124" w:name="_Toc29486737"/>
      <w:bookmarkStart w:id="125" w:name="_Toc44053584"/>
      <w:bookmarkStart w:id="126" w:name="_Toc52300563"/>
      <w:bookmarkStart w:id="127" w:name="_Toc58525823"/>
      <w:bookmarkStart w:id="128" w:name="_Toc75430325"/>
      <w:bookmarkStart w:id="129" w:name="_Toc134021653"/>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A564B4">
        <w:lastRenderedPageBreak/>
        <w:t xml:space="preserve">Annex </w:t>
      </w:r>
      <w:r w:rsidR="00B25927">
        <w:t>C</w:t>
      </w:r>
      <w:r w:rsidRPr="00A564B4">
        <w:t xml:space="preserve"> (informative):</w:t>
      </w:r>
      <w:r w:rsidRPr="00A564B4">
        <w:br/>
        <w:t>Change history</w:t>
      </w:r>
      <w:bookmarkEnd w:id="123"/>
      <w:bookmarkEnd w:id="124"/>
      <w:bookmarkEnd w:id="125"/>
      <w:bookmarkEnd w:id="126"/>
      <w:bookmarkEnd w:id="127"/>
      <w:bookmarkEnd w:id="128"/>
      <w:bookmarkEnd w:id="129"/>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394"/>
        <w:gridCol w:w="709"/>
        <w:gridCol w:w="708"/>
        <w:gridCol w:w="48"/>
      </w:tblGrid>
      <w:tr w:rsidR="00081D7B" w:rsidRPr="00A564B4" w14:paraId="35418C2F" w14:textId="77777777" w:rsidTr="001B2B87">
        <w:trPr>
          <w:gridAfter w:val="1"/>
          <w:wAfter w:w="48" w:type="dxa"/>
          <w:tblHeader/>
        </w:trPr>
        <w:tc>
          <w:tcPr>
            <w:tcW w:w="800" w:type="dxa"/>
            <w:shd w:val="pct10" w:color="auto" w:fill="FFFFFF"/>
          </w:tcPr>
          <w:p w14:paraId="23C77F39" w14:textId="77777777" w:rsidR="00081D7B" w:rsidRPr="00A564B4" w:rsidRDefault="00081D7B" w:rsidP="00600F51">
            <w:pPr>
              <w:pStyle w:val="TAH"/>
              <w:rPr>
                <w:lang w:eastAsia="en-US"/>
              </w:rPr>
            </w:pPr>
            <w:r w:rsidRPr="00A564B4">
              <w:rPr>
                <w:lang w:eastAsia="en-US"/>
              </w:rPr>
              <w:t>Date</w:t>
            </w:r>
          </w:p>
        </w:tc>
        <w:tc>
          <w:tcPr>
            <w:tcW w:w="901" w:type="dxa"/>
            <w:shd w:val="pct10" w:color="auto" w:fill="FFFFFF"/>
          </w:tcPr>
          <w:p w14:paraId="37686049" w14:textId="77777777" w:rsidR="00081D7B" w:rsidRPr="00A564B4" w:rsidRDefault="00081D7B" w:rsidP="00600F51">
            <w:pPr>
              <w:pStyle w:val="TAH"/>
              <w:rPr>
                <w:lang w:eastAsia="en-US"/>
              </w:rPr>
            </w:pPr>
            <w:r w:rsidRPr="00A564B4">
              <w:rPr>
                <w:lang w:eastAsia="en-US"/>
              </w:rPr>
              <w:t>TSG #</w:t>
            </w:r>
          </w:p>
        </w:tc>
        <w:tc>
          <w:tcPr>
            <w:tcW w:w="1134" w:type="dxa"/>
            <w:shd w:val="pct10" w:color="auto" w:fill="FFFFFF"/>
          </w:tcPr>
          <w:p w14:paraId="3A429B4C" w14:textId="77777777" w:rsidR="00081D7B" w:rsidRPr="00A564B4" w:rsidRDefault="00081D7B" w:rsidP="00600F51">
            <w:pPr>
              <w:pStyle w:val="TAH"/>
              <w:rPr>
                <w:lang w:eastAsia="en-US"/>
              </w:rPr>
            </w:pPr>
            <w:r w:rsidRPr="00A564B4">
              <w:rPr>
                <w:lang w:eastAsia="en-US"/>
              </w:rPr>
              <w:t>TSG Doc.</w:t>
            </w:r>
          </w:p>
        </w:tc>
        <w:tc>
          <w:tcPr>
            <w:tcW w:w="567" w:type="dxa"/>
            <w:shd w:val="pct10" w:color="auto" w:fill="FFFFFF"/>
          </w:tcPr>
          <w:p w14:paraId="284C9717" w14:textId="77777777" w:rsidR="00081D7B" w:rsidRPr="00A564B4" w:rsidRDefault="00081D7B" w:rsidP="00600F51">
            <w:pPr>
              <w:pStyle w:val="TAH"/>
              <w:rPr>
                <w:lang w:eastAsia="en-US"/>
              </w:rPr>
            </w:pPr>
            <w:r w:rsidRPr="00A564B4">
              <w:rPr>
                <w:lang w:eastAsia="en-US"/>
              </w:rPr>
              <w:t>CR</w:t>
            </w:r>
          </w:p>
        </w:tc>
        <w:tc>
          <w:tcPr>
            <w:tcW w:w="426" w:type="dxa"/>
            <w:shd w:val="pct10" w:color="auto" w:fill="FFFFFF"/>
          </w:tcPr>
          <w:p w14:paraId="1D4D1716" w14:textId="77777777" w:rsidR="00081D7B" w:rsidRPr="00A564B4" w:rsidRDefault="00081D7B" w:rsidP="00600F51">
            <w:pPr>
              <w:pStyle w:val="TAH"/>
              <w:rPr>
                <w:lang w:eastAsia="en-US"/>
              </w:rPr>
            </w:pPr>
            <w:r w:rsidRPr="00A564B4">
              <w:rPr>
                <w:lang w:eastAsia="en-US"/>
              </w:rPr>
              <w:t>Rev</w:t>
            </w:r>
          </w:p>
        </w:tc>
        <w:tc>
          <w:tcPr>
            <w:tcW w:w="4394" w:type="dxa"/>
            <w:shd w:val="pct10" w:color="auto" w:fill="FFFFFF"/>
          </w:tcPr>
          <w:p w14:paraId="317B76A4" w14:textId="77777777" w:rsidR="00081D7B" w:rsidRPr="00A564B4" w:rsidRDefault="00081D7B" w:rsidP="00600F51">
            <w:pPr>
              <w:pStyle w:val="TAH"/>
              <w:rPr>
                <w:lang w:eastAsia="en-US"/>
              </w:rPr>
            </w:pPr>
            <w:r w:rsidRPr="00A564B4">
              <w:rPr>
                <w:lang w:eastAsia="en-US"/>
              </w:rPr>
              <w:t>Subject/Comment</w:t>
            </w:r>
          </w:p>
        </w:tc>
        <w:tc>
          <w:tcPr>
            <w:tcW w:w="709" w:type="dxa"/>
            <w:shd w:val="pct10" w:color="auto" w:fill="FFFFFF"/>
          </w:tcPr>
          <w:p w14:paraId="68834EA3" w14:textId="77777777" w:rsidR="00081D7B" w:rsidRPr="00A564B4" w:rsidRDefault="00081D7B" w:rsidP="00600F51">
            <w:pPr>
              <w:pStyle w:val="TAH"/>
              <w:rPr>
                <w:lang w:eastAsia="en-US"/>
              </w:rPr>
            </w:pPr>
            <w:r w:rsidRPr="00A564B4">
              <w:rPr>
                <w:lang w:eastAsia="en-US"/>
              </w:rPr>
              <w:t>Old</w:t>
            </w:r>
          </w:p>
        </w:tc>
        <w:tc>
          <w:tcPr>
            <w:tcW w:w="708" w:type="dxa"/>
            <w:shd w:val="pct10" w:color="auto" w:fill="FFFFFF"/>
          </w:tcPr>
          <w:p w14:paraId="106CB3FC" w14:textId="77777777" w:rsidR="00081D7B" w:rsidRPr="00A564B4" w:rsidRDefault="00081D7B" w:rsidP="00600F51">
            <w:pPr>
              <w:pStyle w:val="TAH"/>
              <w:rPr>
                <w:lang w:eastAsia="en-US"/>
              </w:rPr>
            </w:pPr>
            <w:r w:rsidRPr="00A564B4">
              <w:rPr>
                <w:lang w:eastAsia="en-US"/>
              </w:rPr>
              <w:t>New</w:t>
            </w:r>
          </w:p>
        </w:tc>
      </w:tr>
      <w:tr w:rsidR="00081D7B" w:rsidRPr="00A564B4" w14:paraId="4FF46375" w14:textId="77777777" w:rsidTr="001B2B87">
        <w:trPr>
          <w:gridAfter w:val="1"/>
          <w:wAfter w:w="48" w:type="dxa"/>
        </w:trPr>
        <w:tc>
          <w:tcPr>
            <w:tcW w:w="800" w:type="dxa"/>
            <w:shd w:val="solid" w:color="FFFFFF" w:fill="auto"/>
          </w:tcPr>
          <w:p w14:paraId="2EABC569" w14:textId="77777777" w:rsidR="00081D7B" w:rsidRPr="00A564B4" w:rsidRDefault="00081D7B" w:rsidP="00600F51">
            <w:pPr>
              <w:pStyle w:val="TAL"/>
              <w:rPr>
                <w:sz w:val="16"/>
                <w:szCs w:val="16"/>
                <w:lang w:eastAsia="en-US"/>
              </w:rPr>
            </w:pPr>
            <w:r w:rsidRPr="00A564B4">
              <w:rPr>
                <w:sz w:val="16"/>
                <w:szCs w:val="16"/>
                <w:lang w:eastAsia="en-US"/>
              </w:rPr>
              <w:t>2008-03</w:t>
            </w:r>
          </w:p>
        </w:tc>
        <w:tc>
          <w:tcPr>
            <w:tcW w:w="901" w:type="dxa"/>
            <w:shd w:val="solid" w:color="FFFFFF" w:fill="auto"/>
          </w:tcPr>
          <w:p w14:paraId="0EC11AEC" w14:textId="77777777" w:rsidR="00081D7B" w:rsidRPr="00A564B4" w:rsidRDefault="00081D7B" w:rsidP="00600F51">
            <w:pPr>
              <w:pStyle w:val="TAL"/>
              <w:rPr>
                <w:sz w:val="16"/>
                <w:szCs w:val="16"/>
                <w:lang w:eastAsia="en-US"/>
              </w:rPr>
            </w:pPr>
          </w:p>
        </w:tc>
        <w:tc>
          <w:tcPr>
            <w:tcW w:w="1134" w:type="dxa"/>
            <w:shd w:val="solid" w:color="FFFFFF" w:fill="auto"/>
          </w:tcPr>
          <w:p w14:paraId="2132980B" w14:textId="77777777" w:rsidR="00081D7B" w:rsidRPr="00A564B4" w:rsidRDefault="00081D7B" w:rsidP="00600F51">
            <w:pPr>
              <w:pStyle w:val="TAL"/>
              <w:rPr>
                <w:sz w:val="16"/>
                <w:szCs w:val="16"/>
                <w:lang w:eastAsia="en-US"/>
              </w:rPr>
            </w:pPr>
          </w:p>
        </w:tc>
        <w:tc>
          <w:tcPr>
            <w:tcW w:w="567" w:type="dxa"/>
            <w:shd w:val="solid" w:color="FFFFFF" w:fill="auto"/>
          </w:tcPr>
          <w:p w14:paraId="2CFF9C57" w14:textId="77777777" w:rsidR="00081D7B" w:rsidRPr="00A564B4" w:rsidRDefault="00081D7B" w:rsidP="00600F51">
            <w:pPr>
              <w:pStyle w:val="TAL"/>
              <w:rPr>
                <w:sz w:val="16"/>
                <w:szCs w:val="16"/>
                <w:lang w:eastAsia="en-US"/>
              </w:rPr>
            </w:pPr>
          </w:p>
        </w:tc>
        <w:tc>
          <w:tcPr>
            <w:tcW w:w="426" w:type="dxa"/>
            <w:shd w:val="solid" w:color="FFFFFF" w:fill="auto"/>
          </w:tcPr>
          <w:p w14:paraId="651D6DE0" w14:textId="77777777" w:rsidR="00081D7B" w:rsidRPr="00A564B4" w:rsidRDefault="00081D7B" w:rsidP="00600F51">
            <w:pPr>
              <w:pStyle w:val="TAL"/>
              <w:rPr>
                <w:sz w:val="16"/>
                <w:szCs w:val="16"/>
                <w:lang w:eastAsia="en-US"/>
              </w:rPr>
            </w:pPr>
          </w:p>
        </w:tc>
        <w:tc>
          <w:tcPr>
            <w:tcW w:w="4394" w:type="dxa"/>
            <w:shd w:val="solid" w:color="FFFFFF" w:fill="auto"/>
          </w:tcPr>
          <w:p w14:paraId="350D1406" w14:textId="77777777" w:rsidR="00081D7B" w:rsidRPr="00A564B4" w:rsidRDefault="00081D7B" w:rsidP="00600F51">
            <w:pPr>
              <w:pStyle w:val="TAL"/>
              <w:rPr>
                <w:sz w:val="16"/>
                <w:szCs w:val="16"/>
                <w:lang w:eastAsia="en-US"/>
              </w:rPr>
            </w:pPr>
            <w:r w:rsidRPr="00A564B4">
              <w:rPr>
                <w:sz w:val="16"/>
                <w:szCs w:val="16"/>
                <w:lang w:eastAsia="en-US"/>
              </w:rPr>
              <w:t>Skeleton proposed for RAN5#38 Malaga</w:t>
            </w:r>
          </w:p>
        </w:tc>
        <w:tc>
          <w:tcPr>
            <w:tcW w:w="709" w:type="dxa"/>
            <w:shd w:val="solid" w:color="FFFFFF" w:fill="auto"/>
          </w:tcPr>
          <w:p w14:paraId="51C6085D" w14:textId="77777777" w:rsidR="00081D7B" w:rsidRPr="00A564B4" w:rsidRDefault="00081D7B" w:rsidP="00600F51">
            <w:pPr>
              <w:pStyle w:val="TAL"/>
              <w:rPr>
                <w:sz w:val="16"/>
                <w:szCs w:val="16"/>
                <w:lang w:eastAsia="en-US"/>
              </w:rPr>
            </w:pPr>
          </w:p>
        </w:tc>
        <w:tc>
          <w:tcPr>
            <w:tcW w:w="708" w:type="dxa"/>
            <w:shd w:val="solid" w:color="FFFFFF" w:fill="auto"/>
          </w:tcPr>
          <w:p w14:paraId="353BBDFD" w14:textId="77777777" w:rsidR="00081D7B" w:rsidRPr="00A564B4" w:rsidRDefault="00081D7B" w:rsidP="00600F51">
            <w:pPr>
              <w:pStyle w:val="TAL"/>
              <w:rPr>
                <w:sz w:val="16"/>
                <w:szCs w:val="16"/>
                <w:lang w:eastAsia="en-US"/>
              </w:rPr>
            </w:pPr>
            <w:r w:rsidRPr="00A564B4">
              <w:rPr>
                <w:sz w:val="16"/>
                <w:szCs w:val="16"/>
                <w:lang w:eastAsia="en-US"/>
              </w:rPr>
              <w:t>0.0.1</w:t>
            </w:r>
          </w:p>
        </w:tc>
      </w:tr>
      <w:tr w:rsidR="00081D7B" w:rsidRPr="00A564B4" w14:paraId="1A5BB295" w14:textId="77777777" w:rsidTr="001B2B87">
        <w:trPr>
          <w:gridAfter w:val="1"/>
          <w:wAfter w:w="48" w:type="dxa"/>
        </w:trPr>
        <w:tc>
          <w:tcPr>
            <w:tcW w:w="800" w:type="dxa"/>
            <w:tcBorders>
              <w:bottom w:val="nil"/>
            </w:tcBorders>
            <w:shd w:val="solid" w:color="FFFFFF" w:fill="auto"/>
          </w:tcPr>
          <w:p w14:paraId="6D986375" w14:textId="77777777" w:rsidR="00081D7B" w:rsidRPr="00A564B4" w:rsidRDefault="00081D7B" w:rsidP="00600F51">
            <w:pPr>
              <w:pStyle w:val="TAL"/>
              <w:rPr>
                <w:sz w:val="16"/>
                <w:szCs w:val="16"/>
                <w:lang w:eastAsia="en-US"/>
              </w:rPr>
            </w:pPr>
            <w:r w:rsidRPr="00A564B4">
              <w:rPr>
                <w:sz w:val="16"/>
                <w:szCs w:val="16"/>
                <w:lang w:eastAsia="en-US"/>
              </w:rPr>
              <w:t>2008-06</w:t>
            </w:r>
          </w:p>
        </w:tc>
        <w:tc>
          <w:tcPr>
            <w:tcW w:w="901" w:type="dxa"/>
            <w:tcBorders>
              <w:bottom w:val="nil"/>
            </w:tcBorders>
            <w:shd w:val="solid" w:color="FFFFFF" w:fill="auto"/>
          </w:tcPr>
          <w:p w14:paraId="0A2C652F" w14:textId="77777777" w:rsidR="00081D7B" w:rsidRPr="00A564B4" w:rsidRDefault="00081D7B" w:rsidP="00600F51">
            <w:pPr>
              <w:pStyle w:val="TAL"/>
              <w:rPr>
                <w:sz w:val="16"/>
                <w:szCs w:val="16"/>
                <w:lang w:eastAsia="en-US"/>
              </w:rPr>
            </w:pPr>
          </w:p>
        </w:tc>
        <w:tc>
          <w:tcPr>
            <w:tcW w:w="1134" w:type="dxa"/>
            <w:tcBorders>
              <w:bottom w:val="nil"/>
            </w:tcBorders>
            <w:shd w:val="solid" w:color="FFFFFF" w:fill="auto"/>
          </w:tcPr>
          <w:p w14:paraId="64328248" w14:textId="77777777" w:rsidR="00081D7B" w:rsidRPr="00A564B4" w:rsidRDefault="00081D7B" w:rsidP="00600F51">
            <w:pPr>
              <w:pStyle w:val="TAL"/>
              <w:rPr>
                <w:sz w:val="16"/>
                <w:szCs w:val="16"/>
                <w:lang w:eastAsia="en-US"/>
              </w:rPr>
            </w:pPr>
          </w:p>
        </w:tc>
        <w:tc>
          <w:tcPr>
            <w:tcW w:w="567" w:type="dxa"/>
            <w:tcBorders>
              <w:bottom w:val="nil"/>
            </w:tcBorders>
            <w:shd w:val="solid" w:color="FFFFFF" w:fill="auto"/>
          </w:tcPr>
          <w:p w14:paraId="00BCE591" w14:textId="77777777" w:rsidR="00081D7B" w:rsidRPr="00A564B4" w:rsidRDefault="00081D7B" w:rsidP="00600F51">
            <w:pPr>
              <w:pStyle w:val="TAL"/>
              <w:rPr>
                <w:sz w:val="16"/>
                <w:szCs w:val="16"/>
                <w:lang w:eastAsia="en-US"/>
              </w:rPr>
            </w:pPr>
          </w:p>
        </w:tc>
        <w:tc>
          <w:tcPr>
            <w:tcW w:w="426" w:type="dxa"/>
            <w:tcBorders>
              <w:bottom w:val="nil"/>
            </w:tcBorders>
            <w:shd w:val="solid" w:color="FFFFFF" w:fill="auto"/>
          </w:tcPr>
          <w:p w14:paraId="69BFA43F" w14:textId="77777777" w:rsidR="00081D7B" w:rsidRPr="00A564B4" w:rsidRDefault="00081D7B" w:rsidP="00600F51">
            <w:pPr>
              <w:pStyle w:val="TAL"/>
              <w:rPr>
                <w:sz w:val="16"/>
                <w:szCs w:val="16"/>
                <w:lang w:eastAsia="en-US"/>
              </w:rPr>
            </w:pPr>
          </w:p>
        </w:tc>
        <w:tc>
          <w:tcPr>
            <w:tcW w:w="4394" w:type="dxa"/>
            <w:tcBorders>
              <w:bottom w:val="nil"/>
            </w:tcBorders>
            <w:shd w:val="solid" w:color="FFFFFF" w:fill="auto"/>
          </w:tcPr>
          <w:p w14:paraId="780CE40B" w14:textId="77777777" w:rsidR="00081D7B" w:rsidRPr="00A564B4" w:rsidRDefault="00081D7B" w:rsidP="00600F51">
            <w:pPr>
              <w:pStyle w:val="TAL"/>
              <w:rPr>
                <w:sz w:val="16"/>
                <w:szCs w:val="16"/>
                <w:lang w:eastAsia="en-US"/>
              </w:rPr>
            </w:pPr>
            <w:r w:rsidRPr="00A564B4">
              <w:rPr>
                <w:sz w:val="16"/>
                <w:szCs w:val="16"/>
                <w:lang w:eastAsia="en-US"/>
              </w:rPr>
              <w:t>Updated after RAN5#39bis:</w:t>
            </w:r>
          </w:p>
          <w:p w14:paraId="21957987" w14:textId="77777777" w:rsidR="00081D7B" w:rsidRPr="00A564B4" w:rsidRDefault="00081D7B" w:rsidP="00600F51">
            <w:pPr>
              <w:pStyle w:val="TAL"/>
              <w:rPr>
                <w:sz w:val="16"/>
                <w:szCs w:val="16"/>
                <w:lang w:eastAsia="en-US"/>
              </w:rPr>
            </w:pPr>
            <w:r w:rsidRPr="00A564B4">
              <w:rPr>
                <w:sz w:val="16"/>
                <w:szCs w:val="16"/>
                <w:lang w:eastAsia="en-US"/>
              </w:rPr>
              <w:t>- Editorial update and alignment with 36.523-2</w:t>
            </w:r>
          </w:p>
          <w:p w14:paraId="7E63E982" w14:textId="77777777" w:rsidR="00081D7B" w:rsidRPr="00A564B4" w:rsidRDefault="00081D7B" w:rsidP="00600F51">
            <w:pPr>
              <w:pStyle w:val="TAL"/>
              <w:rPr>
                <w:sz w:val="16"/>
                <w:szCs w:val="16"/>
                <w:lang w:eastAsia="en-US"/>
              </w:rPr>
            </w:pPr>
            <w:r w:rsidRPr="00A564B4">
              <w:rPr>
                <w:sz w:val="16"/>
                <w:szCs w:val="16"/>
                <w:lang w:eastAsia="en-US"/>
              </w:rPr>
              <w:t>- TC included in 36.521-1 and 36.521-3 included</w:t>
            </w:r>
          </w:p>
          <w:p w14:paraId="5A022CA4" w14:textId="77777777" w:rsidR="00081D7B" w:rsidRPr="00A564B4" w:rsidRDefault="00081D7B" w:rsidP="00600F51">
            <w:pPr>
              <w:pStyle w:val="TAL"/>
              <w:rPr>
                <w:sz w:val="16"/>
                <w:szCs w:val="16"/>
                <w:lang w:eastAsia="en-US"/>
              </w:rPr>
            </w:pPr>
            <w:r w:rsidRPr="00A564B4">
              <w:rPr>
                <w:sz w:val="16"/>
                <w:szCs w:val="16"/>
                <w:lang w:eastAsia="en-US"/>
              </w:rPr>
              <w:t>- Some Conditions for TC selections introduce</w:t>
            </w:r>
          </w:p>
        </w:tc>
        <w:tc>
          <w:tcPr>
            <w:tcW w:w="709" w:type="dxa"/>
            <w:tcBorders>
              <w:bottom w:val="nil"/>
            </w:tcBorders>
            <w:shd w:val="solid" w:color="FFFFFF" w:fill="auto"/>
          </w:tcPr>
          <w:p w14:paraId="207778B4" w14:textId="77777777" w:rsidR="00081D7B" w:rsidRPr="00A564B4" w:rsidRDefault="00081D7B" w:rsidP="00600F51">
            <w:pPr>
              <w:pStyle w:val="TAL"/>
              <w:rPr>
                <w:sz w:val="16"/>
                <w:szCs w:val="16"/>
                <w:lang w:eastAsia="en-US"/>
              </w:rPr>
            </w:pPr>
            <w:r w:rsidRPr="00A564B4">
              <w:rPr>
                <w:sz w:val="16"/>
                <w:szCs w:val="16"/>
                <w:lang w:eastAsia="en-US"/>
              </w:rPr>
              <w:t>0.0.1</w:t>
            </w:r>
          </w:p>
        </w:tc>
        <w:tc>
          <w:tcPr>
            <w:tcW w:w="708" w:type="dxa"/>
            <w:tcBorders>
              <w:bottom w:val="nil"/>
            </w:tcBorders>
            <w:shd w:val="solid" w:color="FFFFFF" w:fill="auto"/>
          </w:tcPr>
          <w:p w14:paraId="225E652A" w14:textId="77777777" w:rsidR="00081D7B" w:rsidRPr="00A564B4" w:rsidRDefault="00081D7B" w:rsidP="00600F51">
            <w:pPr>
              <w:pStyle w:val="TAL"/>
              <w:rPr>
                <w:sz w:val="16"/>
                <w:szCs w:val="16"/>
                <w:lang w:eastAsia="en-US"/>
              </w:rPr>
            </w:pPr>
            <w:r w:rsidRPr="00A564B4">
              <w:rPr>
                <w:sz w:val="16"/>
                <w:szCs w:val="16"/>
                <w:lang w:eastAsia="en-US"/>
              </w:rPr>
              <w:t>0.1.0</w:t>
            </w:r>
          </w:p>
        </w:tc>
      </w:tr>
      <w:tr w:rsidR="00081D7B" w:rsidRPr="00A564B4" w14:paraId="3E5700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DECC0E" w14:textId="77777777" w:rsidR="00081D7B" w:rsidRPr="00A564B4" w:rsidRDefault="00081D7B" w:rsidP="00600F51">
            <w:pPr>
              <w:pStyle w:val="TAL"/>
              <w:rPr>
                <w:sz w:val="16"/>
                <w:szCs w:val="16"/>
                <w:lang w:eastAsia="en-US"/>
              </w:rPr>
            </w:pPr>
            <w:r w:rsidRPr="00A564B4">
              <w:rPr>
                <w:sz w:val="16"/>
                <w:szCs w:val="16"/>
                <w:lang w:eastAsia="en-US"/>
              </w:rPr>
              <w:t>2008-08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70B54"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8A71FB"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36333"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1A480"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50777A" w14:textId="77777777" w:rsidR="00081D7B" w:rsidRPr="00A564B4" w:rsidRDefault="00081D7B" w:rsidP="00600F51">
            <w:pPr>
              <w:pStyle w:val="TAL"/>
              <w:rPr>
                <w:sz w:val="16"/>
                <w:szCs w:val="16"/>
                <w:lang w:eastAsia="en-US"/>
              </w:rPr>
            </w:pPr>
            <w:r w:rsidRPr="00A564B4">
              <w:rPr>
                <w:sz w:val="16"/>
                <w:szCs w:val="16"/>
                <w:lang w:eastAsia="en-US"/>
              </w:rPr>
              <w:t>Updated after RAN5#40:</w:t>
            </w:r>
          </w:p>
          <w:p w14:paraId="6D0446E7" w14:textId="77777777" w:rsidR="00081D7B" w:rsidRPr="00A564B4" w:rsidRDefault="00081D7B" w:rsidP="00600F51">
            <w:pPr>
              <w:pStyle w:val="TAL"/>
              <w:rPr>
                <w:sz w:val="16"/>
                <w:szCs w:val="16"/>
                <w:lang w:eastAsia="en-US"/>
              </w:rPr>
            </w:pPr>
            <w:r w:rsidRPr="00A564B4">
              <w:rPr>
                <w:sz w:val="16"/>
                <w:szCs w:val="16"/>
                <w:lang w:eastAsia="en-US"/>
              </w:rPr>
              <w:t>- Editorial update in regard to changing spec names, etc.</w:t>
            </w:r>
          </w:p>
          <w:p w14:paraId="582105FA" w14:textId="77777777" w:rsidR="00081D7B" w:rsidRPr="00A564B4" w:rsidRDefault="00081D7B" w:rsidP="00600F51">
            <w:pPr>
              <w:pStyle w:val="TAL"/>
              <w:rPr>
                <w:sz w:val="16"/>
                <w:szCs w:val="16"/>
                <w:lang w:eastAsia="en-US"/>
              </w:rPr>
            </w:pPr>
            <w:r w:rsidRPr="00A564B4">
              <w:rPr>
                <w:sz w:val="16"/>
                <w:szCs w:val="16"/>
                <w:lang w:eastAsia="en-US"/>
              </w:rPr>
              <w:t>- FDD and TDD split (R5-083839)</w:t>
            </w:r>
          </w:p>
          <w:p w14:paraId="05EF1D9E" w14:textId="77777777" w:rsidR="00081D7B" w:rsidRPr="00A564B4" w:rsidRDefault="00081D7B" w:rsidP="00600F51">
            <w:pPr>
              <w:pStyle w:val="TAL"/>
              <w:rPr>
                <w:sz w:val="16"/>
                <w:szCs w:val="16"/>
                <w:lang w:eastAsia="en-US"/>
              </w:rPr>
            </w:pPr>
            <w:r w:rsidRPr="00A564B4">
              <w:rPr>
                <w:sz w:val="16"/>
                <w:szCs w:val="16"/>
                <w:lang w:eastAsia="en-US"/>
              </w:rPr>
              <w:t>- RRM TC numbers aligned with 36.521-3 v030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FE90D" w14:textId="77777777" w:rsidR="00081D7B" w:rsidRPr="00A564B4" w:rsidRDefault="00081D7B" w:rsidP="00600F51">
            <w:pPr>
              <w:pStyle w:val="TAL"/>
              <w:rPr>
                <w:sz w:val="16"/>
                <w:szCs w:val="16"/>
                <w:lang w:eastAsia="en-US"/>
              </w:rPr>
            </w:pPr>
            <w:r w:rsidRPr="00A564B4">
              <w:rPr>
                <w:sz w:val="16"/>
                <w:szCs w:val="16"/>
                <w:lang w:eastAsia="en-US"/>
              </w:rPr>
              <w:t>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C6978" w14:textId="77777777" w:rsidR="00081D7B" w:rsidRPr="00A564B4" w:rsidRDefault="00081D7B" w:rsidP="00600F51">
            <w:pPr>
              <w:pStyle w:val="TAL"/>
              <w:rPr>
                <w:sz w:val="16"/>
                <w:szCs w:val="16"/>
                <w:lang w:eastAsia="en-US"/>
              </w:rPr>
            </w:pPr>
            <w:r w:rsidRPr="00A564B4">
              <w:rPr>
                <w:sz w:val="16"/>
                <w:szCs w:val="16"/>
                <w:lang w:eastAsia="en-US"/>
              </w:rPr>
              <w:t>0.2.0</w:t>
            </w:r>
          </w:p>
        </w:tc>
      </w:tr>
      <w:tr w:rsidR="00081D7B" w:rsidRPr="00A564B4" w14:paraId="405658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CC5ABF" w14:textId="77777777" w:rsidR="00081D7B" w:rsidRPr="00A564B4" w:rsidRDefault="00081D7B" w:rsidP="00600F51">
            <w:pPr>
              <w:pStyle w:val="TAL"/>
              <w:rPr>
                <w:sz w:val="16"/>
                <w:szCs w:val="16"/>
                <w:lang w:eastAsia="en-US"/>
              </w:rPr>
            </w:pPr>
            <w:r w:rsidRPr="00A564B4">
              <w:rPr>
                <w:sz w:val="16"/>
                <w:szCs w:val="16"/>
                <w:lang w:eastAsia="en-US"/>
              </w:rPr>
              <w:t>2008-10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C21D83"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F31969"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9D7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0EE7F"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CA646A" w14:textId="77777777" w:rsidR="00081D7B" w:rsidRPr="00A564B4" w:rsidRDefault="00081D7B" w:rsidP="00600F51">
            <w:pPr>
              <w:pStyle w:val="TAL"/>
              <w:rPr>
                <w:sz w:val="16"/>
                <w:szCs w:val="16"/>
                <w:lang w:eastAsia="en-US"/>
              </w:rPr>
            </w:pPr>
            <w:r w:rsidRPr="00A564B4">
              <w:rPr>
                <w:sz w:val="16"/>
                <w:szCs w:val="16"/>
                <w:lang w:eastAsia="en-US"/>
              </w:rPr>
              <w:t>Update after RAN5#40bis:</w:t>
            </w:r>
          </w:p>
          <w:p w14:paraId="527B0E19" w14:textId="77777777" w:rsidR="00081D7B" w:rsidRPr="00A564B4" w:rsidRDefault="00081D7B" w:rsidP="00600F51">
            <w:pPr>
              <w:pStyle w:val="TAL"/>
              <w:rPr>
                <w:sz w:val="16"/>
                <w:szCs w:val="16"/>
                <w:lang w:eastAsia="en-US"/>
              </w:rPr>
            </w:pPr>
            <w:r w:rsidRPr="00A564B4">
              <w:rPr>
                <w:sz w:val="16"/>
                <w:szCs w:val="16"/>
                <w:lang w:eastAsia="en-US"/>
              </w:rPr>
              <w:t>- Table split in different clauses for Conformance and RRM test cases</w:t>
            </w:r>
          </w:p>
          <w:p w14:paraId="55D8BBE2" w14:textId="77777777" w:rsidR="00081D7B" w:rsidRPr="00A564B4" w:rsidRDefault="00081D7B" w:rsidP="00600F51">
            <w:pPr>
              <w:pStyle w:val="TAL"/>
              <w:rPr>
                <w:sz w:val="16"/>
                <w:szCs w:val="16"/>
                <w:lang w:eastAsia="en-US"/>
              </w:rPr>
            </w:pPr>
            <w:r w:rsidRPr="00A564B4">
              <w:rPr>
                <w:sz w:val="16"/>
                <w:szCs w:val="16"/>
                <w:lang w:eastAsia="en-US"/>
              </w:rPr>
              <w:t>- Extension of applicability tables to include Additional information column</w:t>
            </w:r>
          </w:p>
          <w:p w14:paraId="76ACAF08" w14:textId="77777777" w:rsidR="00081D7B" w:rsidRPr="00A564B4" w:rsidRDefault="00081D7B" w:rsidP="00600F51">
            <w:pPr>
              <w:pStyle w:val="TAL"/>
              <w:rPr>
                <w:sz w:val="16"/>
                <w:szCs w:val="16"/>
                <w:lang w:eastAsia="en-US"/>
              </w:rPr>
            </w:pPr>
            <w:r w:rsidRPr="00A564B4">
              <w:rPr>
                <w:sz w:val="16"/>
                <w:szCs w:val="16"/>
                <w:lang w:eastAsia="en-US"/>
              </w:rPr>
              <w:t>- Change of applicability of TCs that apply to any E-UTRA device into "R" - recommended</w:t>
            </w:r>
          </w:p>
          <w:p w14:paraId="59C3AF41" w14:textId="77777777" w:rsidR="00081D7B" w:rsidRPr="00A564B4" w:rsidRDefault="00081D7B" w:rsidP="00600F51">
            <w:pPr>
              <w:pStyle w:val="TAL"/>
              <w:rPr>
                <w:sz w:val="16"/>
                <w:szCs w:val="16"/>
                <w:lang w:eastAsia="en-US"/>
              </w:rPr>
            </w:pPr>
            <w:r w:rsidRPr="00A564B4">
              <w:rPr>
                <w:sz w:val="16"/>
                <w:szCs w:val="16"/>
                <w:lang w:eastAsia="en-US"/>
              </w:rPr>
              <w:t>- Updated TCs in accordance to 36.521-1 v110 and 36.521-3 v040</w:t>
            </w:r>
          </w:p>
          <w:p w14:paraId="43273970" w14:textId="77777777" w:rsidR="00081D7B" w:rsidRPr="00A564B4" w:rsidRDefault="00081D7B" w:rsidP="00600F51">
            <w:pPr>
              <w:pStyle w:val="TAL"/>
              <w:rPr>
                <w:sz w:val="16"/>
                <w:szCs w:val="16"/>
                <w:lang w:eastAsia="en-US"/>
              </w:rPr>
            </w:pPr>
            <w:r w:rsidRPr="00A564B4">
              <w:rPr>
                <w:sz w:val="16"/>
                <w:szCs w:val="16"/>
                <w:lang w:eastAsia="en-US"/>
              </w:rPr>
              <w:t>- Some editorial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35BF2" w14:textId="77777777" w:rsidR="00081D7B" w:rsidRPr="00A564B4" w:rsidRDefault="00081D7B" w:rsidP="00600F51">
            <w:pPr>
              <w:pStyle w:val="TAL"/>
              <w:rPr>
                <w:sz w:val="16"/>
                <w:szCs w:val="16"/>
                <w:lang w:eastAsia="en-US"/>
              </w:rPr>
            </w:pPr>
            <w:r w:rsidRPr="00A564B4">
              <w:rPr>
                <w:sz w:val="16"/>
                <w:szCs w:val="16"/>
                <w:lang w:eastAsia="en-US"/>
              </w:rPr>
              <w:t>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B4016" w14:textId="77777777" w:rsidR="00081D7B" w:rsidRPr="00A564B4" w:rsidRDefault="00081D7B" w:rsidP="00600F51">
            <w:pPr>
              <w:pStyle w:val="TAL"/>
              <w:rPr>
                <w:sz w:val="16"/>
                <w:szCs w:val="16"/>
                <w:lang w:eastAsia="en-US"/>
              </w:rPr>
            </w:pPr>
            <w:r w:rsidRPr="00A564B4">
              <w:rPr>
                <w:sz w:val="16"/>
                <w:szCs w:val="16"/>
                <w:lang w:eastAsia="en-US"/>
              </w:rPr>
              <w:t>0.3.0</w:t>
            </w:r>
          </w:p>
        </w:tc>
      </w:tr>
      <w:tr w:rsidR="00081D7B" w:rsidRPr="00A564B4" w14:paraId="2AA5F8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8AE533" w14:textId="77777777" w:rsidR="00081D7B" w:rsidRPr="00A564B4" w:rsidRDefault="00081D7B" w:rsidP="00600F51">
            <w:pPr>
              <w:pStyle w:val="TAL"/>
              <w:rPr>
                <w:sz w:val="16"/>
                <w:szCs w:val="16"/>
                <w:lang w:eastAsia="en-US"/>
              </w:rPr>
            </w:pPr>
            <w:r w:rsidRPr="00A564B4">
              <w:rPr>
                <w:sz w:val="16"/>
                <w:szCs w:val="16"/>
                <w:lang w:eastAsia="en-US"/>
              </w:rPr>
              <w:t>2008-11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7B7AF"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9E8C77"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8D8A"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5DEF2"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26AE66" w14:textId="77777777" w:rsidR="00081D7B" w:rsidRPr="00A564B4" w:rsidRDefault="00081D7B" w:rsidP="00600F51">
            <w:pPr>
              <w:pStyle w:val="TAL"/>
              <w:rPr>
                <w:sz w:val="16"/>
                <w:szCs w:val="16"/>
                <w:lang w:eastAsia="en-US"/>
              </w:rPr>
            </w:pPr>
            <w:r w:rsidRPr="00A564B4">
              <w:rPr>
                <w:sz w:val="16"/>
                <w:szCs w:val="16"/>
                <w:lang w:eastAsia="en-US"/>
              </w:rPr>
              <w:t>Update After RAN5#41 (R5-055360):</w:t>
            </w:r>
          </w:p>
          <w:p w14:paraId="55FD59A4" w14:textId="77777777" w:rsidR="00081D7B" w:rsidRPr="00A564B4" w:rsidRDefault="00081D7B" w:rsidP="00600F51">
            <w:pPr>
              <w:pStyle w:val="TAL"/>
              <w:rPr>
                <w:sz w:val="16"/>
                <w:szCs w:val="16"/>
                <w:lang w:eastAsia="en-US"/>
              </w:rPr>
            </w:pPr>
            <w:r w:rsidRPr="00A564B4">
              <w:rPr>
                <w:sz w:val="16"/>
                <w:szCs w:val="16"/>
                <w:lang w:eastAsia="en-US"/>
              </w:rPr>
              <w:t>- Renamed 8.1.1, added new 8.1.2,</w:t>
            </w:r>
          </w:p>
          <w:p w14:paraId="7364D991" w14:textId="77777777" w:rsidR="00081D7B" w:rsidRPr="00A564B4" w:rsidRDefault="00081D7B" w:rsidP="00600F51">
            <w:pPr>
              <w:pStyle w:val="TAL"/>
              <w:rPr>
                <w:sz w:val="16"/>
                <w:szCs w:val="16"/>
                <w:lang w:eastAsia="en-US"/>
              </w:rPr>
            </w:pPr>
            <w:r w:rsidRPr="00A564B4">
              <w:rPr>
                <w:sz w:val="16"/>
                <w:szCs w:val="16"/>
                <w:lang w:eastAsia="en-US"/>
              </w:rPr>
              <w:t>- Added new TCs to RRM section Measurement Performance Requirements</w:t>
            </w:r>
          </w:p>
          <w:p w14:paraId="7EFB8C94" w14:textId="77777777" w:rsidR="00081D7B" w:rsidRPr="00A564B4" w:rsidRDefault="00081D7B" w:rsidP="00600F51">
            <w:pPr>
              <w:pStyle w:val="TAL"/>
              <w:rPr>
                <w:sz w:val="16"/>
                <w:szCs w:val="16"/>
                <w:lang w:eastAsia="en-US"/>
              </w:rPr>
            </w:pPr>
            <w:r w:rsidRPr="00A564B4">
              <w:rPr>
                <w:sz w:val="16"/>
                <w:szCs w:val="16"/>
                <w:lang w:eastAsia="en-US"/>
              </w:rPr>
              <w:t>- Added Table A.4.3-2 with reference to test loop functions in 36.509</w:t>
            </w:r>
          </w:p>
          <w:p w14:paraId="134D022E" w14:textId="77777777" w:rsidR="00081D7B" w:rsidRPr="00A564B4" w:rsidRDefault="00081D7B" w:rsidP="00600F51">
            <w:pPr>
              <w:pStyle w:val="TAL"/>
              <w:rPr>
                <w:sz w:val="16"/>
                <w:szCs w:val="16"/>
                <w:lang w:eastAsia="en-US"/>
              </w:rPr>
            </w:pPr>
            <w:r w:rsidRPr="00A564B4">
              <w:rPr>
                <w:sz w:val="16"/>
                <w:szCs w:val="16"/>
                <w:lang w:eastAsia="en-US"/>
              </w:rPr>
              <w:t>- Some editorial changes</w:t>
            </w:r>
          </w:p>
          <w:p w14:paraId="0C594E4B" w14:textId="77777777" w:rsidR="00081D7B" w:rsidRPr="00A564B4" w:rsidRDefault="00081D7B" w:rsidP="00600F51">
            <w:pPr>
              <w:pStyle w:val="TAL"/>
              <w:rPr>
                <w:sz w:val="16"/>
                <w:szCs w:val="16"/>
                <w:lang w:eastAsia="en-US"/>
              </w:rPr>
            </w:pPr>
            <w:r w:rsidRPr="00A564B4">
              <w:rPr>
                <w:sz w:val="16"/>
                <w:szCs w:val="16"/>
                <w:lang w:eastAsia="en-US"/>
              </w:rPr>
              <w:t>- Normative References updated</w:t>
            </w:r>
          </w:p>
          <w:p w14:paraId="591D53D5" w14:textId="77777777" w:rsidR="00081D7B" w:rsidRPr="00A564B4" w:rsidRDefault="00081D7B" w:rsidP="00600F51">
            <w:pPr>
              <w:pStyle w:val="TAL"/>
              <w:rPr>
                <w:sz w:val="16"/>
                <w:szCs w:val="16"/>
                <w:lang w:eastAsia="en-US"/>
              </w:rPr>
            </w:pPr>
            <w:r w:rsidRPr="00A564B4">
              <w:rPr>
                <w:sz w:val="16"/>
                <w:szCs w:val="16"/>
                <w:lang w:eastAsia="en-US"/>
              </w:rPr>
              <w:t>- Change RRM TC titles to reflect their applicability to FDD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023F" w14:textId="77777777" w:rsidR="00081D7B" w:rsidRPr="00A564B4" w:rsidRDefault="00081D7B" w:rsidP="00600F51">
            <w:pPr>
              <w:pStyle w:val="TAL"/>
              <w:rPr>
                <w:sz w:val="16"/>
                <w:szCs w:val="16"/>
                <w:lang w:eastAsia="en-US"/>
              </w:rPr>
            </w:pPr>
            <w:r w:rsidRPr="00A564B4">
              <w:rPr>
                <w:sz w:val="16"/>
                <w:szCs w:val="16"/>
                <w:lang w:eastAsia="en-US"/>
              </w:rPr>
              <w:t>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0BFF" w14:textId="77777777" w:rsidR="00081D7B" w:rsidRPr="00A564B4" w:rsidRDefault="00081D7B" w:rsidP="00600F51">
            <w:pPr>
              <w:pStyle w:val="TAL"/>
              <w:rPr>
                <w:sz w:val="16"/>
                <w:szCs w:val="16"/>
                <w:lang w:eastAsia="en-US"/>
              </w:rPr>
            </w:pPr>
            <w:r w:rsidRPr="00A564B4">
              <w:rPr>
                <w:sz w:val="16"/>
                <w:szCs w:val="16"/>
                <w:lang w:eastAsia="en-US"/>
              </w:rPr>
              <w:t>2.0.0</w:t>
            </w:r>
          </w:p>
        </w:tc>
      </w:tr>
      <w:tr w:rsidR="00081D7B" w:rsidRPr="00A564B4" w14:paraId="7F0CAA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2B44F" w14:textId="77777777" w:rsidR="00081D7B" w:rsidRPr="00A564B4" w:rsidRDefault="00081D7B" w:rsidP="00600F51">
            <w:pPr>
              <w:pStyle w:val="TAL"/>
              <w:rPr>
                <w:sz w:val="16"/>
                <w:szCs w:val="16"/>
                <w:lang w:eastAsia="en-US"/>
              </w:rPr>
            </w:pPr>
            <w:r w:rsidRPr="00A564B4">
              <w:rPr>
                <w:sz w:val="16"/>
                <w:szCs w:val="16"/>
                <w:lang w:eastAsia="en-US"/>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C06E6" w14:textId="77777777" w:rsidR="00081D7B" w:rsidRPr="00A564B4" w:rsidRDefault="00081D7B" w:rsidP="00600F51">
            <w:pPr>
              <w:pStyle w:val="TAL"/>
              <w:rPr>
                <w:sz w:val="16"/>
                <w:szCs w:val="16"/>
                <w:lang w:eastAsia="en-US"/>
              </w:rPr>
            </w:pPr>
            <w:r w:rsidRPr="00A564B4">
              <w:rPr>
                <w:sz w:val="16"/>
                <w:szCs w:val="16"/>
                <w:lang w:eastAsia="en-US"/>
              </w:rPr>
              <w:t>RAN#42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719B57" w14:textId="77777777" w:rsidR="00081D7B" w:rsidRPr="00A564B4" w:rsidRDefault="00081D7B" w:rsidP="00600F51">
            <w:pPr>
              <w:pStyle w:val="TAL"/>
              <w:rPr>
                <w:sz w:val="16"/>
                <w:szCs w:val="16"/>
                <w:lang w:eastAsia="en-US"/>
              </w:rPr>
            </w:pPr>
            <w:r w:rsidRPr="00A564B4">
              <w:rPr>
                <w:sz w:val="16"/>
                <w:szCs w:val="16"/>
                <w:lang w:eastAsia="en-US"/>
              </w:rPr>
              <w:t>RP-080970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471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26D77"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5E5C26" w14:textId="77777777" w:rsidR="00081D7B" w:rsidRPr="00A564B4" w:rsidRDefault="00081D7B" w:rsidP="00600F51">
            <w:pPr>
              <w:pStyle w:val="TAL"/>
              <w:rPr>
                <w:sz w:val="16"/>
                <w:szCs w:val="16"/>
                <w:lang w:eastAsia="en-US"/>
              </w:rPr>
            </w:pPr>
            <w:r w:rsidRPr="00A564B4">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2098E" w14:textId="77777777" w:rsidR="00081D7B" w:rsidRPr="00A564B4" w:rsidRDefault="00081D7B" w:rsidP="00600F51">
            <w:pPr>
              <w:pStyle w:val="TAL"/>
              <w:rPr>
                <w:sz w:val="16"/>
                <w:szCs w:val="16"/>
                <w:lang w:eastAsia="en-US"/>
              </w:rPr>
            </w:pPr>
            <w:r w:rsidRPr="00A564B4">
              <w:rPr>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547B5" w14:textId="77777777" w:rsidR="00081D7B" w:rsidRPr="00A564B4" w:rsidRDefault="00081D7B" w:rsidP="00600F51">
            <w:pPr>
              <w:pStyle w:val="TAL"/>
              <w:rPr>
                <w:sz w:val="16"/>
                <w:szCs w:val="16"/>
                <w:lang w:eastAsia="en-US"/>
              </w:rPr>
            </w:pPr>
            <w:r w:rsidRPr="00A564B4">
              <w:rPr>
                <w:sz w:val="16"/>
                <w:szCs w:val="16"/>
                <w:lang w:eastAsia="en-US"/>
              </w:rPr>
              <w:t>8.0.0</w:t>
            </w:r>
          </w:p>
        </w:tc>
      </w:tr>
      <w:tr w:rsidR="00081D7B" w:rsidRPr="00A564B4" w14:paraId="4408925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23EDDA49" w14:textId="77777777" w:rsidR="00081D7B" w:rsidRPr="00A564B4" w:rsidRDefault="00081D7B" w:rsidP="00600F51">
            <w:pPr>
              <w:pStyle w:val="TAL"/>
              <w:rPr>
                <w:sz w:val="16"/>
                <w:szCs w:val="16"/>
                <w:lang w:eastAsia="en-US"/>
              </w:rPr>
            </w:pPr>
            <w:r w:rsidRPr="00A564B4">
              <w:rPr>
                <w:sz w:val="16"/>
                <w:szCs w:val="16"/>
                <w:lang w:eastAsia="en-US"/>
              </w:rPr>
              <w:t>2008-01</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6DBF0AB"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6EACBB44"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3991650"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52F9E995"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882CFF8" w14:textId="77777777" w:rsidR="00081D7B" w:rsidRPr="00A564B4" w:rsidRDefault="00081D7B" w:rsidP="00600F51">
            <w:pPr>
              <w:pStyle w:val="TAL"/>
              <w:rPr>
                <w:sz w:val="16"/>
                <w:szCs w:val="16"/>
                <w:lang w:eastAsia="en-US"/>
              </w:rPr>
            </w:pPr>
            <w:r w:rsidRPr="00A564B4">
              <w:rPr>
                <w:sz w:val="16"/>
                <w:szCs w:val="16"/>
                <w:lang w:eastAsia="en-US"/>
              </w:rPr>
              <w:t>Editorial corrections.</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2D714AF1" w14:textId="77777777" w:rsidR="00081D7B" w:rsidRPr="00A564B4" w:rsidRDefault="00081D7B" w:rsidP="00600F51">
            <w:pPr>
              <w:pStyle w:val="TAL"/>
              <w:rPr>
                <w:sz w:val="16"/>
                <w:szCs w:val="16"/>
                <w:lang w:eastAsia="en-US"/>
              </w:rPr>
            </w:pPr>
            <w:r w:rsidRPr="00A564B4">
              <w:rPr>
                <w:sz w:val="16"/>
                <w:szCs w:val="16"/>
                <w:lang w:eastAsia="en-US"/>
              </w:rPr>
              <w:t>8.0.0</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E54BDF7" w14:textId="77777777" w:rsidR="00081D7B" w:rsidRPr="00A564B4" w:rsidRDefault="00081D7B" w:rsidP="00600F51">
            <w:pPr>
              <w:pStyle w:val="TAL"/>
              <w:rPr>
                <w:sz w:val="16"/>
                <w:szCs w:val="16"/>
                <w:lang w:eastAsia="en-US"/>
              </w:rPr>
            </w:pPr>
            <w:r w:rsidRPr="00A564B4">
              <w:rPr>
                <w:sz w:val="16"/>
                <w:szCs w:val="16"/>
                <w:lang w:eastAsia="en-US"/>
              </w:rPr>
              <w:t>8.0.1</w:t>
            </w:r>
          </w:p>
        </w:tc>
      </w:tr>
      <w:tr w:rsidR="00081D7B" w:rsidRPr="00A564B4" w14:paraId="7427638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E2AC69"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CF057"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9D1C4A"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2FEE6" w14:textId="77777777" w:rsidR="00081D7B" w:rsidRPr="00A564B4" w:rsidRDefault="00081D7B" w:rsidP="00600F51">
            <w:pPr>
              <w:pStyle w:val="TAL"/>
              <w:rPr>
                <w:sz w:val="16"/>
                <w:szCs w:val="16"/>
                <w:lang w:eastAsia="en-US"/>
              </w:rPr>
            </w:pPr>
            <w:r w:rsidRPr="00A564B4">
              <w:rPr>
                <w:sz w:val="16"/>
                <w:szCs w:val="16"/>
                <w:lang w:eastAsia="en-US"/>
              </w:rPr>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09AA5B"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D90EA4" w14:textId="77777777" w:rsidR="00081D7B" w:rsidRPr="00A564B4" w:rsidRDefault="00081D7B" w:rsidP="00600F51">
            <w:pPr>
              <w:pStyle w:val="TAL"/>
              <w:rPr>
                <w:sz w:val="16"/>
                <w:szCs w:val="16"/>
                <w:lang w:eastAsia="en-US"/>
              </w:rPr>
            </w:pPr>
            <w:r w:rsidRPr="00A564B4">
              <w:rPr>
                <w:sz w:val="16"/>
                <w:szCs w:val="16"/>
                <w:lang w:eastAsia="en-US"/>
              </w:rPr>
              <w:t>CR to 36.521-2: Applicability changes and additions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3A283"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E5BDF"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587B52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168D7"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FC842"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891B"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02B7AF" w14:textId="77777777" w:rsidR="00081D7B" w:rsidRPr="00A564B4" w:rsidRDefault="00081D7B" w:rsidP="00600F51">
            <w:pPr>
              <w:pStyle w:val="TAL"/>
              <w:rPr>
                <w:sz w:val="16"/>
                <w:szCs w:val="16"/>
                <w:lang w:eastAsia="en-US"/>
              </w:rPr>
            </w:pPr>
            <w:r w:rsidRPr="00A564B4">
              <w:rPr>
                <w:sz w:val="16"/>
                <w:szCs w:val="16"/>
                <w:lang w:eastAsia="en-US"/>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D9D79"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9F102F" w14:textId="77777777" w:rsidR="00081D7B" w:rsidRPr="00A564B4" w:rsidRDefault="00081D7B" w:rsidP="00600F51">
            <w:pPr>
              <w:pStyle w:val="TAL"/>
              <w:rPr>
                <w:sz w:val="16"/>
                <w:szCs w:val="16"/>
                <w:lang w:eastAsia="en-US"/>
              </w:rPr>
            </w:pPr>
            <w:r w:rsidRPr="00A564B4">
              <w:rPr>
                <w:sz w:val="16"/>
                <w:szCs w:val="16"/>
                <w:lang w:eastAsia="en-US"/>
              </w:rPr>
              <w:t>LTE-RF: Applicability for Output Power Dynamics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3CC41F"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CCC6E"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03A1BF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180D35"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BF5989"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DAA7DA" w14:textId="77777777" w:rsidR="00081D7B" w:rsidRPr="00A564B4" w:rsidRDefault="00081D7B" w:rsidP="00600F51">
            <w:pPr>
              <w:pStyle w:val="TAL"/>
              <w:rPr>
                <w:sz w:val="16"/>
                <w:szCs w:val="16"/>
                <w:lang w:eastAsia="en-US"/>
              </w:rPr>
            </w:pPr>
            <w:r w:rsidRPr="00A564B4">
              <w:rPr>
                <w:sz w:val="16"/>
                <w:szCs w:val="16"/>
                <w:lang w:eastAsia="en-US"/>
              </w:rPr>
              <w:t>R5-094035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609D3" w14:textId="77777777" w:rsidR="00081D7B" w:rsidRPr="00A564B4" w:rsidRDefault="00081D7B" w:rsidP="00600F51">
            <w:pPr>
              <w:pStyle w:val="TAL"/>
              <w:rPr>
                <w:sz w:val="16"/>
                <w:szCs w:val="16"/>
                <w:lang w:eastAsia="en-US"/>
              </w:rPr>
            </w:pPr>
            <w:r w:rsidRPr="00A564B4">
              <w:rPr>
                <w:sz w:val="16"/>
                <w:szCs w:val="16"/>
                <w:lang w:eastAsia="en-US"/>
              </w:rPr>
              <w:t>0003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93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F6F4B4"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66C5D"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816DB"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BCFF1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2B3A5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6A665C"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5C557" w14:textId="77777777" w:rsidR="00081D7B" w:rsidRPr="00A564B4" w:rsidRDefault="00081D7B" w:rsidP="00600F51">
            <w:pPr>
              <w:pStyle w:val="TAL"/>
              <w:rPr>
                <w:sz w:val="16"/>
                <w:szCs w:val="16"/>
                <w:lang w:eastAsia="en-US"/>
              </w:rPr>
            </w:pPr>
            <w:r w:rsidRPr="00A564B4">
              <w:rPr>
                <w:sz w:val="16"/>
                <w:szCs w:val="16"/>
                <w:lang w:eastAsia="en-US"/>
              </w:rPr>
              <w:t>R5-094572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0865B" w14:textId="77777777" w:rsidR="00081D7B" w:rsidRPr="00A564B4" w:rsidRDefault="00081D7B" w:rsidP="00600F51">
            <w:pPr>
              <w:pStyle w:val="TAL"/>
              <w:rPr>
                <w:sz w:val="16"/>
                <w:szCs w:val="16"/>
                <w:lang w:eastAsia="en-US"/>
              </w:rPr>
            </w:pPr>
            <w:r w:rsidRPr="00A564B4">
              <w:rPr>
                <w:sz w:val="16"/>
                <w:szCs w:val="16"/>
                <w:lang w:eastAsia="en-US"/>
              </w:rPr>
              <w:t>0004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F0C2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430041" w14:textId="77777777" w:rsidR="00081D7B" w:rsidRPr="00A564B4" w:rsidRDefault="00081D7B" w:rsidP="00600F51">
            <w:pPr>
              <w:pStyle w:val="TAL"/>
              <w:rPr>
                <w:sz w:val="16"/>
                <w:szCs w:val="16"/>
                <w:lang w:eastAsia="en-US"/>
              </w:rPr>
            </w:pPr>
            <w:r w:rsidRPr="00A564B4">
              <w:rPr>
                <w:sz w:val="16"/>
                <w:szCs w:val="16"/>
                <w:lang w:eastAsia="en-US"/>
              </w:rPr>
              <w:t>Applicability for Output Power Dynamics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6D7249"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C64EF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2783EFD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646C5F"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9E3953"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A038F" w14:textId="77777777" w:rsidR="00081D7B" w:rsidRPr="00A564B4" w:rsidRDefault="00081D7B" w:rsidP="00600F51">
            <w:pPr>
              <w:pStyle w:val="TAL"/>
              <w:rPr>
                <w:sz w:val="16"/>
                <w:szCs w:val="16"/>
                <w:lang w:eastAsia="en-US"/>
              </w:rPr>
            </w:pPr>
            <w:r w:rsidRPr="00A564B4">
              <w:rPr>
                <w:sz w:val="16"/>
                <w:szCs w:val="16"/>
                <w:lang w:eastAsia="en-US"/>
              </w:rPr>
              <w:t>R5-094710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7800E" w14:textId="77777777" w:rsidR="00081D7B" w:rsidRPr="00A564B4" w:rsidRDefault="00081D7B" w:rsidP="00600F51">
            <w:pPr>
              <w:pStyle w:val="TAL"/>
              <w:rPr>
                <w:sz w:val="16"/>
                <w:szCs w:val="16"/>
                <w:lang w:eastAsia="en-US"/>
              </w:rPr>
            </w:pPr>
            <w:r w:rsidRPr="00A564B4">
              <w:rPr>
                <w:sz w:val="16"/>
                <w:szCs w:val="16"/>
                <w:lang w:eastAsia="en-US"/>
              </w:rPr>
              <w:t>0005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3883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21A2CD" w14:textId="77777777" w:rsidR="00081D7B" w:rsidRPr="00A564B4" w:rsidRDefault="00081D7B" w:rsidP="00600F51">
            <w:pPr>
              <w:pStyle w:val="TAL"/>
              <w:rPr>
                <w:sz w:val="16"/>
                <w:szCs w:val="16"/>
                <w:lang w:eastAsia="en-US"/>
              </w:rPr>
            </w:pPr>
            <w:r w:rsidRPr="00A564B4">
              <w:rPr>
                <w:sz w:val="16"/>
                <w:szCs w:val="16"/>
                <w:lang w:eastAsia="en-US"/>
              </w:rPr>
              <w:t>Resubmission-Correction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F6978"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2DCFA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035FC14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94F18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02D3DB"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867683" w14:textId="77777777" w:rsidR="00081D7B" w:rsidRPr="00A564B4" w:rsidRDefault="00081D7B" w:rsidP="00600F51">
            <w:pPr>
              <w:pStyle w:val="TAL"/>
              <w:rPr>
                <w:sz w:val="16"/>
                <w:szCs w:val="16"/>
                <w:lang w:eastAsia="en-US"/>
              </w:rPr>
            </w:pPr>
            <w:r w:rsidRPr="00A564B4">
              <w:rPr>
                <w:sz w:val="16"/>
                <w:szCs w:val="16"/>
                <w:lang w:eastAsia="en-US"/>
              </w:rPr>
              <w:t>R5-094768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7D6678" w14:textId="77777777" w:rsidR="00081D7B" w:rsidRPr="00A564B4" w:rsidRDefault="00081D7B" w:rsidP="00600F51">
            <w:pPr>
              <w:pStyle w:val="TAL"/>
              <w:rPr>
                <w:sz w:val="16"/>
                <w:szCs w:val="16"/>
                <w:lang w:eastAsia="en-US"/>
              </w:rPr>
            </w:pPr>
            <w:r w:rsidRPr="00A564B4">
              <w:rPr>
                <w:sz w:val="16"/>
                <w:szCs w:val="16"/>
                <w:lang w:eastAsia="en-US"/>
              </w:rPr>
              <w:t>0006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D0CC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33F337"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SON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66E0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B7F5DC"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A062E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8792A6"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119E74"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F8B22B" w14:textId="77777777" w:rsidR="00081D7B" w:rsidRPr="00A564B4" w:rsidRDefault="00081D7B" w:rsidP="00600F51">
            <w:pPr>
              <w:pStyle w:val="TAL"/>
              <w:rPr>
                <w:sz w:val="16"/>
                <w:szCs w:val="16"/>
                <w:lang w:eastAsia="en-US"/>
              </w:rPr>
            </w:pPr>
            <w:r w:rsidRPr="00A564B4">
              <w:rPr>
                <w:sz w:val="16"/>
                <w:szCs w:val="16"/>
                <w:lang w:eastAsia="en-US"/>
              </w:rPr>
              <w:t>R5-094999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D7CFFE" w14:textId="77777777" w:rsidR="00081D7B" w:rsidRPr="00A564B4" w:rsidRDefault="00081D7B" w:rsidP="00600F51">
            <w:pPr>
              <w:pStyle w:val="TAL"/>
              <w:rPr>
                <w:sz w:val="16"/>
                <w:szCs w:val="16"/>
                <w:lang w:eastAsia="en-US"/>
              </w:rPr>
            </w:pPr>
            <w:r w:rsidRPr="00A564B4">
              <w:rPr>
                <w:sz w:val="16"/>
                <w:szCs w:val="16"/>
                <w:lang w:eastAsia="en-US"/>
              </w:rPr>
              <w:t>0007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5342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F9331"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RF PDSCH Demodulation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5E918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01898A"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5647D2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209F0C"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8238B9"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C6CEE0" w14:textId="77777777" w:rsidR="00081D7B" w:rsidRPr="00A564B4" w:rsidRDefault="00081D7B" w:rsidP="00600F51">
            <w:pPr>
              <w:pStyle w:val="TAL"/>
              <w:rPr>
                <w:sz w:val="16"/>
                <w:szCs w:val="16"/>
                <w:lang w:eastAsia="en-US"/>
              </w:rPr>
            </w:pPr>
            <w:r w:rsidRPr="00A564B4">
              <w:rPr>
                <w:sz w:val="16"/>
                <w:szCs w:val="16"/>
                <w:lang w:eastAsia="en-US"/>
              </w:rPr>
              <w:t>R5-095519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FB2DA8" w14:textId="77777777" w:rsidR="00081D7B" w:rsidRPr="00A564B4" w:rsidRDefault="00081D7B" w:rsidP="00600F51">
            <w:pPr>
              <w:pStyle w:val="TAL"/>
              <w:rPr>
                <w:sz w:val="16"/>
                <w:szCs w:val="16"/>
                <w:lang w:eastAsia="en-US"/>
              </w:rPr>
            </w:pPr>
            <w:r w:rsidRPr="00A564B4">
              <w:rPr>
                <w:sz w:val="16"/>
                <w:szCs w:val="16"/>
                <w:lang w:eastAsia="en-US"/>
              </w:rPr>
              <w:t>0008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136E69"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F66AB"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update the Demodulation of PDSCH (FDD) tests based on the CR merge results from RAN5#44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294A0"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C842E"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5C4B16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6505D3"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D35A2"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F7AB8" w14:textId="77777777" w:rsidR="00081D7B" w:rsidRPr="00A564B4" w:rsidRDefault="00081D7B" w:rsidP="00600F51">
            <w:pPr>
              <w:pStyle w:val="TAL"/>
              <w:rPr>
                <w:sz w:val="16"/>
                <w:szCs w:val="16"/>
                <w:lang w:eastAsia="en-US"/>
              </w:rPr>
            </w:pPr>
            <w:r w:rsidRPr="00A564B4">
              <w:rPr>
                <w:sz w:val="16"/>
                <w:szCs w:val="16"/>
                <w:lang w:eastAsia="en-US"/>
              </w:rPr>
              <w:t>R5-095778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B3A9C7" w14:textId="77777777" w:rsidR="00081D7B" w:rsidRPr="00A564B4" w:rsidRDefault="00081D7B" w:rsidP="00600F51">
            <w:pPr>
              <w:pStyle w:val="TAL"/>
              <w:rPr>
                <w:sz w:val="16"/>
                <w:szCs w:val="16"/>
                <w:lang w:eastAsia="en-US"/>
              </w:rPr>
            </w:pPr>
            <w:r w:rsidRPr="00A564B4">
              <w:rPr>
                <w:sz w:val="16"/>
                <w:szCs w:val="16"/>
                <w:lang w:eastAsia="en-US"/>
              </w:rPr>
              <w:t>0009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851554"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900FC8"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RLM in DRX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A4473"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E0AC9F"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20009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9C6C3E"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F15D37"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91E6E5" w14:textId="77777777" w:rsidR="00081D7B" w:rsidRPr="00A564B4" w:rsidRDefault="00081D7B" w:rsidP="00600F51">
            <w:pPr>
              <w:pStyle w:val="TAL"/>
              <w:rPr>
                <w:sz w:val="16"/>
                <w:szCs w:val="16"/>
                <w:lang w:eastAsia="en-US"/>
              </w:rPr>
            </w:pPr>
            <w:r w:rsidRPr="00A564B4">
              <w:rPr>
                <w:sz w:val="16"/>
                <w:szCs w:val="16"/>
                <w:lang w:eastAsia="en-US"/>
              </w:rPr>
              <w:t>R5-095841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37F7C" w14:textId="77777777" w:rsidR="00081D7B" w:rsidRPr="00A564B4" w:rsidRDefault="00081D7B" w:rsidP="00600F51">
            <w:pPr>
              <w:pStyle w:val="TAL"/>
              <w:rPr>
                <w:sz w:val="16"/>
                <w:szCs w:val="16"/>
                <w:lang w:eastAsia="en-US"/>
              </w:rPr>
            </w:pPr>
            <w:r w:rsidRPr="00A564B4">
              <w:rPr>
                <w:sz w:val="16"/>
                <w:szCs w:val="16"/>
                <w:lang w:eastAsia="en-US"/>
              </w:rPr>
              <w:t>0010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E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E61047" w14:textId="77777777" w:rsidR="00081D7B" w:rsidRPr="00A564B4" w:rsidRDefault="00081D7B" w:rsidP="00600F51">
            <w:pPr>
              <w:pStyle w:val="TAL"/>
              <w:rPr>
                <w:sz w:val="16"/>
                <w:szCs w:val="16"/>
                <w:lang w:eastAsia="en-US"/>
              </w:rPr>
            </w:pPr>
            <w:r w:rsidRPr="00A564B4">
              <w:rPr>
                <w:sz w:val="16"/>
                <w:szCs w:val="16"/>
                <w:lang w:eastAsia="en-US"/>
              </w:rPr>
              <w:t>CR to 36.521-2: Applicability additions for new RRM (FDD)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0B3CC6"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274EA0"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47A0D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7FD225"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D93EF"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0FE08" w14:textId="77777777" w:rsidR="00081D7B" w:rsidRPr="00A564B4" w:rsidRDefault="00081D7B" w:rsidP="00600F51">
            <w:pPr>
              <w:pStyle w:val="TAL"/>
              <w:rPr>
                <w:sz w:val="16"/>
                <w:szCs w:val="16"/>
                <w:lang w:eastAsia="en-US"/>
              </w:rPr>
            </w:pPr>
            <w:r w:rsidRPr="00A564B4">
              <w:rPr>
                <w:sz w:val="16"/>
                <w:szCs w:val="16"/>
                <w:lang w:eastAsia="en-US"/>
              </w:rPr>
              <w:t>R5-100358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E5A50" w14:textId="77777777" w:rsidR="00081D7B" w:rsidRPr="00A564B4" w:rsidRDefault="00081D7B" w:rsidP="00600F51">
            <w:pPr>
              <w:pStyle w:val="TAL"/>
              <w:rPr>
                <w:sz w:val="16"/>
                <w:szCs w:val="16"/>
                <w:lang w:eastAsia="en-US"/>
              </w:rPr>
            </w:pPr>
            <w:r w:rsidRPr="00A564B4">
              <w:rPr>
                <w:sz w:val="16"/>
                <w:szCs w:val="16"/>
                <w:lang w:eastAsia="en-US"/>
              </w:rPr>
              <w:t>0011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B8DF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534ECC" w14:textId="77777777" w:rsidR="00081D7B" w:rsidRPr="00A564B4" w:rsidRDefault="00081D7B" w:rsidP="00600F51">
            <w:pPr>
              <w:pStyle w:val="TAL"/>
              <w:rPr>
                <w:sz w:val="16"/>
                <w:szCs w:val="16"/>
                <w:lang w:eastAsia="en-US"/>
              </w:rPr>
            </w:pPr>
            <w:r w:rsidRPr="00A564B4">
              <w:rPr>
                <w:sz w:val="16"/>
                <w:szCs w:val="16"/>
                <w:lang w:eastAsia="en-US"/>
              </w:rPr>
              <w:t>CR to 36.521-2 Rel-8 Introduction of Applicability for E-UTRAN FDD - FDD Intra Frequency Cell Search with DRX when L3 filtering is used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02B5F5"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B6DA5"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418725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5D7CA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83A3D4"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0C657" w14:textId="77777777" w:rsidR="00081D7B" w:rsidRPr="00A564B4" w:rsidRDefault="00081D7B" w:rsidP="00600F51">
            <w:pPr>
              <w:pStyle w:val="TAL"/>
              <w:rPr>
                <w:sz w:val="16"/>
                <w:szCs w:val="16"/>
                <w:lang w:eastAsia="en-US"/>
              </w:rPr>
            </w:pPr>
            <w:r w:rsidRPr="00A564B4">
              <w:rPr>
                <w:sz w:val="16"/>
                <w:szCs w:val="16"/>
                <w:lang w:eastAsia="en-US"/>
              </w:rPr>
              <w:t>R5-100561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5FF01" w14:textId="77777777" w:rsidR="00081D7B" w:rsidRPr="00A564B4" w:rsidRDefault="00081D7B" w:rsidP="00600F51">
            <w:pPr>
              <w:pStyle w:val="TAL"/>
              <w:rPr>
                <w:sz w:val="16"/>
                <w:szCs w:val="16"/>
                <w:lang w:eastAsia="en-US"/>
              </w:rPr>
            </w:pPr>
            <w:r w:rsidRPr="00A564B4">
              <w:rPr>
                <w:sz w:val="16"/>
                <w:szCs w:val="16"/>
                <w:lang w:eastAsia="en-US"/>
              </w:rPr>
              <w:t>0012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485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0386C6"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with extended LTE1500 operating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564826"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ABB0F"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7BD352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C25D99"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DA9E5"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BA502" w14:textId="77777777" w:rsidR="00081D7B" w:rsidRPr="00A564B4" w:rsidRDefault="00081D7B" w:rsidP="00600F51">
            <w:pPr>
              <w:pStyle w:val="TAL"/>
              <w:rPr>
                <w:sz w:val="16"/>
                <w:szCs w:val="16"/>
                <w:lang w:eastAsia="en-US"/>
              </w:rPr>
            </w:pPr>
            <w:r w:rsidRPr="00A564B4">
              <w:rPr>
                <w:sz w:val="16"/>
                <w:szCs w:val="16"/>
                <w:lang w:eastAsia="en-US"/>
              </w:rPr>
              <w:t>R5-100872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6305E" w14:textId="77777777" w:rsidR="00081D7B" w:rsidRPr="00A564B4" w:rsidRDefault="00081D7B" w:rsidP="00600F51">
            <w:pPr>
              <w:pStyle w:val="TAL"/>
              <w:rPr>
                <w:sz w:val="16"/>
                <w:szCs w:val="16"/>
                <w:lang w:eastAsia="en-US"/>
              </w:rPr>
            </w:pPr>
            <w:r w:rsidRPr="00A564B4">
              <w:rPr>
                <w:sz w:val="16"/>
                <w:szCs w:val="16"/>
                <w:lang w:eastAsia="en-US"/>
              </w:rPr>
              <w:t>0013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A5C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2C447" w14:textId="77777777" w:rsidR="00081D7B" w:rsidRPr="00A564B4" w:rsidRDefault="00081D7B" w:rsidP="00600F51">
            <w:pPr>
              <w:pStyle w:val="TAL"/>
              <w:rPr>
                <w:sz w:val="16"/>
                <w:szCs w:val="16"/>
                <w:lang w:eastAsia="en-US"/>
              </w:rPr>
            </w:pPr>
            <w:r w:rsidRPr="00A564B4">
              <w:rPr>
                <w:sz w:val="16"/>
                <w:szCs w:val="16"/>
                <w:lang w:eastAsia="en-US"/>
              </w:rPr>
              <w:t>CSI: Following up corrections to tests titles and RI clause structure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0807B"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ADBA5D"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2E6AA7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078AF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AE93E"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82BC53"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7F9CF6"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B556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D44F24" w14:textId="77777777" w:rsidR="00081D7B" w:rsidRPr="00A564B4" w:rsidRDefault="00081D7B" w:rsidP="00600F51">
            <w:pPr>
              <w:pStyle w:val="TAL"/>
              <w:rPr>
                <w:sz w:val="16"/>
                <w:szCs w:val="16"/>
                <w:lang w:eastAsia="en-US"/>
              </w:rPr>
            </w:pPr>
            <w:r w:rsidRPr="00A564B4">
              <w:rPr>
                <w:sz w:val="16"/>
                <w:szCs w:val="16"/>
                <w:lang w:eastAsia="en-US"/>
              </w:rPr>
              <w:t>Moved to v9.0.0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CBC6B" w14:textId="77777777" w:rsidR="00081D7B" w:rsidRPr="00A564B4" w:rsidRDefault="00081D7B" w:rsidP="00600F51">
            <w:pPr>
              <w:pStyle w:val="TAL"/>
              <w:rPr>
                <w:sz w:val="16"/>
                <w:szCs w:val="16"/>
                <w:lang w:eastAsia="en-US"/>
              </w:rPr>
            </w:pPr>
            <w:r w:rsidRPr="00A564B4">
              <w:rPr>
                <w:sz w:val="16"/>
                <w:szCs w:val="16"/>
                <w:lang w:eastAsia="en-US"/>
              </w:rPr>
              <w:t>8.4.0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53262" w14:textId="77777777" w:rsidR="00081D7B" w:rsidRPr="00A564B4" w:rsidRDefault="00081D7B" w:rsidP="00600F51">
            <w:pPr>
              <w:pStyle w:val="TAL"/>
              <w:rPr>
                <w:sz w:val="16"/>
                <w:szCs w:val="16"/>
                <w:lang w:eastAsia="en-US"/>
              </w:rPr>
            </w:pPr>
            <w:r w:rsidRPr="00A564B4">
              <w:rPr>
                <w:sz w:val="16"/>
                <w:szCs w:val="16"/>
                <w:lang w:eastAsia="en-US"/>
              </w:rPr>
              <w:t>9.0.0</w:t>
            </w:r>
          </w:p>
        </w:tc>
      </w:tr>
      <w:tr w:rsidR="00081D7B" w:rsidRPr="00A564B4" w14:paraId="3CFE3ED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A6DC6A"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62AF17"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E3E45D" w14:textId="77777777" w:rsidR="00081D7B" w:rsidRPr="00A564B4" w:rsidRDefault="00081D7B" w:rsidP="00600F51">
            <w:pPr>
              <w:pStyle w:val="TAL"/>
              <w:rPr>
                <w:sz w:val="16"/>
                <w:szCs w:val="16"/>
                <w:lang w:eastAsia="en-US"/>
              </w:rPr>
            </w:pPr>
            <w:r w:rsidRPr="00A564B4">
              <w:rPr>
                <w:sz w:val="16"/>
                <w:szCs w:val="16"/>
                <w:lang w:eastAsia="en-US"/>
              </w:rPr>
              <w:t>R5-103147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CA9EA" w14:textId="77777777" w:rsidR="00081D7B" w:rsidRPr="00A564B4" w:rsidRDefault="00081D7B" w:rsidP="00600F51">
            <w:pPr>
              <w:pStyle w:val="TAL"/>
              <w:rPr>
                <w:sz w:val="16"/>
                <w:szCs w:val="16"/>
                <w:lang w:eastAsia="en-US"/>
              </w:rPr>
            </w:pPr>
            <w:r w:rsidRPr="00A564B4">
              <w:rPr>
                <w:sz w:val="16"/>
                <w:szCs w:val="16"/>
                <w:lang w:eastAsia="en-US"/>
              </w:rPr>
              <w:t>0014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F3F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74591" w14:textId="77777777" w:rsidR="00081D7B" w:rsidRPr="00A564B4" w:rsidRDefault="00081D7B" w:rsidP="00600F51">
            <w:pPr>
              <w:pStyle w:val="TAL"/>
              <w:rPr>
                <w:sz w:val="16"/>
                <w:szCs w:val="16"/>
                <w:lang w:eastAsia="en-US"/>
              </w:rPr>
            </w:pPr>
            <w:r w:rsidRPr="00A564B4">
              <w:rPr>
                <w:sz w:val="16"/>
                <w:szCs w:val="16"/>
                <w:lang w:eastAsia="en-US"/>
              </w:rPr>
              <w:t>Adding band 20, 800MHZ in EU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C4B0FA"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C656D6"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2843F4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BE6627"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618CAF"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FC" w14:textId="77777777" w:rsidR="00081D7B" w:rsidRPr="00A564B4" w:rsidRDefault="00081D7B" w:rsidP="00600F51">
            <w:pPr>
              <w:pStyle w:val="TAL"/>
              <w:rPr>
                <w:sz w:val="16"/>
                <w:szCs w:val="16"/>
                <w:lang w:eastAsia="en-US"/>
              </w:rPr>
            </w:pPr>
            <w:r w:rsidRPr="00A564B4">
              <w:rPr>
                <w:sz w:val="16"/>
                <w:szCs w:val="16"/>
                <w:lang w:eastAsia="en-US"/>
              </w:rPr>
              <w:t>R5-103757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A7CD8" w14:textId="77777777" w:rsidR="00081D7B" w:rsidRPr="00A564B4" w:rsidRDefault="00081D7B" w:rsidP="00600F51">
            <w:pPr>
              <w:pStyle w:val="TAL"/>
              <w:rPr>
                <w:sz w:val="16"/>
                <w:szCs w:val="16"/>
                <w:lang w:eastAsia="en-US"/>
              </w:rPr>
            </w:pPr>
            <w:r w:rsidRPr="00A564B4">
              <w:rPr>
                <w:sz w:val="16"/>
                <w:szCs w:val="16"/>
                <w:lang w:eastAsia="en-US"/>
              </w:rPr>
              <w:t>0015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442CE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7C84B8" w14:textId="77777777" w:rsidR="00081D7B" w:rsidRPr="00A564B4" w:rsidRDefault="00081D7B" w:rsidP="00600F51">
            <w:pPr>
              <w:pStyle w:val="TAL"/>
              <w:rPr>
                <w:sz w:val="16"/>
                <w:szCs w:val="16"/>
                <w:lang w:eastAsia="en-US"/>
              </w:rPr>
            </w:pPr>
            <w:r w:rsidRPr="00A564B4">
              <w:rPr>
                <w:sz w:val="16"/>
                <w:szCs w:val="16"/>
                <w:lang w:eastAsia="en-US"/>
              </w:rPr>
              <w:t>Introduction of feature group indicator in applicability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FC7F8E"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360A"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128E115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F85473"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CC92CC"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287FD7" w14:textId="77777777" w:rsidR="00081D7B" w:rsidRPr="00A564B4" w:rsidRDefault="00081D7B" w:rsidP="00600F51">
            <w:pPr>
              <w:pStyle w:val="TAL"/>
              <w:rPr>
                <w:sz w:val="16"/>
                <w:szCs w:val="16"/>
                <w:lang w:eastAsia="en-US"/>
              </w:rPr>
            </w:pPr>
            <w:r w:rsidRPr="00A564B4">
              <w:rPr>
                <w:sz w:val="16"/>
                <w:szCs w:val="16"/>
                <w:lang w:eastAsia="en-US"/>
              </w:rPr>
              <w:t>R5-104246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BD2BE1" w14:textId="77777777" w:rsidR="00081D7B" w:rsidRPr="00A564B4" w:rsidRDefault="00081D7B" w:rsidP="00600F51">
            <w:pPr>
              <w:pStyle w:val="TAL"/>
              <w:rPr>
                <w:sz w:val="16"/>
                <w:szCs w:val="16"/>
                <w:lang w:eastAsia="en-US"/>
              </w:rPr>
            </w:pPr>
            <w:r w:rsidRPr="00A564B4">
              <w:rPr>
                <w:sz w:val="16"/>
                <w:szCs w:val="16"/>
                <w:lang w:eastAsia="en-US"/>
              </w:rPr>
              <w:t>0017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929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FBC1D" w14:textId="77777777" w:rsidR="00081D7B" w:rsidRPr="00A564B4" w:rsidRDefault="00081D7B" w:rsidP="00600F51">
            <w:pPr>
              <w:pStyle w:val="TAL"/>
              <w:rPr>
                <w:sz w:val="16"/>
                <w:szCs w:val="16"/>
                <w:lang w:eastAsia="en-US"/>
              </w:rPr>
            </w:pPr>
            <w:r w:rsidRPr="00A564B4">
              <w:rPr>
                <w:sz w:val="16"/>
                <w:szCs w:val="16"/>
                <w:lang w:eastAsia="en-US"/>
              </w:rPr>
              <w:t>CR to 36.521-2 on Correction to cell search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A06BCC"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541AA0"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56CBA06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3D0130"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638311"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A7DF59" w14:textId="77777777" w:rsidR="00081D7B" w:rsidRPr="00A564B4" w:rsidRDefault="00081D7B" w:rsidP="00600F51">
            <w:pPr>
              <w:pStyle w:val="TAL"/>
              <w:rPr>
                <w:sz w:val="16"/>
                <w:szCs w:val="16"/>
                <w:lang w:eastAsia="en-US"/>
              </w:rPr>
            </w:pPr>
            <w:r w:rsidRPr="00A564B4">
              <w:rPr>
                <w:sz w:val="16"/>
                <w:szCs w:val="16"/>
                <w:lang w:eastAsia="en-US"/>
              </w:rPr>
              <w:t>R5-104264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300756" w14:textId="77777777" w:rsidR="00081D7B" w:rsidRPr="00A564B4" w:rsidRDefault="00081D7B" w:rsidP="00600F51">
            <w:pPr>
              <w:pStyle w:val="TAL"/>
              <w:rPr>
                <w:sz w:val="16"/>
                <w:szCs w:val="16"/>
                <w:lang w:eastAsia="en-US"/>
              </w:rPr>
            </w:pPr>
            <w:r w:rsidRPr="00A564B4">
              <w:rPr>
                <w:sz w:val="16"/>
                <w:szCs w:val="16"/>
                <w:lang w:eastAsia="en-US"/>
              </w:rPr>
              <w:t>0018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965C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603C61"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F954D7"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8A2D5"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D391AA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D5F6F2"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F8619"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781AF1" w14:textId="77777777" w:rsidR="00081D7B" w:rsidRPr="00A564B4" w:rsidRDefault="00081D7B" w:rsidP="00600F51">
            <w:pPr>
              <w:pStyle w:val="TAL"/>
              <w:rPr>
                <w:sz w:val="16"/>
                <w:szCs w:val="16"/>
                <w:lang w:eastAsia="en-US"/>
              </w:rPr>
            </w:pPr>
            <w:r w:rsidRPr="00A564B4">
              <w:rPr>
                <w:sz w:val="16"/>
                <w:szCs w:val="16"/>
                <w:lang w:eastAsia="en-US"/>
              </w:rPr>
              <w:t>R5-104372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E4953" w14:textId="77777777" w:rsidR="00081D7B" w:rsidRPr="00A564B4" w:rsidRDefault="00081D7B" w:rsidP="00600F51">
            <w:pPr>
              <w:pStyle w:val="TAL"/>
              <w:rPr>
                <w:sz w:val="16"/>
                <w:szCs w:val="16"/>
                <w:lang w:eastAsia="en-US"/>
              </w:rPr>
            </w:pPr>
            <w:r w:rsidRPr="00A564B4">
              <w:rPr>
                <w:sz w:val="16"/>
                <w:szCs w:val="16"/>
                <w:lang w:eastAsia="en-US"/>
              </w:rPr>
              <w:t>0019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FAA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771730" w14:textId="77777777" w:rsidR="00081D7B" w:rsidRPr="00A564B4" w:rsidRDefault="00081D7B" w:rsidP="00600F51">
            <w:pPr>
              <w:pStyle w:val="TAL"/>
              <w:rPr>
                <w:sz w:val="16"/>
                <w:szCs w:val="16"/>
                <w:lang w:eastAsia="en-US"/>
              </w:rPr>
            </w:pPr>
            <w:r w:rsidRPr="00A564B4">
              <w:rPr>
                <w:sz w:val="16"/>
                <w:szCs w:val="16"/>
                <w:lang w:eastAsia="en-US"/>
              </w:rPr>
              <w:t>Update of Applicability for Demodulation test cases and UE implementation Types for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C153C6"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78368"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801B3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BF510E"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955356"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AAEE7F" w14:textId="77777777" w:rsidR="00081D7B" w:rsidRPr="00A564B4" w:rsidRDefault="00081D7B" w:rsidP="00600F51">
            <w:pPr>
              <w:pStyle w:val="TAL"/>
              <w:rPr>
                <w:sz w:val="16"/>
                <w:szCs w:val="16"/>
                <w:lang w:eastAsia="en-US"/>
              </w:rPr>
            </w:pPr>
            <w:r w:rsidRPr="00A564B4">
              <w:rPr>
                <w:sz w:val="16"/>
                <w:szCs w:val="16"/>
                <w:lang w:eastAsia="en-US"/>
              </w:rPr>
              <w:t>R5-104840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C5954" w14:textId="77777777" w:rsidR="00081D7B" w:rsidRPr="00A564B4" w:rsidRDefault="00081D7B" w:rsidP="00600F51">
            <w:pPr>
              <w:pStyle w:val="TAL"/>
              <w:rPr>
                <w:sz w:val="16"/>
                <w:szCs w:val="16"/>
                <w:lang w:eastAsia="en-US"/>
              </w:rPr>
            </w:pPr>
            <w:r w:rsidRPr="00A564B4">
              <w:rPr>
                <w:sz w:val="16"/>
                <w:szCs w:val="16"/>
                <w:lang w:eastAsia="en-US"/>
              </w:rPr>
              <w:t>0020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4BA1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72A432" w14:textId="77777777" w:rsidR="00081D7B" w:rsidRPr="00A564B4" w:rsidRDefault="00081D7B" w:rsidP="00600F51">
            <w:pPr>
              <w:pStyle w:val="TAL"/>
              <w:rPr>
                <w:sz w:val="16"/>
                <w:szCs w:val="16"/>
                <w:lang w:eastAsia="en-US"/>
              </w:rPr>
            </w:pPr>
            <w:r w:rsidRPr="00A564B4">
              <w:rPr>
                <w:sz w:val="16"/>
                <w:szCs w:val="16"/>
                <w:lang w:eastAsia="en-US"/>
              </w:rPr>
              <w:t>36521-2 General update to add-remove TCs applicability correct, TC titles and numbers and editorials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1E722"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DCDC71"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16FF49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5A4271"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3B388"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FB3103" w14:textId="77777777" w:rsidR="00081D7B" w:rsidRPr="00A564B4" w:rsidRDefault="00081D7B" w:rsidP="00600F51">
            <w:pPr>
              <w:pStyle w:val="TAL"/>
              <w:rPr>
                <w:sz w:val="16"/>
                <w:szCs w:val="16"/>
                <w:lang w:eastAsia="en-US"/>
              </w:rPr>
            </w:pPr>
            <w:r w:rsidRPr="00A564B4">
              <w:rPr>
                <w:sz w:val="16"/>
                <w:szCs w:val="16"/>
                <w:lang w:eastAsia="en-US"/>
              </w:rPr>
              <w:t>R5-105056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941A4E" w14:textId="77777777" w:rsidR="00081D7B" w:rsidRPr="00A564B4" w:rsidRDefault="00081D7B" w:rsidP="00600F51">
            <w:pPr>
              <w:pStyle w:val="TAL"/>
              <w:rPr>
                <w:sz w:val="16"/>
                <w:szCs w:val="16"/>
                <w:lang w:eastAsia="en-US"/>
              </w:rPr>
            </w:pPr>
            <w:r w:rsidRPr="00A564B4">
              <w:rPr>
                <w:sz w:val="16"/>
                <w:szCs w:val="16"/>
                <w:lang w:eastAsia="en-US"/>
              </w:rPr>
              <w:t>0021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1F07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33B032" w14:textId="77777777" w:rsidR="00081D7B" w:rsidRPr="00A564B4" w:rsidRDefault="00081D7B" w:rsidP="00600F51">
            <w:pPr>
              <w:pStyle w:val="TAL"/>
              <w:rPr>
                <w:sz w:val="16"/>
                <w:szCs w:val="16"/>
                <w:lang w:eastAsia="en-US"/>
              </w:rPr>
            </w:pPr>
            <w:r w:rsidRPr="00A564B4">
              <w:rPr>
                <w:sz w:val="16"/>
                <w:szCs w:val="16"/>
                <w:lang w:eastAsia="en-US"/>
              </w:rPr>
              <w:t xml:space="preserve">Applicability of a new Rel-9 downlink sustained data rate </w:t>
            </w:r>
            <w:r w:rsidRPr="00A564B4">
              <w:rPr>
                <w:sz w:val="16"/>
                <w:szCs w:val="16"/>
                <w:lang w:eastAsia="en-US"/>
              </w:rPr>
              <w:lastRenderedPageBreak/>
              <w:t>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FB3E43" w14:textId="77777777" w:rsidR="00081D7B" w:rsidRPr="00A564B4" w:rsidRDefault="00081D7B" w:rsidP="00600F51">
            <w:pPr>
              <w:pStyle w:val="TAL"/>
              <w:rPr>
                <w:sz w:val="16"/>
                <w:szCs w:val="16"/>
                <w:lang w:eastAsia="en-US"/>
              </w:rPr>
            </w:pPr>
            <w:r w:rsidRPr="00A564B4">
              <w:rPr>
                <w:sz w:val="16"/>
                <w:szCs w:val="16"/>
                <w:lang w:eastAsia="en-US"/>
              </w:rPr>
              <w:lastRenderedPageBreak/>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907C59"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0F0A37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A29F69" w14:textId="77777777" w:rsidR="00081D7B" w:rsidRPr="00A564B4" w:rsidRDefault="00081D7B" w:rsidP="00600F51">
            <w:pPr>
              <w:pStyle w:val="TAL"/>
              <w:rPr>
                <w:sz w:val="16"/>
                <w:szCs w:val="16"/>
                <w:lang w:eastAsia="en-US"/>
              </w:rPr>
            </w:pPr>
            <w:r w:rsidRPr="00A564B4">
              <w:rPr>
                <w:sz w:val="16"/>
                <w:szCs w:val="16"/>
                <w:lang w:eastAsia="en-US"/>
              </w:rPr>
              <w:t>2010-12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CA6C9E" w14:textId="77777777" w:rsidR="00081D7B" w:rsidRPr="00A564B4" w:rsidRDefault="00081D7B" w:rsidP="00600F51">
            <w:pPr>
              <w:pStyle w:val="TAL"/>
              <w:rPr>
                <w:sz w:val="16"/>
                <w:szCs w:val="16"/>
                <w:lang w:eastAsia="en-US"/>
              </w:rPr>
            </w:pPr>
            <w:r w:rsidRPr="00A564B4">
              <w:rPr>
                <w:sz w:val="16"/>
                <w:szCs w:val="16"/>
                <w:lang w:eastAsia="en-US"/>
              </w:rPr>
              <w:t>RAN#50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B5AB57" w14:textId="77777777" w:rsidR="00081D7B" w:rsidRPr="00A564B4" w:rsidRDefault="00081D7B" w:rsidP="00600F51">
            <w:pPr>
              <w:pStyle w:val="TAL"/>
              <w:rPr>
                <w:sz w:val="16"/>
                <w:szCs w:val="16"/>
                <w:lang w:eastAsia="en-US"/>
              </w:rPr>
            </w:pPr>
            <w:r w:rsidRPr="00A564B4">
              <w:rPr>
                <w:sz w:val="16"/>
                <w:szCs w:val="16"/>
                <w:lang w:eastAsia="en-US"/>
              </w:rPr>
              <w:t>R5-106118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AD616" w14:textId="77777777" w:rsidR="00081D7B" w:rsidRPr="00A564B4" w:rsidRDefault="00081D7B" w:rsidP="00600F51">
            <w:pPr>
              <w:pStyle w:val="TAL"/>
              <w:rPr>
                <w:sz w:val="16"/>
                <w:szCs w:val="16"/>
                <w:lang w:eastAsia="en-US"/>
              </w:rPr>
            </w:pPr>
            <w:r w:rsidRPr="00A564B4">
              <w:rPr>
                <w:sz w:val="16"/>
                <w:szCs w:val="16"/>
                <w:lang w:eastAsia="en-US"/>
              </w:rPr>
              <w:t>0022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73EDA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0C31C"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for EUTRA TDD LTE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F9DFCB" w14:textId="77777777" w:rsidR="00081D7B" w:rsidRPr="00A564B4" w:rsidRDefault="00081D7B" w:rsidP="00600F51">
            <w:pPr>
              <w:pStyle w:val="TAL"/>
              <w:rPr>
                <w:sz w:val="16"/>
                <w:szCs w:val="16"/>
                <w:lang w:eastAsia="en-US"/>
              </w:rPr>
            </w:pPr>
            <w:r w:rsidRPr="00A564B4">
              <w:rPr>
                <w:sz w:val="16"/>
                <w:szCs w:val="16"/>
                <w:lang w:eastAsia="en-US"/>
              </w:rPr>
              <w:t>9.2.0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0B2152" w14:textId="77777777" w:rsidR="00081D7B" w:rsidRPr="00A564B4" w:rsidRDefault="00081D7B" w:rsidP="00600F51">
            <w:pPr>
              <w:pStyle w:val="TAL"/>
              <w:rPr>
                <w:sz w:val="16"/>
                <w:szCs w:val="16"/>
                <w:lang w:eastAsia="en-US"/>
              </w:rPr>
            </w:pPr>
            <w:r w:rsidRPr="00A564B4">
              <w:rPr>
                <w:sz w:val="16"/>
                <w:szCs w:val="16"/>
                <w:lang w:eastAsia="en-US"/>
              </w:rPr>
              <w:t>9.3.0</w:t>
            </w:r>
          </w:p>
        </w:tc>
      </w:tr>
      <w:tr w:rsidR="00081D7B" w:rsidRPr="00A564B4" w14:paraId="5F61F1E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1089F1"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8AC4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4615CD" w14:textId="77777777" w:rsidR="00081D7B" w:rsidRPr="00A564B4" w:rsidRDefault="00081D7B" w:rsidP="00600F51">
            <w:pPr>
              <w:pStyle w:val="TAL"/>
              <w:rPr>
                <w:sz w:val="16"/>
                <w:szCs w:val="16"/>
                <w:lang w:eastAsia="en-US"/>
              </w:rPr>
            </w:pPr>
            <w:r w:rsidRPr="00A564B4">
              <w:rPr>
                <w:sz w:val="16"/>
                <w:szCs w:val="16"/>
                <w:lang w:eastAsia="en-US"/>
              </w:rPr>
              <w:t>R5-110536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F5CE7" w14:textId="77777777" w:rsidR="00081D7B" w:rsidRPr="00A564B4" w:rsidRDefault="00081D7B" w:rsidP="00600F51">
            <w:pPr>
              <w:pStyle w:val="TAL"/>
              <w:rPr>
                <w:sz w:val="16"/>
                <w:szCs w:val="16"/>
                <w:lang w:eastAsia="en-US"/>
              </w:rPr>
            </w:pPr>
            <w:r w:rsidRPr="00A564B4">
              <w:rPr>
                <w:sz w:val="16"/>
                <w:szCs w:val="16"/>
                <w:lang w:eastAsia="en-US"/>
              </w:rPr>
              <w:t>0023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5BA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3337BF" w14:textId="77777777" w:rsidR="00081D7B" w:rsidRPr="00A564B4" w:rsidRDefault="00081D7B" w:rsidP="00600F51">
            <w:pPr>
              <w:pStyle w:val="TAL"/>
              <w:rPr>
                <w:sz w:val="16"/>
                <w:szCs w:val="16"/>
                <w:lang w:eastAsia="en-US"/>
              </w:rPr>
            </w:pPr>
            <w:r w:rsidRPr="00A564B4">
              <w:rPr>
                <w:sz w:val="16"/>
                <w:szCs w:val="16"/>
                <w:lang w:eastAsia="en-US"/>
              </w:rPr>
              <w:t>Defining new bands 42 and 43 (3500MHz)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EE707A"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5DED35"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3F48C4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892698"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9A779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EB1561" w14:textId="77777777" w:rsidR="00081D7B" w:rsidRPr="00A564B4" w:rsidRDefault="00081D7B" w:rsidP="00600F51">
            <w:pPr>
              <w:pStyle w:val="TAL"/>
              <w:rPr>
                <w:sz w:val="16"/>
                <w:szCs w:val="16"/>
                <w:lang w:eastAsia="en-US"/>
              </w:rPr>
            </w:pPr>
            <w:r w:rsidRPr="00A564B4">
              <w:rPr>
                <w:sz w:val="16"/>
                <w:szCs w:val="16"/>
                <w:lang w:eastAsia="en-US"/>
              </w:rPr>
              <w:t>R5-110955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9FFA2F" w14:textId="77777777" w:rsidR="00081D7B" w:rsidRPr="00A564B4" w:rsidRDefault="00081D7B" w:rsidP="00600F51">
            <w:pPr>
              <w:pStyle w:val="TAL"/>
              <w:rPr>
                <w:sz w:val="16"/>
                <w:szCs w:val="16"/>
                <w:lang w:eastAsia="en-US"/>
              </w:rPr>
            </w:pPr>
            <w:r w:rsidRPr="00A564B4">
              <w:rPr>
                <w:sz w:val="16"/>
                <w:szCs w:val="16"/>
                <w:lang w:eastAsia="en-US"/>
              </w:rPr>
              <w:t>0024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4DD60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7EB29" w14:textId="77777777" w:rsidR="00081D7B" w:rsidRPr="00A564B4" w:rsidRDefault="00081D7B" w:rsidP="00600F51">
            <w:pPr>
              <w:pStyle w:val="TAL"/>
              <w:rPr>
                <w:sz w:val="16"/>
                <w:szCs w:val="16"/>
                <w:lang w:eastAsia="en-US"/>
              </w:rPr>
            </w:pPr>
            <w:r w:rsidRPr="00A564B4">
              <w:rPr>
                <w:sz w:val="16"/>
                <w:szCs w:val="16"/>
                <w:lang w:eastAsia="en-US"/>
              </w:rPr>
              <w:t>CR to 36.521-2: General update to add, remove, and correct applicability of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554F8"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B9761A"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B4139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B6488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0A0B02"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553800" w14:textId="77777777" w:rsidR="00081D7B" w:rsidRPr="00A564B4" w:rsidRDefault="00081D7B" w:rsidP="00600F51">
            <w:pPr>
              <w:pStyle w:val="TAL"/>
              <w:rPr>
                <w:sz w:val="16"/>
                <w:szCs w:val="16"/>
                <w:lang w:eastAsia="en-US"/>
              </w:rPr>
            </w:pPr>
            <w:r w:rsidRPr="00A564B4">
              <w:rPr>
                <w:sz w:val="16"/>
                <w:szCs w:val="16"/>
                <w:lang w:eastAsia="en-US"/>
              </w:rPr>
              <w:t>R5-112131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521D88" w14:textId="77777777" w:rsidR="00081D7B" w:rsidRPr="00A564B4" w:rsidRDefault="00081D7B" w:rsidP="00600F51">
            <w:pPr>
              <w:pStyle w:val="TAL"/>
              <w:rPr>
                <w:sz w:val="16"/>
                <w:szCs w:val="16"/>
                <w:lang w:eastAsia="en-US"/>
              </w:rPr>
            </w:pPr>
            <w:r w:rsidRPr="00A564B4">
              <w:rPr>
                <w:sz w:val="16"/>
                <w:szCs w:val="16"/>
                <w:lang w:eastAsia="en-US"/>
              </w:rPr>
              <w:t>0025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43D9D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085163" w14:textId="77777777" w:rsidR="00081D7B" w:rsidRPr="00A564B4" w:rsidRDefault="00081D7B" w:rsidP="00600F51">
            <w:pPr>
              <w:pStyle w:val="TAL"/>
              <w:rPr>
                <w:sz w:val="16"/>
                <w:szCs w:val="16"/>
                <w:lang w:eastAsia="en-US"/>
              </w:rPr>
            </w:pPr>
            <w:r w:rsidRPr="00A564B4">
              <w:rPr>
                <w:sz w:val="16"/>
                <w:szCs w:val="16"/>
                <w:lang w:eastAsia="en-US"/>
              </w:rPr>
              <w:t>Correction to Band 12 frequency range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2725B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DEED46"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A2952D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41D789"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67245"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8A9030" w14:textId="77777777" w:rsidR="00081D7B" w:rsidRPr="00A564B4" w:rsidRDefault="00081D7B" w:rsidP="00600F51">
            <w:pPr>
              <w:pStyle w:val="TAL"/>
              <w:rPr>
                <w:sz w:val="16"/>
                <w:szCs w:val="16"/>
                <w:lang w:eastAsia="en-US"/>
              </w:rPr>
            </w:pPr>
            <w:r w:rsidRPr="00A564B4">
              <w:rPr>
                <w:sz w:val="16"/>
                <w:szCs w:val="16"/>
                <w:lang w:eastAsia="en-US"/>
              </w:rPr>
              <w:t>R5-112212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A7A73" w14:textId="77777777" w:rsidR="00081D7B" w:rsidRPr="00A564B4" w:rsidRDefault="00081D7B" w:rsidP="00600F51">
            <w:pPr>
              <w:pStyle w:val="TAL"/>
              <w:rPr>
                <w:sz w:val="16"/>
                <w:szCs w:val="16"/>
                <w:lang w:eastAsia="en-US"/>
              </w:rPr>
            </w:pPr>
            <w:r w:rsidRPr="00A564B4">
              <w:rPr>
                <w:sz w:val="16"/>
                <w:szCs w:val="16"/>
                <w:lang w:eastAsia="en-US"/>
              </w:rPr>
              <w:t>0026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C84EA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7EB523" w14:textId="77777777" w:rsidR="00081D7B" w:rsidRPr="00A564B4" w:rsidRDefault="00081D7B" w:rsidP="00600F51">
            <w:pPr>
              <w:pStyle w:val="TAL"/>
              <w:rPr>
                <w:sz w:val="16"/>
                <w:szCs w:val="16"/>
                <w:lang w:eastAsia="en-US"/>
              </w:rPr>
            </w:pPr>
            <w:r w:rsidRPr="00A564B4">
              <w:rPr>
                <w:sz w:val="16"/>
                <w:szCs w:val="16"/>
                <w:lang w:eastAsia="en-US"/>
              </w:rPr>
              <w:t>Adding Band 24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F7D056"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05E2A"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4211CD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5AE26F"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AD933F"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F67FFA" w14:textId="77777777" w:rsidR="00081D7B" w:rsidRPr="00A564B4" w:rsidRDefault="00081D7B" w:rsidP="00600F51">
            <w:pPr>
              <w:pStyle w:val="TAL"/>
              <w:rPr>
                <w:sz w:val="16"/>
                <w:szCs w:val="16"/>
                <w:lang w:eastAsia="en-US"/>
              </w:rPr>
            </w:pPr>
            <w:r w:rsidRPr="00A564B4">
              <w:rPr>
                <w:sz w:val="16"/>
                <w:szCs w:val="16"/>
                <w:lang w:eastAsia="en-US"/>
              </w:rPr>
              <w:t>R5-112378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8541D" w14:textId="77777777" w:rsidR="00081D7B" w:rsidRPr="00A564B4" w:rsidRDefault="00081D7B" w:rsidP="00600F51">
            <w:pPr>
              <w:pStyle w:val="TAL"/>
              <w:rPr>
                <w:sz w:val="16"/>
                <w:szCs w:val="16"/>
                <w:lang w:eastAsia="en-US"/>
              </w:rPr>
            </w:pPr>
            <w:r w:rsidRPr="00A564B4">
              <w:rPr>
                <w:sz w:val="16"/>
                <w:szCs w:val="16"/>
                <w:lang w:eastAsia="en-US"/>
              </w:rPr>
              <w:t>0027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DFC2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35FD99" w14:textId="77777777" w:rsidR="00081D7B" w:rsidRPr="00A564B4" w:rsidRDefault="00081D7B" w:rsidP="00600F51">
            <w:pPr>
              <w:pStyle w:val="TAL"/>
              <w:rPr>
                <w:sz w:val="16"/>
                <w:szCs w:val="16"/>
                <w:lang w:eastAsia="en-US"/>
              </w:rPr>
            </w:pPr>
            <w:r w:rsidRPr="00A564B4">
              <w:rPr>
                <w:sz w:val="16"/>
                <w:szCs w:val="16"/>
                <w:lang w:eastAsia="en-US"/>
              </w:rPr>
              <w:t>Update of FGI bit definitions for rel-9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4EA08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18C52"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0E425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5CA2CC"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E5083"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C39AB7" w14:textId="77777777" w:rsidR="00081D7B" w:rsidRPr="00A564B4" w:rsidRDefault="00081D7B" w:rsidP="00600F51">
            <w:pPr>
              <w:pStyle w:val="TAL"/>
              <w:rPr>
                <w:sz w:val="16"/>
                <w:szCs w:val="16"/>
                <w:lang w:eastAsia="en-US"/>
              </w:rPr>
            </w:pPr>
            <w:r w:rsidRPr="00A564B4">
              <w:rPr>
                <w:sz w:val="16"/>
                <w:szCs w:val="16"/>
                <w:lang w:eastAsia="en-US"/>
              </w:rPr>
              <w:t>R5-112821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133240" w14:textId="77777777" w:rsidR="00081D7B" w:rsidRPr="00A564B4" w:rsidRDefault="00081D7B" w:rsidP="00600F51">
            <w:pPr>
              <w:pStyle w:val="TAL"/>
              <w:rPr>
                <w:sz w:val="16"/>
                <w:szCs w:val="16"/>
                <w:lang w:eastAsia="en-US"/>
              </w:rPr>
            </w:pPr>
            <w:r w:rsidRPr="00A564B4">
              <w:rPr>
                <w:sz w:val="16"/>
                <w:szCs w:val="16"/>
                <w:lang w:eastAsia="en-US"/>
              </w:rPr>
              <w:t>0028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7B9D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6CE1D" w14:textId="77777777" w:rsidR="00081D7B" w:rsidRPr="00A564B4" w:rsidRDefault="00081D7B" w:rsidP="00600F51">
            <w:pPr>
              <w:pStyle w:val="TAL"/>
              <w:rPr>
                <w:sz w:val="16"/>
                <w:szCs w:val="16"/>
                <w:lang w:eastAsia="en-US"/>
              </w:rPr>
            </w:pPr>
            <w:r w:rsidRPr="00A564B4">
              <w:rPr>
                <w:sz w:val="16"/>
                <w:szCs w:val="16"/>
                <w:lang w:eastAsia="en-US"/>
              </w:rPr>
              <w:t>Add release applicability for spatial multiplexing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FE04C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A22C1"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787FEA1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7F5BBE"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F635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C3AA5F" w14:textId="77777777" w:rsidR="00081D7B" w:rsidRPr="00A564B4" w:rsidRDefault="00081D7B" w:rsidP="00600F51">
            <w:pPr>
              <w:pStyle w:val="TAL"/>
              <w:rPr>
                <w:sz w:val="16"/>
                <w:szCs w:val="16"/>
                <w:lang w:eastAsia="en-US"/>
              </w:rPr>
            </w:pPr>
            <w:r w:rsidRPr="00A564B4">
              <w:rPr>
                <w:sz w:val="16"/>
                <w:szCs w:val="16"/>
                <w:lang w:eastAsia="en-US"/>
              </w:rPr>
              <w:t>R5-112857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BD235" w14:textId="77777777" w:rsidR="00081D7B" w:rsidRPr="00A564B4" w:rsidRDefault="00081D7B" w:rsidP="00600F51">
            <w:pPr>
              <w:pStyle w:val="TAL"/>
              <w:rPr>
                <w:sz w:val="16"/>
                <w:szCs w:val="16"/>
                <w:lang w:eastAsia="en-US"/>
              </w:rPr>
            </w:pPr>
            <w:r w:rsidRPr="00A564B4">
              <w:rPr>
                <w:sz w:val="16"/>
                <w:szCs w:val="16"/>
                <w:lang w:eastAsia="en-US"/>
              </w:rPr>
              <w:t>0029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6C10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D3F2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 4.3.4.3 and 8.4.3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B14B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2729EC"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089F7D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439C3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CDB8F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E79CF" w14:textId="77777777" w:rsidR="00081D7B" w:rsidRPr="00A564B4" w:rsidRDefault="00081D7B" w:rsidP="00600F51">
            <w:pPr>
              <w:pStyle w:val="TAL"/>
              <w:rPr>
                <w:sz w:val="16"/>
                <w:szCs w:val="16"/>
                <w:lang w:eastAsia="en-US"/>
              </w:rPr>
            </w:pPr>
            <w:r w:rsidRPr="00A564B4">
              <w:rPr>
                <w:sz w:val="16"/>
                <w:szCs w:val="16"/>
                <w:lang w:eastAsia="en-US"/>
              </w:rPr>
              <w:t>R5-112865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3C102" w14:textId="77777777" w:rsidR="00081D7B" w:rsidRPr="00A564B4" w:rsidRDefault="00081D7B" w:rsidP="00600F51">
            <w:pPr>
              <w:pStyle w:val="TAL"/>
              <w:rPr>
                <w:sz w:val="16"/>
                <w:szCs w:val="16"/>
                <w:lang w:eastAsia="en-US"/>
              </w:rPr>
            </w:pPr>
            <w:r w:rsidRPr="00A564B4">
              <w:rPr>
                <w:sz w:val="16"/>
                <w:szCs w:val="16"/>
                <w:lang w:eastAsia="en-US"/>
              </w:rPr>
              <w:t>0030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036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4A5A7E" w14:textId="77777777" w:rsidR="00081D7B" w:rsidRPr="00A564B4" w:rsidRDefault="00081D7B" w:rsidP="00600F51">
            <w:pPr>
              <w:pStyle w:val="TAL"/>
              <w:rPr>
                <w:sz w:val="16"/>
                <w:szCs w:val="16"/>
                <w:lang w:eastAsia="en-US"/>
              </w:rPr>
            </w:pPr>
            <w:r w:rsidRPr="00A564B4">
              <w:rPr>
                <w:sz w:val="16"/>
                <w:szCs w:val="16"/>
                <w:lang w:eastAsia="en-US"/>
              </w:rPr>
              <w:t>Addition of applicability for new MBMS test cases 10.1 and 10.2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7E9C4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3EC149"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5AAA5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F5E9A5"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1200E"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C078D02" w14:textId="77777777" w:rsidR="00081D7B" w:rsidRPr="00A564B4" w:rsidRDefault="00081D7B" w:rsidP="00600F51">
            <w:pPr>
              <w:pStyle w:val="TAL"/>
              <w:rPr>
                <w:sz w:val="16"/>
                <w:szCs w:val="16"/>
                <w:lang w:eastAsia="en-US"/>
              </w:rPr>
            </w:pPr>
            <w:r w:rsidRPr="00A564B4">
              <w:rPr>
                <w:sz w:val="16"/>
                <w:szCs w:val="16"/>
                <w:lang w:eastAsia="en-US"/>
              </w:rPr>
              <w:t>R5-113306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B949FD" w14:textId="77777777" w:rsidR="00081D7B" w:rsidRPr="00A564B4" w:rsidRDefault="00081D7B" w:rsidP="00600F51">
            <w:pPr>
              <w:pStyle w:val="TAL"/>
              <w:rPr>
                <w:sz w:val="16"/>
                <w:szCs w:val="16"/>
                <w:lang w:eastAsia="en-US"/>
              </w:rPr>
            </w:pPr>
            <w:r w:rsidRPr="00A564B4">
              <w:rPr>
                <w:sz w:val="16"/>
                <w:szCs w:val="16"/>
                <w:lang w:eastAsia="en-US"/>
              </w:rPr>
              <w:t>0031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75834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DE68237" w14:textId="77777777" w:rsidR="00081D7B" w:rsidRPr="00A564B4" w:rsidRDefault="00081D7B" w:rsidP="00600F51">
            <w:pPr>
              <w:pStyle w:val="TAL"/>
              <w:rPr>
                <w:sz w:val="16"/>
                <w:szCs w:val="16"/>
                <w:lang w:eastAsia="en-US"/>
              </w:rPr>
            </w:pPr>
            <w:r w:rsidRPr="00A564B4">
              <w:rPr>
                <w:sz w:val="16"/>
                <w:szCs w:val="16"/>
                <w:lang w:eastAsia="en-US"/>
              </w:rPr>
              <w:t>Adding band 25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E2709"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CC60C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17A2FC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9000EC"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803972"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328B0D8" w14:textId="77777777" w:rsidR="00081D7B" w:rsidRPr="00A564B4" w:rsidRDefault="00081D7B" w:rsidP="00600F51">
            <w:pPr>
              <w:pStyle w:val="TAL"/>
              <w:rPr>
                <w:sz w:val="16"/>
                <w:szCs w:val="16"/>
                <w:lang w:eastAsia="en-US"/>
              </w:rPr>
            </w:pPr>
            <w:r w:rsidRPr="00A564B4">
              <w:rPr>
                <w:sz w:val="16"/>
                <w:szCs w:val="16"/>
                <w:lang w:eastAsia="en-US"/>
              </w:rPr>
              <w:t>R5-113625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B150D8F" w14:textId="77777777" w:rsidR="00081D7B" w:rsidRPr="00A564B4" w:rsidRDefault="00081D7B" w:rsidP="00600F51">
            <w:pPr>
              <w:pStyle w:val="TAL"/>
              <w:rPr>
                <w:sz w:val="16"/>
                <w:szCs w:val="16"/>
                <w:lang w:eastAsia="en-US"/>
              </w:rPr>
            </w:pPr>
            <w:r w:rsidRPr="00A564B4">
              <w:rPr>
                <w:sz w:val="16"/>
                <w:szCs w:val="16"/>
                <w:lang w:eastAsia="en-US"/>
              </w:rPr>
              <w:t>0033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1B5FE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DF2DAF0" w14:textId="77777777" w:rsidR="00081D7B" w:rsidRPr="00A564B4" w:rsidRDefault="00081D7B" w:rsidP="00600F51">
            <w:pPr>
              <w:pStyle w:val="TAL"/>
              <w:rPr>
                <w:sz w:val="16"/>
                <w:szCs w:val="16"/>
                <w:lang w:eastAsia="en-US"/>
              </w:rPr>
            </w:pPr>
            <w:r w:rsidRPr="00A564B4">
              <w:rPr>
                <w:sz w:val="16"/>
                <w:szCs w:val="16"/>
                <w:lang w:eastAsia="en-US"/>
              </w:rPr>
              <w:t>Introduction of applicability of Rel-9 Scenarios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C5E4C1"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E5A977"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6B9D6E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BF30D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C0B75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465049" w14:textId="77777777" w:rsidR="00081D7B" w:rsidRPr="00A564B4" w:rsidRDefault="00081D7B" w:rsidP="00600F51">
            <w:pPr>
              <w:pStyle w:val="TAL"/>
              <w:rPr>
                <w:sz w:val="16"/>
                <w:szCs w:val="16"/>
                <w:lang w:eastAsia="en-US"/>
              </w:rPr>
            </w:pPr>
            <w:r w:rsidRPr="00A564B4">
              <w:rPr>
                <w:sz w:val="16"/>
                <w:szCs w:val="16"/>
                <w:lang w:eastAsia="en-US"/>
              </w:rPr>
              <w:t>R5-113626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382C588" w14:textId="77777777" w:rsidR="00081D7B" w:rsidRPr="00A564B4" w:rsidRDefault="00081D7B" w:rsidP="00600F51">
            <w:pPr>
              <w:pStyle w:val="TAL"/>
              <w:rPr>
                <w:sz w:val="16"/>
                <w:szCs w:val="16"/>
                <w:lang w:eastAsia="en-US"/>
              </w:rPr>
            </w:pPr>
            <w:r w:rsidRPr="00A564B4">
              <w:rPr>
                <w:sz w:val="16"/>
                <w:szCs w:val="16"/>
                <w:lang w:eastAsia="en-US"/>
              </w:rPr>
              <w:t>0034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AE0B10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8F4ED81" w14:textId="77777777" w:rsidR="00081D7B" w:rsidRPr="00A564B4" w:rsidRDefault="00081D7B" w:rsidP="00600F51">
            <w:pPr>
              <w:pStyle w:val="TAL"/>
              <w:rPr>
                <w:sz w:val="16"/>
                <w:szCs w:val="16"/>
                <w:lang w:eastAsia="en-US"/>
              </w:rPr>
            </w:pPr>
            <w:r w:rsidRPr="00A564B4">
              <w:rPr>
                <w:sz w:val="16"/>
                <w:szCs w:val="16"/>
                <w:lang w:eastAsia="en-US"/>
              </w:rPr>
              <w:t>Introduction of applicability of PDSCH performance tests for low UE categories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48471A"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C9719"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30A33A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9A803D"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365DA1"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3B2CF8B" w14:textId="77777777" w:rsidR="00081D7B" w:rsidRPr="00A564B4" w:rsidRDefault="00081D7B" w:rsidP="00600F51">
            <w:pPr>
              <w:pStyle w:val="TAL"/>
              <w:rPr>
                <w:sz w:val="16"/>
                <w:szCs w:val="16"/>
                <w:lang w:eastAsia="en-US"/>
              </w:rPr>
            </w:pPr>
            <w:r w:rsidRPr="00A564B4">
              <w:rPr>
                <w:sz w:val="16"/>
                <w:szCs w:val="16"/>
                <w:lang w:eastAsia="en-US"/>
              </w:rPr>
              <w:t>R5-114025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DD0CA42" w14:textId="77777777" w:rsidR="00081D7B" w:rsidRPr="00A564B4" w:rsidRDefault="00081D7B" w:rsidP="00600F51">
            <w:pPr>
              <w:pStyle w:val="TAL"/>
              <w:rPr>
                <w:sz w:val="16"/>
                <w:szCs w:val="16"/>
                <w:lang w:eastAsia="en-US"/>
              </w:rPr>
            </w:pPr>
            <w:r w:rsidRPr="00A564B4">
              <w:rPr>
                <w:sz w:val="16"/>
                <w:szCs w:val="16"/>
                <w:lang w:eastAsia="en-US"/>
              </w:rPr>
              <w:t>0035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DEC1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A49113" w14:textId="77777777" w:rsidR="00081D7B" w:rsidRPr="00A564B4" w:rsidRDefault="00081D7B" w:rsidP="00600F51">
            <w:pPr>
              <w:pStyle w:val="TAL"/>
              <w:rPr>
                <w:sz w:val="16"/>
                <w:szCs w:val="16"/>
                <w:lang w:eastAsia="en-US"/>
              </w:rPr>
            </w:pPr>
            <w:r w:rsidRPr="00A564B4">
              <w:rPr>
                <w:sz w:val="16"/>
                <w:szCs w:val="16"/>
                <w:lang w:eastAsia="en-US"/>
              </w:rPr>
              <w:t>Test Cases 6.2.3 and 6.2.4 Applicability Clarification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5E53D4"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C2C243"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4EDA9F0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05BA13"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02725"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DAA91C9" w14:textId="77777777" w:rsidR="00081D7B" w:rsidRPr="00A564B4" w:rsidRDefault="00081D7B" w:rsidP="00600F51">
            <w:pPr>
              <w:pStyle w:val="TAL"/>
              <w:rPr>
                <w:sz w:val="16"/>
                <w:szCs w:val="16"/>
                <w:lang w:eastAsia="en-US"/>
              </w:rPr>
            </w:pPr>
            <w:r w:rsidRPr="00A564B4">
              <w:rPr>
                <w:sz w:val="16"/>
                <w:szCs w:val="16"/>
                <w:lang w:eastAsia="en-US"/>
              </w:rPr>
              <w:t>R5-114070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3A774B4" w14:textId="77777777" w:rsidR="00081D7B" w:rsidRPr="00A564B4" w:rsidRDefault="00081D7B" w:rsidP="00600F51">
            <w:pPr>
              <w:pStyle w:val="TAL"/>
              <w:rPr>
                <w:sz w:val="16"/>
                <w:szCs w:val="16"/>
                <w:lang w:eastAsia="en-US"/>
              </w:rPr>
            </w:pPr>
            <w:r w:rsidRPr="00A564B4">
              <w:rPr>
                <w:sz w:val="16"/>
                <w:szCs w:val="16"/>
                <w:lang w:eastAsia="en-US"/>
              </w:rPr>
              <w:t>0036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A350F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09DDA55" w14:textId="77777777" w:rsidR="00081D7B" w:rsidRPr="00A564B4" w:rsidRDefault="00081D7B" w:rsidP="00600F51">
            <w:pPr>
              <w:pStyle w:val="TAL"/>
              <w:rPr>
                <w:sz w:val="16"/>
                <w:szCs w:val="16"/>
                <w:lang w:eastAsia="en-US"/>
              </w:rPr>
            </w:pPr>
            <w:r w:rsidRPr="00A564B4">
              <w:rPr>
                <w:sz w:val="16"/>
                <w:szCs w:val="16"/>
                <w:lang w:eastAsia="en-US"/>
              </w:rPr>
              <w:t>Update baseline implementation capabilities for FDD LTE Band 23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CDD3E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6593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E06912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49568"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48EE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6DDAD868" w14:textId="77777777" w:rsidR="00081D7B" w:rsidRPr="00A564B4" w:rsidRDefault="00081D7B" w:rsidP="00600F51">
            <w:pPr>
              <w:pStyle w:val="TAL"/>
              <w:rPr>
                <w:sz w:val="16"/>
                <w:szCs w:val="16"/>
                <w:lang w:eastAsia="en-US"/>
              </w:rPr>
            </w:pPr>
            <w:r w:rsidRPr="00A564B4">
              <w:rPr>
                <w:sz w:val="16"/>
                <w:szCs w:val="16"/>
                <w:lang w:eastAsia="en-US"/>
              </w:rPr>
              <w:t>R5-114074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FACF93A" w14:textId="77777777" w:rsidR="00081D7B" w:rsidRPr="00A564B4" w:rsidRDefault="00081D7B" w:rsidP="00600F51">
            <w:pPr>
              <w:pStyle w:val="TAL"/>
              <w:rPr>
                <w:sz w:val="16"/>
                <w:szCs w:val="16"/>
                <w:lang w:eastAsia="en-US"/>
              </w:rPr>
            </w:pPr>
            <w:r w:rsidRPr="00A564B4">
              <w:rPr>
                <w:sz w:val="16"/>
                <w:szCs w:val="16"/>
                <w:lang w:eastAsia="en-US"/>
              </w:rPr>
              <w:t>0037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9E2123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0E0BFD6"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C4D0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31E85"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B3B02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FB984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0CBE99"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52F8A3E9" w14:textId="77777777" w:rsidR="00081D7B" w:rsidRPr="00A564B4" w:rsidRDefault="00081D7B" w:rsidP="00600F51">
            <w:pPr>
              <w:pStyle w:val="TAL"/>
              <w:rPr>
                <w:sz w:val="16"/>
                <w:szCs w:val="16"/>
                <w:lang w:eastAsia="en-US"/>
              </w:rPr>
            </w:pPr>
            <w:r w:rsidRPr="00A564B4">
              <w:rPr>
                <w:sz w:val="16"/>
                <w:szCs w:val="16"/>
                <w:lang w:eastAsia="en-US"/>
              </w:rPr>
              <w:t>R5-114096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7B5018E" w14:textId="77777777" w:rsidR="00081D7B" w:rsidRPr="00A564B4" w:rsidRDefault="00081D7B" w:rsidP="00600F51">
            <w:pPr>
              <w:pStyle w:val="TAL"/>
              <w:rPr>
                <w:sz w:val="16"/>
                <w:szCs w:val="16"/>
                <w:lang w:eastAsia="en-US"/>
              </w:rPr>
            </w:pPr>
            <w:r w:rsidRPr="00A564B4">
              <w:rPr>
                <w:sz w:val="16"/>
                <w:szCs w:val="16"/>
                <w:lang w:eastAsia="en-US"/>
              </w:rPr>
              <w:t>0038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096B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2640E61" w14:textId="77777777" w:rsidR="00081D7B" w:rsidRPr="00A564B4" w:rsidRDefault="00081D7B" w:rsidP="00600F51">
            <w:pPr>
              <w:pStyle w:val="TAL"/>
              <w:rPr>
                <w:sz w:val="16"/>
                <w:szCs w:val="16"/>
                <w:lang w:eastAsia="en-US"/>
              </w:rPr>
            </w:pPr>
            <w:r w:rsidRPr="00A564B4">
              <w:rPr>
                <w:sz w:val="16"/>
                <w:szCs w:val="16"/>
                <w:lang w:eastAsia="en-US"/>
              </w:rPr>
              <w:t>Missing FGIs in RRM Test Case Applicabilities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886573"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A8A7D2"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2B6712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D123DF"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59C95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8E4309" w14:textId="77777777" w:rsidR="00081D7B" w:rsidRPr="00A564B4" w:rsidRDefault="00081D7B" w:rsidP="00600F51">
            <w:pPr>
              <w:pStyle w:val="TAL"/>
              <w:rPr>
                <w:sz w:val="16"/>
                <w:szCs w:val="16"/>
                <w:lang w:eastAsia="en-US"/>
              </w:rPr>
            </w:pPr>
            <w:r w:rsidRPr="00A564B4">
              <w:rPr>
                <w:sz w:val="16"/>
                <w:szCs w:val="16"/>
                <w:lang w:eastAsia="en-US"/>
              </w:rPr>
              <w:t>R5-115128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AE89BB" w14:textId="77777777" w:rsidR="00081D7B" w:rsidRPr="00A564B4" w:rsidRDefault="00081D7B" w:rsidP="00600F51">
            <w:pPr>
              <w:pStyle w:val="TAL"/>
              <w:rPr>
                <w:sz w:val="16"/>
                <w:szCs w:val="16"/>
                <w:lang w:eastAsia="en-US"/>
              </w:rPr>
            </w:pPr>
            <w:r w:rsidRPr="00A564B4">
              <w:rPr>
                <w:sz w:val="16"/>
                <w:szCs w:val="16"/>
                <w:lang w:eastAsia="en-US"/>
              </w:rPr>
              <w:t>0039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6C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599768" w14:textId="77777777" w:rsidR="00081D7B" w:rsidRPr="00A564B4" w:rsidRDefault="00081D7B" w:rsidP="00600F51">
            <w:pPr>
              <w:pStyle w:val="TAL"/>
              <w:rPr>
                <w:sz w:val="16"/>
                <w:szCs w:val="16"/>
                <w:lang w:eastAsia="en-US"/>
              </w:rPr>
            </w:pPr>
            <w:r w:rsidRPr="00A564B4">
              <w:rPr>
                <w:sz w:val="16"/>
                <w:szCs w:val="16"/>
                <w:lang w:eastAsia="en-US"/>
              </w:rPr>
              <w:t>Correction the content of A.4.4-1_16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23D22"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C01EB5"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2A2032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39844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94A4F5"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92CF0" w14:textId="77777777" w:rsidR="00081D7B" w:rsidRPr="00A564B4" w:rsidRDefault="00081D7B" w:rsidP="00600F51">
            <w:pPr>
              <w:pStyle w:val="TAL"/>
              <w:rPr>
                <w:sz w:val="16"/>
                <w:szCs w:val="16"/>
                <w:lang w:eastAsia="en-US"/>
              </w:rPr>
            </w:pPr>
            <w:r w:rsidRPr="00A564B4">
              <w:rPr>
                <w:sz w:val="16"/>
                <w:szCs w:val="16"/>
                <w:lang w:eastAsia="en-US"/>
              </w:rPr>
              <w:t>R5-115134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DB62D" w14:textId="77777777" w:rsidR="00081D7B" w:rsidRPr="00A564B4" w:rsidRDefault="00081D7B" w:rsidP="00600F51">
            <w:pPr>
              <w:pStyle w:val="TAL"/>
              <w:rPr>
                <w:sz w:val="16"/>
                <w:szCs w:val="16"/>
                <w:lang w:eastAsia="en-US"/>
              </w:rPr>
            </w:pPr>
            <w:r w:rsidRPr="00A564B4">
              <w:rPr>
                <w:sz w:val="16"/>
                <w:szCs w:val="16"/>
                <w:lang w:eastAsia="en-US"/>
              </w:rPr>
              <w:t>0040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929EA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D89B9" w14:textId="77777777" w:rsidR="00081D7B" w:rsidRPr="00A564B4" w:rsidRDefault="00081D7B" w:rsidP="00600F51">
            <w:pPr>
              <w:pStyle w:val="TAL"/>
              <w:rPr>
                <w:sz w:val="16"/>
                <w:szCs w:val="16"/>
                <w:lang w:eastAsia="en-US"/>
              </w:rPr>
            </w:pPr>
            <w:r w:rsidRPr="00A564B4">
              <w:rPr>
                <w:sz w:val="16"/>
                <w:szCs w:val="16"/>
                <w:lang w:eastAsia="en-US"/>
              </w:rPr>
              <w:t>Correction to the test case condition of C12 in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F926E5"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55EAD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A7D36C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2BCEE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AD024F"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3E3F61" w14:textId="77777777" w:rsidR="00081D7B" w:rsidRPr="00A564B4" w:rsidRDefault="00081D7B" w:rsidP="00600F51">
            <w:pPr>
              <w:pStyle w:val="TAL"/>
              <w:rPr>
                <w:sz w:val="16"/>
                <w:szCs w:val="16"/>
                <w:lang w:eastAsia="en-US"/>
              </w:rPr>
            </w:pPr>
            <w:r w:rsidRPr="00A564B4">
              <w:rPr>
                <w:sz w:val="16"/>
                <w:szCs w:val="16"/>
                <w:lang w:eastAsia="en-US"/>
              </w:rPr>
              <w:t>R5-115186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124C4D" w14:textId="77777777" w:rsidR="00081D7B" w:rsidRPr="00A564B4" w:rsidRDefault="00081D7B" w:rsidP="00600F51">
            <w:pPr>
              <w:pStyle w:val="TAL"/>
              <w:rPr>
                <w:sz w:val="16"/>
                <w:szCs w:val="16"/>
                <w:lang w:eastAsia="en-US"/>
              </w:rPr>
            </w:pPr>
            <w:r w:rsidRPr="00A564B4">
              <w:rPr>
                <w:sz w:val="16"/>
                <w:szCs w:val="16"/>
                <w:lang w:eastAsia="en-US"/>
              </w:rPr>
              <w:t>0041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5D4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AAB81" w14:textId="77777777" w:rsidR="00081D7B" w:rsidRPr="00A564B4" w:rsidRDefault="00081D7B" w:rsidP="00600F51">
            <w:pPr>
              <w:pStyle w:val="TAL"/>
              <w:rPr>
                <w:sz w:val="16"/>
                <w:szCs w:val="16"/>
                <w:lang w:eastAsia="en-US"/>
              </w:rPr>
            </w:pPr>
            <w:r w:rsidRPr="00A564B4">
              <w:rPr>
                <w:sz w:val="16"/>
                <w:szCs w:val="16"/>
                <w:lang w:eastAsia="en-US"/>
              </w:rPr>
              <w:t>Adding band 22 (3500MHz FDD)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823AD3"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764A8"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1B8F68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AA6D0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2529A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C3839" w14:textId="77777777" w:rsidR="00081D7B" w:rsidRPr="00A564B4" w:rsidRDefault="00081D7B" w:rsidP="00600F51">
            <w:pPr>
              <w:pStyle w:val="TAL"/>
              <w:rPr>
                <w:sz w:val="16"/>
                <w:szCs w:val="16"/>
                <w:lang w:eastAsia="en-US"/>
              </w:rPr>
            </w:pPr>
            <w:r w:rsidRPr="00A564B4">
              <w:rPr>
                <w:sz w:val="16"/>
                <w:szCs w:val="16"/>
                <w:lang w:eastAsia="en-US"/>
              </w:rPr>
              <w:t>R5-115785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C5B7E7" w14:textId="77777777" w:rsidR="00081D7B" w:rsidRPr="00A564B4" w:rsidRDefault="00081D7B" w:rsidP="00600F51">
            <w:pPr>
              <w:pStyle w:val="TAL"/>
              <w:rPr>
                <w:sz w:val="16"/>
                <w:szCs w:val="16"/>
                <w:lang w:eastAsia="en-US"/>
              </w:rPr>
            </w:pPr>
            <w:r w:rsidRPr="00A564B4">
              <w:rPr>
                <w:sz w:val="16"/>
                <w:szCs w:val="16"/>
                <w:lang w:eastAsia="en-US"/>
              </w:rPr>
              <w:t>0042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2CE0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AF4D92" w14:textId="77777777" w:rsidR="00081D7B" w:rsidRPr="00A564B4" w:rsidRDefault="00081D7B" w:rsidP="00600F51">
            <w:pPr>
              <w:pStyle w:val="TAL"/>
              <w:rPr>
                <w:sz w:val="16"/>
                <w:szCs w:val="16"/>
                <w:lang w:eastAsia="en-US"/>
              </w:rPr>
            </w:pPr>
            <w:r w:rsidRPr="00A564B4">
              <w:rPr>
                <w:sz w:val="16"/>
                <w:szCs w:val="16"/>
                <w:lang w:eastAsia="en-US"/>
              </w:rPr>
              <w:t>Requirement change in UE spurious emissions for Band 7 and 38 co-existence (Rel-8 only)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3FDDD6"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2E4810"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E931D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9F424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F891E"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FC3B7C" w14:textId="77777777" w:rsidR="00081D7B" w:rsidRPr="00A564B4" w:rsidRDefault="00081D7B" w:rsidP="00600F51">
            <w:pPr>
              <w:pStyle w:val="TAL"/>
              <w:rPr>
                <w:sz w:val="16"/>
                <w:szCs w:val="16"/>
                <w:lang w:eastAsia="en-US"/>
              </w:rPr>
            </w:pPr>
            <w:r w:rsidRPr="00A564B4">
              <w:rPr>
                <w:sz w:val="16"/>
                <w:szCs w:val="16"/>
                <w:lang w:eastAsia="en-US"/>
              </w:rPr>
              <w:t>R5-115422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82D9FD" w14:textId="77777777" w:rsidR="00081D7B" w:rsidRPr="00A564B4" w:rsidRDefault="00081D7B" w:rsidP="00600F51">
            <w:pPr>
              <w:pStyle w:val="TAL"/>
              <w:rPr>
                <w:sz w:val="16"/>
                <w:szCs w:val="16"/>
                <w:lang w:eastAsia="en-US"/>
              </w:rPr>
            </w:pPr>
            <w:r w:rsidRPr="00A564B4">
              <w:rPr>
                <w:sz w:val="16"/>
                <w:szCs w:val="16"/>
                <w:lang w:eastAsia="en-US"/>
              </w:rPr>
              <w:t>0043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F1A5D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4D8F1" w14:textId="77777777" w:rsidR="00081D7B" w:rsidRPr="00A564B4" w:rsidRDefault="00081D7B" w:rsidP="00600F51">
            <w:pPr>
              <w:pStyle w:val="TAL"/>
              <w:rPr>
                <w:sz w:val="16"/>
                <w:szCs w:val="16"/>
                <w:lang w:eastAsia="en-US"/>
              </w:rPr>
            </w:pPr>
            <w:r w:rsidRPr="00A564B4">
              <w:rPr>
                <w:sz w:val="16"/>
                <w:szCs w:val="16"/>
                <w:lang w:eastAsia="en-US"/>
              </w:rPr>
              <w:t>Update of FGI bit table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B35E3B"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32DE9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B369B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CCA1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2D3D7"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C5AB28" w14:textId="77777777" w:rsidR="00081D7B" w:rsidRPr="00A564B4" w:rsidRDefault="00081D7B" w:rsidP="00600F51">
            <w:pPr>
              <w:pStyle w:val="TAL"/>
              <w:rPr>
                <w:sz w:val="16"/>
                <w:szCs w:val="16"/>
                <w:lang w:eastAsia="en-US"/>
              </w:rPr>
            </w:pPr>
            <w:r w:rsidRPr="00A564B4">
              <w:rPr>
                <w:sz w:val="16"/>
                <w:szCs w:val="16"/>
                <w:lang w:eastAsia="en-US"/>
              </w:rPr>
              <w:t>R5-115813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40563" w14:textId="77777777" w:rsidR="00081D7B" w:rsidRPr="00A564B4" w:rsidRDefault="00081D7B" w:rsidP="00600F51">
            <w:pPr>
              <w:pStyle w:val="TAL"/>
              <w:rPr>
                <w:sz w:val="16"/>
                <w:szCs w:val="16"/>
                <w:lang w:eastAsia="en-US"/>
              </w:rPr>
            </w:pPr>
            <w:r w:rsidRPr="00A564B4">
              <w:rPr>
                <w:sz w:val="16"/>
                <w:szCs w:val="16"/>
                <w:lang w:eastAsia="en-US"/>
              </w:rPr>
              <w:t>0044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8F51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234305" w14:textId="77777777" w:rsidR="00081D7B" w:rsidRPr="00A564B4" w:rsidRDefault="00081D7B" w:rsidP="00600F51">
            <w:pPr>
              <w:pStyle w:val="TAL"/>
              <w:rPr>
                <w:sz w:val="16"/>
                <w:szCs w:val="16"/>
                <w:lang w:eastAsia="en-US"/>
              </w:rPr>
            </w:pPr>
            <w:r w:rsidRPr="00A564B4">
              <w:rPr>
                <w:sz w:val="16"/>
                <w:szCs w:val="16"/>
                <w:lang w:eastAsia="en-US"/>
              </w:rPr>
              <w:t>RF: Update of the applicability list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EDE5F"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35CE43"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57EA01E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F6BD6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CD19D1"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45B5D"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11E31E"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42B1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A7AB32" w14:textId="77777777" w:rsidR="00081D7B" w:rsidRPr="00A564B4" w:rsidRDefault="00081D7B" w:rsidP="00600F51">
            <w:pPr>
              <w:pStyle w:val="TAL"/>
              <w:rPr>
                <w:sz w:val="16"/>
                <w:szCs w:val="16"/>
                <w:lang w:eastAsia="en-US"/>
              </w:rPr>
            </w:pPr>
            <w:r w:rsidRPr="00A564B4">
              <w:rPr>
                <w:sz w:val="16"/>
                <w:szCs w:val="16"/>
                <w:lang w:eastAsia="en-US"/>
              </w:rPr>
              <w:t>Moved to Rel-10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5F5330" w14:textId="77777777" w:rsidR="00081D7B" w:rsidRPr="00A564B4" w:rsidRDefault="00081D7B" w:rsidP="00600F51">
            <w:pPr>
              <w:pStyle w:val="TAL"/>
              <w:rPr>
                <w:sz w:val="16"/>
                <w:szCs w:val="16"/>
                <w:lang w:eastAsia="en-US"/>
              </w:rPr>
            </w:pPr>
            <w:r w:rsidRPr="00A564B4">
              <w:rPr>
                <w:sz w:val="16"/>
                <w:szCs w:val="16"/>
                <w:lang w:eastAsia="en-US"/>
              </w:rPr>
              <w:t>9.7.0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0730DA" w14:textId="77777777" w:rsidR="00081D7B" w:rsidRPr="00A564B4" w:rsidRDefault="00081D7B" w:rsidP="00600F51">
            <w:pPr>
              <w:pStyle w:val="TAL"/>
              <w:rPr>
                <w:sz w:val="16"/>
                <w:szCs w:val="16"/>
                <w:lang w:eastAsia="en-US"/>
              </w:rPr>
            </w:pPr>
            <w:r w:rsidRPr="00A564B4">
              <w:rPr>
                <w:sz w:val="16"/>
                <w:szCs w:val="16"/>
                <w:lang w:eastAsia="en-US"/>
              </w:rPr>
              <w:t>10.0.0</w:t>
            </w:r>
          </w:p>
        </w:tc>
      </w:tr>
      <w:tr w:rsidR="00081D7B" w:rsidRPr="00A564B4" w14:paraId="7595DB6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5895B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73BB2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DEEFA6" w14:textId="77777777" w:rsidR="00081D7B" w:rsidRPr="00A564B4" w:rsidRDefault="00081D7B" w:rsidP="00600F51">
            <w:pPr>
              <w:pStyle w:val="TAL"/>
              <w:rPr>
                <w:sz w:val="16"/>
                <w:szCs w:val="16"/>
                <w:lang w:eastAsia="en-US"/>
              </w:rPr>
            </w:pPr>
            <w:r w:rsidRPr="00A564B4">
              <w:rPr>
                <w:sz w:val="16"/>
                <w:szCs w:val="16"/>
                <w:lang w:eastAsia="en-US"/>
              </w:rPr>
              <w:t>R5-120340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9CAD82" w14:textId="77777777" w:rsidR="00081D7B" w:rsidRPr="00A564B4" w:rsidRDefault="00081D7B" w:rsidP="00600F51">
            <w:pPr>
              <w:pStyle w:val="TAL"/>
              <w:rPr>
                <w:sz w:val="16"/>
                <w:szCs w:val="16"/>
                <w:lang w:eastAsia="en-US"/>
              </w:rPr>
            </w:pPr>
            <w:r w:rsidRPr="00A564B4">
              <w:rPr>
                <w:sz w:val="16"/>
                <w:szCs w:val="16"/>
                <w:lang w:eastAsia="en-US"/>
              </w:rPr>
              <w:t>0046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B95E5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440A4" w14:textId="77777777" w:rsidR="00081D7B" w:rsidRPr="00A564B4" w:rsidRDefault="00081D7B" w:rsidP="00600F51">
            <w:pPr>
              <w:pStyle w:val="TAL"/>
              <w:rPr>
                <w:sz w:val="16"/>
                <w:szCs w:val="16"/>
                <w:lang w:eastAsia="en-US"/>
              </w:rPr>
            </w:pPr>
            <w:r w:rsidRPr="00A564B4">
              <w:rPr>
                <w:sz w:val="16"/>
                <w:szCs w:val="16"/>
                <w:lang w:eastAsia="en-US"/>
              </w:rPr>
              <w:t>Addition of FGI bit 16 into test cases 9.1.x.x and 9.2.x.x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086A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0B9668"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0FE7E3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0F3DD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C4FE5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4D" w14:textId="77777777" w:rsidR="00081D7B" w:rsidRPr="00A564B4" w:rsidRDefault="00081D7B" w:rsidP="00600F51">
            <w:pPr>
              <w:pStyle w:val="TAL"/>
              <w:rPr>
                <w:sz w:val="16"/>
                <w:szCs w:val="16"/>
                <w:lang w:eastAsia="en-US"/>
              </w:rPr>
            </w:pPr>
            <w:r w:rsidRPr="00A564B4">
              <w:rPr>
                <w:sz w:val="16"/>
                <w:szCs w:val="16"/>
                <w:lang w:eastAsia="en-US"/>
              </w:rPr>
              <w:t>R5-120534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041BC" w14:textId="77777777" w:rsidR="00081D7B" w:rsidRPr="00A564B4" w:rsidRDefault="00081D7B" w:rsidP="00600F51">
            <w:pPr>
              <w:pStyle w:val="TAL"/>
              <w:rPr>
                <w:sz w:val="16"/>
                <w:szCs w:val="16"/>
                <w:lang w:eastAsia="en-US"/>
              </w:rPr>
            </w:pPr>
            <w:r w:rsidRPr="00A564B4">
              <w:rPr>
                <w:sz w:val="16"/>
                <w:szCs w:val="16"/>
                <w:lang w:eastAsia="en-US"/>
              </w:rPr>
              <w:t>0047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683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14BE7B" w14:textId="77777777" w:rsidR="00081D7B" w:rsidRPr="00A564B4" w:rsidRDefault="00081D7B" w:rsidP="00600F51">
            <w:pPr>
              <w:pStyle w:val="TAL"/>
              <w:rPr>
                <w:sz w:val="16"/>
                <w:szCs w:val="16"/>
                <w:lang w:eastAsia="en-US"/>
              </w:rPr>
            </w:pPr>
            <w:r w:rsidRPr="00A564B4">
              <w:rPr>
                <w:sz w:val="16"/>
                <w:szCs w:val="16"/>
                <w:lang w:eastAsia="en-US"/>
              </w:rPr>
              <w:t>Introduction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DC507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07F8FE"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76F150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05A4F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976FD7"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AA58E1" w14:textId="77777777" w:rsidR="00081D7B" w:rsidRPr="00A564B4" w:rsidRDefault="00081D7B" w:rsidP="00600F51">
            <w:pPr>
              <w:pStyle w:val="TAL"/>
              <w:rPr>
                <w:sz w:val="16"/>
                <w:szCs w:val="16"/>
                <w:lang w:eastAsia="en-US"/>
              </w:rPr>
            </w:pPr>
            <w:r w:rsidRPr="00A564B4">
              <w:rPr>
                <w:sz w:val="16"/>
                <w:szCs w:val="16"/>
                <w:lang w:eastAsia="en-US"/>
              </w:rPr>
              <w:t>R5-120596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09E69" w14:textId="77777777" w:rsidR="00081D7B" w:rsidRPr="00A564B4" w:rsidRDefault="00081D7B" w:rsidP="00600F51">
            <w:pPr>
              <w:pStyle w:val="TAL"/>
              <w:rPr>
                <w:sz w:val="16"/>
                <w:szCs w:val="16"/>
                <w:lang w:eastAsia="en-US"/>
              </w:rPr>
            </w:pPr>
            <w:r w:rsidRPr="00A564B4">
              <w:rPr>
                <w:sz w:val="16"/>
                <w:szCs w:val="16"/>
                <w:lang w:eastAsia="en-US"/>
              </w:rPr>
              <w:t>0048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9E0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5D3AF"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chapter8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26A3E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6BECFB"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A0850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87729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3965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EA999C" w14:textId="77777777" w:rsidR="00081D7B" w:rsidRPr="00A564B4" w:rsidRDefault="00081D7B" w:rsidP="00600F51">
            <w:pPr>
              <w:pStyle w:val="TAL"/>
              <w:rPr>
                <w:sz w:val="16"/>
                <w:szCs w:val="16"/>
                <w:lang w:eastAsia="en-US"/>
              </w:rPr>
            </w:pPr>
            <w:r w:rsidRPr="00A564B4">
              <w:rPr>
                <w:sz w:val="16"/>
                <w:szCs w:val="16"/>
                <w:lang w:eastAsia="en-US"/>
              </w:rPr>
              <w:t>R5-120811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3DCFF" w14:textId="77777777" w:rsidR="00081D7B" w:rsidRPr="00A564B4" w:rsidRDefault="00081D7B" w:rsidP="00600F51">
            <w:pPr>
              <w:pStyle w:val="TAL"/>
              <w:rPr>
                <w:sz w:val="16"/>
                <w:szCs w:val="16"/>
                <w:lang w:eastAsia="en-US"/>
              </w:rPr>
            </w:pPr>
            <w:r w:rsidRPr="00A564B4">
              <w:rPr>
                <w:sz w:val="16"/>
                <w:szCs w:val="16"/>
                <w:lang w:eastAsia="en-US"/>
              </w:rPr>
              <w:t>0049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120E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D5A60D" w14:textId="77777777" w:rsidR="00081D7B" w:rsidRPr="00A564B4" w:rsidRDefault="00081D7B" w:rsidP="00600F51">
            <w:pPr>
              <w:pStyle w:val="TAL"/>
              <w:rPr>
                <w:sz w:val="16"/>
                <w:szCs w:val="16"/>
                <w:lang w:eastAsia="en-US"/>
              </w:rPr>
            </w:pPr>
            <w:r w:rsidRPr="00A564B4">
              <w:rPr>
                <w:sz w:val="16"/>
                <w:szCs w:val="16"/>
                <w:lang w:eastAsia="en-US"/>
              </w:rPr>
              <w:t>Correction to FGI bits in test case 8.5.2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005A8"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3F5DC11"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C14A7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02D7D8"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1F3664"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6414B" w14:textId="77777777" w:rsidR="00081D7B" w:rsidRPr="00A564B4" w:rsidRDefault="00081D7B" w:rsidP="00600F51">
            <w:pPr>
              <w:pStyle w:val="TAL"/>
              <w:rPr>
                <w:sz w:val="16"/>
                <w:szCs w:val="16"/>
                <w:lang w:eastAsia="en-US"/>
              </w:rPr>
            </w:pPr>
            <w:r w:rsidRPr="00A564B4">
              <w:rPr>
                <w:sz w:val="16"/>
                <w:szCs w:val="16"/>
                <w:lang w:eastAsia="en-US"/>
              </w:rPr>
              <w:t>R5-120812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39F1C" w14:textId="77777777" w:rsidR="00081D7B" w:rsidRPr="00A564B4" w:rsidRDefault="00081D7B" w:rsidP="00600F51">
            <w:pPr>
              <w:pStyle w:val="TAL"/>
              <w:rPr>
                <w:sz w:val="16"/>
                <w:szCs w:val="16"/>
                <w:lang w:eastAsia="en-US"/>
              </w:rPr>
            </w:pPr>
            <w:r w:rsidRPr="00A564B4">
              <w:rPr>
                <w:sz w:val="16"/>
                <w:szCs w:val="16"/>
                <w:lang w:eastAsia="en-US"/>
              </w:rPr>
              <w:t>0050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EBA5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75EC4" w14:textId="77777777" w:rsidR="00081D7B" w:rsidRPr="00A564B4" w:rsidRDefault="00081D7B" w:rsidP="00600F51">
            <w:pPr>
              <w:pStyle w:val="TAL"/>
              <w:rPr>
                <w:sz w:val="16"/>
                <w:szCs w:val="16"/>
                <w:lang w:eastAsia="en-US"/>
              </w:rPr>
            </w:pPr>
            <w:r w:rsidRPr="00A564B4">
              <w:rPr>
                <w:sz w:val="16"/>
                <w:szCs w:val="16"/>
                <w:lang w:eastAsia="en-US"/>
              </w:rPr>
              <w:t>Addition of FGI bit 15 into test cases configuring event 1B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0B3742"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539F57"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A5DF2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6D532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1B9AD1"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0F1EBE" w14:textId="77777777" w:rsidR="00081D7B" w:rsidRPr="00A564B4" w:rsidRDefault="00081D7B" w:rsidP="00600F51">
            <w:pPr>
              <w:pStyle w:val="TAL"/>
              <w:rPr>
                <w:sz w:val="16"/>
                <w:szCs w:val="16"/>
                <w:lang w:eastAsia="en-US"/>
              </w:rPr>
            </w:pPr>
            <w:r w:rsidRPr="00A564B4">
              <w:rPr>
                <w:sz w:val="16"/>
                <w:szCs w:val="16"/>
                <w:lang w:eastAsia="en-US"/>
              </w:rPr>
              <w:t>R5-120832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B1832" w14:textId="77777777" w:rsidR="00081D7B" w:rsidRPr="00A564B4" w:rsidRDefault="00081D7B" w:rsidP="00600F51">
            <w:pPr>
              <w:pStyle w:val="TAL"/>
              <w:rPr>
                <w:sz w:val="16"/>
                <w:szCs w:val="16"/>
                <w:lang w:eastAsia="en-US"/>
              </w:rPr>
            </w:pPr>
            <w:r w:rsidRPr="00A564B4">
              <w:rPr>
                <w:sz w:val="16"/>
                <w:szCs w:val="16"/>
                <w:lang w:eastAsia="en-US"/>
              </w:rPr>
              <w:t>0051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7C005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260311" w14:textId="77777777" w:rsidR="00081D7B" w:rsidRPr="00A564B4" w:rsidRDefault="00081D7B" w:rsidP="00600F51">
            <w:pPr>
              <w:pStyle w:val="TAL"/>
              <w:rPr>
                <w:sz w:val="16"/>
                <w:szCs w:val="16"/>
                <w:lang w:eastAsia="en-US"/>
              </w:rPr>
            </w:pPr>
            <w:r w:rsidRPr="00A564B4">
              <w:rPr>
                <w:sz w:val="16"/>
                <w:szCs w:val="16"/>
                <w:lang w:eastAsia="en-US"/>
              </w:rPr>
              <w:t>Update of FGI bit table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506783"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9FD93D"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5AFD27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28E2A3"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8B47CD"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4E7357" w14:textId="77777777" w:rsidR="00081D7B" w:rsidRPr="00A564B4" w:rsidRDefault="00081D7B" w:rsidP="00600F51">
            <w:pPr>
              <w:pStyle w:val="TAL"/>
              <w:rPr>
                <w:sz w:val="16"/>
                <w:szCs w:val="16"/>
                <w:lang w:eastAsia="en-US"/>
              </w:rPr>
            </w:pPr>
            <w:r w:rsidRPr="00A564B4">
              <w:rPr>
                <w:sz w:val="16"/>
                <w:szCs w:val="16"/>
                <w:lang w:eastAsia="en-US"/>
              </w:rPr>
              <w:t>R5-120836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BB1B6" w14:textId="77777777" w:rsidR="00081D7B" w:rsidRPr="00A564B4" w:rsidRDefault="00081D7B" w:rsidP="00600F51">
            <w:pPr>
              <w:pStyle w:val="TAL"/>
              <w:rPr>
                <w:sz w:val="16"/>
                <w:szCs w:val="16"/>
                <w:lang w:eastAsia="en-US"/>
              </w:rPr>
            </w:pPr>
            <w:r w:rsidRPr="00A564B4">
              <w:rPr>
                <w:sz w:val="16"/>
                <w:szCs w:val="16"/>
                <w:lang w:eastAsia="en-US"/>
              </w:rPr>
              <w:t>0052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CD7C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A9C7" w14:textId="77777777" w:rsidR="00081D7B" w:rsidRPr="00A564B4" w:rsidRDefault="00081D7B" w:rsidP="00600F51">
            <w:pPr>
              <w:pStyle w:val="TAL"/>
              <w:rPr>
                <w:sz w:val="16"/>
                <w:szCs w:val="16"/>
                <w:lang w:eastAsia="en-US"/>
              </w:rPr>
            </w:pPr>
            <w:r w:rsidRPr="00A564B4">
              <w:rPr>
                <w:sz w:val="16"/>
                <w:szCs w:val="16"/>
                <w:lang w:eastAsia="en-US"/>
              </w:rPr>
              <w:t>Introduction to CA Applicability for Transmitter Characteristics tests MPR and ACLR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91037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3FEE90"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FC463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2A1C5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EDC4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63883" w14:textId="77777777" w:rsidR="00081D7B" w:rsidRPr="00A564B4" w:rsidRDefault="00081D7B" w:rsidP="00600F51">
            <w:pPr>
              <w:pStyle w:val="TAL"/>
              <w:rPr>
                <w:sz w:val="16"/>
                <w:szCs w:val="16"/>
                <w:lang w:eastAsia="en-US"/>
              </w:rPr>
            </w:pPr>
            <w:r w:rsidRPr="00A564B4">
              <w:rPr>
                <w:sz w:val="16"/>
                <w:szCs w:val="16"/>
                <w:lang w:eastAsia="en-US"/>
              </w:rPr>
              <w:t>R5-120838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2B875" w14:textId="77777777" w:rsidR="00081D7B" w:rsidRPr="00A564B4" w:rsidRDefault="00081D7B" w:rsidP="00600F51">
            <w:pPr>
              <w:pStyle w:val="TAL"/>
              <w:rPr>
                <w:sz w:val="16"/>
                <w:szCs w:val="16"/>
                <w:lang w:eastAsia="en-US"/>
              </w:rPr>
            </w:pPr>
            <w:r w:rsidRPr="00A564B4">
              <w:rPr>
                <w:sz w:val="16"/>
                <w:szCs w:val="16"/>
                <w:lang w:eastAsia="en-US"/>
              </w:rPr>
              <w:t>0053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B23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81DB9B" w14:textId="77777777" w:rsidR="00081D7B" w:rsidRPr="00A564B4" w:rsidRDefault="00081D7B" w:rsidP="00600F51">
            <w:pPr>
              <w:pStyle w:val="TAL"/>
              <w:rPr>
                <w:sz w:val="16"/>
                <w:szCs w:val="16"/>
                <w:lang w:eastAsia="en-US"/>
              </w:rPr>
            </w:pPr>
            <w:r w:rsidRPr="00A564B4">
              <w:rPr>
                <w:sz w:val="16"/>
                <w:szCs w:val="16"/>
                <w:lang w:eastAsia="en-US"/>
              </w:rPr>
              <w:t>RF/RRM: Applicability for new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D283C1"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1550AA"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239D01E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2AD66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4B1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16564" w14:textId="77777777" w:rsidR="00081D7B" w:rsidRPr="00A564B4" w:rsidRDefault="00081D7B" w:rsidP="00600F51">
            <w:pPr>
              <w:pStyle w:val="TAL"/>
              <w:rPr>
                <w:sz w:val="16"/>
                <w:szCs w:val="16"/>
                <w:lang w:eastAsia="en-US"/>
              </w:rPr>
            </w:pPr>
            <w:r w:rsidRPr="00A564B4">
              <w:rPr>
                <w:sz w:val="16"/>
                <w:szCs w:val="16"/>
                <w:lang w:eastAsia="en-US"/>
              </w:rPr>
              <w:t>R5-120840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B563D" w14:textId="77777777" w:rsidR="00081D7B" w:rsidRPr="00A564B4" w:rsidRDefault="00081D7B" w:rsidP="00600F51">
            <w:pPr>
              <w:pStyle w:val="TAL"/>
              <w:rPr>
                <w:sz w:val="16"/>
                <w:szCs w:val="16"/>
                <w:lang w:eastAsia="en-US"/>
              </w:rPr>
            </w:pPr>
            <w:r w:rsidRPr="00A564B4">
              <w:rPr>
                <w:sz w:val="16"/>
                <w:szCs w:val="16"/>
                <w:lang w:eastAsia="en-US"/>
              </w:rPr>
              <w:t>0054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E842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55520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38E30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6A99D9"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1C5CD16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5F1D96"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EEA72"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74E0EB" w14:textId="77777777" w:rsidR="00081D7B" w:rsidRPr="00A564B4" w:rsidRDefault="00081D7B" w:rsidP="00600F51">
            <w:pPr>
              <w:pStyle w:val="TAL"/>
              <w:rPr>
                <w:sz w:val="16"/>
                <w:szCs w:val="16"/>
                <w:lang w:eastAsia="en-US"/>
              </w:rPr>
            </w:pPr>
            <w:r w:rsidRPr="00A564B4">
              <w:rPr>
                <w:sz w:val="16"/>
                <w:szCs w:val="16"/>
                <w:lang w:eastAsia="en-US"/>
              </w:rPr>
              <w:t>R5-121185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5787B" w14:textId="77777777" w:rsidR="00081D7B" w:rsidRPr="00A564B4" w:rsidRDefault="00081D7B" w:rsidP="00600F51">
            <w:pPr>
              <w:pStyle w:val="TAL"/>
              <w:rPr>
                <w:sz w:val="16"/>
                <w:szCs w:val="16"/>
                <w:lang w:eastAsia="en-US"/>
              </w:rPr>
            </w:pPr>
            <w:r w:rsidRPr="00A564B4">
              <w:rPr>
                <w:sz w:val="16"/>
                <w:szCs w:val="16"/>
                <w:lang w:eastAsia="en-US"/>
              </w:rPr>
              <w:t>0055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4BC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76DAC"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TDD chapter 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870552"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E41093"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022037C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D991B7"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B7EFA6"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7188CC" w14:textId="77777777" w:rsidR="00081D7B" w:rsidRPr="00A564B4" w:rsidRDefault="00081D7B" w:rsidP="00600F51">
            <w:pPr>
              <w:pStyle w:val="TAL"/>
              <w:rPr>
                <w:sz w:val="16"/>
                <w:szCs w:val="16"/>
                <w:lang w:eastAsia="en-US"/>
              </w:rPr>
            </w:pPr>
            <w:r w:rsidRPr="00A564B4">
              <w:rPr>
                <w:sz w:val="16"/>
                <w:szCs w:val="16"/>
                <w:lang w:eastAsia="en-US"/>
              </w:rPr>
              <w:t>R5-121219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99DD9D" w14:textId="77777777" w:rsidR="00081D7B" w:rsidRPr="00A564B4" w:rsidRDefault="00081D7B" w:rsidP="00600F51">
            <w:pPr>
              <w:pStyle w:val="TAL"/>
              <w:rPr>
                <w:sz w:val="16"/>
                <w:szCs w:val="16"/>
                <w:lang w:eastAsia="en-US"/>
              </w:rPr>
            </w:pPr>
            <w:r w:rsidRPr="00A564B4">
              <w:rPr>
                <w:sz w:val="16"/>
                <w:szCs w:val="16"/>
                <w:lang w:eastAsia="en-US"/>
              </w:rPr>
              <w:t>0056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D7B2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DEB98F" w14:textId="77777777" w:rsidR="00081D7B" w:rsidRPr="00A564B4" w:rsidRDefault="00081D7B" w:rsidP="00600F51">
            <w:pPr>
              <w:pStyle w:val="TAL"/>
              <w:rPr>
                <w:sz w:val="16"/>
                <w:szCs w:val="16"/>
                <w:lang w:eastAsia="en-US"/>
              </w:rPr>
            </w:pPr>
            <w:r w:rsidRPr="00A564B4">
              <w:rPr>
                <w:sz w:val="16"/>
                <w:szCs w:val="16"/>
                <w:lang w:eastAsia="en-US"/>
              </w:rPr>
              <w:t>Adding operating band 26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1A181"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E1DA3C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1C90925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0868C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A900A0"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89D28A" w14:textId="77777777" w:rsidR="00081D7B" w:rsidRPr="00A564B4" w:rsidRDefault="00081D7B" w:rsidP="00600F51">
            <w:pPr>
              <w:pStyle w:val="TAL"/>
              <w:rPr>
                <w:sz w:val="16"/>
                <w:szCs w:val="16"/>
                <w:lang w:eastAsia="en-US"/>
              </w:rPr>
            </w:pPr>
            <w:r w:rsidRPr="00A564B4">
              <w:rPr>
                <w:sz w:val="16"/>
                <w:szCs w:val="16"/>
                <w:lang w:eastAsia="en-US"/>
              </w:rPr>
              <w:t>R5-121904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EDEDD" w14:textId="77777777" w:rsidR="00081D7B" w:rsidRPr="00A564B4" w:rsidRDefault="00081D7B" w:rsidP="00600F51">
            <w:pPr>
              <w:pStyle w:val="TAL"/>
              <w:rPr>
                <w:sz w:val="16"/>
                <w:szCs w:val="16"/>
                <w:lang w:eastAsia="en-US"/>
              </w:rPr>
            </w:pPr>
            <w:r w:rsidRPr="00A564B4">
              <w:rPr>
                <w:sz w:val="16"/>
                <w:szCs w:val="16"/>
                <w:lang w:eastAsia="en-US"/>
              </w:rPr>
              <w:t>0057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9878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626393" w14:textId="77777777" w:rsidR="00081D7B" w:rsidRPr="00A564B4" w:rsidRDefault="00081D7B" w:rsidP="00600F51">
            <w:pPr>
              <w:pStyle w:val="TAL"/>
              <w:rPr>
                <w:sz w:val="16"/>
                <w:szCs w:val="16"/>
                <w:lang w:eastAsia="en-US"/>
              </w:rPr>
            </w:pPr>
            <w:r w:rsidRPr="00A564B4">
              <w:rPr>
                <w:sz w:val="16"/>
                <w:szCs w:val="16"/>
                <w:lang w:eastAsia="en-US"/>
              </w:rPr>
              <w:t>Addition of applicability for E-UTRAN Inter frequency case reselection in the existence of non-allowed CSG 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92C06B"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EC7D5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71330B9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4A4454"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C43F9"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38923B" w14:textId="77777777" w:rsidR="00081D7B" w:rsidRPr="00A564B4" w:rsidRDefault="00081D7B" w:rsidP="00600F51">
            <w:pPr>
              <w:pStyle w:val="TAL"/>
              <w:rPr>
                <w:sz w:val="16"/>
                <w:szCs w:val="16"/>
                <w:lang w:eastAsia="en-US"/>
              </w:rPr>
            </w:pPr>
            <w:r w:rsidRPr="00A564B4">
              <w:rPr>
                <w:sz w:val="16"/>
                <w:szCs w:val="16"/>
                <w:lang w:eastAsia="en-US"/>
              </w:rPr>
              <w:t>R5-121965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EB50F" w14:textId="77777777" w:rsidR="00081D7B" w:rsidRPr="00A564B4" w:rsidRDefault="00081D7B" w:rsidP="00600F51">
            <w:pPr>
              <w:pStyle w:val="TAL"/>
              <w:rPr>
                <w:sz w:val="16"/>
                <w:szCs w:val="16"/>
                <w:lang w:eastAsia="en-US"/>
              </w:rPr>
            </w:pPr>
            <w:r w:rsidRPr="00A564B4">
              <w:rPr>
                <w:sz w:val="16"/>
                <w:szCs w:val="16"/>
                <w:lang w:eastAsia="en-US"/>
              </w:rPr>
              <w:t>0058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84A8D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4DEFE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F99323"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E8938"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FBF03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4FE543"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B13AE"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ED9F9" w14:textId="77777777" w:rsidR="00081D7B" w:rsidRPr="00A564B4" w:rsidRDefault="00081D7B" w:rsidP="00600F51">
            <w:pPr>
              <w:pStyle w:val="TAL"/>
              <w:rPr>
                <w:sz w:val="16"/>
                <w:szCs w:val="16"/>
                <w:lang w:eastAsia="en-US"/>
              </w:rPr>
            </w:pPr>
            <w:r w:rsidRPr="00A564B4">
              <w:rPr>
                <w:sz w:val="16"/>
                <w:szCs w:val="16"/>
                <w:lang w:eastAsia="en-US"/>
              </w:rPr>
              <w:t>R5-121966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8CDE2E" w14:textId="77777777" w:rsidR="00081D7B" w:rsidRPr="00A564B4" w:rsidRDefault="00081D7B" w:rsidP="00600F51">
            <w:pPr>
              <w:pStyle w:val="TAL"/>
              <w:rPr>
                <w:sz w:val="16"/>
                <w:szCs w:val="16"/>
                <w:lang w:eastAsia="en-US"/>
              </w:rPr>
            </w:pPr>
            <w:r w:rsidRPr="00A564B4">
              <w:rPr>
                <w:sz w:val="16"/>
                <w:szCs w:val="16"/>
                <w:lang w:eastAsia="en-US"/>
              </w:rPr>
              <w:t>0059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3451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547E0" w14:textId="77777777" w:rsidR="00081D7B" w:rsidRPr="00A564B4" w:rsidRDefault="00081D7B" w:rsidP="00600F51">
            <w:pPr>
              <w:pStyle w:val="TAL"/>
              <w:rPr>
                <w:sz w:val="16"/>
                <w:szCs w:val="16"/>
                <w:lang w:eastAsia="en-US"/>
              </w:rPr>
            </w:pPr>
            <w:r w:rsidRPr="00A564B4">
              <w:rPr>
                <w:sz w:val="16"/>
                <w:szCs w:val="16"/>
                <w:lang w:eastAsia="en-US"/>
              </w:rPr>
              <w:t>Updates to applicability for Transmit timing tests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431E89"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F75686"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3092EE1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FA429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D9D9FF"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8CF37D" w14:textId="77777777" w:rsidR="00081D7B" w:rsidRPr="00A564B4" w:rsidRDefault="00081D7B" w:rsidP="00600F51">
            <w:pPr>
              <w:pStyle w:val="TAL"/>
              <w:rPr>
                <w:sz w:val="16"/>
                <w:szCs w:val="16"/>
                <w:lang w:eastAsia="en-US"/>
              </w:rPr>
            </w:pPr>
            <w:r w:rsidRPr="00A564B4">
              <w:rPr>
                <w:sz w:val="16"/>
                <w:szCs w:val="16"/>
                <w:lang w:eastAsia="en-US"/>
              </w:rPr>
              <w:t>R5-121967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5D2CE" w14:textId="77777777" w:rsidR="00081D7B" w:rsidRPr="00A564B4" w:rsidRDefault="00081D7B" w:rsidP="00600F51">
            <w:pPr>
              <w:pStyle w:val="TAL"/>
              <w:rPr>
                <w:sz w:val="16"/>
                <w:szCs w:val="16"/>
                <w:lang w:eastAsia="en-US"/>
              </w:rPr>
            </w:pPr>
            <w:r w:rsidRPr="00A564B4">
              <w:rPr>
                <w:sz w:val="16"/>
                <w:szCs w:val="16"/>
                <w:lang w:eastAsia="en-US"/>
              </w:rPr>
              <w:t>0060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5525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819CE7"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6D0F4C"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F0DE75"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22419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5D6E8"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D24C3D"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C37E5A" w14:textId="77777777" w:rsidR="00081D7B" w:rsidRPr="00A564B4" w:rsidRDefault="00081D7B" w:rsidP="00600F51">
            <w:pPr>
              <w:pStyle w:val="TAL"/>
              <w:rPr>
                <w:sz w:val="16"/>
                <w:szCs w:val="16"/>
                <w:lang w:eastAsia="en-US"/>
              </w:rPr>
            </w:pPr>
            <w:r w:rsidRPr="00A564B4">
              <w:rPr>
                <w:sz w:val="16"/>
                <w:szCs w:val="16"/>
                <w:lang w:eastAsia="en-US"/>
              </w:rPr>
              <w:t>R5-121990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D31364" w14:textId="77777777" w:rsidR="00081D7B" w:rsidRPr="00A564B4" w:rsidRDefault="00081D7B" w:rsidP="00600F51">
            <w:pPr>
              <w:pStyle w:val="TAL"/>
              <w:rPr>
                <w:sz w:val="16"/>
                <w:szCs w:val="16"/>
                <w:lang w:eastAsia="en-US"/>
              </w:rPr>
            </w:pPr>
            <w:r w:rsidRPr="00A564B4">
              <w:rPr>
                <w:sz w:val="16"/>
                <w:szCs w:val="16"/>
                <w:lang w:eastAsia="en-US"/>
              </w:rPr>
              <w:t>0061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BD5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FA2C8" w14:textId="77777777" w:rsidR="00081D7B" w:rsidRPr="00A564B4" w:rsidRDefault="00081D7B" w:rsidP="00600F51">
            <w:pPr>
              <w:pStyle w:val="TAL"/>
              <w:rPr>
                <w:sz w:val="16"/>
                <w:szCs w:val="16"/>
                <w:lang w:eastAsia="en-US"/>
              </w:rPr>
            </w:pPr>
            <w:r w:rsidRPr="00A564B4">
              <w:rPr>
                <w:sz w:val="16"/>
                <w:szCs w:val="16"/>
                <w:lang w:eastAsia="en-US"/>
              </w:rPr>
              <w:t>Addition of applicability for CA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4998A"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31687"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29B55B8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E98EC8"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7630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3ECB40" w14:textId="77777777" w:rsidR="00081D7B" w:rsidRPr="00A564B4" w:rsidRDefault="00081D7B" w:rsidP="00600F51">
            <w:pPr>
              <w:pStyle w:val="TAL"/>
              <w:rPr>
                <w:sz w:val="16"/>
                <w:szCs w:val="16"/>
                <w:lang w:eastAsia="en-US"/>
              </w:rPr>
            </w:pPr>
            <w:r w:rsidRPr="00A564B4">
              <w:rPr>
                <w:sz w:val="16"/>
                <w:szCs w:val="16"/>
                <w:lang w:eastAsia="en-US"/>
              </w:rPr>
              <w:t>R5-123093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082991" w14:textId="77777777" w:rsidR="00081D7B" w:rsidRPr="00A564B4" w:rsidRDefault="00081D7B" w:rsidP="00600F51">
            <w:pPr>
              <w:pStyle w:val="TAL"/>
              <w:rPr>
                <w:sz w:val="16"/>
                <w:szCs w:val="16"/>
                <w:lang w:eastAsia="en-US"/>
              </w:rPr>
            </w:pPr>
            <w:r w:rsidRPr="00A564B4">
              <w:rPr>
                <w:sz w:val="16"/>
                <w:szCs w:val="16"/>
                <w:lang w:eastAsia="en-US"/>
              </w:rPr>
              <w:t>0062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F9F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E4D85" w14:textId="77777777" w:rsidR="00081D7B" w:rsidRPr="00A564B4" w:rsidRDefault="00081D7B" w:rsidP="00600F51">
            <w:pPr>
              <w:pStyle w:val="TAL"/>
              <w:rPr>
                <w:sz w:val="16"/>
                <w:szCs w:val="16"/>
                <w:lang w:eastAsia="en-US"/>
              </w:rPr>
            </w:pPr>
            <w:r w:rsidRPr="00A564B4">
              <w:rPr>
                <w:sz w:val="16"/>
                <w:szCs w:val="16"/>
                <w:lang w:eastAsia="en-US"/>
              </w:rPr>
              <w:t>Updates to applicability for Chapter9 absolute and relative RSRP measurement test cases for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F0C2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CEB23"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3FFDC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8544A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A68E41"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AC558A" w14:textId="77777777" w:rsidR="00081D7B" w:rsidRPr="00A564B4" w:rsidRDefault="00081D7B" w:rsidP="00600F51">
            <w:pPr>
              <w:pStyle w:val="TAL"/>
              <w:rPr>
                <w:sz w:val="16"/>
                <w:szCs w:val="16"/>
                <w:lang w:eastAsia="en-US"/>
              </w:rPr>
            </w:pPr>
            <w:r w:rsidRPr="00A564B4">
              <w:rPr>
                <w:sz w:val="16"/>
                <w:szCs w:val="16"/>
                <w:lang w:eastAsia="en-US"/>
              </w:rPr>
              <w:t>R5-123165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A67C7" w14:textId="77777777" w:rsidR="00081D7B" w:rsidRPr="00A564B4" w:rsidRDefault="00081D7B" w:rsidP="00600F51">
            <w:pPr>
              <w:pStyle w:val="TAL"/>
              <w:rPr>
                <w:sz w:val="16"/>
                <w:szCs w:val="16"/>
                <w:lang w:eastAsia="en-US"/>
              </w:rPr>
            </w:pPr>
            <w:r w:rsidRPr="00A564B4">
              <w:rPr>
                <w:sz w:val="16"/>
                <w:szCs w:val="16"/>
                <w:lang w:eastAsia="en-US"/>
              </w:rPr>
              <w:t>0063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BEC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12F22" w14:textId="77777777" w:rsidR="00081D7B" w:rsidRPr="00A564B4" w:rsidRDefault="00081D7B" w:rsidP="00600F51">
            <w:pPr>
              <w:pStyle w:val="TAL"/>
              <w:rPr>
                <w:sz w:val="16"/>
                <w:szCs w:val="16"/>
                <w:lang w:eastAsia="en-US"/>
              </w:rPr>
            </w:pPr>
            <w:r w:rsidRPr="00A564B4">
              <w:rPr>
                <w:sz w:val="16"/>
                <w:szCs w:val="16"/>
                <w:lang w:eastAsia="en-US"/>
              </w:rPr>
              <w:t>Introduction of Applicability for E-UTRAN Event Triggered reporting on deactivated SCell with PCell interruption in non-DRX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69CD3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2BB1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8E1AC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BBD246"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7EC036"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A0D054" w14:textId="77777777" w:rsidR="00081D7B" w:rsidRPr="00A564B4" w:rsidRDefault="00081D7B" w:rsidP="00600F51">
            <w:pPr>
              <w:pStyle w:val="TAL"/>
              <w:rPr>
                <w:sz w:val="16"/>
                <w:szCs w:val="16"/>
                <w:lang w:eastAsia="en-US"/>
              </w:rPr>
            </w:pPr>
            <w:r w:rsidRPr="00A564B4">
              <w:rPr>
                <w:sz w:val="16"/>
                <w:szCs w:val="16"/>
                <w:lang w:eastAsia="en-US"/>
              </w:rPr>
              <w:t>R5-123169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64F1E5" w14:textId="77777777" w:rsidR="00081D7B" w:rsidRPr="00A564B4" w:rsidRDefault="00081D7B" w:rsidP="00600F51">
            <w:pPr>
              <w:pStyle w:val="TAL"/>
              <w:rPr>
                <w:sz w:val="16"/>
                <w:szCs w:val="16"/>
                <w:lang w:eastAsia="en-US"/>
              </w:rPr>
            </w:pPr>
            <w:r w:rsidRPr="00A564B4">
              <w:rPr>
                <w:sz w:val="16"/>
                <w:szCs w:val="16"/>
                <w:lang w:eastAsia="en-US"/>
              </w:rPr>
              <w:t>0064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0AD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42E6C" w14:textId="77777777" w:rsidR="00081D7B" w:rsidRPr="00A564B4" w:rsidRDefault="00081D7B" w:rsidP="00600F51">
            <w:pPr>
              <w:pStyle w:val="TAL"/>
              <w:rPr>
                <w:sz w:val="16"/>
                <w:szCs w:val="16"/>
                <w:lang w:eastAsia="en-US"/>
              </w:rPr>
            </w:pPr>
            <w:r w:rsidRPr="00A564B4">
              <w:rPr>
                <w:sz w:val="16"/>
                <w:szCs w:val="16"/>
                <w:lang w:eastAsia="en-US"/>
              </w:rPr>
              <w:t>Correction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5DE3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8BD7C6"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5BB2FC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9C2352"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03EBB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7686AE" w14:textId="77777777" w:rsidR="00081D7B" w:rsidRPr="00A564B4" w:rsidRDefault="00081D7B" w:rsidP="00600F51">
            <w:pPr>
              <w:pStyle w:val="TAL"/>
              <w:rPr>
                <w:sz w:val="16"/>
                <w:szCs w:val="16"/>
                <w:lang w:eastAsia="en-US"/>
              </w:rPr>
            </w:pPr>
            <w:r w:rsidRPr="00A564B4">
              <w:rPr>
                <w:sz w:val="16"/>
                <w:szCs w:val="16"/>
                <w:lang w:eastAsia="en-US"/>
              </w:rPr>
              <w:t>R5-123170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19615C" w14:textId="77777777" w:rsidR="00081D7B" w:rsidRPr="00A564B4" w:rsidRDefault="00081D7B" w:rsidP="00600F51">
            <w:pPr>
              <w:pStyle w:val="TAL"/>
              <w:rPr>
                <w:sz w:val="16"/>
                <w:szCs w:val="16"/>
                <w:lang w:eastAsia="en-US"/>
              </w:rPr>
            </w:pPr>
            <w:r w:rsidRPr="00A564B4">
              <w:rPr>
                <w:sz w:val="16"/>
                <w:szCs w:val="16"/>
                <w:lang w:eastAsia="en-US"/>
              </w:rPr>
              <w:t>0065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B8B6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507A45" w14:textId="77777777" w:rsidR="00081D7B" w:rsidRPr="00A564B4" w:rsidRDefault="00081D7B" w:rsidP="00600F51">
            <w:pPr>
              <w:pStyle w:val="TAL"/>
              <w:rPr>
                <w:sz w:val="16"/>
                <w:szCs w:val="16"/>
                <w:lang w:eastAsia="en-US"/>
              </w:rPr>
            </w:pPr>
            <w:r w:rsidRPr="00A564B4">
              <w:rPr>
                <w:sz w:val="16"/>
                <w:szCs w:val="16"/>
                <w:lang w:eastAsia="en-US"/>
              </w:rPr>
              <w:t>Introduction of eDL MIMO to UE service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6FA705"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67519F"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2B4B1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870BDD"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DF05F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F47EC3" w14:textId="77777777" w:rsidR="00081D7B" w:rsidRPr="00A564B4" w:rsidRDefault="00081D7B" w:rsidP="00600F51">
            <w:pPr>
              <w:pStyle w:val="TAL"/>
              <w:rPr>
                <w:sz w:val="16"/>
                <w:szCs w:val="16"/>
                <w:lang w:eastAsia="en-US"/>
              </w:rPr>
            </w:pPr>
            <w:r w:rsidRPr="00A564B4">
              <w:rPr>
                <w:sz w:val="16"/>
                <w:szCs w:val="16"/>
                <w:lang w:eastAsia="en-US"/>
              </w:rPr>
              <w:t>R5-123533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AFFB39" w14:textId="77777777" w:rsidR="00081D7B" w:rsidRPr="00A564B4" w:rsidRDefault="00081D7B" w:rsidP="00600F51">
            <w:pPr>
              <w:pStyle w:val="TAL"/>
              <w:rPr>
                <w:sz w:val="16"/>
                <w:szCs w:val="16"/>
                <w:lang w:eastAsia="en-US"/>
              </w:rPr>
            </w:pPr>
            <w:r w:rsidRPr="00A564B4">
              <w:rPr>
                <w:sz w:val="16"/>
                <w:szCs w:val="16"/>
                <w:lang w:eastAsia="en-US"/>
              </w:rPr>
              <w:t>0066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4581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CD315" w14:textId="77777777" w:rsidR="00081D7B" w:rsidRPr="00A564B4" w:rsidRDefault="00081D7B" w:rsidP="00600F51">
            <w:pPr>
              <w:pStyle w:val="TAL"/>
              <w:rPr>
                <w:sz w:val="16"/>
                <w:szCs w:val="16"/>
                <w:lang w:eastAsia="en-US"/>
              </w:rPr>
            </w:pPr>
            <w:r w:rsidRPr="00A564B4">
              <w:rPr>
                <w:sz w:val="16"/>
                <w:szCs w:val="16"/>
                <w:lang w:eastAsia="en-US"/>
              </w:rPr>
              <w:t>Update of References in 36.521-2 v980 (pointer)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AD47A"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60BE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D762C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170255"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15B6F"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DD8206" w14:textId="77777777" w:rsidR="00081D7B" w:rsidRPr="00A564B4" w:rsidRDefault="00081D7B" w:rsidP="00600F51">
            <w:pPr>
              <w:pStyle w:val="TAL"/>
              <w:rPr>
                <w:sz w:val="16"/>
                <w:szCs w:val="16"/>
                <w:lang w:eastAsia="en-US"/>
              </w:rPr>
            </w:pPr>
            <w:r w:rsidRPr="00A564B4">
              <w:rPr>
                <w:sz w:val="16"/>
                <w:szCs w:val="16"/>
                <w:lang w:eastAsia="en-US"/>
              </w:rPr>
              <w:t>R5-123542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D1EBB5" w14:textId="77777777" w:rsidR="00081D7B" w:rsidRPr="00A564B4" w:rsidRDefault="00081D7B" w:rsidP="00600F51">
            <w:pPr>
              <w:pStyle w:val="TAL"/>
              <w:rPr>
                <w:sz w:val="16"/>
                <w:szCs w:val="16"/>
                <w:lang w:eastAsia="en-US"/>
              </w:rPr>
            </w:pPr>
            <w:r w:rsidRPr="00A564B4">
              <w:rPr>
                <w:sz w:val="16"/>
                <w:szCs w:val="16"/>
                <w:lang w:eastAsia="en-US"/>
              </w:rPr>
              <w:t>0067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4C5C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98AAF" w14:textId="77777777" w:rsidR="00081D7B" w:rsidRPr="00A564B4" w:rsidRDefault="00081D7B" w:rsidP="00600F51">
            <w:pPr>
              <w:pStyle w:val="TAL"/>
              <w:rPr>
                <w:sz w:val="16"/>
                <w:szCs w:val="16"/>
                <w:lang w:eastAsia="en-US"/>
              </w:rPr>
            </w:pPr>
            <w:r w:rsidRPr="00A564B4">
              <w:rPr>
                <w:sz w:val="16"/>
                <w:szCs w:val="16"/>
                <w:lang w:eastAsia="en-US"/>
              </w:rPr>
              <w:t>TS 36.521-2:TDD CA test cases applicability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A2EF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78C04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6AEB88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96253B"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1F368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7AC643" w14:textId="77777777" w:rsidR="00081D7B" w:rsidRPr="00A564B4" w:rsidRDefault="00081D7B" w:rsidP="00600F51">
            <w:pPr>
              <w:pStyle w:val="TAL"/>
              <w:rPr>
                <w:sz w:val="16"/>
                <w:szCs w:val="16"/>
                <w:lang w:eastAsia="en-US"/>
              </w:rPr>
            </w:pPr>
            <w:r w:rsidRPr="00A564B4">
              <w:rPr>
                <w:sz w:val="16"/>
                <w:szCs w:val="16"/>
                <w:lang w:eastAsia="en-US"/>
              </w:rPr>
              <w:t>R5-123788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14B22F" w14:textId="77777777" w:rsidR="00081D7B" w:rsidRPr="00A564B4" w:rsidRDefault="00081D7B" w:rsidP="00600F51">
            <w:pPr>
              <w:pStyle w:val="TAL"/>
              <w:rPr>
                <w:sz w:val="16"/>
                <w:szCs w:val="16"/>
                <w:lang w:eastAsia="en-US"/>
              </w:rPr>
            </w:pPr>
            <w:r w:rsidRPr="00A564B4">
              <w:rPr>
                <w:sz w:val="16"/>
                <w:szCs w:val="16"/>
                <w:lang w:eastAsia="en-US"/>
              </w:rPr>
              <w:t>0068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497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38E9AD" w14:textId="77777777" w:rsidR="00081D7B" w:rsidRPr="00A564B4" w:rsidRDefault="00081D7B" w:rsidP="00600F51">
            <w:pPr>
              <w:pStyle w:val="TAL"/>
              <w:rPr>
                <w:sz w:val="16"/>
                <w:szCs w:val="16"/>
                <w:lang w:eastAsia="en-US"/>
              </w:rPr>
            </w:pPr>
            <w:r w:rsidRPr="00A564B4">
              <w:rPr>
                <w:sz w:val="16"/>
                <w:szCs w:val="16"/>
                <w:lang w:eastAsia="en-US"/>
              </w:rPr>
              <w:t>Clarification of the release of UTRAN-EUTRAN Inter-RAT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697FE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5D2DB1"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27AB3E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EA6CC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5C2F04"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8477AE" w14:textId="77777777" w:rsidR="00081D7B" w:rsidRPr="00A564B4" w:rsidRDefault="00081D7B" w:rsidP="00600F51">
            <w:pPr>
              <w:pStyle w:val="TAL"/>
              <w:rPr>
                <w:sz w:val="16"/>
                <w:szCs w:val="16"/>
                <w:lang w:eastAsia="en-US"/>
              </w:rPr>
            </w:pPr>
            <w:r w:rsidRPr="00A564B4">
              <w:rPr>
                <w:sz w:val="16"/>
                <w:szCs w:val="16"/>
                <w:lang w:eastAsia="en-US"/>
              </w:rPr>
              <w:t>R5-123856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F03624" w14:textId="77777777" w:rsidR="00081D7B" w:rsidRPr="00A564B4" w:rsidRDefault="00081D7B" w:rsidP="00600F51">
            <w:pPr>
              <w:pStyle w:val="TAL"/>
              <w:rPr>
                <w:sz w:val="16"/>
                <w:szCs w:val="16"/>
                <w:lang w:eastAsia="en-US"/>
              </w:rPr>
            </w:pPr>
            <w:r w:rsidRPr="00A564B4">
              <w:rPr>
                <w:sz w:val="16"/>
                <w:szCs w:val="16"/>
                <w:lang w:eastAsia="en-US"/>
              </w:rPr>
              <w:t>0069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59B4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5E5B88"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EA28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DDFB"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FBC42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53CCC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BD4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3EEADF" w14:textId="77777777" w:rsidR="00081D7B" w:rsidRPr="00A564B4" w:rsidRDefault="00081D7B" w:rsidP="00600F51">
            <w:pPr>
              <w:pStyle w:val="TAL"/>
              <w:rPr>
                <w:sz w:val="16"/>
                <w:szCs w:val="16"/>
                <w:lang w:eastAsia="en-US"/>
              </w:rPr>
            </w:pPr>
            <w:r w:rsidRPr="00A564B4">
              <w:rPr>
                <w:sz w:val="16"/>
                <w:szCs w:val="16"/>
                <w:lang w:eastAsia="en-US"/>
              </w:rPr>
              <w:t>R5-123858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C533D2" w14:textId="77777777" w:rsidR="00081D7B" w:rsidRPr="00A564B4" w:rsidRDefault="00081D7B" w:rsidP="00600F51">
            <w:pPr>
              <w:pStyle w:val="TAL"/>
              <w:rPr>
                <w:sz w:val="16"/>
                <w:szCs w:val="16"/>
                <w:lang w:eastAsia="en-US"/>
              </w:rPr>
            </w:pPr>
            <w:r w:rsidRPr="00A564B4">
              <w:rPr>
                <w:sz w:val="16"/>
                <w:szCs w:val="16"/>
                <w:lang w:eastAsia="en-US"/>
              </w:rPr>
              <w:t>0070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CB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D10FD0" w14:textId="77777777" w:rsidR="00081D7B" w:rsidRPr="00A564B4" w:rsidRDefault="00081D7B" w:rsidP="00600F51">
            <w:pPr>
              <w:pStyle w:val="TAL"/>
              <w:rPr>
                <w:sz w:val="16"/>
                <w:szCs w:val="16"/>
                <w:lang w:eastAsia="en-US"/>
              </w:rPr>
            </w:pPr>
            <w:r w:rsidRPr="00A564B4">
              <w:rPr>
                <w:sz w:val="16"/>
                <w:szCs w:val="16"/>
                <w:lang w:eastAsia="en-US"/>
              </w:rPr>
              <w:t>Introduction of Applicability for ACS for CA and UE config Tx output power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585A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8F2CF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C969EA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536C4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6EBC5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3B7EFD" w14:textId="77777777" w:rsidR="00081D7B" w:rsidRPr="00A564B4" w:rsidRDefault="00081D7B" w:rsidP="00600F51">
            <w:pPr>
              <w:pStyle w:val="TAL"/>
              <w:rPr>
                <w:sz w:val="16"/>
                <w:szCs w:val="16"/>
                <w:lang w:eastAsia="en-US"/>
              </w:rPr>
            </w:pPr>
            <w:r w:rsidRPr="00A564B4">
              <w:rPr>
                <w:sz w:val="16"/>
                <w:szCs w:val="16"/>
                <w:lang w:eastAsia="en-US"/>
              </w:rPr>
              <w:t>R5-123909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838AA7" w14:textId="77777777" w:rsidR="00081D7B" w:rsidRPr="00A564B4" w:rsidRDefault="00081D7B" w:rsidP="00600F51">
            <w:pPr>
              <w:pStyle w:val="TAL"/>
              <w:rPr>
                <w:sz w:val="16"/>
                <w:szCs w:val="16"/>
                <w:lang w:eastAsia="en-US"/>
              </w:rPr>
            </w:pPr>
            <w:r w:rsidRPr="00A564B4">
              <w:rPr>
                <w:sz w:val="16"/>
                <w:szCs w:val="16"/>
                <w:lang w:eastAsia="en-US"/>
              </w:rPr>
              <w:t>0071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6ADAD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5B6B4F" w14:textId="77777777" w:rsidR="00081D7B" w:rsidRPr="00A564B4" w:rsidRDefault="00081D7B" w:rsidP="00600F51">
            <w:pPr>
              <w:pStyle w:val="TAL"/>
              <w:rPr>
                <w:sz w:val="16"/>
                <w:szCs w:val="16"/>
                <w:lang w:eastAsia="en-US"/>
              </w:rPr>
            </w:pPr>
            <w:r w:rsidRPr="00A564B4">
              <w:rPr>
                <w:sz w:val="16"/>
                <w:szCs w:val="16"/>
                <w:lang w:eastAsia="en-US"/>
              </w:rPr>
              <w:t>TS 36.521-2:New UE categories addition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30AEC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AE1CE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39FA44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507DD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8D53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192BBF" w14:textId="77777777" w:rsidR="00081D7B" w:rsidRPr="00A564B4" w:rsidRDefault="00081D7B" w:rsidP="00600F51">
            <w:pPr>
              <w:pStyle w:val="TAL"/>
              <w:rPr>
                <w:sz w:val="16"/>
                <w:szCs w:val="16"/>
                <w:lang w:eastAsia="en-US"/>
              </w:rPr>
            </w:pPr>
            <w:r w:rsidRPr="00A564B4">
              <w:rPr>
                <w:sz w:val="16"/>
                <w:szCs w:val="16"/>
                <w:lang w:eastAsia="en-US"/>
              </w:rPr>
              <w:t>R5-123942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02D21" w14:textId="77777777" w:rsidR="00081D7B" w:rsidRPr="00A564B4" w:rsidRDefault="00081D7B" w:rsidP="00600F51">
            <w:pPr>
              <w:pStyle w:val="TAL"/>
              <w:rPr>
                <w:sz w:val="16"/>
                <w:szCs w:val="16"/>
                <w:lang w:eastAsia="en-US"/>
              </w:rPr>
            </w:pPr>
            <w:r w:rsidRPr="00A564B4">
              <w:rPr>
                <w:sz w:val="16"/>
                <w:szCs w:val="16"/>
                <w:lang w:eastAsia="en-US"/>
              </w:rPr>
              <w:t>0072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03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038BB9" w14:textId="77777777" w:rsidR="00081D7B" w:rsidRPr="00A564B4" w:rsidRDefault="00081D7B" w:rsidP="00600F51">
            <w:pPr>
              <w:pStyle w:val="TAL"/>
              <w:rPr>
                <w:sz w:val="16"/>
                <w:szCs w:val="16"/>
                <w:lang w:eastAsia="en-US"/>
              </w:rPr>
            </w:pPr>
            <w:r w:rsidRPr="00A564B4">
              <w:rPr>
                <w:sz w:val="16"/>
                <w:szCs w:val="16"/>
                <w:lang w:eastAsia="en-US"/>
              </w:rPr>
              <w:t>Applicability update for test cases in TS36.521-1 with single BW requirements not defined for all operating bands, rel-8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420F4"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12E72"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024F5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E21F7"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9E95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192B3D" w14:textId="77777777" w:rsidR="00081D7B" w:rsidRPr="00A564B4" w:rsidRDefault="00081D7B" w:rsidP="00600F51">
            <w:pPr>
              <w:pStyle w:val="TAL"/>
              <w:rPr>
                <w:sz w:val="16"/>
                <w:szCs w:val="16"/>
                <w:lang w:eastAsia="en-US"/>
              </w:rPr>
            </w:pPr>
            <w:r w:rsidRPr="00A564B4">
              <w:rPr>
                <w:sz w:val="16"/>
                <w:szCs w:val="16"/>
                <w:lang w:eastAsia="en-US"/>
              </w:rPr>
              <w:t>R5-123993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9C6FF7" w14:textId="77777777" w:rsidR="00081D7B" w:rsidRPr="00A564B4" w:rsidRDefault="00081D7B" w:rsidP="00600F51">
            <w:pPr>
              <w:pStyle w:val="TAL"/>
              <w:rPr>
                <w:sz w:val="16"/>
                <w:szCs w:val="16"/>
                <w:lang w:eastAsia="en-US"/>
              </w:rPr>
            </w:pPr>
            <w:r w:rsidRPr="00A564B4">
              <w:rPr>
                <w:sz w:val="16"/>
                <w:szCs w:val="16"/>
                <w:lang w:eastAsia="en-US"/>
              </w:rPr>
              <w:t>0073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0486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6639A9"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EE2A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0B28B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71FE87B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E46811" w14:textId="77777777" w:rsidR="00081D7B" w:rsidRPr="00A564B4" w:rsidRDefault="00081D7B" w:rsidP="00600F51">
            <w:pPr>
              <w:pStyle w:val="TAL"/>
              <w:rPr>
                <w:sz w:val="16"/>
                <w:szCs w:val="16"/>
                <w:lang w:eastAsia="en-US"/>
              </w:rPr>
            </w:pPr>
            <w:r w:rsidRPr="00A564B4">
              <w:rPr>
                <w:sz w:val="16"/>
                <w:szCs w:val="16"/>
                <w:lang w:eastAsia="en-US"/>
              </w:rPr>
              <w:lastRenderedPageBreak/>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7911C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AB71E1" w14:textId="77777777" w:rsidR="00081D7B" w:rsidRPr="00A564B4" w:rsidRDefault="00081D7B" w:rsidP="00600F51">
            <w:pPr>
              <w:pStyle w:val="TAL"/>
              <w:rPr>
                <w:sz w:val="16"/>
                <w:szCs w:val="16"/>
                <w:lang w:eastAsia="en-US"/>
              </w:rPr>
            </w:pPr>
            <w:r w:rsidRPr="00A564B4">
              <w:rPr>
                <w:sz w:val="16"/>
                <w:szCs w:val="16"/>
                <w:lang w:eastAsia="en-US"/>
              </w:rPr>
              <w:t>R5-123997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CB13C" w14:textId="77777777" w:rsidR="00081D7B" w:rsidRPr="00A564B4" w:rsidRDefault="00081D7B" w:rsidP="00600F51">
            <w:pPr>
              <w:pStyle w:val="TAL"/>
              <w:rPr>
                <w:sz w:val="16"/>
                <w:szCs w:val="16"/>
                <w:lang w:eastAsia="en-US"/>
              </w:rPr>
            </w:pPr>
            <w:r w:rsidRPr="00A564B4">
              <w:rPr>
                <w:sz w:val="16"/>
                <w:szCs w:val="16"/>
                <w:lang w:eastAsia="en-US"/>
              </w:rPr>
              <w:t>0074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6825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6951DB" w14:textId="77777777" w:rsidR="00081D7B" w:rsidRPr="00A564B4" w:rsidRDefault="00081D7B" w:rsidP="00600F51">
            <w:pPr>
              <w:pStyle w:val="TAL"/>
              <w:rPr>
                <w:sz w:val="16"/>
                <w:szCs w:val="16"/>
                <w:lang w:eastAsia="en-US"/>
              </w:rPr>
            </w:pPr>
            <w:r w:rsidRPr="00A564B4">
              <w:rPr>
                <w:sz w:val="16"/>
                <w:szCs w:val="16"/>
                <w:lang w:eastAsia="en-US"/>
              </w:rPr>
              <w:t>TS 36.521-2:Applicability for new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75F6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90CC67"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21715D3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A9AB3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AED5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102CED" w14:textId="77777777" w:rsidR="00081D7B" w:rsidRPr="00A564B4" w:rsidRDefault="00081D7B" w:rsidP="00600F51">
            <w:pPr>
              <w:pStyle w:val="TAL"/>
              <w:rPr>
                <w:sz w:val="16"/>
                <w:szCs w:val="16"/>
                <w:lang w:eastAsia="en-US"/>
              </w:rPr>
            </w:pPr>
            <w:r w:rsidRPr="00A564B4">
              <w:rPr>
                <w:sz w:val="16"/>
                <w:szCs w:val="16"/>
                <w:lang w:eastAsia="en-US"/>
              </w:rPr>
              <w:t>R5-125251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983F69" w14:textId="77777777" w:rsidR="00081D7B" w:rsidRPr="00A564B4" w:rsidRDefault="00081D7B" w:rsidP="00600F51">
            <w:pPr>
              <w:pStyle w:val="TAL"/>
              <w:rPr>
                <w:sz w:val="16"/>
                <w:szCs w:val="16"/>
                <w:lang w:eastAsia="en-US"/>
              </w:rPr>
            </w:pPr>
            <w:r w:rsidRPr="00A564B4">
              <w:rPr>
                <w:sz w:val="16"/>
                <w:szCs w:val="16"/>
                <w:lang w:eastAsia="en-US"/>
              </w:rPr>
              <w:t>0075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C58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8AED05" w14:textId="77777777" w:rsidR="00081D7B" w:rsidRPr="00A564B4" w:rsidRDefault="00081D7B" w:rsidP="00600F51">
            <w:pPr>
              <w:pStyle w:val="TAL"/>
              <w:rPr>
                <w:sz w:val="16"/>
                <w:szCs w:val="16"/>
                <w:lang w:eastAsia="en-US"/>
              </w:rPr>
            </w:pPr>
            <w:r w:rsidRPr="00A564B4">
              <w:rPr>
                <w:sz w:val="16"/>
                <w:szCs w:val="16"/>
                <w:lang w:eastAsia="en-US"/>
              </w:rPr>
              <w:t>Removing FGI bit 5 from section four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B39596"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E5AE3"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34911E4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116A36"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2456AF"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E52D7" w14:textId="77777777" w:rsidR="00081D7B" w:rsidRPr="00A564B4" w:rsidRDefault="00081D7B" w:rsidP="00600F51">
            <w:pPr>
              <w:pStyle w:val="TAL"/>
              <w:rPr>
                <w:sz w:val="16"/>
                <w:szCs w:val="16"/>
                <w:lang w:eastAsia="en-US"/>
              </w:rPr>
            </w:pPr>
            <w:r w:rsidRPr="00A564B4">
              <w:rPr>
                <w:sz w:val="16"/>
                <w:szCs w:val="16"/>
                <w:lang w:eastAsia="en-US"/>
              </w:rPr>
              <w:t>R5-125390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5CBEB8" w14:textId="77777777" w:rsidR="00081D7B" w:rsidRPr="00A564B4" w:rsidRDefault="00081D7B" w:rsidP="00600F51">
            <w:pPr>
              <w:pStyle w:val="TAL"/>
              <w:rPr>
                <w:sz w:val="16"/>
                <w:szCs w:val="16"/>
                <w:lang w:eastAsia="en-US"/>
              </w:rPr>
            </w:pPr>
            <w:r w:rsidRPr="00A564B4">
              <w:rPr>
                <w:sz w:val="16"/>
                <w:szCs w:val="16"/>
                <w:lang w:eastAsia="en-US"/>
              </w:rPr>
              <w:t>0076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D970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79685" w14:textId="77777777" w:rsidR="00081D7B" w:rsidRPr="00A564B4" w:rsidRDefault="00081D7B" w:rsidP="00600F51">
            <w:pPr>
              <w:pStyle w:val="TAL"/>
              <w:rPr>
                <w:sz w:val="16"/>
                <w:szCs w:val="16"/>
                <w:lang w:eastAsia="en-US"/>
              </w:rPr>
            </w:pPr>
            <w:r w:rsidRPr="00A564B4">
              <w:rPr>
                <w:sz w:val="16"/>
                <w:szCs w:val="16"/>
                <w:lang w:eastAsia="en-US"/>
              </w:rPr>
              <w:t>Adding bands 28 and 44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06683F"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2382"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0CF334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433A92"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2AD66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6FB4FC" w14:textId="77777777" w:rsidR="00081D7B" w:rsidRPr="00A564B4" w:rsidRDefault="00081D7B" w:rsidP="00600F51">
            <w:pPr>
              <w:pStyle w:val="TAL"/>
              <w:rPr>
                <w:sz w:val="16"/>
                <w:szCs w:val="16"/>
                <w:lang w:eastAsia="en-US"/>
              </w:rPr>
            </w:pPr>
            <w:r w:rsidRPr="00A564B4">
              <w:rPr>
                <w:sz w:val="16"/>
                <w:szCs w:val="16"/>
                <w:lang w:eastAsia="en-US"/>
              </w:rPr>
              <w:t>R5-125821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7F0EA6" w14:textId="77777777" w:rsidR="00081D7B" w:rsidRPr="00A564B4" w:rsidRDefault="00081D7B" w:rsidP="00600F51">
            <w:pPr>
              <w:pStyle w:val="TAL"/>
              <w:rPr>
                <w:sz w:val="16"/>
                <w:szCs w:val="16"/>
                <w:lang w:eastAsia="en-US"/>
              </w:rPr>
            </w:pPr>
            <w:r w:rsidRPr="00A564B4">
              <w:rPr>
                <w:sz w:val="16"/>
                <w:szCs w:val="16"/>
                <w:lang w:eastAsia="en-US"/>
              </w:rPr>
              <w:t>0077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CD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1EF140" w14:textId="77777777" w:rsidR="00081D7B" w:rsidRPr="00A564B4" w:rsidRDefault="00081D7B" w:rsidP="00600F51">
            <w:pPr>
              <w:pStyle w:val="TAL"/>
              <w:rPr>
                <w:sz w:val="16"/>
                <w:szCs w:val="16"/>
                <w:lang w:eastAsia="en-US"/>
              </w:rPr>
            </w:pPr>
            <w:r w:rsidRPr="00A564B4">
              <w:rPr>
                <w:sz w:val="16"/>
                <w:szCs w:val="16"/>
                <w:lang w:eastAsia="en-US"/>
              </w:rPr>
              <w:t>Correction to Additional Information for RRM 4.3.4.3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A0E6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82DD5"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FE290D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22764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F66EA"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BC0DE7" w14:textId="77777777" w:rsidR="00081D7B" w:rsidRPr="00A564B4" w:rsidRDefault="00081D7B" w:rsidP="00600F51">
            <w:pPr>
              <w:pStyle w:val="TAL"/>
              <w:rPr>
                <w:sz w:val="16"/>
                <w:szCs w:val="16"/>
                <w:lang w:eastAsia="en-US"/>
              </w:rPr>
            </w:pPr>
            <w:r w:rsidRPr="00A564B4">
              <w:rPr>
                <w:sz w:val="16"/>
                <w:szCs w:val="16"/>
                <w:lang w:eastAsia="en-US"/>
              </w:rPr>
              <w:t>R5-125833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E2A2A" w14:textId="77777777" w:rsidR="00081D7B" w:rsidRPr="00A564B4" w:rsidRDefault="00081D7B" w:rsidP="00600F51">
            <w:pPr>
              <w:pStyle w:val="TAL"/>
              <w:rPr>
                <w:sz w:val="16"/>
                <w:szCs w:val="16"/>
                <w:lang w:eastAsia="en-US"/>
              </w:rPr>
            </w:pPr>
            <w:r w:rsidRPr="00A564B4">
              <w:rPr>
                <w:sz w:val="16"/>
                <w:szCs w:val="16"/>
                <w:lang w:eastAsia="en-US"/>
              </w:rPr>
              <w:t>0078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545F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1A8D1" w14:textId="77777777" w:rsidR="00081D7B" w:rsidRPr="00A564B4" w:rsidRDefault="00081D7B" w:rsidP="00600F51">
            <w:pPr>
              <w:pStyle w:val="TAL"/>
              <w:rPr>
                <w:sz w:val="16"/>
                <w:szCs w:val="16"/>
                <w:lang w:eastAsia="en-US"/>
              </w:rPr>
            </w:pPr>
            <w:r w:rsidRPr="00A564B4">
              <w:rPr>
                <w:sz w:val="16"/>
                <w:szCs w:val="16"/>
                <w:lang w:eastAsia="en-US"/>
              </w:rPr>
              <w:t>Introduction of Band 27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162D8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DE229C"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606A2A2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DB5D9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A29A1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FE2039" w14:textId="77777777" w:rsidR="00081D7B" w:rsidRPr="00A564B4" w:rsidRDefault="00081D7B" w:rsidP="00600F51">
            <w:pPr>
              <w:pStyle w:val="TAL"/>
              <w:rPr>
                <w:sz w:val="16"/>
                <w:szCs w:val="16"/>
                <w:lang w:eastAsia="en-US"/>
              </w:rPr>
            </w:pPr>
            <w:r w:rsidRPr="00A564B4">
              <w:rPr>
                <w:sz w:val="16"/>
                <w:szCs w:val="16"/>
                <w:lang w:eastAsia="en-US"/>
              </w:rPr>
              <w:t>R5-125836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2709A4" w14:textId="77777777" w:rsidR="00081D7B" w:rsidRPr="00A564B4" w:rsidRDefault="00081D7B" w:rsidP="00600F51">
            <w:pPr>
              <w:pStyle w:val="TAL"/>
              <w:rPr>
                <w:sz w:val="16"/>
                <w:szCs w:val="16"/>
                <w:lang w:eastAsia="en-US"/>
              </w:rPr>
            </w:pPr>
            <w:r w:rsidRPr="00A564B4">
              <w:rPr>
                <w:sz w:val="16"/>
                <w:szCs w:val="16"/>
                <w:lang w:eastAsia="en-US"/>
              </w:rPr>
              <w:t>0079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9B7B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A9B5C"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270033"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6D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23D71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DF949F"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5870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A0DA1" w14:textId="77777777" w:rsidR="00081D7B" w:rsidRPr="00A564B4" w:rsidRDefault="00081D7B" w:rsidP="00600F51">
            <w:pPr>
              <w:pStyle w:val="TAL"/>
              <w:rPr>
                <w:sz w:val="16"/>
                <w:szCs w:val="16"/>
                <w:lang w:eastAsia="en-US"/>
              </w:rPr>
            </w:pPr>
            <w:r w:rsidRPr="00A564B4">
              <w:rPr>
                <w:sz w:val="16"/>
                <w:szCs w:val="16"/>
                <w:lang w:eastAsia="en-US"/>
              </w:rPr>
              <w:t>R5-125920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9BD85" w14:textId="77777777" w:rsidR="00081D7B" w:rsidRPr="00A564B4" w:rsidRDefault="00081D7B" w:rsidP="00600F51">
            <w:pPr>
              <w:pStyle w:val="TAL"/>
              <w:rPr>
                <w:sz w:val="16"/>
                <w:szCs w:val="16"/>
                <w:lang w:eastAsia="en-US"/>
              </w:rPr>
            </w:pPr>
            <w:r w:rsidRPr="00A564B4">
              <w:rPr>
                <w:sz w:val="16"/>
                <w:szCs w:val="16"/>
                <w:lang w:eastAsia="en-US"/>
              </w:rPr>
              <w:t>0080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85D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BB9EF6" w14:textId="77777777" w:rsidR="00081D7B" w:rsidRPr="00A564B4" w:rsidRDefault="00081D7B" w:rsidP="00600F51">
            <w:pPr>
              <w:pStyle w:val="TAL"/>
              <w:rPr>
                <w:sz w:val="16"/>
                <w:szCs w:val="16"/>
                <w:lang w:eastAsia="en-US"/>
              </w:rPr>
            </w:pPr>
            <w:r w:rsidRPr="00A564B4">
              <w:rPr>
                <w:sz w:val="16"/>
                <w:szCs w:val="16"/>
                <w:lang w:eastAsia="en-US"/>
              </w:rPr>
              <w:t>Applicability removal of RRM TC8.12.1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CDF7D2"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8F7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7A0DDD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2DCE9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5BF8E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68CBFF" w14:textId="77777777" w:rsidR="00081D7B" w:rsidRPr="00A564B4" w:rsidRDefault="00081D7B" w:rsidP="00600F51">
            <w:pPr>
              <w:pStyle w:val="TAL"/>
              <w:rPr>
                <w:sz w:val="16"/>
                <w:szCs w:val="16"/>
                <w:lang w:eastAsia="en-US"/>
              </w:rPr>
            </w:pPr>
            <w:r w:rsidRPr="00A564B4">
              <w:rPr>
                <w:sz w:val="16"/>
                <w:szCs w:val="16"/>
                <w:lang w:eastAsia="en-US"/>
              </w:rPr>
              <w:t>R5-126049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6EF2B" w14:textId="77777777" w:rsidR="00081D7B" w:rsidRPr="00A564B4" w:rsidRDefault="00081D7B" w:rsidP="00600F51">
            <w:pPr>
              <w:pStyle w:val="TAL"/>
              <w:rPr>
                <w:sz w:val="16"/>
                <w:szCs w:val="16"/>
                <w:lang w:eastAsia="en-US"/>
              </w:rPr>
            </w:pPr>
            <w:r w:rsidRPr="00A564B4">
              <w:rPr>
                <w:sz w:val="16"/>
                <w:szCs w:val="16"/>
                <w:lang w:eastAsia="en-US"/>
              </w:rPr>
              <w:t>0081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F236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1F3D28"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Tx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79F289"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A44CA"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6617F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E8725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761358"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D0FE38" w14:textId="77777777" w:rsidR="00081D7B" w:rsidRPr="00A564B4" w:rsidRDefault="00081D7B" w:rsidP="00600F51">
            <w:pPr>
              <w:pStyle w:val="TAL"/>
              <w:rPr>
                <w:sz w:val="16"/>
                <w:szCs w:val="16"/>
                <w:lang w:eastAsia="en-US"/>
              </w:rPr>
            </w:pPr>
            <w:r w:rsidRPr="00A564B4">
              <w:rPr>
                <w:sz w:val="16"/>
                <w:szCs w:val="16"/>
                <w:lang w:eastAsia="en-US"/>
              </w:rPr>
              <w:t>R5-124138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59B42" w14:textId="77777777" w:rsidR="00081D7B" w:rsidRPr="00A564B4" w:rsidRDefault="00081D7B" w:rsidP="00600F51">
            <w:pPr>
              <w:pStyle w:val="TAL"/>
              <w:rPr>
                <w:sz w:val="16"/>
                <w:szCs w:val="16"/>
                <w:lang w:eastAsia="en-US"/>
              </w:rPr>
            </w:pPr>
            <w:r w:rsidRPr="00A564B4">
              <w:rPr>
                <w:sz w:val="16"/>
                <w:szCs w:val="16"/>
                <w:lang w:eastAsia="en-US"/>
              </w:rPr>
              <w:t>0082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228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B4F0C"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Performance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D450B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9F9D1"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17E2676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5C6AAE"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7595A3"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FA74F1" w14:textId="77777777" w:rsidR="00081D7B" w:rsidRPr="00A564B4" w:rsidRDefault="00081D7B" w:rsidP="00600F51">
            <w:pPr>
              <w:pStyle w:val="TAL"/>
              <w:rPr>
                <w:sz w:val="16"/>
                <w:szCs w:val="16"/>
                <w:lang w:eastAsia="en-US"/>
              </w:rPr>
            </w:pPr>
            <w:r w:rsidRPr="00A564B4">
              <w:rPr>
                <w:sz w:val="16"/>
                <w:szCs w:val="16"/>
                <w:lang w:eastAsia="en-US"/>
              </w:rPr>
              <w:t>R5-124168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651C97" w14:textId="77777777" w:rsidR="00081D7B" w:rsidRPr="00A564B4" w:rsidRDefault="00081D7B" w:rsidP="00600F51">
            <w:pPr>
              <w:pStyle w:val="TAL"/>
              <w:rPr>
                <w:sz w:val="16"/>
                <w:szCs w:val="16"/>
                <w:lang w:eastAsia="en-US"/>
              </w:rPr>
            </w:pPr>
            <w:r w:rsidRPr="00A564B4">
              <w:rPr>
                <w:sz w:val="16"/>
                <w:szCs w:val="16"/>
                <w:lang w:eastAsia="en-US"/>
              </w:rPr>
              <w:t>0083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69AE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7280A4"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BDE7C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72743F"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4D67664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A4F3E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2E45A1"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32015C" w14:textId="77777777" w:rsidR="00081D7B" w:rsidRPr="00A564B4" w:rsidRDefault="00081D7B" w:rsidP="00600F51">
            <w:pPr>
              <w:pStyle w:val="TAL"/>
              <w:rPr>
                <w:sz w:val="16"/>
                <w:szCs w:val="16"/>
                <w:lang w:eastAsia="en-US"/>
              </w:rPr>
            </w:pPr>
            <w:r w:rsidRPr="00A564B4">
              <w:rPr>
                <w:sz w:val="16"/>
                <w:szCs w:val="16"/>
                <w:lang w:eastAsia="en-US"/>
              </w:rPr>
              <w:t>R5-124169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6B1863" w14:textId="77777777" w:rsidR="00081D7B" w:rsidRPr="00A564B4" w:rsidRDefault="00081D7B" w:rsidP="00600F51">
            <w:pPr>
              <w:pStyle w:val="TAL"/>
              <w:rPr>
                <w:sz w:val="16"/>
                <w:szCs w:val="16"/>
                <w:lang w:eastAsia="en-US"/>
              </w:rPr>
            </w:pPr>
            <w:r w:rsidRPr="00A564B4">
              <w:rPr>
                <w:sz w:val="16"/>
                <w:szCs w:val="16"/>
                <w:lang w:eastAsia="en-US"/>
              </w:rPr>
              <w:t>0084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9372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A4925" w14:textId="77777777" w:rsidR="00081D7B" w:rsidRPr="00A564B4" w:rsidRDefault="00081D7B" w:rsidP="00600F51">
            <w:pPr>
              <w:pStyle w:val="TAL"/>
              <w:rPr>
                <w:sz w:val="16"/>
                <w:szCs w:val="16"/>
                <w:lang w:eastAsia="en-US"/>
              </w:rPr>
            </w:pPr>
            <w:r w:rsidRPr="00A564B4">
              <w:rPr>
                <w:sz w:val="16"/>
                <w:szCs w:val="16"/>
                <w:lang w:eastAsia="en-US"/>
              </w:rPr>
              <w:t>Applicability for new RRM CA related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F4E018"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45AF6B"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8439E5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CB736F"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18214C"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22E63" w14:textId="77777777" w:rsidR="00081D7B" w:rsidRPr="00A564B4" w:rsidRDefault="00081D7B" w:rsidP="00600F51">
            <w:pPr>
              <w:pStyle w:val="TAL"/>
              <w:rPr>
                <w:sz w:val="16"/>
                <w:szCs w:val="16"/>
                <w:lang w:eastAsia="en-US"/>
              </w:rPr>
            </w:pPr>
            <w:r w:rsidRPr="00A564B4">
              <w:rPr>
                <w:sz w:val="16"/>
                <w:szCs w:val="16"/>
                <w:lang w:eastAsia="en-US"/>
              </w:rPr>
              <w:t>R5-130177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A5445" w14:textId="77777777" w:rsidR="00081D7B" w:rsidRPr="00A564B4" w:rsidRDefault="00081D7B" w:rsidP="00600F51">
            <w:pPr>
              <w:pStyle w:val="TAL"/>
              <w:rPr>
                <w:sz w:val="16"/>
                <w:szCs w:val="16"/>
                <w:lang w:eastAsia="en-US"/>
              </w:rPr>
            </w:pPr>
            <w:r w:rsidRPr="00A564B4">
              <w:rPr>
                <w:sz w:val="16"/>
                <w:szCs w:val="16"/>
                <w:lang w:eastAsia="en-US"/>
              </w:rPr>
              <w:t>0085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FBF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6CC733" w14:textId="77777777" w:rsidR="00081D7B" w:rsidRPr="00A564B4" w:rsidRDefault="00081D7B" w:rsidP="00600F51">
            <w:pPr>
              <w:pStyle w:val="TAL"/>
              <w:rPr>
                <w:sz w:val="16"/>
                <w:szCs w:val="16"/>
                <w:lang w:eastAsia="en-US"/>
              </w:rPr>
            </w:pPr>
            <w:r w:rsidRPr="00A564B4">
              <w:rPr>
                <w:sz w:val="16"/>
                <w:szCs w:val="16"/>
                <w:lang w:eastAsia="en-US"/>
              </w:rPr>
              <w:t>Introduction of new rel-10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22D940"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5517A"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D36086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1F6F5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FE30DF"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A5A890" w14:textId="77777777" w:rsidR="00081D7B" w:rsidRPr="00A564B4" w:rsidRDefault="00081D7B" w:rsidP="00600F51">
            <w:pPr>
              <w:pStyle w:val="TAL"/>
              <w:rPr>
                <w:sz w:val="16"/>
                <w:szCs w:val="16"/>
                <w:lang w:eastAsia="en-US"/>
              </w:rPr>
            </w:pPr>
            <w:r w:rsidRPr="00A564B4">
              <w:rPr>
                <w:sz w:val="16"/>
                <w:szCs w:val="16"/>
                <w:lang w:eastAsia="en-US"/>
              </w:rPr>
              <w:t>R5-130297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407613" w14:textId="77777777" w:rsidR="00081D7B" w:rsidRPr="00A564B4" w:rsidRDefault="00081D7B" w:rsidP="00600F51">
            <w:pPr>
              <w:pStyle w:val="TAL"/>
              <w:rPr>
                <w:sz w:val="16"/>
                <w:szCs w:val="16"/>
                <w:lang w:eastAsia="en-US"/>
              </w:rPr>
            </w:pPr>
            <w:r w:rsidRPr="00A564B4">
              <w:rPr>
                <w:sz w:val="16"/>
                <w:szCs w:val="16"/>
                <w:lang w:eastAsia="en-US"/>
              </w:rPr>
              <w:t>0086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FEA7F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7EB2AE" w14:textId="77777777" w:rsidR="00081D7B" w:rsidRPr="00A564B4" w:rsidRDefault="00081D7B" w:rsidP="00600F51">
            <w:pPr>
              <w:pStyle w:val="TAL"/>
              <w:rPr>
                <w:sz w:val="16"/>
                <w:szCs w:val="16"/>
                <w:lang w:eastAsia="en-US"/>
              </w:rPr>
            </w:pPr>
            <w:r w:rsidRPr="00A564B4">
              <w:rPr>
                <w:sz w:val="16"/>
                <w:szCs w:val="16"/>
                <w:lang w:eastAsia="en-US"/>
              </w:rPr>
              <w:t>Introduction of eDL-MIMO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999208"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84080F"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2C493F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ED596C"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8C3D67"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1C88F7" w14:textId="77777777" w:rsidR="00081D7B" w:rsidRPr="00A564B4" w:rsidRDefault="00081D7B" w:rsidP="00600F51">
            <w:pPr>
              <w:pStyle w:val="TAL"/>
              <w:rPr>
                <w:sz w:val="16"/>
                <w:szCs w:val="16"/>
                <w:lang w:eastAsia="en-US"/>
              </w:rPr>
            </w:pPr>
            <w:r w:rsidRPr="00A564B4">
              <w:rPr>
                <w:sz w:val="16"/>
                <w:szCs w:val="16"/>
                <w:lang w:eastAsia="en-US"/>
              </w:rPr>
              <w:t>R5-130306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BF1877" w14:textId="77777777" w:rsidR="00081D7B" w:rsidRPr="00A564B4" w:rsidRDefault="00081D7B" w:rsidP="00600F51">
            <w:pPr>
              <w:pStyle w:val="TAL"/>
              <w:rPr>
                <w:sz w:val="16"/>
                <w:szCs w:val="16"/>
                <w:lang w:eastAsia="en-US"/>
              </w:rPr>
            </w:pPr>
            <w:r w:rsidRPr="00A564B4">
              <w:rPr>
                <w:sz w:val="16"/>
                <w:szCs w:val="16"/>
                <w:lang w:eastAsia="en-US"/>
              </w:rPr>
              <w:t>0087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1A51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7F454"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50D6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7F64C2"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4ADC0AF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159686"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C4CAE"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5652F4" w14:textId="77777777" w:rsidR="00081D7B" w:rsidRPr="00A564B4" w:rsidRDefault="00081D7B" w:rsidP="00600F51">
            <w:pPr>
              <w:pStyle w:val="TAL"/>
              <w:rPr>
                <w:sz w:val="16"/>
                <w:szCs w:val="16"/>
                <w:lang w:eastAsia="en-US"/>
              </w:rPr>
            </w:pPr>
            <w:r w:rsidRPr="00A564B4">
              <w:rPr>
                <w:sz w:val="16"/>
                <w:szCs w:val="16"/>
                <w:lang w:eastAsia="en-US"/>
              </w:rPr>
              <w:t>R5-130445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B926C5" w14:textId="77777777" w:rsidR="00081D7B" w:rsidRPr="00A564B4" w:rsidRDefault="00081D7B" w:rsidP="00600F51">
            <w:pPr>
              <w:pStyle w:val="TAL"/>
              <w:rPr>
                <w:sz w:val="16"/>
                <w:szCs w:val="16"/>
                <w:lang w:eastAsia="en-US"/>
              </w:rPr>
            </w:pPr>
            <w:r w:rsidRPr="00A564B4">
              <w:rPr>
                <w:sz w:val="16"/>
                <w:szCs w:val="16"/>
                <w:lang w:eastAsia="en-US"/>
              </w:rPr>
              <w:t>0090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111C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6CDE75" w14:textId="77777777" w:rsidR="00081D7B" w:rsidRPr="00A564B4" w:rsidRDefault="00081D7B" w:rsidP="00600F51">
            <w:pPr>
              <w:pStyle w:val="TAL"/>
              <w:rPr>
                <w:sz w:val="16"/>
                <w:szCs w:val="16"/>
                <w:lang w:eastAsia="en-US"/>
              </w:rPr>
            </w:pPr>
            <w:r w:rsidRPr="00A564B4">
              <w:rPr>
                <w:sz w:val="16"/>
                <w:szCs w:val="16"/>
                <w:lang w:eastAsia="en-US"/>
              </w:rPr>
              <w:t>Correction to CA physical layer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9F04E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BAF97"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20793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9EBBFD"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9ED39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748DA" w14:textId="77777777" w:rsidR="00081D7B" w:rsidRPr="00A564B4" w:rsidRDefault="00081D7B" w:rsidP="00600F51">
            <w:pPr>
              <w:pStyle w:val="TAL"/>
              <w:rPr>
                <w:sz w:val="16"/>
                <w:szCs w:val="16"/>
                <w:lang w:eastAsia="en-US"/>
              </w:rPr>
            </w:pPr>
            <w:r w:rsidRPr="00A564B4">
              <w:rPr>
                <w:sz w:val="16"/>
                <w:szCs w:val="16"/>
                <w:lang w:eastAsia="en-US"/>
              </w:rPr>
              <w:t>R5-130464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22B19C" w14:textId="77777777" w:rsidR="00081D7B" w:rsidRPr="00A564B4" w:rsidRDefault="00081D7B" w:rsidP="00600F51">
            <w:pPr>
              <w:pStyle w:val="TAL"/>
              <w:rPr>
                <w:sz w:val="16"/>
                <w:szCs w:val="16"/>
                <w:lang w:eastAsia="en-US"/>
              </w:rPr>
            </w:pPr>
            <w:r w:rsidRPr="00A564B4">
              <w:rPr>
                <w:sz w:val="16"/>
                <w:szCs w:val="16"/>
                <w:lang w:eastAsia="en-US"/>
              </w:rPr>
              <w:t>0091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045C0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C4945" w14:textId="77777777" w:rsidR="00081D7B" w:rsidRPr="00A564B4" w:rsidRDefault="00081D7B" w:rsidP="00600F51">
            <w:pPr>
              <w:pStyle w:val="TAL"/>
              <w:rPr>
                <w:sz w:val="16"/>
                <w:szCs w:val="16"/>
                <w:lang w:eastAsia="en-US"/>
              </w:rPr>
            </w:pPr>
            <w:r w:rsidRPr="00A564B4">
              <w:rPr>
                <w:sz w:val="16"/>
                <w:szCs w:val="16"/>
                <w:lang w:eastAsia="en-US"/>
              </w:rPr>
              <w:t>Correction of FGI bit 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3C12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3583A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3B9C54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B27171"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6AAA8"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DC81E" w14:textId="77777777" w:rsidR="00081D7B" w:rsidRPr="00A564B4" w:rsidRDefault="00081D7B" w:rsidP="00600F51">
            <w:pPr>
              <w:pStyle w:val="TAL"/>
              <w:rPr>
                <w:sz w:val="16"/>
                <w:szCs w:val="16"/>
                <w:lang w:eastAsia="en-US"/>
              </w:rPr>
            </w:pPr>
            <w:r w:rsidRPr="00A564B4">
              <w:rPr>
                <w:sz w:val="16"/>
                <w:szCs w:val="16"/>
                <w:lang w:eastAsia="en-US"/>
              </w:rPr>
              <w:t>R5-130802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325FB" w14:textId="77777777" w:rsidR="00081D7B" w:rsidRPr="00A564B4" w:rsidRDefault="00081D7B" w:rsidP="00600F51">
            <w:pPr>
              <w:pStyle w:val="TAL"/>
              <w:rPr>
                <w:sz w:val="16"/>
                <w:szCs w:val="16"/>
                <w:lang w:eastAsia="en-US"/>
              </w:rPr>
            </w:pPr>
            <w:r w:rsidRPr="00A564B4">
              <w:rPr>
                <w:sz w:val="16"/>
                <w:szCs w:val="16"/>
                <w:lang w:eastAsia="en-US"/>
              </w:rPr>
              <w:t>0092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C4C4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23DEE" w14:textId="77777777" w:rsidR="00081D7B" w:rsidRPr="00A564B4" w:rsidRDefault="00081D7B" w:rsidP="00600F51">
            <w:pPr>
              <w:pStyle w:val="TAL"/>
              <w:rPr>
                <w:sz w:val="16"/>
                <w:szCs w:val="16"/>
                <w:lang w:eastAsia="en-US"/>
              </w:rPr>
            </w:pPr>
            <w:r w:rsidRPr="00A564B4">
              <w:rPr>
                <w:sz w:val="16"/>
                <w:szCs w:val="16"/>
                <w:lang w:eastAsia="en-US"/>
              </w:rPr>
              <w:t>Addition of applicability for RRM TCs 9.1.7.1 and 9.1.7.2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2E9C1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61263"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67D711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1B7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846B0"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CD4E1" w14:textId="77777777" w:rsidR="00081D7B" w:rsidRPr="00A564B4" w:rsidRDefault="00081D7B" w:rsidP="00600F51">
            <w:pPr>
              <w:pStyle w:val="TAL"/>
              <w:rPr>
                <w:sz w:val="16"/>
                <w:szCs w:val="16"/>
                <w:lang w:eastAsia="en-US"/>
              </w:rPr>
            </w:pPr>
            <w:r w:rsidRPr="00A564B4">
              <w:rPr>
                <w:sz w:val="16"/>
                <w:szCs w:val="16"/>
                <w:lang w:eastAsia="en-US"/>
              </w:rPr>
              <w:t>R5-130807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FC12F" w14:textId="77777777" w:rsidR="00081D7B" w:rsidRPr="00A564B4" w:rsidRDefault="00081D7B" w:rsidP="00600F51">
            <w:pPr>
              <w:pStyle w:val="TAL"/>
              <w:rPr>
                <w:sz w:val="16"/>
                <w:szCs w:val="16"/>
                <w:lang w:eastAsia="en-US"/>
              </w:rPr>
            </w:pPr>
            <w:r w:rsidRPr="00A564B4">
              <w:rPr>
                <w:sz w:val="16"/>
                <w:szCs w:val="16"/>
                <w:lang w:eastAsia="en-US"/>
              </w:rPr>
              <w:t>0093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F315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82DE50" w14:textId="77777777" w:rsidR="00081D7B" w:rsidRPr="00A564B4" w:rsidRDefault="00081D7B" w:rsidP="00600F51">
            <w:pPr>
              <w:pStyle w:val="TAL"/>
              <w:rPr>
                <w:sz w:val="16"/>
                <w:szCs w:val="16"/>
                <w:lang w:eastAsia="en-US"/>
              </w:rPr>
            </w:pPr>
            <w:r w:rsidRPr="00A564B4">
              <w:rPr>
                <w:sz w:val="16"/>
                <w:szCs w:val="16"/>
                <w:lang w:eastAsia="en-US"/>
              </w:rPr>
              <w:t>Applicability correction to Spurious emission band UE co-existence(36.521-2)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97876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31E97B"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D49442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D80093"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ADFD2"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893BA8" w14:textId="77777777" w:rsidR="00081D7B" w:rsidRPr="00A564B4" w:rsidRDefault="00081D7B" w:rsidP="00600F51">
            <w:pPr>
              <w:pStyle w:val="TAL"/>
              <w:rPr>
                <w:sz w:val="16"/>
                <w:szCs w:val="16"/>
                <w:lang w:eastAsia="en-US"/>
              </w:rPr>
            </w:pPr>
            <w:r w:rsidRPr="00A564B4">
              <w:rPr>
                <w:sz w:val="16"/>
                <w:szCs w:val="16"/>
                <w:lang w:eastAsia="en-US"/>
              </w:rPr>
              <w:t>R5-130997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C250A1" w14:textId="77777777" w:rsidR="00081D7B" w:rsidRPr="00A564B4" w:rsidRDefault="00081D7B" w:rsidP="00600F51">
            <w:pPr>
              <w:pStyle w:val="TAL"/>
              <w:rPr>
                <w:sz w:val="16"/>
                <w:szCs w:val="16"/>
                <w:lang w:eastAsia="en-US"/>
              </w:rPr>
            </w:pPr>
            <w:r w:rsidRPr="00A564B4">
              <w:rPr>
                <w:sz w:val="16"/>
                <w:szCs w:val="16"/>
                <w:lang w:eastAsia="en-US"/>
              </w:rPr>
              <w:t>0098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C1DF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362862" w14:textId="77777777" w:rsidR="00081D7B" w:rsidRPr="00A564B4" w:rsidRDefault="00081D7B" w:rsidP="00600F51">
            <w:pPr>
              <w:pStyle w:val="TAL"/>
              <w:rPr>
                <w:sz w:val="16"/>
                <w:szCs w:val="16"/>
                <w:lang w:eastAsia="en-US"/>
              </w:rPr>
            </w:pPr>
            <w:r w:rsidRPr="00A564B4">
              <w:rPr>
                <w:sz w:val="16"/>
                <w:szCs w:val="16"/>
                <w:lang w:eastAsia="en-US"/>
              </w:rPr>
              <w:t>Addition of applicability statement for 6 new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7EC0D"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E78E4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FB6F65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C885A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B35D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CAC4E" w14:textId="77777777" w:rsidR="00081D7B" w:rsidRPr="00A564B4" w:rsidRDefault="00081D7B" w:rsidP="00600F51">
            <w:pPr>
              <w:pStyle w:val="TAL"/>
              <w:rPr>
                <w:sz w:val="16"/>
                <w:szCs w:val="16"/>
                <w:lang w:eastAsia="en-US"/>
              </w:rPr>
            </w:pPr>
            <w:r w:rsidRPr="00A564B4">
              <w:rPr>
                <w:sz w:val="16"/>
                <w:szCs w:val="16"/>
                <w:lang w:eastAsia="en-US"/>
              </w:rPr>
              <w:t>R5-130375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3AFF35" w14:textId="77777777" w:rsidR="00081D7B" w:rsidRPr="00A564B4" w:rsidRDefault="00081D7B" w:rsidP="00600F51">
            <w:pPr>
              <w:pStyle w:val="TAL"/>
              <w:rPr>
                <w:sz w:val="16"/>
                <w:szCs w:val="16"/>
                <w:lang w:eastAsia="en-US"/>
              </w:rPr>
            </w:pPr>
            <w:r w:rsidRPr="00A564B4">
              <w:rPr>
                <w:sz w:val="16"/>
                <w:szCs w:val="16"/>
                <w:lang w:eastAsia="en-US"/>
              </w:rPr>
              <w:t>0088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5D6A0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BA275F"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55FA0"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B242BD"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92BA24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148155"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B24FC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AA6997" w14:textId="77777777" w:rsidR="00081D7B" w:rsidRPr="00A564B4" w:rsidRDefault="00081D7B" w:rsidP="00600F51">
            <w:pPr>
              <w:pStyle w:val="TAL"/>
              <w:rPr>
                <w:sz w:val="16"/>
                <w:szCs w:val="16"/>
                <w:lang w:eastAsia="en-US"/>
              </w:rPr>
            </w:pPr>
            <w:r w:rsidRPr="00A564B4">
              <w:rPr>
                <w:sz w:val="16"/>
                <w:szCs w:val="16"/>
                <w:lang w:eastAsia="en-US"/>
              </w:rPr>
              <w:t>R5-130379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A1B4D2" w14:textId="77777777" w:rsidR="00081D7B" w:rsidRPr="00A564B4" w:rsidRDefault="00081D7B" w:rsidP="00600F51">
            <w:pPr>
              <w:pStyle w:val="TAL"/>
              <w:rPr>
                <w:sz w:val="16"/>
                <w:szCs w:val="16"/>
                <w:lang w:eastAsia="en-US"/>
              </w:rPr>
            </w:pPr>
            <w:r w:rsidRPr="00A564B4">
              <w:rPr>
                <w:sz w:val="16"/>
                <w:szCs w:val="16"/>
                <w:lang w:eastAsia="en-US"/>
              </w:rPr>
              <w:t>0089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2DC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FFECC"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DEC35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F86AF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0CEEA8C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FE3C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268A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51306" w14:textId="77777777" w:rsidR="00081D7B" w:rsidRPr="00A564B4" w:rsidRDefault="00081D7B" w:rsidP="00600F51">
            <w:pPr>
              <w:pStyle w:val="TAL"/>
              <w:rPr>
                <w:sz w:val="16"/>
                <w:szCs w:val="16"/>
                <w:lang w:eastAsia="en-US"/>
              </w:rPr>
            </w:pPr>
            <w:r w:rsidRPr="00A564B4">
              <w:rPr>
                <w:sz w:val="16"/>
                <w:szCs w:val="16"/>
                <w:lang w:eastAsia="en-US"/>
              </w:rPr>
              <w:t>R5-130927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7B6E7" w14:textId="77777777" w:rsidR="00081D7B" w:rsidRPr="00A564B4" w:rsidRDefault="00081D7B" w:rsidP="00600F51">
            <w:pPr>
              <w:pStyle w:val="TAL"/>
              <w:rPr>
                <w:sz w:val="16"/>
                <w:szCs w:val="16"/>
                <w:lang w:eastAsia="en-US"/>
              </w:rPr>
            </w:pPr>
            <w:r w:rsidRPr="00A564B4">
              <w:rPr>
                <w:sz w:val="16"/>
                <w:szCs w:val="16"/>
                <w:lang w:eastAsia="en-US"/>
              </w:rPr>
              <w:t>0094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C0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0119E" w14:textId="77777777" w:rsidR="00081D7B" w:rsidRPr="00A564B4" w:rsidRDefault="00081D7B" w:rsidP="00600F51">
            <w:pPr>
              <w:pStyle w:val="TAL"/>
              <w:rPr>
                <w:sz w:val="16"/>
                <w:szCs w:val="16"/>
                <w:lang w:eastAsia="en-US"/>
              </w:rPr>
            </w:pPr>
            <w:r w:rsidRPr="00A564B4">
              <w:rPr>
                <w:sz w:val="16"/>
                <w:szCs w:val="16"/>
                <w:lang w:eastAsia="en-US"/>
              </w:rPr>
              <w:t>Updates on the supported CA configurations for CA_38, CA_3-7 and CA_7-20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E0D1AF"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D9070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6BA28CB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CE88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69F84"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253B6" w14:textId="77777777" w:rsidR="00081D7B" w:rsidRPr="00A564B4" w:rsidRDefault="00081D7B" w:rsidP="00600F51">
            <w:pPr>
              <w:pStyle w:val="TAL"/>
              <w:rPr>
                <w:sz w:val="16"/>
                <w:szCs w:val="16"/>
                <w:lang w:eastAsia="en-US"/>
              </w:rPr>
            </w:pPr>
            <w:r w:rsidRPr="00A564B4">
              <w:rPr>
                <w:sz w:val="16"/>
                <w:szCs w:val="16"/>
                <w:lang w:eastAsia="en-US"/>
              </w:rPr>
              <w:t>R5-130928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C22EE8" w14:textId="77777777" w:rsidR="00081D7B" w:rsidRPr="00A564B4" w:rsidRDefault="00081D7B" w:rsidP="00600F51">
            <w:pPr>
              <w:pStyle w:val="TAL"/>
              <w:rPr>
                <w:sz w:val="16"/>
                <w:szCs w:val="16"/>
                <w:lang w:eastAsia="en-US"/>
              </w:rPr>
            </w:pPr>
            <w:r w:rsidRPr="00A564B4">
              <w:rPr>
                <w:sz w:val="16"/>
                <w:szCs w:val="16"/>
                <w:lang w:eastAsia="en-US"/>
              </w:rPr>
              <w:t>0095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E40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15D55" w14:textId="77777777" w:rsidR="00081D7B" w:rsidRPr="00A564B4" w:rsidRDefault="00081D7B" w:rsidP="00600F51">
            <w:pPr>
              <w:pStyle w:val="TAL"/>
              <w:rPr>
                <w:sz w:val="16"/>
                <w:szCs w:val="16"/>
                <w:lang w:eastAsia="en-US"/>
              </w:rPr>
            </w:pPr>
            <w:r w:rsidRPr="00A564B4">
              <w:rPr>
                <w:sz w:val="16"/>
                <w:szCs w:val="16"/>
                <w:lang w:eastAsia="en-US"/>
              </w:rPr>
              <w:t>Addition of CA physical layer implementation capabilities for CA_4-5 and CA_4-13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6754C"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EC259"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D1C52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FD7E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EA1676"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6CAEA5" w14:textId="77777777" w:rsidR="00081D7B" w:rsidRPr="00A564B4" w:rsidRDefault="00081D7B" w:rsidP="00600F51">
            <w:pPr>
              <w:pStyle w:val="TAL"/>
              <w:rPr>
                <w:sz w:val="16"/>
                <w:szCs w:val="16"/>
                <w:lang w:eastAsia="en-US"/>
              </w:rPr>
            </w:pPr>
            <w:r w:rsidRPr="00A564B4">
              <w:rPr>
                <w:sz w:val="16"/>
                <w:szCs w:val="16"/>
                <w:lang w:eastAsia="en-US"/>
              </w:rPr>
              <w:t>R5-130929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74BA7F" w14:textId="77777777" w:rsidR="00081D7B" w:rsidRPr="00A564B4" w:rsidRDefault="00081D7B" w:rsidP="00600F51">
            <w:pPr>
              <w:pStyle w:val="TAL"/>
              <w:rPr>
                <w:sz w:val="16"/>
                <w:szCs w:val="16"/>
                <w:lang w:eastAsia="en-US"/>
              </w:rPr>
            </w:pPr>
            <w:r w:rsidRPr="00A564B4">
              <w:rPr>
                <w:sz w:val="16"/>
                <w:szCs w:val="16"/>
                <w:lang w:eastAsia="en-US"/>
              </w:rPr>
              <w:t>0096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2369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9B4135" w14:textId="77777777" w:rsidR="00081D7B" w:rsidRPr="00A564B4" w:rsidRDefault="00081D7B" w:rsidP="00600F51">
            <w:pPr>
              <w:pStyle w:val="TAL"/>
              <w:rPr>
                <w:sz w:val="16"/>
                <w:szCs w:val="16"/>
                <w:lang w:eastAsia="en-US"/>
              </w:rPr>
            </w:pPr>
            <w:r w:rsidRPr="00A564B4">
              <w:rPr>
                <w:sz w:val="16"/>
                <w:szCs w:val="16"/>
                <w:lang w:eastAsia="en-US"/>
              </w:rPr>
              <w:t>Updates of Inter-Band CA combinations CA_3-20 and CA_2-29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21832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0E3B4"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E62DD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8C1D6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51663D"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C203B" w14:textId="77777777" w:rsidR="00081D7B" w:rsidRPr="00A564B4" w:rsidRDefault="00081D7B" w:rsidP="00600F51">
            <w:pPr>
              <w:pStyle w:val="TAL"/>
              <w:rPr>
                <w:sz w:val="16"/>
                <w:szCs w:val="16"/>
                <w:lang w:eastAsia="en-US"/>
              </w:rPr>
            </w:pPr>
            <w:r w:rsidRPr="00A564B4">
              <w:rPr>
                <w:sz w:val="16"/>
                <w:szCs w:val="16"/>
                <w:lang w:eastAsia="en-US"/>
              </w:rPr>
              <w:t>R5-130930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D4AC1" w14:textId="77777777" w:rsidR="00081D7B" w:rsidRPr="00A564B4" w:rsidRDefault="00081D7B" w:rsidP="00600F51">
            <w:pPr>
              <w:pStyle w:val="TAL"/>
              <w:rPr>
                <w:sz w:val="16"/>
                <w:szCs w:val="16"/>
                <w:lang w:eastAsia="en-US"/>
              </w:rPr>
            </w:pPr>
            <w:r w:rsidRPr="00A564B4">
              <w:rPr>
                <w:sz w:val="16"/>
                <w:szCs w:val="16"/>
                <w:lang w:eastAsia="en-US"/>
              </w:rPr>
              <w:t>0097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29A7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60E59" w14:textId="77777777" w:rsidR="00081D7B" w:rsidRPr="00A564B4" w:rsidRDefault="00081D7B" w:rsidP="00600F51">
            <w:pPr>
              <w:pStyle w:val="TAL"/>
              <w:rPr>
                <w:sz w:val="16"/>
                <w:szCs w:val="16"/>
                <w:lang w:eastAsia="en-US"/>
              </w:rPr>
            </w:pPr>
            <w:r w:rsidRPr="00A564B4">
              <w:rPr>
                <w:sz w:val="16"/>
                <w:szCs w:val="16"/>
                <w:lang w:eastAsia="en-US"/>
              </w:rPr>
              <w:t>CA_2-17 and CA_4-17 addition to supported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614053"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EDA1BF"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E7234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E98AA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78ADD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1D90A" w14:textId="77777777" w:rsidR="00081D7B" w:rsidRPr="00A564B4" w:rsidRDefault="00081D7B" w:rsidP="00600F51">
            <w:pPr>
              <w:pStyle w:val="TAL"/>
              <w:rPr>
                <w:sz w:val="16"/>
                <w:szCs w:val="16"/>
                <w:lang w:eastAsia="en-US"/>
              </w:rPr>
            </w:pPr>
            <w:r w:rsidRPr="00A564B4">
              <w:rPr>
                <w:sz w:val="16"/>
                <w:szCs w:val="16"/>
                <w:lang w:eastAsia="en-US"/>
              </w:rPr>
              <w:t>R5-131155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E0167E" w14:textId="77777777" w:rsidR="00081D7B" w:rsidRPr="00A564B4" w:rsidRDefault="00081D7B" w:rsidP="00600F51">
            <w:pPr>
              <w:pStyle w:val="TAL"/>
              <w:rPr>
                <w:sz w:val="16"/>
                <w:szCs w:val="16"/>
                <w:lang w:eastAsia="en-US"/>
              </w:rPr>
            </w:pPr>
            <w:r w:rsidRPr="00A564B4">
              <w:rPr>
                <w:sz w:val="16"/>
                <w:szCs w:val="16"/>
                <w:lang w:eastAsia="en-US"/>
              </w:rPr>
              <w:t>0100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CBD3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6B01DE" w14:textId="77777777" w:rsidR="00081D7B" w:rsidRPr="00A564B4" w:rsidRDefault="00081D7B" w:rsidP="00600F51">
            <w:pPr>
              <w:pStyle w:val="TAL"/>
              <w:rPr>
                <w:sz w:val="16"/>
                <w:szCs w:val="16"/>
                <w:lang w:eastAsia="en-US"/>
              </w:rPr>
            </w:pPr>
            <w:r w:rsidRPr="00A564B4">
              <w:rPr>
                <w:sz w:val="16"/>
                <w:szCs w:val="16"/>
                <w:lang w:eastAsia="en-US"/>
              </w:rPr>
              <w:t>Introduction of new rel-11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336B1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FB869"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F73FA1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66B0A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932D0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32B729" w14:textId="77777777" w:rsidR="00081D7B" w:rsidRPr="00A564B4" w:rsidRDefault="00081D7B" w:rsidP="00600F51">
            <w:pPr>
              <w:pStyle w:val="TAL"/>
              <w:rPr>
                <w:sz w:val="16"/>
                <w:szCs w:val="16"/>
                <w:lang w:eastAsia="en-US"/>
              </w:rPr>
            </w:pPr>
            <w:r w:rsidRPr="00A564B4">
              <w:rPr>
                <w:sz w:val="16"/>
                <w:szCs w:val="16"/>
                <w:lang w:eastAsia="en-US"/>
              </w:rPr>
              <w:t>R5-131159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A98F62" w14:textId="77777777" w:rsidR="00081D7B" w:rsidRPr="00A564B4" w:rsidRDefault="00081D7B" w:rsidP="00600F51">
            <w:pPr>
              <w:pStyle w:val="TAL"/>
              <w:rPr>
                <w:sz w:val="16"/>
                <w:szCs w:val="16"/>
                <w:lang w:eastAsia="en-US"/>
              </w:rPr>
            </w:pPr>
            <w:r w:rsidRPr="00A564B4">
              <w:rPr>
                <w:sz w:val="16"/>
                <w:szCs w:val="16"/>
                <w:lang w:eastAsia="en-US"/>
              </w:rPr>
              <w:t>0101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EEA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677F6" w14:textId="77777777" w:rsidR="00081D7B" w:rsidRPr="00A564B4" w:rsidRDefault="00081D7B" w:rsidP="00600F51">
            <w:pPr>
              <w:pStyle w:val="TAL"/>
              <w:rPr>
                <w:sz w:val="16"/>
                <w:szCs w:val="16"/>
                <w:lang w:eastAsia="en-US"/>
              </w:rPr>
            </w:pPr>
            <w:r w:rsidRPr="00A564B4">
              <w:rPr>
                <w:sz w:val="16"/>
                <w:szCs w:val="16"/>
                <w:lang w:eastAsia="en-US"/>
              </w:rPr>
              <w:t>Introduction of Maximum Input Level test case for CA (inter-band DL CA without UL CA)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4E6D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7C096"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90B1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4EBFD1"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217EE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D624B" w14:textId="77777777" w:rsidR="00081D7B" w:rsidRPr="00A564B4" w:rsidRDefault="00081D7B" w:rsidP="00600F51">
            <w:pPr>
              <w:pStyle w:val="TAL"/>
              <w:rPr>
                <w:sz w:val="16"/>
                <w:szCs w:val="16"/>
                <w:lang w:eastAsia="en-US"/>
              </w:rPr>
            </w:pPr>
            <w:r w:rsidRPr="00A564B4">
              <w:rPr>
                <w:sz w:val="16"/>
                <w:szCs w:val="16"/>
                <w:lang w:eastAsia="en-US"/>
              </w:rPr>
              <w:t>R5-131212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80A818" w14:textId="77777777" w:rsidR="00081D7B" w:rsidRPr="00A564B4" w:rsidRDefault="00081D7B" w:rsidP="00600F51">
            <w:pPr>
              <w:pStyle w:val="TAL"/>
              <w:rPr>
                <w:sz w:val="16"/>
                <w:szCs w:val="16"/>
                <w:lang w:eastAsia="en-US"/>
              </w:rPr>
            </w:pPr>
            <w:r w:rsidRPr="00A564B4">
              <w:rPr>
                <w:sz w:val="16"/>
                <w:szCs w:val="16"/>
                <w:lang w:eastAsia="en-US"/>
              </w:rPr>
              <w:t>0102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BD7A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053245"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TC 8.2.1.1.1_1: TC 8.2.1.2.1_1 and TC 8.3.2.1.1_1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6648B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FFC760"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7EBBD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FA210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D12F4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0EAF2D" w14:textId="77777777" w:rsidR="00081D7B" w:rsidRPr="00A564B4" w:rsidRDefault="00081D7B" w:rsidP="00600F51">
            <w:pPr>
              <w:pStyle w:val="TAL"/>
              <w:rPr>
                <w:sz w:val="16"/>
                <w:szCs w:val="16"/>
                <w:lang w:eastAsia="en-US"/>
              </w:rPr>
            </w:pPr>
            <w:r w:rsidRPr="00A564B4">
              <w:rPr>
                <w:sz w:val="16"/>
                <w:szCs w:val="16"/>
                <w:lang w:eastAsia="en-US"/>
              </w:rPr>
              <w:t>R5-131444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30DD0" w14:textId="77777777" w:rsidR="00081D7B" w:rsidRPr="00A564B4" w:rsidRDefault="00081D7B" w:rsidP="00600F51">
            <w:pPr>
              <w:pStyle w:val="TAL"/>
              <w:rPr>
                <w:sz w:val="16"/>
                <w:szCs w:val="16"/>
                <w:lang w:eastAsia="en-US"/>
              </w:rPr>
            </w:pPr>
            <w:r w:rsidRPr="00A564B4">
              <w:rPr>
                <w:sz w:val="16"/>
                <w:szCs w:val="16"/>
                <w:lang w:eastAsia="en-US"/>
              </w:rPr>
              <w:t>0103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15D4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91C06C" w14:textId="77777777" w:rsidR="00081D7B" w:rsidRPr="00A564B4" w:rsidRDefault="00081D7B" w:rsidP="00600F51">
            <w:pPr>
              <w:pStyle w:val="TAL"/>
              <w:rPr>
                <w:sz w:val="16"/>
                <w:szCs w:val="16"/>
                <w:lang w:eastAsia="en-US"/>
              </w:rPr>
            </w:pPr>
            <w:r w:rsidRPr="00A564B4">
              <w:rPr>
                <w:sz w:val="16"/>
                <w:szCs w:val="16"/>
                <w:lang w:eastAsia="en-US"/>
              </w:rPr>
              <w:t>Addition of applicability for Configured UE transmitted Output Power for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8FC40F"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1183D"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35367E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C31A63"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D836C9"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8960" w14:textId="77777777" w:rsidR="00081D7B" w:rsidRPr="00A564B4" w:rsidRDefault="00081D7B" w:rsidP="00600F51">
            <w:pPr>
              <w:pStyle w:val="TAL"/>
              <w:rPr>
                <w:sz w:val="16"/>
                <w:szCs w:val="16"/>
                <w:lang w:eastAsia="en-US"/>
              </w:rPr>
            </w:pPr>
            <w:r w:rsidRPr="00A564B4">
              <w:rPr>
                <w:sz w:val="16"/>
                <w:szCs w:val="16"/>
                <w:lang w:eastAsia="en-US"/>
              </w:rPr>
              <w:t>R5-131525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4DEE0" w14:textId="77777777" w:rsidR="00081D7B" w:rsidRPr="00A564B4" w:rsidRDefault="00081D7B" w:rsidP="00600F51">
            <w:pPr>
              <w:pStyle w:val="TAL"/>
              <w:rPr>
                <w:sz w:val="16"/>
                <w:szCs w:val="16"/>
                <w:lang w:eastAsia="en-US"/>
              </w:rPr>
            </w:pPr>
            <w:r w:rsidRPr="00A564B4">
              <w:rPr>
                <w:sz w:val="16"/>
                <w:szCs w:val="16"/>
                <w:lang w:eastAsia="en-US"/>
              </w:rPr>
              <w:t>0104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56F7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59A967" w14:textId="77777777" w:rsidR="00081D7B" w:rsidRPr="00A564B4" w:rsidRDefault="00081D7B" w:rsidP="00600F51">
            <w:pPr>
              <w:pStyle w:val="TAL"/>
              <w:rPr>
                <w:sz w:val="16"/>
                <w:szCs w:val="16"/>
                <w:lang w:eastAsia="en-US"/>
              </w:rPr>
            </w:pPr>
            <w:r w:rsidRPr="00A564B4">
              <w:rPr>
                <w:sz w:val="16"/>
                <w:szCs w:val="16"/>
                <w:lang w:eastAsia="en-US"/>
              </w:rPr>
              <w:t>Corrections of eDL-MIMO applicability to align with reporting of CSI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C48DE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84238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1F18FD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C6DB4B"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D7B12E"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B4D886" w14:textId="77777777" w:rsidR="00081D7B" w:rsidRPr="00A564B4" w:rsidRDefault="00081D7B" w:rsidP="00600F51">
            <w:pPr>
              <w:pStyle w:val="TAL"/>
              <w:rPr>
                <w:sz w:val="16"/>
                <w:szCs w:val="16"/>
                <w:lang w:eastAsia="en-US"/>
              </w:rPr>
            </w:pPr>
            <w:r w:rsidRPr="00A564B4">
              <w:rPr>
                <w:sz w:val="16"/>
                <w:szCs w:val="16"/>
                <w:lang w:eastAsia="en-US"/>
              </w:rPr>
              <w:t>R5-131712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E369F6" w14:textId="77777777" w:rsidR="00081D7B" w:rsidRPr="00A564B4" w:rsidRDefault="00081D7B" w:rsidP="00600F51">
            <w:pPr>
              <w:pStyle w:val="TAL"/>
              <w:rPr>
                <w:sz w:val="16"/>
                <w:szCs w:val="16"/>
                <w:lang w:eastAsia="en-US"/>
              </w:rPr>
            </w:pPr>
            <w:r w:rsidRPr="00A564B4">
              <w:rPr>
                <w:sz w:val="16"/>
                <w:szCs w:val="16"/>
                <w:lang w:eastAsia="en-US"/>
              </w:rPr>
              <w:t>0105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65080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F24346" w14:textId="77777777" w:rsidR="00081D7B" w:rsidRPr="00A564B4" w:rsidRDefault="00081D7B" w:rsidP="00600F51">
            <w:pPr>
              <w:pStyle w:val="TAL"/>
              <w:rPr>
                <w:sz w:val="16"/>
                <w:szCs w:val="16"/>
                <w:lang w:eastAsia="en-US"/>
              </w:rPr>
            </w:pPr>
            <w:r w:rsidRPr="00A564B4">
              <w:rPr>
                <w:sz w:val="16"/>
                <w:szCs w:val="16"/>
                <w:lang w:eastAsia="en-US"/>
              </w:rPr>
              <w:t>Corrections to Table 4.1-1a "Applicability of RF conformance test cases Conditions" and Table 4.2-1a: Applicability of RRM conformance test cases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0B8D8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1374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52042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27A25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8BB3C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7CC0EC" w14:textId="77777777" w:rsidR="00081D7B" w:rsidRPr="00A564B4" w:rsidRDefault="00081D7B" w:rsidP="00600F51">
            <w:pPr>
              <w:pStyle w:val="TAL"/>
              <w:rPr>
                <w:sz w:val="16"/>
                <w:szCs w:val="16"/>
                <w:lang w:eastAsia="en-US"/>
              </w:rPr>
            </w:pPr>
            <w:r w:rsidRPr="00A564B4">
              <w:rPr>
                <w:sz w:val="16"/>
                <w:szCs w:val="16"/>
                <w:lang w:eastAsia="en-US"/>
              </w:rPr>
              <w:t>R5-131912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1D93B" w14:textId="77777777" w:rsidR="00081D7B" w:rsidRPr="00A564B4" w:rsidRDefault="00081D7B" w:rsidP="00600F51">
            <w:pPr>
              <w:pStyle w:val="TAL"/>
              <w:rPr>
                <w:sz w:val="16"/>
                <w:szCs w:val="16"/>
                <w:lang w:eastAsia="en-US"/>
              </w:rPr>
            </w:pPr>
            <w:r w:rsidRPr="00A564B4">
              <w:rPr>
                <w:sz w:val="16"/>
                <w:szCs w:val="16"/>
                <w:lang w:eastAsia="en-US"/>
              </w:rPr>
              <w:t>0106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F768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6EF093" w14:textId="77777777" w:rsidR="00081D7B" w:rsidRPr="00A564B4" w:rsidRDefault="00081D7B" w:rsidP="00600F51">
            <w:pPr>
              <w:pStyle w:val="TAL"/>
              <w:rPr>
                <w:sz w:val="16"/>
                <w:szCs w:val="16"/>
                <w:lang w:eastAsia="en-US"/>
              </w:rPr>
            </w:pPr>
            <w:r w:rsidRPr="00A564B4">
              <w:rPr>
                <w:sz w:val="16"/>
                <w:szCs w:val="16"/>
                <w:lang w:eastAsia="en-US"/>
              </w:rPr>
              <w:t>36.521-2: Inter-band CA configurations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100759"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6DA4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3B03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B6A71F"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6277A"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955DA5" w14:textId="77777777" w:rsidR="00081D7B" w:rsidRPr="00A564B4" w:rsidRDefault="00081D7B" w:rsidP="00600F51">
            <w:pPr>
              <w:pStyle w:val="TAL"/>
              <w:rPr>
                <w:sz w:val="16"/>
                <w:szCs w:val="16"/>
                <w:lang w:eastAsia="en-US"/>
              </w:rPr>
            </w:pPr>
            <w:r w:rsidRPr="00A564B4">
              <w:rPr>
                <w:sz w:val="16"/>
                <w:szCs w:val="16"/>
                <w:lang w:eastAsia="en-US"/>
              </w:rPr>
              <w:t>R5-131914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6531E" w14:textId="77777777" w:rsidR="00081D7B" w:rsidRPr="00A564B4" w:rsidRDefault="00081D7B" w:rsidP="00600F51">
            <w:pPr>
              <w:pStyle w:val="TAL"/>
              <w:rPr>
                <w:sz w:val="16"/>
                <w:szCs w:val="16"/>
                <w:lang w:eastAsia="en-US"/>
              </w:rPr>
            </w:pPr>
            <w:r w:rsidRPr="00A564B4">
              <w:rPr>
                <w:sz w:val="16"/>
                <w:szCs w:val="16"/>
                <w:lang w:eastAsia="en-US"/>
              </w:rPr>
              <w:t>0107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1F67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BFB203" w14:textId="77777777" w:rsidR="00081D7B" w:rsidRPr="00A564B4" w:rsidRDefault="00081D7B" w:rsidP="00600F51">
            <w:pPr>
              <w:pStyle w:val="TAL"/>
              <w:rPr>
                <w:sz w:val="16"/>
                <w:szCs w:val="16"/>
                <w:lang w:eastAsia="en-US"/>
              </w:rPr>
            </w:pPr>
            <w:r w:rsidRPr="00A564B4">
              <w:rPr>
                <w:sz w:val="16"/>
                <w:szCs w:val="16"/>
                <w:lang w:eastAsia="en-US"/>
              </w:rPr>
              <w:t>Addition of applicability for FDD RF TCs 9.3.4.1.1, 9.3.4.2.1, 9.4.1.2.1, 9.4.2.2.1 and TDD RF TCs 9.3.4.1.2, 9.3.4.2.2, 9.4.1.2.2 and 9.4.2.2.2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1CE15B"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FDFF62"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42255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7DAD8"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937B18"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E60D7B" w14:textId="77777777" w:rsidR="00081D7B" w:rsidRPr="00A564B4" w:rsidRDefault="00081D7B" w:rsidP="00600F51">
            <w:pPr>
              <w:pStyle w:val="TAL"/>
              <w:rPr>
                <w:sz w:val="16"/>
                <w:szCs w:val="16"/>
                <w:lang w:eastAsia="en-US"/>
              </w:rPr>
            </w:pPr>
            <w:r w:rsidRPr="00A564B4">
              <w:rPr>
                <w:sz w:val="16"/>
                <w:szCs w:val="16"/>
                <w:lang w:eastAsia="en-US"/>
              </w:rPr>
              <w:t>R5-131927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FDF47" w14:textId="77777777" w:rsidR="00081D7B" w:rsidRPr="00A564B4" w:rsidRDefault="00081D7B" w:rsidP="00600F51">
            <w:pPr>
              <w:pStyle w:val="TAL"/>
              <w:rPr>
                <w:sz w:val="16"/>
                <w:szCs w:val="16"/>
                <w:lang w:eastAsia="en-US"/>
              </w:rPr>
            </w:pPr>
            <w:r w:rsidRPr="00A564B4">
              <w:rPr>
                <w:sz w:val="16"/>
                <w:szCs w:val="16"/>
                <w:lang w:eastAsia="en-US"/>
              </w:rPr>
              <w:t>0108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59E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DCA50E"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4C68D"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31FF7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2D9B60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48C77C"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19C95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D3093" w14:textId="77777777" w:rsidR="00081D7B" w:rsidRPr="00A564B4" w:rsidRDefault="00081D7B" w:rsidP="00600F51">
            <w:pPr>
              <w:pStyle w:val="TAL"/>
              <w:rPr>
                <w:sz w:val="16"/>
                <w:szCs w:val="16"/>
                <w:lang w:eastAsia="en-US"/>
              </w:rPr>
            </w:pPr>
            <w:r w:rsidRPr="00A564B4">
              <w:rPr>
                <w:sz w:val="16"/>
                <w:szCs w:val="16"/>
                <w:lang w:eastAsia="en-US"/>
              </w:rPr>
              <w:t>R5-132013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D2C73" w14:textId="77777777" w:rsidR="00081D7B" w:rsidRPr="00A564B4" w:rsidRDefault="00081D7B" w:rsidP="00600F51">
            <w:pPr>
              <w:pStyle w:val="TAL"/>
              <w:rPr>
                <w:sz w:val="16"/>
                <w:szCs w:val="16"/>
                <w:lang w:eastAsia="en-US"/>
              </w:rPr>
            </w:pPr>
            <w:r w:rsidRPr="00A564B4">
              <w:rPr>
                <w:sz w:val="16"/>
                <w:szCs w:val="16"/>
                <w:lang w:eastAsia="en-US"/>
              </w:rPr>
              <w:t>0109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F28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B9043D" w14:textId="77777777" w:rsidR="00081D7B" w:rsidRPr="00A564B4" w:rsidRDefault="00081D7B" w:rsidP="00600F51">
            <w:pPr>
              <w:pStyle w:val="TAL"/>
              <w:rPr>
                <w:sz w:val="16"/>
                <w:szCs w:val="16"/>
                <w:lang w:eastAsia="en-US"/>
              </w:rPr>
            </w:pPr>
            <w:r w:rsidRPr="00A564B4">
              <w:rPr>
                <w:sz w:val="16"/>
                <w:szCs w:val="16"/>
                <w:lang w:eastAsia="en-US"/>
              </w:rPr>
              <w:t>36.521-2 specification clean up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E46E41"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66822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68EEB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CBCB7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49503F"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986DAF" w14:textId="77777777" w:rsidR="00081D7B" w:rsidRPr="00A564B4" w:rsidRDefault="00081D7B" w:rsidP="00600F51">
            <w:pPr>
              <w:pStyle w:val="TAL"/>
              <w:rPr>
                <w:sz w:val="16"/>
                <w:szCs w:val="16"/>
                <w:lang w:eastAsia="en-US"/>
              </w:rPr>
            </w:pPr>
            <w:r w:rsidRPr="00A564B4">
              <w:rPr>
                <w:sz w:val="16"/>
                <w:szCs w:val="16"/>
                <w:lang w:eastAsia="en-US"/>
              </w:rPr>
              <w:t>R5-132015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4A287" w14:textId="77777777" w:rsidR="00081D7B" w:rsidRPr="00A564B4" w:rsidRDefault="00081D7B" w:rsidP="00600F51">
            <w:pPr>
              <w:pStyle w:val="TAL"/>
              <w:rPr>
                <w:sz w:val="16"/>
                <w:szCs w:val="16"/>
                <w:lang w:eastAsia="en-US"/>
              </w:rPr>
            </w:pPr>
            <w:r w:rsidRPr="00A564B4">
              <w:rPr>
                <w:sz w:val="16"/>
                <w:szCs w:val="16"/>
                <w:lang w:eastAsia="en-US"/>
              </w:rPr>
              <w:t>0110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CBC1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C19488" w14:textId="77777777" w:rsidR="00081D7B" w:rsidRPr="00A564B4" w:rsidRDefault="00081D7B" w:rsidP="00600F51">
            <w:pPr>
              <w:pStyle w:val="TAL"/>
              <w:rPr>
                <w:sz w:val="16"/>
                <w:szCs w:val="16"/>
                <w:lang w:eastAsia="en-US"/>
              </w:rPr>
            </w:pPr>
            <w:r w:rsidRPr="00A564B4">
              <w:rPr>
                <w:sz w:val="16"/>
                <w:szCs w:val="16"/>
                <w:lang w:eastAsia="en-US"/>
              </w:rPr>
              <w:t>Update of FGI tables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C0EE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84AA8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11A1E43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EFCA1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284825"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6475FA" w14:textId="77777777" w:rsidR="00081D7B" w:rsidRPr="00A564B4" w:rsidRDefault="00081D7B" w:rsidP="00600F51">
            <w:pPr>
              <w:pStyle w:val="TAL"/>
              <w:rPr>
                <w:sz w:val="16"/>
                <w:szCs w:val="16"/>
                <w:lang w:eastAsia="en-US"/>
              </w:rPr>
            </w:pPr>
            <w:r w:rsidRPr="00A564B4">
              <w:rPr>
                <w:sz w:val="16"/>
                <w:szCs w:val="16"/>
                <w:lang w:eastAsia="en-US"/>
              </w:rPr>
              <w:t>R5-132111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0EDD0D" w14:textId="77777777" w:rsidR="00081D7B" w:rsidRPr="00A564B4" w:rsidRDefault="00081D7B" w:rsidP="00600F51">
            <w:pPr>
              <w:pStyle w:val="TAL"/>
              <w:rPr>
                <w:sz w:val="16"/>
                <w:szCs w:val="16"/>
                <w:lang w:eastAsia="en-US"/>
              </w:rPr>
            </w:pPr>
            <w:r w:rsidRPr="00A564B4">
              <w:rPr>
                <w:sz w:val="16"/>
                <w:szCs w:val="16"/>
                <w:lang w:eastAsia="en-US"/>
              </w:rPr>
              <w:t>0111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2FE6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26CEF2" w14:textId="77777777" w:rsidR="00081D7B" w:rsidRPr="00A564B4" w:rsidRDefault="00081D7B" w:rsidP="00600F51">
            <w:pPr>
              <w:pStyle w:val="TAL"/>
              <w:rPr>
                <w:sz w:val="16"/>
                <w:szCs w:val="16"/>
                <w:lang w:eastAsia="en-US"/>
              </w:rPr>
            </w:pPr>
            <w:r w:rsidRPr="00A564B4">
              <w:rPr>
                <w:sz w:val="16"/>
                <w:szCs w:val="16"/>
                <w:lang w:eastAsia="en-US"/>
              </w:rPr>
              <w:t>Removal of Spurious emission UE co-existence test case 6.6.3.2_1 from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DDFABA"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E858C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E666B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BDE93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A9339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2CA8FB" w14:textId="77777777" w:rsidR="00081D7B" w:rsidRPr="00A564B4" w:rsidRDefault="00081D7B" w:rsidP="00600F51">
            <w:pPr>
              <w:pStyle w:val="TAL"/>
              <w:rPr>
                <w:sz w:val="16"/>
                <w:szCs w:val="16"/>
                <w:lang w:eastAsia="en-US"/>
              </w:rPr>
            </w:pPr>
            <w:r w:rsidRPr="00A564B4">
              <w:rPr>
                <w:sz w:val="16"/>
                <w:szCs w:val="16"/>
                <w:lang w:eastAsia="en-US"/>
              </w:rPr>
              <w:t>R5-133125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B7475" w14:textId="77777777" w:rsidR="00081D7B" w:rsidRPr="00A564B4" w:rsidRDefault="00081D7B" w:rsidP="00600F51">
            <w:pPr>
              <w:pStyle w:val="TAL"/>
              <w:rPr>
                <w:sz w:val="16"/>
                <w:szCs w:val="16"/>
                <w:lang w:eastAsia="en-US"/>
              </w:rPr>
            </w:pPr>
            <w:r w:rsidRPr="00A564B4">
              <w:rPr>
                <w:sz w:val="16"/>
                <w:szCs w:val="16"/>
                <w:lang w:eastAsia="en-US"/>
              </w:rPr>
              <w:t>0112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F8D1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246414" w14:textId="77777777" w:rsidR="00081D7B" w:rsidRPr="00A564B4" w:rsidRDefault="00081D7B" w:rsidP="00600F51">
            <w:pPr>
              <w:pStyle w:val="TAL"/>
              <w:rPr>
                <w:sz w:val="16"/>
                <w:szCs w:val="16"/>
                <w:lang w:eastAsia="en-US"/>
              </w:rPr>
            </w:pPr>
            <w:r w:rsidRPr="00A564B4">
              <w:rPr>
                <w:sz w:val="16"/>
                <w:szCs w:val="16"/>
                <w:lang w:eastAsia="en-US"/>
              </w:rPr>
              <w:t>editorial correction for RRM test case Condition C46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201A00"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92377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ABDC93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48516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6877A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C2E5DC" w14:textId="77777777" w:rsidR="00081D7B" w:rsidRPr="00A564B4" w:rsidRDefault="00081D7B" w:rsidP="00600F51">
            <w:pPr>
              <w:pStyle w:val="TAL"/>
              <w:rPr>
                <w:sz w:val="16"/>
                <w:szCs w:val="16"/>
                <w:lang w:eastAsia="en-US"/>
              </w:rPr>
            </w:pPr>
            <w:r w:rsidRPr="00A564B4">
              <w:rPr>
                <w:sz w:val="16"/>
                <w:szCs w:val="16"/>
                <w:lang w:eastAsia="en-US"/>
              </w:rPr>
              <w:t>R5-133143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8F880" w14:textId="77777777" w:rsidR="00081D7B" w:rsidRPr="00A564B4" w:rsidRDefault="00081D7B" w:rsidP="00600F51">
            <w:pPr>
              <w:pStyle w:val="TAL"/>
              <w:rPr>
                <w:sz w:val="16"/>
                <w:szCs w:val="16"/>
                <w:lang w:eastAsia="en-US"/>
              </w:rPr>
            </w:pPr>
            <w:r w:rsidRPr="00A564B4">
              <w:rPr>
                <w:sz w:val="16"/>
                <w:szCs w:val="16"/>
                <w:lang w:eastAsia="en-US"/>
              </w:rPr>
              <w:t>0113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1F63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3003F5"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cases 7.3.13 and 7.3.15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14B5A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88C36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62215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DD5204"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A05A3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B1C600" w14:textId="77777777" w:rsidR="00081D7B" w:rsidRPr="00A564B4" w:rsidRDefault="00081D7B" w:rsidP="00600F51">
            <w:pPr>
              <w:pStyle w:val="TAL"/>
              <w:rPr>
                <w:sz w:val="16"/>
                <w:szCs w:val="16"/>
                <w:lang w:eastAsia="en-US"/>
              </w:rPr>
            </w:pPr>
            <w:r w:rsidRPr="00A564B4">
              <w:rPr>
                <w:sz w:val="16"/>
                <w:szCs w:val="16"/>
                <w:lang w:eastAsia="en-US"/>
              </w:rPr>
              <w:t>R5-133251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05B58F" w14:textId="77777777" w:rsidR="00081D7B" w:rsidRPr="00A564B4" w:rsidRDefault="00081D7B" w:rsidP="00600F51">
            <w:pPr>
              <w:pStyle w:val="TAL"/>
              <w:rPr>
                <w:sz w:val="16"/>
                <w:szCs w:val="16"/>
                <w:lang w:eastAsia="en-US"/>
              </w:rPr>
            </w:pPr>
            <w:r w:rsidRPr="00A564B4">
              <w:rPr>
                <w:sz w:val="16"/>
                <w:szCs w:val="16"/>
                <w:lang w:eastAsia="en-US"/>
              </w:rPr>
              <w:t>0114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12F4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34425C" w14:textId="77777777" w:rsidR="00081D7B" w:rsidRPr="00A564B4" w:rsidRDefault="00081D7B" w:rsidP="00600F51">
            <w:pPr>
              <w:pStyle w:val="TAL"/>
              <w:rPr>
                <w:sz w:val="16"/>
                <w:szCs w:val="16"/>
                <w:lang w:eastAsia="en-US"/>
              </w:rPr>
            </w:pPr>
            <w:r w:rsidRPr="00A564B4">
              <w:rPr>
                <w:sz w:val="16"/>
                <w:szCs w:val="16"/>
                <w:lang w:eastAsia="en-US"/>
              </w:rPr>
              <w:t>Addition of Band 31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E2A95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6B03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663EDB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B0F67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ED6391"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18E37" w14:textId="77777777" w:rsidR="00081D7B" w:rsidRPr="00A564B4" w:rsidRDefault="00081D7B" w:rsidP="00600F51">
            <w:pPr>
              <w:pStyle w:val="TAL"/>
              <w:rPr>
                <w:sz w:val="16"/>
                <w:szCs w:val="16"/>
                <w:lang w:eastAsia="en-US"/>
              </w:rPr>
            </w:pPr>
            <w:r w:rsidRPr="00A564B4">
              <w:rPr>
                <w:sz w:val="16"/>
                <w:szCs w:val="16"/>
                <w:lang w:eastAsia="en-US"/>
              </w:rPr>
              <w:t>R5-133315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8993F9" w14:textId="77777777" w:rsidR="00081D7B" w:rsidRPr="00A564B4" w:rsidRDefault="00081D7B" w:rsidP="00600F51">
            <w:pPr>
              <w:pStyle w:val="TAL"/>
              <w:rPr>
                <w:sz w:val="16"/>
                <w:szCs w:val="16"/>
                <w:lang w:eastAsia="en-US"/>
              </w:rPr>
            </w:pPr>
            <w:r w:rsidRPr="00A564B4">
              <w:rPr>
                <w:sz w:val="16"/>
                <w:szCs w:val="16"/>
                <w:lang w:eastAsia="en-US"/>
              </w:rPr>
              <w:t>0115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FE6F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0B5C7A" w14:textId="77777777" w:rsidR="00081D7B" w:rsidRPr="00A564B4" w:rsidRDefault="00081D7B" w:rsidP="00600F51">
            <w:pPr>
              <w:pStyle w:val="TAL"/>
              <w:rPr>
                <w:sz w:val="16"/>
                <w:szCs w:val="16"/>
                <w:lang w:eastAsia="en-US"/>
              </w:rPr>
            </w:pPr>
            <w:r w:rsidRPr="00A564B4">
              <w:rPr>
                <w:sz w:val="16"/>
                <w:szCs w:val="16"/>
                <w:lang w:eastAsia="en-US"/>
              </w:rPr>
              <w:t>Applicability for new CA TCs for 20MHz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79AB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2876D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EE31D6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A2AC8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C213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60FF23" w14:textId="77777777" w:rsidR="00081D7B" w:rsidRPr="00A564B4" w:rsidRDefault="00081D7B" w:rsidP="00600F51">
            <w:pPr>
              <w:pStyle w:val="TAL"/>
              <w:rPr>
                <w:sz w:val="16"/>
                <w:szCs w:val="16"/>
                <w:lang w:eastAsia="en-US"/>
              </w:rPr>
            </w:pPr>
            <w:r w:rsidRPr="00A564B4">
              <w:rPr>
                <w:sz w:val="16"/>
                <w:szCs w:val="16"/>
                <w:lang w:eastAsia="en-US"/>
              </w:rPr>
              <w:t>R5-133347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28A466" w14:textId="77777777" w:rsidR="00081D7B" w:rsidRPr="00A564B4" w:rsidRDefault="00081D7B" w:rsidP="00600F51">
            <w:pPr>
              <w:pStyle w:val="TAL"/>
              <w:rPr>
                <w:sz w:val="16"/>
                <w:szCs w:val="16"/>
                <w:lang w:eastAsia="en-US"/>
              </w:rPr>
            </w:pPr>
            <w:r w:rsidRPr="00A564B4">
              <w:rPr>
                <w:sz w:val="16"/>
                <w:szCs w:val="16"/>
                <w:lang w:eastAsia="en-US"/>
              </w:rPr>
              <w:t>0116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7D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3BD527" w14:textId="77777777" w:rsidR="00081D7B" w:rsidRPr="00A564B4" w:rsidRDefault="00081D7B" w:rsidP="00600F51">
            <w:pPr>
              <w:pStyle w:val="TAL"/>
              <w:rPr>
                <w:sz w:val="16"/>
                <w:szCs w:val="16"/>
                <w:lang w:eastAsia="en-US"/>
              </w:rPr>
            </w:pPr>
            <w:r w:rsidRPr="00A564B4">
              <w:rPr>
                <w:sz w:val="16"/>
                <w:szCs w:val="16"/>
                <w:lang w:eastAsia="en-US"/>
              </w:rPr>
              <w:t>eICIC RRM: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6D06B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A79A9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6908F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EAD4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F475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3A7279" w14:textId="77777777" w:rsidR="00081D7B" w:rsidRPr="00A564B4" w:rsidRDefault="00081D7B" w:rsidP="00600F51">
            <w:pPr>
              <w:pStyle w:val="TAL"/>
              <w:rPr>
                <w:sz w:val="16"/>
                <w:szCs w:val="16"/>
                <w:lang w:eastAsia="en-US"/>
              </w:rPr>
            </w:pPr>
            <w:r w:rsidRPr="00A564B4">
              <w:rPr>
                <w:sz w:val="16"/>
                <w:szCs w:val="16"/>
                <w:lang w:eastAsia="en-US"/>
              </w:rPr>
              <w:t>R5-133350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465923" w14:textId="77777777" w:rsidR="00081D7B" w:rsidRPr="00A564B4" w:rsidRDefault="00081D7B" w:rsidP="00600F51">
            <w:pPr>
              <w:pStyle w:val="TAL"/>
              <w:rPr>
                <w:sz w:val="16"/>
                <w:szCs w:val="16"/>
                <w:lang w:eastAsia="en-US"/>
              </w:rPr>
            </w:pPr>
            <w:r w:rsidRPr="00A564B4">
              <w:rPr>
                <w:sz w:val="16"/>
                <w:szCs w:val="16"/>
                <w:lang w:eastAsia="en-US"/>
              </w:rPr>
              <w:t>0117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D656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B1FABC" w14:textId="77777777" w:rsidR="00081D7B" w:rsidRPr="00A564B4" w:rsidRDefault="00081D7B" w:rsidP="00600F51">
            <w:pPr>
              <w:pStyle w:val="TAL"/>
              <w:rPr>
                <w:sz w:val="16"/>
                <w:szCs w:val="16"/>
                <w:lang w:eastAsia="en-US"/>
              </w:rPr>
            </w:pPr>
            <w:r w:rsidRPr="00A564B4">
              <w:rPr>
                <w:sz w:val="16"/>
                <w:szCs w:val="16"/>
                <w:lang w:eastAsia="en-US"/>
              </w:rPr>
              <w:t>CA RF: Applicability for some new added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ECEF9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B03FE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B7B25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CFDBB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E2AC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2B8F20" w14:textId="77777777" w:rsidR="00081D7B" w:rsidRPr="00A564B4" w:rsidRDefault="00081D7B" w:rsidP="00600F51">
            <w:pPr>
              <w:pStyle w:val="TAL"/>
              <w:rPr>
                <w:sz w:val="16"/>
                <w:szCs w:val="16"/>
                <w:lang w:eastAsia="en-US"/>
              </w:rPr>
            </w:pPr>
            <w:r w:rsidRPr="00A564B4">
              <w:rPr>
                <w:sz w:val="16"/>
                <w:szCs w:val="16"/>
                <w:lang w:eastAsia="en-US"/>
              </w:rPr>
              <w:t>R5-133403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1E8403" w14:textId="77777777" w:rsidR="00081D7B" w:rsidRPr="00A564B4" w:rsidRDefault="00081D7B" w:rsidP="00600F51">
            <w:pPr>
              <w:pStyle w:val="TAL"/>
              <w:rPr>
                <w:sz w:val="16"/>
                <w:szCs w:val="16"/>
                <w:lang w:eastAsia="en-US"/>
              </w:rPr>
            </w:pPr>
            <w:r w:rsidRPr="00A564B4">
              <w:rPr>
                <w:sz w:val="16"/>
                <w:szCs w:val="16"/>
                <w:lang w:eastAsia="en-US"/>
              </w:rPr>
              <w:t>0118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BB22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1C3127" w14:textId="77777777" w:rsidR="00081D7B" w:rsidRPr="00A564B4" w:rsidRDefault="00081D7B" w:rsidP="00600F51">
            <w:pPr>
              <w:pStyle w:val="TAL"/>
              <w:rPr>
                <w:sz w:val="16"/>
                <w:szCs w:val="16"/>
                <w:lang w:eastAsia="en-US"/>
              </w:rPr>
            </w:pPr>
            <w:r w:rsidRPr="00A564B4">
              <w:rPr>
                <w:sz w:val="16"/>
                <w:szCs w:val="16"/>
                <w:lang w:eastAsia="en-US"/>
              </w:rPr>
              <w:t>CA RRM: Corrections to applicability of CA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96A69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80FD1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374D1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2B1C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AE00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16A5A" w14:textId="77777777" w:rsidR="00081D7B" w:rsidRPr="00A564B4" w:rsidRDefault="00081D7B" w:rsidP="00600F51">
            <w:pPr>
              <w:pStyle w:val="TAL"/>
              <w:rPr>
                <w:sz w:val="16"/>
                <w:szCs w:val="16"/>
                <w:lang w:eastAsia="en-US"/>
              </w:rPr>
            </w:pPr>
            <w:r w:rsidRPr="00A564B4">
              <w:rPr>
                <w:sz w:val="16"/>
                <w:szCs w:val="16"/>
                <w:lang w:eastAsia="en-US"/>
              </w:rPr>
              <w:t>R5-133816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B132" w14:textId="77777777" w:rsidR="00081D7B" w:rsidRPr="00A564B4" w:rsidRDefault="00081D7B" w:rsidP="00600F51">
            <w:pPr>
              <w:pStyle w:val="TAL"/>
              <w:rPr>
                <w:sz w:val="16"/>
                <w:szCs w:val="16"/>
                <w:lang w:eastAsia="en-US"/>
              </w:rPr>
            </w:pPr>
            <w:r w:rsidRPr="00A564B4">
              <w:rPr>
                <w:sz w:val="16"/>
                <w:szCs w:val="16"/>
                <w:lang w:eastAsia="en-US"/>
              </w:rPr>
              <w:t>0119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6FB5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8C8CD7" w14:textId="77777777" w:rsidR="00081D7B" w:rsidRPr="00A564B4" w:rsidRDefault="00081D7B" w:rsidP="00600F51">
            <w:pPr>
              <w:pStyle w:val="TAL"/>
              <w:rPr>
                <w:sz w:val="16"/>
                <w:szCs w:val="16"/>
                <w:lang w:eastAsia="en-US"/>
              </w:rPr>
            </w:pPr>
            <w:r w:rsidRPr="00A564B4">
              <w:rPr>
                <w:sz w:val="16"/>
                <w:szCs w:val="16"/>
                <w:lang w:eastAsia="en-US"/>
              </w:rPr>
              <w:t>Update applicability of test cases required to support PUSCH 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403D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1388D3"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8D3CDF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A76C89"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B9704"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DD46BA" w14:textId="77777777" w:rsidR="00081D7B" w:rsidRPr="00A564B4" w:rsidRDefault="00081D7B" w:rsidP="00600F51">
            <w:pPr>
              <w:pStyle w:val="TAL"/>
              <w:rPr>
                <w:sz w:val="16"/>
                <w:szCs w:val="16"/>
                <w:lang w:eastAsia="en-US"/>
              </w:rPr>
            </w:pPr>
            <w:r w:rsidRPr="00A564B4">
              <w:rPr>
                <w:sz w:val="16"/>
                <w:szCs w:val="16"/>
                <w:lang w:eastAsia="en-US"/>
              </w:rPr>
              <w:t>R5-133825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EF11FC" w14:textId="77777777" w:rsidR="00081D7B" w:rsidRPr="00A564B4" w:rsidRDefault="00081D7B" w:rsidP="00600F51">
            <w:pPr>
              <w:pStyle w:val="TAL"/>
              <w:rPr>
                <w:sz w:val="16"/>
                <w:szCs w:val="16"/>
                <w:lang w:eastAsia="en-US"/>
              </w:rPr>
            </w:pPr>
            <w:r w:rsidRPr="00A564B4">
              <w:rPr>
                <w:sz w:val="16"/>
                <w:szCs w:val="16"/>
                <w:lang w:eastAsia="en-US"/>
              </w:rPr>
              <w:t>0120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919D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5FB696" w14:textId="77777777" w:rsidR="00081D7B" w:rsidRPr="00A564B4" w:rsidRDefault="00081D7B" w:rsidP="00600F51">
            <w:pPr>
              <w:pStyle w:val="TAL"/>
              <w:rPr>
                <w:sz w:val="16"/>
                <w:szCs w:val="16"/>
                <w:lang w:eastAsia="en-US"/>
              </w:rPr>
            </w:pPr>
            <w:r w:rsidRPr="00A564B4">
              <w:rPr>
                <w:sz w:val="16"/>
                <w:szCs w:val="16"/>
                <w:lang w:eastAsia="en-US"/>
              </w:rPr>
              <w:t>eICIC RF: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EC6EA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E1EE4"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BC4D1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918553"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B4A003"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6B6B48" w14:textId="77777777" w:rsidR="00081D7B" w:rsidRPr="00A564B4" w:rsidRDefault="00081D7B" w:rsidP="00600F51">
            <w:pPr>
              <w:pStyle w:val="TAL"/>
              <w:rPr>
                <w:sz w:val="16"/>
                <w:szCs w:val="16"/>
                <w:lang w:eastAsia="en-US"/>
              </w:rPr>
            </w:pPr>
            <w:r w:rsidRPr="00A564B4">
              <w:rPr>
                <w:sz w:val="16"/>
                <w:szCs w:val="16"/>
                <w:lang w:eastAsia="en-US"/>
              </w:rPr>
              <w:t>R5-133827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F7AFB" w14:textId="77777777" w:rsidR="00081D7B" w:rsidRPr="00A564B4" w:rsidRDefault="00081D7B" w:rsidP="00600F51">
            <w:pPr>
              <w:pStyle w:val="TAL"/>
              <w:rPr>
                <w:sz w:val="16"/>
                <w:szCs w:val="16"/>
                <w:lang w:eastAsia="en-US"/>
              </w:rPr>
            </w:pPr>
            <w:r w:rsidRPr="00A564B4">
              <w:rPr>
                <w:sz w:val="16"/>
                <w:szCs w:val="16"/>
                <w:lang w:eastAsia="en-US"/>
              </w:rPr>
              <w:t>0121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1DB0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FB67CA" w14:textId="77777777" w:rsidR="00081D7B" w:rsidRPr="00A564B4" w:rsidRDefault="00081D7B" w:rsidP="00600F51">
            <w:pPr>
              <w:pStyle w:val="TAL"/>
              <w:rPr>
                <w:sz w:val="16"/>
                <w:szCs w:val="16"/>
                <w:lang w:eastAsia="en-US"/>
              </w:rPr>
            </w:pPr>
            <w:r w:rsidRPr="00A564B4">
              <w:rPr>
                <w:sz w:val="16"/>
                <w:szCs w:val="16"/>
                <w:lang w:eastAsia="en-US"/>
              </w:rPr>
              <w:t>Correction to applicability of TC 8.3.2.1.2, 8.3.2.1.3 and 8.3.2.2.1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C9885A"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0A19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D3947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A0A1A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60E02"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43F1D" w14:textId="77777777" w:rsidR="00081D7B" w:rsidRPr="00A564B4" w:rsidRDefault="00081D7B" w:rsidP="00600F51">
            <w:pPr>
              <w:pStyle w:val="TAL"/>
              <w:rPr>
                <w:sz w:val="16"/>
                <w:szCs w:val="16"/>
                <w:lang w:eastAsia="en-US"/>
              </w:rPr>
            </w:pPr>
            <w:r w:rsidRPr="00A564B4">
              <w:rPr>
                <w:sz w:val="16"/>
                <w:szCs w:val="16"/>
                <w:lang w:eastAsia="en-US"/>
              </w:rPr>
              <w:t>R5-133839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6613F4" w14:textId="77777777" w:rsidR="00081D7B" w:rsidRPr="00A564B4" w:rsidRDefault="00081D7B" w:rsidP="00600F51">
            <w:pPr>
              <w:pStyle w:val="TAL"/>
              <w:rPr>
                <w:sz w:val="16"/>
                <w:szCs w:val="16"/>
                <w:lang w:eastAsia="en-US"/>
              </w:rPr>
            </w:pPr>
            <w:r w:rsidRPr="00A564B4">
              <w:rPr>
                <w:sz w:val="16"/>
                <w:szCs w:val="16"/>
                <w:lang w:eastAsia="en-US"/>
              </w:rPr>
              <w:t>0122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1838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295954" w14:textId="77777777" w:rsidR="00081D7B" w:rsidRPr="00A564B4" w:rsidRDefault="00081D7B" w:rsidP="00600F51">
            <w:pPr>
              <w:pStyle w:val="TAL"/>
              <w:rPr>
                <w:sz w:val="16"/>
                <w:szCs w:val="16"/>
                <w:lang w:eastAsia="en-US"/>
              </w:rPr>
            </w:pPr>
            <w:r w:rsidRPr="00A564B4">
              <w:rPr>
                <w:sz w:val="16"/>
                <w:szCs w:val="16"/>
                <w:lang w:eastAsia="en-US"/>
              </w:rPr>
              <w:t xml:space="preserve">Correction of applicability for FDD RF TCs 9.3.4.1.1, 9.3.4.2.1 &amp; 9.4.1.2.1and TDD RF TCs 9.3.4.1.2, 9.3.4.2.2 &amp; </w:t>
            </w:r>
            <w:r w:rsidRPr="00A564B4">
              <w:rPr>
                <w:sz w:val="16"/>
                <w:szCs w:val="16"/>
                <w:lang w:eastAsia="en-US"/>
              </w:rPr>
              <w:lastRenderedPageBreak/>
              <w:t>9.4.1.2.2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4B29F" w14:textId="77777777" w:rsidR="00081D7B" w:rsidRPr="00A564B4" w:rsidRDefault="00081D7B" w:rsidP="00600F51">
            <w:pPr>
              <w:pStyle w:val="TAL"/>
              <w:rPr>
                <w:sz w:val="16"/>
                <w:szCs w:val="16"/>
                <w:lang w:eastAsia="en-US"/>
              </w:rPr>
            </w:pPr>
            <w:r w:rsidRPr="00A564B4">
              <w:rPr>
                <w:sz w:val="16"/>
                <w:szCs w:val="16"/>
                <w:lang w:eastAsia="en-US"/>
              </w:rPr>
              <w:lastRenderedPageBreak/>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55661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9D3C77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7EDBB0"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BEB8BF"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C227A3" w14:textId="77777777" w:rsidR="00081D7B" w:rsidRPr="00A564B4" w:rsidRDefault="00081D7B" w:rsidP="00600F51">
            <w:pPr>
              <w:pStyle w:val="TAL"/>
              <w:rPr>
                <w:sz w:val="16"/>
                <w:szCs w:val="16"/>
                <w:lang w:eastAsia="en-US"/>
              </w:rPr>
            </w:pPr>
            <w:r w:rsidRPr="00A564B4">
              <w:rPr>
                <w:sz w:val="16"/>
                <w:szCs w:val="16"/>
                <w:lang w:eastAsia="en-US"/>
              </w:rPr>
              <w:t>R5-133840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79785" w14:textId="77777777" w:rsidR="00081D7B" w:rsidRPr="00A564B4" w:rsidRDefault="00081D7B" w:rsidP="00600F51">
            <w:pPr>
              <w:pStyle w:val="TAL"/>
              <w:rPr>
                <w:sz w:val="16"/>
                <w:szCs w:val="16"/>
                <w:lang w:eastAsia="en-US"/>
              </w:rPr>
            </w:pPr>
            <w:r w:rsidRPr="00A564B4">
              <w:rPr>
                <w:sz w:val="16"/>
                <w:szCs w:val="16"/>
                <w:lang w:eastAsia="en-US"/>
              </w:rPr>
              <w:t>0123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CAB1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CB97F" w14:textId="77777777" w:rsidR="00081D7B" w:rsidRPr="00A564B4" w:rsidRDefault="00081D7B" w:rsidP="00600F51">
            <w:pPr>
              <w:pStyle w:val="TAL"/>
              <w:rPr>
                <w:sz w:val="16"/>
                <w:szCs w:val="16"/>
                <w:lang w:eastAsia="en-US"/>
              </w:rPr>
            </w:pPr>
            <w:r w:rsidRPr="00A564B4">
              <w:rPr>
                <w:sz w:val="16"/>
                <w:szCs w:val="16"/>
                <w:lang w:eastAsia="en-US"/>
              </w:rPr>
              <w:t>Addition of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A507B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24E0D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5B49D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98151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6F0786"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0819C" w14:textId="77777777" w:rsidR="00081D7B" w:rsidRPr="00A564B4" w:rsidRDefault="00081D7B" w:rsidP="00600F51">
            <w:pPr>
              <w:pStyle w:val="TAL"/>
              <w:rPr>
                <w:sz w:val="16"/>
                <w:szCs w:val="16"/>
                <w:lang w:eastAsia="en-US"/>
              </w:rPr>
            </w:pPr>
            <w:r w:rsidRPr="00A564B4">
              <w:rPr>
                <w:sz w:val="16"/>
                <w:szCs w:val="16"/>
                <w:lang w:eastAsia="en-US"/>
              </w:rPr>
              <w:t>R5-133841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F92719" w14:textId="77777777" w:rsidR="00081D7B" w:rsidRPr="00A564B4" w:rsidRDefault="00081D7B" w:rsidP="00600F51">
            <w:pPr>
              <w:pStyle w:val="TAL"/>
              <w:rPr>
                <w:sz w:val="16"/>
                <w:szCs w:val="16"/>
                <w:lang w:eastAsia="en-US"/>
              </w:rPr>
            </w:pPr>
            <w:r w:rsidRPr="00A564B4">
              <w:rPr>
                <w:sz w:val="16"/>
                <w:szCs w:val="16"/>
                <w:lang w:eastAsia="en-US"/>
              </w:rPr>
              <w:t>0124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5DB3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6C2FC" w14:textId="77777777" w:rsidR="00081D7B" w:rsidRPr="00A564B4" w:rsidRDefault="00081D7B" w:rsidP="00600F51">
            <w:pPr>
              <w:pStyle w:val="TAL"/>
              <w:rPr>
                <w:sz w:val="16"/>
                <w:szCs w:val="16"/>
                <w:lang w:eastAsia="en-US"/>
              </w:rPr>
            </w:pPr>
            <w:r w:rsidRPr="00A564B4">
              <w:rPr>
                <w:sz w:val="16"/>
                <w:szCs w:val="16"/>
                <w:lang w:eastAsia="en-US"/>
              </w:rPr>
              <w:t>Correction to the reference information of chapter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633356"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B53267"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5C0F8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2BE42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DD082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8ECBC3" w14:textId="77777777" w:rsidR="00081D7B" w:rsidRPr="00A564B4" w:rsidRDefault="00081D7B" w:rsidP="00600F51">
            <w:pPr>
              <w:pStyle w:val="TAL"/>
              <w:rPr>
                <w:sz w:val="16"/>
                <w:szCs w:val="16"/>
                <w:lang w:eastAsia="en-US"/>
              </w:rPr>
            </w:pPr>
            <w:r w:rsidRPr="00A564B4">
              <w:rPr>
                <w:sz w:val="16"/>
                <w:szCs w:val="16"/>
                <w:lang w:eastAsia="en-US"/>
              </w:rPr>
              <w:t>R5-133849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2BBA87" w14:textId="77777777" w:rsidR="00081D7B" w:rsidRPr="00A564B4" w:rsidRDefault="00081D7B" w:rsidP="00600F51">
            <w:pPr>
              <w:pStyle w:val="TAL"/>
              <w:rPr>
                <w:sz w:val="16"/>
                <w:szCs w:val="16"/>
                <w:lang w:eastAsia="en-US"/>
              </w:rPr>
            </w:pPr>
            <w:r w:rsidRPr="00A564B4">
              <w:rPr>
                <w:sz w:val="16"/>
                <w:szCs w:val="16"/>
                <w:lang w:eastAsia="en-US"/>
              </w:rPr>
              <w:t>0125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F99D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DD446" w14:textId="77777777" w:rsidR="00081D7B" w:rsidRPr="00A564B4" w:rsidRDefault="00081D7B" w:rsidP="00600F51">
            <w:pPr>
              <w:pStyle w:val="TAL"/>
              <w:rPr>
                <w:sz w:val="16"/>
                <w:szCs w:val="16"/>
                <w:lang w:eastAsia="en-US"/>
              </w:rPr>
            </w:pPr>
            <w:r w:rsidRPr="00A564B4">
              <w:rPr>
                <w:sz w:val="16"/>
                <w:szCs w:val="16"/>
                <w:lang w:eastAsia="en-US"/>
              </w:rPr>
              <w:t>RRM: Update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25755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138AC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22D833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1B3C4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413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CE3AE6" w14:textId="77777777" w:rsidR="00081D7B" w:rsidRPr="00A564B4" w:rsidRDefault="00081D7B" w:rsidP="00600F51">
            <w:pPr>
              <w:pStyle w:val="TAL"/>
              <w:rPr>
                <w:sz w:val="16"/>
                <w:szCs w:val="16"/>
                <w:lang w:eastAsia="en-US"/>
              </w:rPr>
            </w:pPr>
            <w:r w:rsidRPr="00A564B4">
              <w:rPr>
                <w:sz w:val="16"/>
                <w:szCs w:val="16"/>
                <w:lang w:eastAsia="en-US"/>
              </w:rPr>
              <w:t>R5-133868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B65203" w14:textId="77777777" w:rsidR="00081D7B" w:rsidRPr="00A564B4" w:rsidRDefault="00081D7B" w:rsidP="00600F51">
            <w:pPr>
              <w:pStyle w:val="TAL"/>
              <w:rPr>
                <w:sz w:val="16"/>
                <w:szCs w:val="16"/>
                <w:lang w:eastAsia="en-US"/>
              </w:rPr>
            </w:pPr>
            <w:r w:rsidRPr="00A564B4">
              <w:rPr>
                <w:sz w:val="16"/>
                <w:szCs w:val="16"/>
                <w:lang w:eastAsia="en-US"/>
              </w:rPr>
              <w:t>0126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7509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F5318B" w14:textId="77777777" w:rsidR="00081D7B" w:rsidRPr="00A564B4" w:rsidRDefault="00081D7B" w:rsidP="00600F51">
            <w:pPr>
              <w:pStyle w:val="TAL"/>
              <w:rPr>
                <w:sz w:val="16"/>
                <w:szCs w:val="16"/>
                <w:lang w:eastAsia="en-US"/>
              </w:rPr>
            </w:pPr>
            <w:r w:rsidRPr="00A564B4">
              <w:rPr>
                <w:sz w:val="16"/>
                <w:szCs w:val="16"/>
                <w:lang w:eastAsia="en-US"/>
              </w:rPr>
              <w:t>Addition of UE capability information Bandwidth Combination Set for Carrier Aggregation in ICS proforma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7A6588"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95E98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E72E8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0FA94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DDC9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8954DA" w14:textId="77777777" w:rsidR="00081D7B" w:rsidRPr="00A564B4" w:rsidRDefault="00081D7B" w:rsidP="00600F51">
            <w:pPr>
              <w:pStyle w:val="TAL"/>
              <w:rPr>
                <w:sz w:val="16"/>
                <w:szCs w:val="16"/>
                <w:lang w:eastAsia="en-US"/>
              </w:rPr>
            </w:pPr>
            <w:r w:rsidRPr="00A564B4">
              <w:rPr>
                <w:sz w:val="16"/>
                <w:szCs w:val="16"/>
                <w:lang w:eastAsia="en-US"/>
              </w:rPr>
              <w:t>R5-133872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88FEFE" w14:textId="77777777" w:rsidR="00081D7B" w:rsidRPr="00A564B4" w:rsidRDefault="00081D7B" w:rsidP="00600F51">
            <w:pPr>
              <w:pStyle w:val="TAL"/>
              <w:rPr>
                <w:sz w:val="16"/>
                <w:szCs w:val="16"/>
                <w:lang w:eastAsia="en-US"/>
              </w:rPr>
            </w:pPr>
            <w:r w:rsidRPr="00A564B4">
              <w:rPr>
                <w:sz w:val="16"/>
                <w:szCs w:val="16"/>
                <w:lang w:eastAsia="en-US"/>
              </w:rPr>
              <w:t>0127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AB414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F3DC98" w14:textId="77777777" w:rsidR="00081D7B" w:rsidRPr="00A564B4" w:rsidRDefault="00081D7B" w:rsidP="00600F51">
            <w:pPr>
              <w:pStyle w:val="TAL"/>
              <w:rPr>
                <w:sz w:val="16"/>
                <w:szCs w:val="16"/>
                <w:lang w:eastAsia="en-US"/>
              </w:rPr>
            </w:pPr>
            <w:r w:rsidRPr="00A564B4">
              <w:rPr>
                <w:sz w:val="16"/>
                <w:szCs w:val="16"/>
                <w:lang w:eastAsia="en-US"/>
              </w:rPr>
              <w:t>Update RF performance test applicability table for LTE B14 public safety high power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62759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46929A"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7F764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5CA56E"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432E87"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5CA20C" w14:textId="77777777" w:rsidR="00081D7B" w:rsidRPr="00A564B4" w:rsidRDefault="00081D7B" w:rsidP="00600F51">
            <w:pPr>
              <w:pStyle w:val="TAL"/>
              <w:rPr>
                <w:sz w:val="16"/>
                <w:szCs w:val="16"/>
                <w:lang w:eastAsia="en-US"/>
              </w:rPr>
            </w:pPr>
            <w:r w:rsidRPr="00A564B4">
              <w:rPr>
                <w:sz w:val="16"/>
                <w:szCs w:val="16"/>
                <w:lang w:eastAsia="en-US"/>
              </w:rPr>
              <w:t>R5-133875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17842" w14:textId="77777777" w:rsidR="00081D7B" w:rsidRPr="00A564B4" w:rsidRDefault="00081D7B" w:rsidP="00600F51">
            <w:pPr>
              <w:pStyle w:val="TAL"/>
              <w:rPr>
                <w:sz w:val="16"/>
                <w:szCs w:val="16"/>
                <w:lang w:eastAsia="en-US"/>
              </w:rPr>
            </w:pPr>
            <w:r w:rsidRPr="00A564B4">
              <w:rPr>
                <w:sz w:val="16"/>
                <w:szCs w:val="16"/>
                <w:lang w:eastAsia="en-US"/>
              </w:rPr>
              <w:t>0128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2F43E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4D03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8.3.1.1.3 and 8.3.2.1.4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8C5F1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29503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87B3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C96C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1D4BD"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2B45EE" w14:textId="77777777" w:rsidR="00081D7B" w:rsidRPr="00A564B4" w:rsidRDefault="00081D7B" w:rsidP="00600F51">
            <w:pPr>
              <w:pStyle w:val="TAL"/>
              <w:rPr>
                <w:sz w:val="16"/>
                <w:szCs w:val="16"/>
                <w:lang w:eastAsia="en-US"/>
              </w:rPr>
            </w:pPr>
            <w:r w:rsidRPr="00A564B4">
              <w:rPr>
                <w:sz w:val="16"/>
                <w:szCs w:val="16"/>
                <w:lang w:eastAsia="en-US"/>
              </w:rPr>
              <w:t>R5-133891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68B42" w14:textId="77777777" w:rsidR="00081D7B" w:rsidRPr="00A564B4" w:rsidRDefault="00081D7B" w:rsidP="00600F51">
            <w:pPr>
              <w:pStyle w:val="TAL"/>
              <w:rPr>
                <w:sz w:val="16"/>
                <w:szCs w:val="16"/>
                <w:lang w:eastAsia="en-US"/>
              </w:rPr>
            </w:pPr>
            <w:r w:rsidRPr="00A564B4">
              <w:rPr>
                <w:sz w:val="16"/>
                <w:szCs w:val="16"/>
                <w:lang w:eastAsia="en-US"/>
              </w:rPr>
              <w:t>0129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B94D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F131FC" w14:textId="77777777" w:rsidR="00081D7B" w:rsidRPr="00A564B4" w:rsidRDefault="00081D7B" w:rsidP="00600F51">
            <w:pPr>
              <w:pStyle w:val="TAL"/>
              <w:rPr>
                <w:sz w:val="16"/>
                <w:szCs w:val="16"/>
                <w:lang w:eastAsia="en-US"/>
              </w:rPr>
            </w:pPr>
            <w:r w:rsidRPr="00A564B4">
              <w:rPr>
                <w:sz w:val="16"/>
                <w:szCs w:val="16"/>
                <w:lang w:eastAsia="en-US"/>
              </w:rPr>
              <w:t>Applicability addition for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752EE"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D5721E"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148B341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0D77F1"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F15EB"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B8A924" w14:textId="77777777" w:rsidR="00081D7B" w:rsidRPr="00A564B4" w:rsidRDefault="00081D7B" w:rsidP="00600F51">
            <w:pPr>
              <w:pStyle w:val="TAL"/>
              <w:rPr>
                <w:sz w:val="16"/>
                <w:szCs w:val="16"/>
                <w:lang w:eastAsia="en-US"/>
              </w:rPr>
            </w:pPr>
            <w:r w:rsidRPr="00A564B4">
              <w:rPr>
                <w:sz w:val="16"/>
                <w:szCs w:val="16"/>
                <w:lang w:eastAsia="en-US"/>
              </w:rPr>
              <w:t>R5-133897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DC2F1" w14:textId="77777777" w:rsidR="00081D7B" w:rsidRPr="00A564B4" w:rsidRDefault="00081D7B" w:rsidP="00600F51">
            <w:pPr>
              <w:pStyle w:val="TAL"/>
              <w:rPr>
                <w:sz w:val="16"/>
                <w:szCs w:val="16"/>
                <w:lang w:eastAsia="en-US"/>
              </w:rPr>
            </w:pPr>
            <w:r w:rsidRPr="00A564B4">
              <w:rPr>
                <w:sz w:val="16"/>
                <w:szCs w:val="16"/>
                <w:lang w:eastAsia="en-US"/>
              </w:rPr>
              <w:t>0130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C4A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5DDFD" w14:textId="77777777" w:rsidR="00081D7B" w:rsidRPr="00A564B4" w:rsidRDefault="00081D7B" w:rsidP="00600F51">
            <w:pPr>
              <w:pStyle w:val="TAL"/>
              <w:rPr>
                <w:sz w:val="16"/>
                <w:szCs w:val="16"/>
                <w:lang w:eastAsia="en-US"/>
              </w:rPr>
            </w:pPr>
            <w:r w:rsidRPr="00A564B4">
              <w:rPr>
                <w:sz w:val="16"/>
                <w:szCs w:val="16"/>
                <w:lang w:eastAsia="en-US"/>
              </w:rPr>
              <w:t>Addition of the applicability of TC7.3.14 &amp; TC7.3.16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D2250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3499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43C3D6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596716"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D49AF2"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A491B97" w14:textId="77777777" w:rsidR="00081D7B" w:rsidRPr="00A564B4" w:rsidRDefault="00081D7B" w:rsidP="00600F51">
            <w:pPr>
              <w:pStyle w:val="TAL"/>
              <w:rPr>
                <w:sz w:val="16"/>
                <w:szCs w:val="16"/>
                <w:lang w:eastAsia="en-US"/>
              </w:rPr>
            </w:pPr>
            <w:r w:rsidRPr="00A564B4">
              <w:rPr>
                <w:sz w:val="16"/>
                <w:szCs w:val="16"/>
                <w:lang w:eastAsia="en-US"/>
              </w:rPr>
              <w:t>R5-134129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1B45C6D" w14:textId="77777777" w:rsidR="00081D7B" w:rsidRPr="00A564B4" w:rsidRDefault="00081D7B" w:rsidP="00600F51">
            <w:pPr>
              <w:pStyle w:val="TAL"/>
              <w:rPr>
                <w:sz w:val="16"/>
                <w:szCs w:val="16"/>
                <w:lang w:eastAsia="en-US"/>
              </w:rPr>
            </w:pPr>
            <w:r w:rsidRPr="00A564B4">
              <w:rPr>
                <w:sz w:val="16"/>
                <w:szCs w:val="16"/>
                <w:lang w:eastAsia="en-US"/>
              </w:rPr>
              <w:t>0131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F4AA3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D5C3C4C" w14:textId="77777777" w:rsidR="00081D7B" w:rsidRPr="00A564B4" w:rsidRDefault="00081D7B" w:rsidP="00600F51">
            <w:pPr>
              <w:pStyle w:val="TAL"/>
              <w:rPr>
                <w:sz w:val="16"/>
                <w:szCs w:val="16"/>
                <w:lang w:eastAsia="en-US"/>
              </w:rPr>
            </w:pPr>
            <w:r w:rsidRPr="00A564B4">
              <w:rPr>
                <w:sz w:val="16"/>
                <w:szCs w:val="16"/>
                <w:lang w:eastAsia="en-US"/>
              </w:rPr>
              <w:t>RRM: Corrections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820EC5"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7D694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54321A6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0C813F"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C705C8"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635B6D5" w14:textId="77777777" w:rsidR="00081D7B" w:rsidRPr="00A564B4" w:rsidRDefault="00081D7B" w:rsidP="00600F51">
            <w:pPr>
              <w:pStyle w:val="TAL"/>
              <w:rPr>
                <w:sz w:val="16"/>
                <w:szCs w:val="16"/>
                <w:lang w:eastAsia="en-US"/>
              </w:rPr>
            </w:pPr>
            <w:r w:rsidRPr="00A564B4">
              <w:rPr>
                <w:sz w:val="16"/>
                <w:szCs w:val="16"/>
                <w:lang w:eastAsia="en-US"/>
              </w:rPr>
              <w:t>R5-134164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5B3AF84" w14:textId="77777777" w:rsidR="00081D7B" w:rsidRPr="00A564B4" w:rsidRDefault="00081D7B" w:rsidP="00600F51">
            <w:pPr>
              <w:pStyle w:val="TAL"/>
              <w:rPr>
                <w:sz w:val="16"/>
                <w:szCs w:val="16"/>
                <w:lang w:eastAsia="en-US"/>
              </w:rPr>
            </w:pPr>
            <w:r w:rsidRPr="00A564B4">
              <w:rPr>
                <w:sz w:val="16"/>
                <w:szCs w:val="16"/>
                <w:lang w:eastAsia="en-US"/>
              </w:rPr>
              <w:t>0132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96146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3D0E349" w14:textId="77777777" w:rsidR="00081D7B" w:rsidRPr="00A564B4" w:rsidRDefault="00081D7B" w:rsidP="00600F51">
            <w:pPr>
              <w:pStyle w:val="TAL"/>
              <w:rPr>
                <w:sz w:val="16"/>
                <w:szCs w:val="16"/>
                <w:lang w:eastAsia="en-US"/>
              </w:rPr>
            </w:pPr>
            <w:r w:rsidRPr="00A564B4">
              <w:rPr>
                <w:sz w:val="16"/>
                <w:szCs w:val="16"/>
                <w:lang w:eastAsia="en-US"/>
              </w:rPr>
              <w:t>Introduction of UE TM3 Demodulation Performance under High Speed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AC3FCA"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17DACF"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3F24D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2BCE2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0040F"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7F88A24" w14:textId="77777777" w:rsidR="00081D7B" w:rsidRPr="00A564B4" w:rsidRDefault="00081D7B" w:rsidP="00600F51">
            <w:pPr>
              <w:pStyle w:val="TAL"/>
              <w:rPr>
                <w:sz w:val="16"/>
                <w:szCs w:val="16"/>
                <w:lang w:eastAsia="en-US"/>
              </w:rPr>
            </w:pPr>
            <w:r w:rsidRPr="00A564B4">
              <w:rPr>
                <w:sz w:val="16"/>
                <w:szCs w:val="16"/>
                <w:lang w:eastAsia="en-US"/>
              </w:rPr>
              <w:t>R5-134281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4D866FC" w14:textId="77777777" w:rsidR="00081D7B" w:rsidRPr="00A564B4" w:rsidRDefault="00081D7B" w:rsidP="00600F51">
            <w:pPr>
              <w:pStyle w:val="TAL"/>
              <w:rPr>
                <w:sz w:val="16"/>
                <w:szCs w:val="16"/>
                <w:lang w:eastAsia="en-US"/>
              </w:rPr>
            </w:pPr>
            <w:r w:rsidRPr="00A564B4">
              <w:rPr>
                <w:sz w:val="16"/>
                <w:szCs w:val="16"/>
                <w:lang w:eastAsia="en-US"/>
              </w:rPr>
              <w:t>0134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0CF3BE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DE2A587" w14:textId="77777777" w:rsidR="00081D7B" w:rsidRPr="00A564B4" w:rsidRDefault="00081D7B" w:rsidP="00600F51">
            <w:pPr>
              <w:pStyle w:val="TAL"/>
              <w:rPr>
                <w:sz w:val="16"/>
                <w:szCs w:val="16"/>
                <w:lang w:eastAsia="en-US"/>
              </w:rPr>
            </w:pPr>
            <w:r w:rsidRPr="00A564B4">
              <w:rPr>
                <w:sz w:val="16"/>
                <w:szCs w:val="16"/>
                <w:lang w:eastAsia="en-US"/>
              </w:rPr>
              <w:t>Addition of applicability for Sustained data rate test(FDD) for category 6 and 7 UEs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F5189C"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BE208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28F21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A48578"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1168C"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1EADD6A" w14:textId="77777777" w:rsidR="00081D7B" w:rsidRPr="00A564B4" w:rsidRDefault="00081D7B" w:rsidP="00600F51">
            <w:pPr>
              <w:pStyle w:val="TAL"/>
              <w:rPr>
                <w:sz w:val="16"/>
                <w:szCs w:val="16"/>
                <w:lang w:eastAsia="en-US"/>
              </w:rPr>
            </w:pPr>
            <w:r w:rsidRPr="00A564B4">
              <w:rPr>
                <w:sz w:val="16"/>
                <w:szCs w:val="16"/>
                <w:lang w:eastAsia="en-US"/>
              </w:rPr>
              <w:t>R5-134285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A3CFC34" w14:textId="77777777" w:rsidR="00081D7B" w:rsidRPr="00A564B4" w:rsidRDefault="00081D7B" w:rsidP="00600F51">
            <w:pPr>
              <w:pStyle w:val="TAL"/>
              <w:rPr>
                <w:sz w:val="16"/>
                <w:szCs w:val="16"/>
                <w:lang w:eastAsia="en-US"/>
              </w:rPr>
            </w:pPr>
            <w:r w:rsidRPr="00A564B4">
              <w:rPr>
                <w:sz w:val="16"/>
                <w:szCs w:val="16"/>
                <w:lang w:eastAsia="en-US"/>
              </w:rPr>
              <w:t>0135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0A448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988FE17" w14:textId="77777777" w:rsidR="00081D7B" w:rsidRPr="00A564B4" w:rsidRDefault="00081D7B" w:rsidP="00600F51">
            <w:pPr>
              <w:pStyle w:val="TAL"/>
              <w:rPr>
                <w:sz w:val="16"/>
                <w:szCs w:val="16"/>
                <w:lang w:eastAsia="en-US"/>
              </w:rPr>
            </w:pPr>
            <w:r w:rsidRPr="00A564B4">
              <w:rPr>
                <w:sz w:val="16"/>
                <w:szCs w:val="16"/>
                <w:lang w:eastAsia="en-US"/>
              </w:rPr>
              <w:t>Removal of 6.2.5A.2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88A5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45D87D"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6289E1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071F07"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3E0C3D"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B683895" w14:textId="77777777" w:rsidR="00081D7B" w:rsidRPr="00A564B4" w:rsidRDefault="00081D7B" w:rsidP="00600F51">
            <w:pPr>
              <w:pStyle w:val="TAL"/>
              <w:rPr>
                <w:sz w:val="16"/>
                <w:szCs w:val="16"/>
                <w:lang w:eastAsia="en-US"/>
              </w:rPr>
            </w:pPr>
            <w:r w:rsidRPr="00A564B4">
              <w:rPr>
                <w:sz w:val="16"/>
                <w:szCs w:val="16"/>
                <w:lang w:eastAsia="en-US"/>
              </w:rPr>
              <w:t>R5-134293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84F7D5A" w14:textId="77777777" w:rsidR="00081D7B" w:rsidRPr="00A564B4" w:rsidRDefault="00081D7B" w:rsidP="00600F51">
            <w:pPr>
              <w:pStyle w:val="TAL"/>
              <w:rPr>
                <w:sz w:val="16"/>
                <w:szCs w:val="16"/>
                <w:lang w:eastAsia="en-US"/>
              </w:rPr>
            </w:pPr>
            <w:r w:rsidRPr="00A564B4">
              <w:rPr>
                <w:sz w:val="16"/>
                <w:szCs w:val="16"/>
                <w:lang w:eastAsia="en-US"/>
              </w:rPr>
              <w:t>0136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7C88BBA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493432B" w14:textId="77777777" w:rsidR="00081D7B" w:rsidRPr="00A564B4" w:rsidRDefault="00081D7B" w:rsidP="00600F51">
            <w:pPr>
              <w:pStyle w:val="TAL"/>
              <w:rPr>
                <w:sz w:val="16"/>
                <w:szCs w:val="16"/>
                <w:lang w:eastAsia="en-US"/>
              </w:rPr>
            </w:pPr>
            <w:r w:rsidRPr="00A564B4">
              <w:rPr>
                <w:sz w:val="16"/>
                <w:szCs w:val="16"/>
                <w:lang w:eastAsia="en-US"/>
              </w:rPr>
              <w:t>Correction to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849247"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EC767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FA713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8EEC1B"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04B35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B609075" w14:textId="77777777" w:rsidR="00081D7B" w:rsidRPr="00A564B4" w:rsidRDefault="00081D7B" w:rsidP="00600F51">
            <w:pPr>
              <w:pStyle w:val="TAL"/>
              <w:rPr>
                <w:sz w:val="16"/>
                <w:szCs w:val="16"/>
                <w:lang w:eastAsia="en-US"/>
              </w:rPr>
            </w:pPr>
            <w:r w:rsidRPr="00A564B4">
              <w:rPr>
                <w:sz w:val="16"/>
                <w:szCs w:val="16"/>
                <w:lang w:eastAsia="en-US"/>
              </w:rPr>
              <w:t>R5-134315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292A468" w14:textId="77777777" w:rsidR="00081D7B" w:rsidRPr="00A564B4" w:rsidRDefault="00081D7B" w:rsidP="00600F51">
            <w:pPr>
              <w:pStyle w:val="TAL"/>
              <w:rPr>
                <w:sz w:val="16"/>
                <w:szCs w:val="16"/>
                <w:lang w:eastAsia="en-US"/>
              </w:rPr>
            </w:pPr>
            <w:r w:rsidRPr="00A564B4">
              <w:rPr>
                <w:sz w:val="16"/>
                <w:szCs w:val="16"/>
                <w:lang w:eastAsia="en-US"/>
              </w:rPr>
              <w:t>0137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EBA03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12C9C4E" w14:textId="77777777" w:rsidR="00081D7B" w:rsidRPr="00A564B4" w:rsidRDefault="00081D7B" w:rsidP="00600F51">
            <w:pPr>
              <w:pStyle w:val="TAL"/>
              <w:rPr>
                <w:sz w:val="16"/>
                <w:szCs w:val="16"/>
                <w:lang w:eastAsia="en-US"/>
              </w:rPr>
            </w:pPr>
            <w:r w:rsidRPr="00A564B4">
              <w:rPr>
                <w:sz w:val="16"/>
                <w:szCs w:val="16"/>
                <w:lang w:eastAsia="en-US"/>
              </w:rPr>
              <w:t>Removal of comma separated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531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FCD5E8"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69C3B6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B2561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9E530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7E3173F" w14:textId="77777777" w:rsidR="00081D7B" w:rsidRPr="00A564B4" w:rsidRDefault="00081D7B" w:rsidP="00600F51">
            <w:pPr>
              <w:pStyle w:val="TAL"/>
              <w:rPr>
                <w:sz w:val="16"/>
                <w:szCs w:val="16"/>
                <w:lang w:eastAsia="en-US"/>
              </w:rPr>
            </w:pPr>
            <w:r w:rsidRPr="00A564B4">
              <w:rPr>
                <w:sz w:val="16"/>
                <w:szCs w:val="16"/>
                <w:lang w:eastAsia="en-US"/>
              </w:rPr>
              <w:t>R5-134883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DFF831B" w14:textId="77777777" w:rsidR="00081D7B" w:rsidRPr="00A564B4" w:rsidRDefault="00081D7B" w:rsidP="00600F51">
            <w:pPr>
              <w:pStyle w:val="TAL"/>
              <w:rPr>
                <w:sz w:val="16"/>
                <w:szCs w:val="16"/>
                <w:lang w:eastAsia="en-US"/>
              </w:rPr>
            </w:pPr>
            <w:r w:rsidRPr="00A564B4">
              <w:rPr>
                <w:sz w:val="16"/>
                <w:szCs w:val="16"/>
                <w:lang w:eastAsia="en-US"/>
              </w:rPr>
              <w:t>0138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E559D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9AE46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7.4A.4 and 7.5A.4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A0A8E"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B3C512"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5FC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A0900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31944"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AD17AE" w14:textId="77777777" w:rsidR="00081D7B" w:rsidRPr="00A564B4" w:rsidRDefault="00081D7B" w:rsidP="00600F51">
            <w:pPr>
              <w:pStyle w:val="TAL"/>
              <w:rPr>
                <w:sz w:val="16"/>
                <w:szCs w:val="16"/>
                <w:lang w:eastAsia="en-US"/>
              </w:rPr>
            </w:pPr>
            <w:r w:rsidRPr="00A564B4">
              <w:rPr>
                <w:sz w:val="16"/>
                <w:szCs w:val="16"/>
                <w:lang w:eastAsia="en-US"/>
              </w:rPr>
              <w:t>R5-134893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A7216C0" w14:textId="77777777" w:rsidR="00081D7B" w:rsidRPr="00A564B4" w:rsidRDefault="00081D7B" w:rsidP="00600F51">
            <w:pPr>
              <w:pStyle w:val="TAL"/>
              <w:rPr>
                <w:sz w:val="16"/>
                <w:szCs w:val="16"/>
                <w:lang w:eastAsia="en-US"/>
              </w:rPr>
            </w:pPr>
            <w:r w:rsidRPr="00A564B4">
              <w:rPr>
                <w:sz w:val="16"/>
                <w:szCs w:val="16"/>
                <w:lang w:eastAsia="en-US"/>
              </w:rPr>
              <w:t>0142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5DF81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A778C05" w14:textId="77777777" w:rsidR="00081D7B" w:rsidRPr="00A564B4" w:rsidRDefault="00081D7B" w:rsidP="00600F51">
            <w:pPr>
              <w:pStyle w:val="TAL"/>
              <w:rPr>
                <w:sz w:val="16"/>
                <w:szCs w:val="16"/>
                <w:lang w:eastAsia="en-US"/>
              </w:rPr>
            </w:pPr>
            <w:r w:rsidRPr="00A564B4">
              <w:rPr>
                <w:sz w:val="16"/>
                <w:szCs w:val="16"/>
                <w:lang w:eastAsia="en-US"/>
              </w:rPr>
              <w:t>Addition of applicabilities of LTE Type A performance requirements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3A66F"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54CBA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884B6E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7E8FAA"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5A427A"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7AB5145D" w14:textId="77777777" w:rsidR="00081D7B" w:rsidRPr="00A564B4" w:rsidRDefault="00081D7B" w:rsidP="00600F51">
            <w:pPr>
              <w:pStyle w:val="TAL"/>
              <w:rPr>
                <w:sz w:val="16"/>
                <w:szCs w:val="16"/>
                <w:lang w:eastAsia="en-US"/>
              </w:rPr>
            </w:pPr>
            <w:r w:rsidRPr="00A564B4">
              <w:rPr>
                <w:sz w:val="16"/>
                <w:szCs w:val="16"/>
                <w:lang w:eastAsia="en-US"/>
              </w:rPr>
              <w:t>R5-134895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FDB3005" w14:textId="77777777" w:rsidR="00081D7B" w:rsidRPr="00A564B4" w:rsidRDefault="00081D7B" w:rsidP="00600F51">
            <w:pPr>
              <w:pStyle w:val="TAL"/>
              <w:rPr>
                <w:sz w:val="16"/>
                <w:szCs w:val="16"/>
                <w:lang w:eastAsia="en-US"/>
              </w:rPr>
            </w:pPr>
            <w:r w:rsidRPr="00A564B4">
              <w:rPr>
                <w:sz w:val="16"/>
                <w:szCs w:val="16"/>
                <w:lang w:eastAsia="en-US"/>
              </w:rPr>
              <w:t>0139</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CDE99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0486FB0F" w14:textId="77777777" w:rsidR="00081D7B" w:rsidRPr="00A564B4" w:rsidRDefault="00081D7B" w:rsidP="00600F51">
            <w:pPr>
              <w:pStyle w:val="TAL"/>
              <w:rPr>
                <w:sz w:val="16"/>
                <w:szCs w:val="16"/>
                <w:lang w:eastAsia="en-US"/>
              </w:rPr>
            </w:pPr>
            <w:r w:rsidRPr="00A564B4">
              <w:rPr>
                <w:sz w:val="16"/>
                <w:szCs w:val="16"/>
                <w:lang w:eastAsia="en-US"/>
              </w:rPr>
              <w:t>Removal of redundant not applicable to any device tests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5A2093"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A0951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D49E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6A6995"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61378B"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B9CB51A" w14:textId="77777777" w:rsidR="00081D7B" w:rsidRPr="00A564B4" w:rsidRDefault="00081D7B" w:rsidP="00600F51">
            <w:pPr>
              <w:pStyle w:val="TAL"/>
              <w:rPr>
                <w:sz w:val="16"/>
                <w:szCs w:val="16"/>
                <w:lang w:eastAsia="en-US"/>
              </w:rPr>
            </w:pPr>
            <w:r w:rsidRPr="00A564B4">
              <w:rPr>
                <w:sz w:val="16"/>
                <w:szCs w:val="16"/>
                <w:lang w:eastAsia="en-US"/>
              </w:rPr>
              <w:t>R5-134279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5DC659C" w14:textId="77777777" w:rsidR="00081D7B" w:rsidRPr="00A564B4" w:rsidRDefault="00081D7B" w:rsidP="00600F51">
            <w:pPr>
              <w:pStyle w:val="TAL"/>
              <w:rPr>
                <w:sz w:val="16"/>
                <w:szCs w:val="16"/>
                <w:lang w:eastAsia="en-US"/>
              </w:rPr>
            </w:pPr>
            <w:r w:rsidRPr="00A564B4">
              <w:rPr>
                <w:sz w:val="16"/>
                <w:szCs w:val="16"/>
                <w:lang w:eastAsia="en-US"/>
              </w:rPr>
              <w:t>0133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332F0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436EA1D" w14:textId="77777777" w:rsidR="00081D7B" w:rsidRPr="00A564B4" w:rsidRDefault="00081D7B" w:rsidP="00600F51">
            <w:pPr>
              <w:pStyle w:val="TAL"/>
              <w:rPr>
                <w:sz w:val="16"/>
                <w:szCs w:val="16"/>
                <w:lang w:eastAsia="en-US"/>
              </w:rPr>
            </w:pPr>
            <w:r w:rsidRPr="00A564B4">
              <w:rPr>
                <w:sz w:val="16"/>
                <w:szCs w:val="16"/>
                <w:lang w:eastAsia="en-US"/>
              </w:rPr>
              <w:t>Addition of Rel-12 CA band combinations(CA_3-19 and CA_19-21)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C03CD8"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EAE9EF"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74B8FA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A8A863"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50C1C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9267A4F" w14:textId="77777777" w:rsidR="00081D7B" w:rsidRPr="00A564B4" w:rsidRDefault="00081D7B" w:rsidP="00600F51">
            <w:pPr>
              <w:pStyle w:val="TAL"/>
              <w:rPr>
                <w:sz w:val="16"/>
                <w:szCs w:val="16"/>
                <w:lang w:eastAsia="en-US"/>
              </w:rPr>
            </w:pPr>
            <w:r w:rsidRPr="00A564B4">
              <w:rPr>
                <w:sz w:val="16"/>
                <w:szCs w:val="16"/>
                <w:lang w:eastAsia="en-US"/>
              </w:rPr>
              <w:t>R5-135011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42EF712" w14:textId="77777777" w:rsidR="00081D7B" w:rsidRPr="00A564B4" w:rsidRDefault="00081D7B" w:rsidP="00600F51">
            <w:pPr>
              <w:pStyle w:val="TAL"/>
              <w:rPr>
                <w:sz w:val="16"/>
                <w:szCs w:val="16"/>
                <w:lang w:eastAsia="en-US"/>
              </w:rPr>
            </w:pPr>
            <w:r w:rsidRPr="00A564B4">
              <w:rPr>
                <w:sz w:val="16"/>
                <w:szCs w:val="16"/>
                <w:lang w:eastAsia="en-US"/>
              </w:rPr>
              <w:t>0141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8C96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27E2407" w14:textId="77777777" w:rsidR="00081D7B" w:rsidRPr="00A564B4" w:rsidRDefault="00081D7B" w:rsidP="00600F51">
            <w:pPr>
              <w:pStyle w:val="TAL"/>
              <w:rPr>
                <w:sz w:val="16"/>
                <w:szCs w:val="16"/>
                <w:lang w:eastAsia="en-US"/>
              </w:rPr>
            </w:pPr>
            <w:r w:rsidRPr="00A564B4">
              <w:rPr>
                <w:sz w:val="16"/>
                <w:szCs w:val="16"/>
                <w:lang w:eastAsia="en-US"/>
              </w:rPr>
              <w:t>Updates of Table A.4.6.3-3 for CA 1A-26A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390924"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2099CB"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1E5AE3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9475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E24C7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09B4652" w14:textId="77777777" w:rsidR="00081D7B" w:rsidRPr="00A564B4" w:rsidRDefault="00081D7B" w:rsidP="00600F51">
            <w:pPr>
              <w:pStyle w:val="TAL"/>
              <w:rPr>
                <w:sz w:val="16"/>
                <w:szCs w:val="16"/>
                <w:lang w:eastAsia="en-US"/>
              </w:rPr>
            </w:pPr>
            <w:r w:rsidRPr="00A564B4">
              <w:rPr>
                <w:sz w:val="16"/>
                <w:szCs w:val="16"/>
                <w:lang w:eastAsia="en-US"/>
              </w:rPr>
              <w:t>R5-135032</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FE58544" w14:textId="77777777" w:rsidR="00081D7B" w:rsidRPr="00A564B4" w:rsidRDefault="00081D7B" w:rsidP="00600F51">
            <w:pPr>
              <w:pStyle w:val="TAL"/>
              <w:rPr>
                <w:sz w:val="16"/>
                <w:szCs w:val="16"/>
                <w:lang w:eastAsia="en-US"/>
              </w:rPr>
            </w:pPr>
            <w:r w:rsidRPr="00A564B4">
              <w:rPr>
                <w:sz w:val="16"/>
                <w:szCs w:val="16"/>
                <w:lang w:eastAsia="en-US"/>
              </w:rPr>
              <w:t>0140</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336548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6548153"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 for 5MHz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22A4A"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2A42"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0A6CEFE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D6377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1B5A4C"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641609" w14:textId="77777777" w:rsidR="00081D7B" w:rsidRPr="00A564B4" w:rsidRDefault="00081D7B" w:rsidP="00600F51">
            <w:pPr>
              <w:pStyle w:val="TAL"/>
              <w:rPr>
                <w:sz w:val="16"/>
                <w:szCs w:val="16"/>
                <w:lang w:eastAsia="en-US"/>
              </w:rPr>
            </w:pPr>
            <w:r w:rsidRPr="00A564B4">
              <w:rPr>
                <w:sz w:val="16"/>
                <w:szCs w:val="16"/>
                <w:lang w:eastAsia="en-US"/>
              </w:rPr>
              <w:t>R5-140390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AE3DFF" w14:textId="77777777" w:rsidR="00081D7B" w:rsidRPr="00A564B4" w:rsidRDefault="00081D7B" w:rsidP="00600F51">
            <w:pPr>
              <w:pStyle w:val="TAL"/>
              <w:rPr>
                <w:sz w:val="16"/>
                <w:szCs w:val="16"/>
                <w:lang w:eastAsia="en-US"/>
              </w:rPr>
            </w:pPr>
            <w:r w:rsidRPr="00A564B4">
              <w:rPr>
                <w:sz w:val="16"/>
                <w:szCs w:val="16"/>
                <w:lang w:eastAsia="en-US"/>
              </w:rPr>
              <w:t>0143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8D3A9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DED0E"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a new test case 9.3.5.1.2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4BF405"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DD5E07"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C7075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3C8E6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30715D"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9FC77" w14:textId="77777777" w:rsidR="00081D7B" w:rsidRPr="00A564B4" w:rsidRDefault="00081D7B" w:rsidP="00600F51">
            <w:pPr>
              <w:pStyle w:val="TAL"/>
              <w:rPr>
                <w:sz w:val="16"/>
                <w:szCs w:val="16"/>
                <w:lang w:eastAsia="en-US"/>
              </w:rPr>
            </w:pPr>
            <w:r w:rsidRPr="00A564B4">
              <w:rPr>
                <w:sz w:val="16"/>
                <w:szCs w:val="16"/>
                <w:lang w:eastAsia="en-US"/>
              </w:rPr>
              <w:t>R5-140426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D7287D" w14:textId="77777777" w:rsidR="00081D7B" w:rsidRPr="00A564B4" w:rsidRDefault="00081D7B" w:rsidP="00600F51">
            <w:pPr>
              <w:pStyle w:val="TAL"/>
              <w:rPr>
                <w:sz w:val="16"/>
                <w:szCs w:val="16"/>
                <w:lang w:eastAsia="en-US"/>
              </w:rPr>
            </w:pPr>
            <w:r w:rsidRPr="00A564B4">
              <w:rPr>
                <w:sz w:val="16"/>
                <w:szCs w:val="16"/>
                <w:lang w:eastAsia="en-US"/>
              </w:rPr>
              <w:t>0144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39134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A5A320" w14:textId="77777777" w:rsidR="00081D7B" w:rsidRPr="00A564B4" w:rsidRDefault="00081D7B" w:rsidP="00600F51">
            <w:pPr>
              <w:pStyle w:val="TAL"/>
              <w:rPr>
                <w:sz w:val="16"/>
                <w:szCs w:val="16"/>
                <w:lang w:eastAsia="en-US"/>
              </w:rPr>
            </w:pPr>
            <w:r w:rsidRPr="00A564B4">
              <w:rPr>
                <w:sz w:val="16"/>
                <w:szCs w:val="16"/>
                <w:lang w:eastAsia="en-US"/>
              </w:rPr>
              <w:t>Updates to Intra-band non-contiguous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6FC0BD"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4202C2"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3A83B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6296E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43F1C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F8C01" w14:textId="77777777" w:rsidR="00081D7B" w:rsidRPr="00A564B4" w:rsidRDefault="00081D7B" w:rsidP="00600F51">
            <w:pPr>
              <w:pStyle w:val="TAL"/>
              <w:rPr>
                <w:sz w:val="16"/>
                <w:szCs w:val="16"/>
                <w:lang w:eastAsia="en-US"/>
              </w:rPr>
            </w:pPr>
            <w:r w:rsidRPr="00A564B4">
              <w:rPr>
                <w:sz w:val="16"/>
                <w:szCs w:val="16"/>
                <w:lang w:eastAsia="en-US"/>
              </w:rPr>
              <w:t>R5-140526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CACFFE" w14:textId="77777777" w:rsidR="00081D7B" w:rsidRPr="00A564B4" w:rsidRDefault="00081D7B" w:rsidP="00600F51">
            <w:pPr>
              <w:pStyle w:val="TAL"/>
              <w:rPr>
                <w:sz w:val="16"/>
                <w:szCs w:val="16"/>
                <w:lang w:eastAsia="en-US"/>
              </w:rPr>
            </w:pPr>
            <w:r w:rsidRPr="00A564B4">
              <w:rPr>
                <w:sz w:val="16"/>
                <w:szCs w:val="16"/>
                <w:lang w:eastAsia="en-US"/>
              </w:rPr>
              <w:t>0145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99FD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A46987" w14:textId="77777777" w:rsidR="00081D7B" w:rsidRPr="00A564B4" w:rsidRDefault="00081D7B" w:rsidP="00600F51">
            <w:pPr>
              <w:pStyle w:val="TAL"/>
              <w:rPr>
                <w:sz w:val="16"/>
                <w:szCs w:val="16"/>
                <w:lang w:eastAsia="en-US"/>
              </w:rPr>
            </w:pPr>
            <w:r w:rsidRPr="00A564B4">
              <w:rPr>
                <w:sz w:val="16"/>
                <w:szCs w:val="16"/>
                <w:lang w:eastAsia="en-US"/>
              </w:rPr>
              <w:t>Addition of applicability for TC 8.2.2.2.4 and TC 8.2.2.4.3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117B8"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A79FC0"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3E1449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310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EDDF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555E5" w14:textId="77777777" w:rsidR="00081D7B" w:rsidRPr="00A564B4" w:rsidRDefault="00081D7B" w:rsidP="00600F51">
            <w:pPr>
              <w:pStyle w:val="TAL"/>
              <w:rPr>
                <w:sz w:val="16"/>
                <w:szCs w:val="16"/>
                <w:lang w:eastAsia="en-US"/>
              </w:rPr>
            </w:pPr>
            <w:r w:rsidRPr="00A564B4">
              <w:rPr>
                <w:sz w:val="16"/>
                <w:szCs w:val="16"/>
                <w:lang w:eastAsia="en-US"/>
              </w:rPr>
              <w:t>R5-140808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5D08E4" w14:textId="77777777" w:rsidR="00081D7B" w:rsidRPr="00A564B4" w:rsidRDefault="00081D7B" w:rsidP="00600F51">
            <w:pPr>
              <w:pStyle w:val="TAL"/>
              <w:rPr>
                <w:sz w:val="16"/>
                <w:szCs w:val="16"/>
                <w:lang w:eastAsia="en-US"/>
              </w:rPr>
            </w:pPr>
            <w:r w:rsidRPr="00A564B4">
              <w:rPr>
                <w:sz w:val="16"/>
                <w:szCs w:val="16"/>
                <w:lang w:eastAsia="en-US"/>
              </w:rPr>
              <w:t>0146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ABD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A2000C" w14:textId="77777777" w:rsidR="00081D7B" w:rsidRPr="00A564B4" w:rsidRDefault="00081D7B" w:rsidP="00600F51">
            <w:pPr>
              <w:pStyle w:val="TAL"/>
              <w:rPr>
                <w:sz w:val="16"/>
                <w:szCs w:val="16"/>
                <w:lang w:eastAsia="en-US"/>
              </w:rPr>
            </w:pPr>
            <w:r w:rsidRPr="00A564B4">
              <w:rPr>
                <w:sz w:val="16"/>
                <w:szCs w:val="16"/>
                <w:lang w:eastAsia="en-US"/>
              </w:rPr>
              <w:t>Correction the applicability for test case 8.2.1.3.2.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88BA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4331FB"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766E9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126AD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8B2B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0CC156" w14:textId="77777777" w:rsidR="00081D7B" w:rsidRPr="00A564B4" w:rsidRDefault="00081D7B" w:rsidP="00600F51">
            <w:pPr>
              <w:pStyle w:val="TAL"/>
              <w:rPr>
                <w:sz w:val="16"/>
                <w:szCs w:val="16"/>
                <w:lang w:eastAsia="en-US"/>
              </w:rPr>
            </w:pPr>
            <w:r w:rsidRPr="00A564B4">
              <w:rPr>
                <w:sz w:val="16"/>
                <w:szCs w:val="16"/>
                <w:lang w:eastAsia="en-US"/>
              </w:rPr>
              <w:t>R5-140809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1FC8D" w14:textId="77777777" w:rsidR="00081D7B" w:rsidRPr="00A564B4" w:rsidRDefault="00081D7B" w:rsidP="00600F51">
            <w:pPr>
              <w:pStyle w:val="TAL"/>
              <w:rPr>
                <w:sz w:val="16"/>
                <w:szCs w:val="16"/>
                <w:lang w:eastAsia="en-US"/>
              </w:rPr>
            </w:pPr>
            <w:r w:rsidRPr="00A564B4">
              <w:rPr>
                <w:sz w:val="16"/>
                <w:szCs w:val="16"/>
                <w:lang w:eastAsia="en-US"/>
              </w:rPr>
              <w:t>0147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26DC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DB8E11" w14:textId="77777777" w:rsidR="00081D7B" w:rsidRPr="00A564B4" w:rsidRDefault="00081D7B" w:rsidP="00600F51">
            <w:pPr>
              <w:pStyle w:val="TAL"/>
              <w:rPr>
                <w:sz w:val="16"/>
                <w:szCs w:val="16"/>
                <w:lang w:eastAsia="en-US"/>
              </w:rPr>
            </w:pPr>
            <w:r w:rsidRPr="00A564B4">
              <w:rPr>
                <w:sz w:val="16"/>
                <w:szCs w:val="16"/>
                <w:lang w:eastAsia="en-US"/>
              </w:rPr>
              <w:t>Update applicability table for LTE B14 public safety high power UE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E6035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1BAA73"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576283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10FB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8F1C20"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6D18A" w14:textId="77777777" w:rsidR="00081D7B" w:rsidRPr="00A564B4" w:rsidRDefault="00081D7B" w:rsidP="00600F51">
            <w:pPr>
              <w:pStyle w:val="TAL"/>
              <w:rPr>
                <w:sz w:val="16"/>
                <w:szCs w:val="16"/>
                <w:lang w:eastAsia="en-US"/>
              </w:rPr>
            </w:pPr>
            <w:r w:rsidRPr="00A564B4">
              <w:rPr>
                <w:sz w:val="16"/>
                <w:szCs w:val="16"/>
                <w:lang w:eastAsia="en-US"/>
              </w:rPr>
              <w:t>R5-140817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118AC6" w14:textId="77777777" w:rsidR="00081D7B" w:rsidRPr="00A564B4" w:rsidRDefault="00081D7B" w:rsidP="00600F51">
            <w:pPr>
              <w:pStyle w:val="TAL"/>
              <w:rPr>
                <w:sz w:val="16"/>
                <w:szCs w:val="16"/>
                <w:lang w:eastAsia="en-US"/>
              </w:rPr>
            </w:pPr>
            <w:r w:rsidRPr="00A564B4">
              <w:rPr>
                <w:sz w:val="16"/>
                <w:szCs w:val="16"/>
                <w:lang w:eastAsia="en-US"/>
              </w:rPr>
              <w:t>0148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05C0A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BC5760" w14:textId="77777777" w:rsidR="00081D7B" w:rsidRPr="00A564B4" w:rsidRDefault="00081D7B" w:rsidP="00600F51">
            <w:pPr>
              <w:pStyle w:val="TAL"/>
              <w:rPr>
                <w:sz w:val="16"/>
                <w:szCs w:val="16"/>
                <w:lang w:eastAsia="en-US"/>
              </w:rPr>
            </w:pPr>
            <w:r w:rsidRPr="00A564B4">
              <w:rPr>
                <w:sz w:val="16"/>
                <w:szCs w:val="16"/>
                <w:lang w:eastAsia="en-US"/>
              </w:rPr>
              <w:t>Applicability for new DL CoMP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0EB1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F8D7A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19BC3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F28EB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8FC22"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D8A68" w14:textId="77777777" w:rsidR="00081D7B" w:rsidRPr="00A564B4" w:rsidRDefault="00081D7B" w:rsidP="00600F51">
            <w:pPr>
              <w:pStyle w:val="TAL"/>
              <w:rPr>
                <w:sz w:val="16"/>
                <w:szCs w:val="16"/>
                <w:lang w:eastAsia="en-US"/>
              </w:rPr>
            </w:pPr>
            <w:r w:rsidRPr="00A564B4">
              <w:rPr>
                <w:sz w:val="16"/>
                <w:szCs w:val="16"/>
                <w:lang w:eastAsia="en-US"/>
              </w:rPr>
              <w:t>R5-140870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385EF" w14:textId="77777777" w:rsidR="00081D7B" w:rsidRPr="00A564B4" w:rsidRDefault="00081D7B" w:rsidP="00600F51">
            <w:pPr>
              <w:pStyle w:val="TAL"/>
              <w:rPr>
                <w:sz w:val="16"/>
                <w:szCs w:val="16"/>
                <w:lang w:eastAsia="en-US"/>
              </w:rPr>
            </w:pPr>
            <w:r w:rsidRPr="00A564B4">
              <w:rPr>
                <w:sz w:val="16"/>
                <w:szCs w:val="16"/>
                <w:lang w:eastAsia="en-US"/>
              </w:rPr>
              <w:t>0150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75E69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1CBEC6" w14:textId="77777777" w:rsidR="00081D7B" w:rsidRPr="00A564B4" w:rsidRDefault="00081D7B" w:rsidP="00600F51">
            <w:pPr>
              <w:pStyle w:val="TAL"/>
              <w:rPr>
                <w:sz w:val="16"/>
                <w:szCs w:val="16"/>
                <w:lang w:eastAsia="en-US"/>
              </w:rPr>
            </w:pPr>
            <w:r w:rsidRPr="00A564B4">
              <w:rPr>
                <w:sz w:val="16"/>
                <w:szCs w:val="16"/>
                <w:lang w:eastAsia="en-US"/>
              </w:rPr>
              <w:t>Corrections the applicability of test cases 8.16.3 and 8.16.4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F6C12"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71ECF1"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570A5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B6388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A43A5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5EC929" w14:textId="77777777" w:rsidR="00081D7B" w:rsidRPr="00A564B4" w:rsidRDefault="00081D7B" w:rsidP="00600F51">
            <w:pPr>
              <w:pStyle w:val="TAL"/>
              <w:rPr>
                <w:sz w:val="16"/>
                <w:szCs w:val="16"/>
                <w:lang w:eastAsia="en-US"/>
              </w:rPr>
            </w:pPr>
            <w:r w:rsidRPr="00A564B4">
              <w:rPr>
                <w:sz w:val="16"/>
                <w:szCs w:val="16"/>
                <w:lang w:eastAsia="en-US"/>
              </w:rPr>
              <w:t>R5-140871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81484" w14:textId="77777777" w:rsidR="00081D7B" w:rsidRPr="00A564B4" w:rsidRDefault="00081D7B" w:rsidP="00600F51">
            <w:pPr>
              <w:pStyle w:val="TAL"/>
              <w:rPr>
                <w:sz w:val="16"/>
                <w:szCs w:val="16"/>
                <w:lang w:eastAsia="en-US"/>
              </w:rPr>
            </w:pPr>
            <w:r w:rsidRPr="00A564B4">
              <w:rPr>
                <w:sz w:val="16"/>
                <w:szCs w:val="16"/>
                <w:lang w:eastAsia="en-US"/>
              </w:rPr>
              <w:t>0151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17F80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91EF25" w14:textId="77777777" w:rsidR="00081D7B" w:rsidRPr="00A564B4" w:rsidRDefault="00081D7B" w:rsidP="00600F51">
            <w:pPr>
              <w:pStyle w:val="TAL"/>
              <w:rPr>
                <w:sz w:val="16"/>
                <w:szCs w:val="16"/>
                <w:lang w:eastAsia="en-US"/>
              </w:rPr>
            </w:pPr>
            <w:r w:rsidRPr="00A564B4">
              <w:rPr>
                <w:sz w:val="16"/>
                <w:szCs w:val="16"/>
                <w:lang w:eastAsia="en-US"/>
              </w:rPr>
              <w:t>Correcting applicability in 8.2.2.1.1_1 and 8.2.2.2.1_1 for UE categories 1 and/or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01B6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79459E"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883E8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89F6F1"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D354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A50AE" w14:textId="77777777" w:rsidR="00081D7B" w:rsidRPr="00A564B4" w:rsidRDefault="00081D7B" w:rsidP="00600F51">
            <w:pPr>
              <w:pStyle w:val="TAL"/>
              <w:rPr>
                <w:sz w:val="16"/>
                <w:szCs w:val="16"/>
                <w:lang w:eastAsia="en-US"/>
              </w:rPr>
            </w:pPr>
            <w:r w:rsidRPr="00A564B4">
              <w:rPr>
                <w:sz w:val="16"/>
                <w:szCs w:val="16"/>
                <w:lang w:eastAsia="en-US"/>
              </w:rPr>
              <w:t>R5-140897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D60BE4" w14:textId="77777777" w:rsidR="00081D7B" w:rsidRPr="00A564B4" w:rsidRDefault="00081D7B" w:rsidP="00600F51">
            <w:pPr>
              <w:pStyle w:val="TAL"/>
              <w:rPr>
                <w:sz w:val="16"/>
                <w:szCs w:val="16"/>
                <w:lang w:eastAsia="en-US"/>
              </w:rPr>
            </w:pPr>
            <w:r w:rsidRPr="00A564B4">
              <w:rPr>
                <w:sz w:val="16"/>
                <w:szCs w:val="16"/>
                <w:lang w:eastAsia="en-US"/>
              </w:rPr>
              <w:t>0152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92D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69B4F" w14:textId="77777777" w:rsidR="00081D7B" w:rsidRPr="00A564B4" w:rsidRDefault="00081D7B" w:rsidP="00600F51">
            <w:pPr>
              <w:pStyle w:val="TAL"/>
              <w:rPr>
                <w:sz w:val="16"/>
                <w:szCs w:val="16"/>
                <w:lang w:eastAsia="en-US"/>
              </w:rPr>
            </w:pPr>
            <w:r w:rsidRPr="00A564B4">
              <w:rPr>
                <w:sz w:val="16"/>
                <w:szCs w:val="16"/>
                <w:lang w:eastAsia="en-US"/>
              </w:rPr>
              <w:t>Addition of Applicability for EPDCCH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10DDE3"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1D20E6"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75360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693188"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9DF1D7"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53B13B" w14:textId="77777777" w:rsidR="00081D7B" w:rsidRPr="00A564B4" w:rsidRDefault="00081D7B" w:rsidP="00600F51">
            <w:pPr>
              <w:pStyle w:val="TAL"/>
              <w:rPr>
                <w:sz w:val="16"/>
                <w:szCs w:val="16"/>
                <w:lang w:eastAsia="en-US"/>
              </w:rPr>
            </w:pPr>
            <w:r w:rsidRPr="00A564B4">
              <w:rPr>
                <w:sz w:val="16"/>
                <w:szCs w:val="16"/>
                <w:lang w:eastAsia="en-US"/>
              </w:rPr>
              <w:t>R5-140923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2DC07" w14:textId="77777777" w:rsidR="00081D7B" w:rsidRPr="00A564B4" w:rsidRDefault="00081D7B" w:rsidP="00600F51">
            <w:pPr>
              <w:pStyle w:val="TAL"/>
              <w:rPr>
                <w:sz w:val="16"/>
                <w:szCs w:val="16"/>
                <w:lang w:eastAsia="en-US"/>
              </w:rPr>
            </w:pPr>
            <w:r w:rsidRPr="00A564B4">
              <w:rPr>
                <w:sz w:val="16"/>
                <w:szCs w:val="16"/>
                <w:lang w:eastAsia="en-US"/>
              </w:rPr>
              <w:t>0153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7FF0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ED7E1" w14:textId="77777777" w:rsidR="00081D7B" w:rsidRPr="00A564B4" w:rsidRDefault="00081D7B" w:rsidP="00600F51">
            <w:pPr>
              <w:pStyle w:val="TAL"/>
              <w:rPr>
                <w:sz w:val="16"/>
                <w:szCs w:val="16"/>
                <w:lang w:eastAsia="en-US"/>
              </w:rPr>
            </w:pPr>
            <w:r w:rsidRPr="00A564B4">
              <w:rPr>
                <w:sz w:val="16"/>
                <w:szCs w:val="16"/>
                <w:lang w:eastAsia="en-US"/>
              </w:rPr>
              <w:t>Introduction of UE CA Inter-band uplink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C963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BCE1F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1AFC2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B6DE24"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74EB8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7BD1A9" w14:textId="77777777" w:rsidR="00081D7B" w:rsidRPr="00A564B4" w:rsidRDefault="00081D7B" w:rsidP="00600F51">
            <w:pPr>
              <w:pStyle w:val="TAL"/>
              <w:rPr>
                <w:sz w:val="16"/>
                <w:szCs w:val="16"/>
                <w:lang w:eastAsia="en-US"/>
              </w:rPr>
            </w:pPr>
            <w:r w:rsidRPr="00A564B4">
              <w:rPr>
                <w:sz w:val="16"/>
                <w:szCs w:val="16"/>
                <w:lang w:eastAsia="en-US"/>
              </w:rPr>
              <w:t>R5-141020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72EC3" w14:textId="77777777" w:rsidR="00081D7B" w:rsidRPr="00A564B4" w:rsidRDefault="00081D7B" w:rsidP="00600F51">
            <w:pPr>
              <w:pStyle w:val="TAL"/>
              <w:rPr>
                <w:sz w:val="16"/>
                <w:szCs w:val="16"/>
                <w:lang w:eastAsia="en-US"/>
              </w:rPr>
            </w:pPr>
            <w:r w:rsidRPr="00A564B4">
              <w:rPr>
                <w:sz w:val="16"/>
                <w:szCs w:val="16"/>
                <w:lang w:eastAsia="en-US"/>
              </w:rPr>
              <w:t>0154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39D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0AA7E6" w14:textId="77777777" w:rsidR="00081D7B" w:rsidRPr="00A564B4" w:rsidRDefault="00081D7B" w:rsidP="00600F51">
            <w:pPr>
              <w:pStyle w:val="TAL"/>
              <w:rPr>
                <w:sz w:val="16"/>
                <w:szCs w:val="16"/>
                <w:lang w:eastAsia="en-US"/>
              </w:rPr>
            </w:pPr>
            <w:r w:rsidRPr="00A564B4">
              <w:rPr>
                <w:sz w:val="16"/>
                <w:szCs w:val="16"/>
                <w:lang w:eastAsia="en-US"/>
              </w:rPr>
              <w:t>Addition of test applicability of WB-RSRQ measurement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7E039"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C1B0FD"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29740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BD455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AD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E85B0" w14:textId="77777777" w:rsidR="00081D7B" w:rsidRPr="00A564B4" w:rsidRDefault="00081D7B" w:rsidP="00600F51">
            <w:pPr>
              <w:pStyle w:val="TAL"/>
              <w:rPr>
                <w:sz w:val="16"/>
                <w:szCs w:val="16"/>
                <w:lang w:eastAsia="en-US"/>
              </w:rPr>
            </w:pPr>
            <w:r w:rsidRPr="00A564B4">
              <w:rPr>
                <w:sz w:val="16"/>
                <w:szCs w:val="16"/>
                <w:lang w:eastAsia="en-US"/>
              </w:rPr>
              <w:t>R5-141035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FB8408" w14:textId="77777777" w:rsidR="00081D7B" w:rsidRPr="00A564B4" w:rsidRDefault="00081D7B" w:rsidP="00600F51">
            <w:pPr>
              <w:pStyle w:val="TAL"/>
              <w:rPr>
                <w:sz w:val="16"/>
                <w:szCs w:val="16"/>
                <w:lang w:eastAsia="en-US"/>
              </w:rPr>
            </w:pPr>
            <w:r w:rsidRPr="00A564B4">
              <w:rPr>
                <w:sz w:val="16"/>
                <w:szCs w:val="16"/>
                <w:lang w:eastAsia="en-US"/>
              </w:rPr>
              <w:t>0155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05119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8133F6" w14:textId="77777777" w:rsidR="00081D7B" w:rsidRPr="00A564B4" w:rsidRDefault="00081D7B" w:rsidP="00600F51">
            <w:pPr>
              <w:pStyle w:val="TAL"/>
              <w:rPr>
                <w:sz w:val="16"/>
                <w:szCs w:val="16"/>
                <w:lang w:eastAsia="en-US"/>
              </w:rPr>
            </w:pPr>
            <w:r w:rsidRPr="00A564B4">
              <w:rPr>
                <w:sz w:val="16"/>
                <w:szCs w:val="16"/>
                <w:lang w:eastAsia="en-US"/>
              </w:rPr>
              <w:t>Applicability for new CA RRM TCs 7.1.3+7.1.4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B3373E"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AF4F4"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A0C5F9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3CB7C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632DA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DB29C5" w14:textId="77777777" w:rsidR="00081D7B" w:rsidRPr="00A564B4" w:rsidRDefault="00081D7B" w:rsidP="00600F51">
            <w:pPr>
              <w:pStyle w:val="TAL"/>
              <w:rPr>
                <w:sz w:val="16"/>
                <w:szCs w:val="16"/>
                <w:lang w:eastAsia="en-US"/>
              </w:rPr>
            </w:pPr>
            <w:r w:rsidRPr="00A564B4">
              <w:rPr>
                <w:sz w:val="16"/>
                <w:szCs w:val="16"/>
                <w:lang w:eastAsia="en-US"/>
              </w:rPr>
              <w:t>R5-142113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E5D0E" w14:textId="77777777" w:rsidR="00081D7B" w:rsidRPr="00A564B4" w:rsidRDefault="00081D7B" w:rsidP="00600F51">
            <w:pPr>
              <w:pStyle w:val="TAL"/>
              <w:rPr>
                <w:sz w:val="16"/>
                <w:szCs w:val="16"/>
                <w:lang w:eastAsia="en-US"/>
              </w:rPr>
            </w:pPr>
            <w:r w:rsidRPr="00A564B4">
              <w:rPr>
                <w:sz w:val="16"/>
                <w:szCs w:val="16"/>
                <w:lang w:eastAsia="en-US"/>
              </w:rPr>
              <w:t>0157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A4D0E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EF20A2" w14:textId="77777777" w:rsidR="00081D7B" w:rsidRPr="00A564B4" w:rsidRDefault="00081D7B" w:rsidP="00600F51">
            <w:pPr>
              <w:pStyle w:val="TAL"/>
              <w:rPr>
                <w:sz w:val="16"/>
                <w:szCs w:val="16"/>
                <w:lang w:eastAsia="en-US"/>
              </w:rPr>
            </w:pPr>
            <w:r w:rsidRPr="00A564B4">
              <w:rPr>
                <w:sz w:val="16"/>
                <w:szCs w:val="16"/>
                <w:lang w:eastAsia="en-US"/>
              </w:rPr>
              <w:t>Addition of CA 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3C44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E11C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14A4FF2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BC50CA"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7437E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91E061" w14:textId="77777777" w:rsidR="00081D7B" w:rsidRPr="00A564B4" w:rsidRDefault="00081D7B" w:rsidP="00600F51">
            <w:pPr>
              <w:pStyle w:val="TAL"/>
              <w:rPr>
                <w:sz w:val="16"/>
                <w:szCs w:val="16"/>
                <w:lang w:eastAsia="en-US"/>
              </w:rPr>
            </w:pPr>
            <w:r w:rsidRPr="00A564B4">
              <w:rPr>
                <w:sz w:val="16"/>
                <w:szCs w:val="16"/>
                <w:lang w:eastAsia="en-US"/>
              </w:rPr>
              <w:t>R5-142337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9B0F1" w14:textId="77777777" w:rsidR="00081D7B" w:rsidRPr="00A564B4" w:rsidRDefault="00081D7B" w:rsidP="00600F51">
            <w:pPr>
              <w:pStyle w:val="TAL"/>
              <w:rPr>
                <w:sz w:val="16"/>
                <w:szCs w:val="16"/>
                <w:lang w:eastAsia="en-US"/>
              </w:rPr>
            </w:pPr>
            <w:r w:rsidRPr="00A564B4">
              <w:rPr>
                <w:sz w:val="16"/>
                <w:szCs w:val="16"/>
                <w:lang w:eastAsia="en-US"/>
              </w:rPr>
              <w:t>0158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607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B0620A"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CA_2A-13A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ADD9E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E06B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2E9DA1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DDAFD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EE2A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3A18ED" w14:textId="77777777" w:rsidR="00081D7B" w:rsidRPr="00A564B4" w:rsidRDefault="00081D7B" w:rsidP="00600F51">
            <w:pPr>
              <w:pStyle w:val="TAL"/>
              <w:rPr>
                <w:sz w:val="16"/>
                <w:szCs w:val="16"/>
                <w:lang w:eastAsia="en-US"/>
              </w:rPr>
            </w:pPr>
            <w:r w:rsidRPr="00A564B4">
              <w:rPr>
                <w:sz w:val="16"/>
                <w:szCs w:val="16"/>
                <w:lang w:eastAsia="en-US"/>
              </w:rPr>
              <w:t>R5-142345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DB2A65" w14:textId="77777777" w:rsidR="00081D7B" w:rsidRPr="00A564B4" w:rsidRDefault="00081D7B" w:rsidP="00600F51">
            <w:pPr>
              <w:pStyle w:val="TAL"/>
              <w:rPr>
                <w:sz w:val="16"/>
                <w:szCs w:val="16"/>
                <w:lang w:eastAsia="en-US"/>
              </w:rPr>
            </w:pPr>
            <w:r w:rsidRPr="00A564B4">
              <w:rPr>
                <w:sz w:val="16"/>
                <w:szCs w:val="16"/>
                <w:lang w:eastAsia="en-US"/>
              </w:rPr>
              <w:t>0159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F6268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31E276" w14:textId="77777777" w:rsidR="00081D7B" w:rsidRPr="00A564B4" w:rsidRDefault="00081D7B" w:rsidP="00600F51">
            <w:pPr>
              <w:pStyle w:val="TAL"/>
              <w:rPr>
                <w:sz w:val="16"/>
                <w:szCs w:val="16"/>
                <w:lang w:eastAsia="en-US"/>
              </w:rPr>
            </w:pPr>
            <w:r w:rsidRPr="00A564B4">
              <w:rPr>
                <w:sz w:val="16"/>
                <w:szCs w:val="16"/>
                <w:lang w:eastAsia="en-US"/>
              </w:rPr>
              <w:t>Addition of CA band combination CA_39A-41A to Table A.4.6.3-3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C9C7A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CEBA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E12501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60451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47B8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795B73" w14:textId="77777777" w:rsidR="00081D7B" w:rsidRPr="00A564B4" w:rsidRDefault="00081D7B" w:rsidP="00600F51">
            <w:pPr>
              <w:pStyle w:val="TAL"/>
              <w:rPr>
                <w:sz w:val="16"/>
                <w:szCs w:val="16"/>
                <w:lang w:eastAsia="en-US"/>
              </w:rPr>
            </w:pPr>
            <w:r w:rsidRPr="00A564B4">
              <w:rPr>
                <w:sz w:val="16"/>
                <w:szCs w:val="16"/>
                <w:lang w:eastAsia="en-US"/>
              </w:rPr>
              <w:t>R5-142347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60811" w14:textId="77777777" w:rsidR="00081D7B" w:rsidRPr="00A564B4" w:rsidRDefault="00081D7B" w:rsidP="00600F51">
            <w:pPr>
              <w:pStyle w:val="TAL"/>
              <w:rPr>
                <w:sz w:val="16"/>
                <w:szCs w:val="16"/>
                <w:lang w:eastAsia="en-US"/>
              </w:rPr>
            </w:pPr>
            <w:r w:rsidRPr="00A564B4">
              <w:rPr>
                <w:sz w:val="16"/>
                <w:szCs w:val="16"/>
                <w:lang w:eastAsia="en-US"/>
              </w:rPr>
              <w:t>0160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6064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65A97" w14:textId="77777777" w:rsidR="00081D7B" w:rsidRPr="00A564B4" w:rsidRDefault="00081D7B" w:rsidP="00600F51">
            <w:pPr>
              <w:pStyle w:val="TAL"/>
              <w:rPr>
                <w:sz w:val="16"/>
                <w:szCs w:val="16"/>
                <w:lang w:eastAsia="en-US"/>
              </w:rPr>
            </w:pPr>
            <w:r w:rsidRPr="00A564B4">
              <w:rPr>
                <w:sz w:val="16"/>
                <w:szCs w:val="16"/>
                <w:lang w:eastAsia="en-US"/>
              </w:rPr>
              <w:t>Updates of Table A.4.6.3-3 for CA_3A-26A and CA_3A-27A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E056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233E1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3B385D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96C09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666872"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C1BB3A" w14:textId="77777777" w:rsidR="00081D7B" w:rsidRPr="00A564B4" w:rsidRDefault="00081D7B" w:rsidP="00600F51">
            <w:pPr>
              <w:pStyle w:val="TAL"/>
              <w:rPr>
                <w:sz w:val="16"/>
                <w:szCs w:val="16"/>
                <w:lang w:eastAsia="en-US"/>
              </w:rPr>
            </w:pPr>
            <w:r w:rsidRPr="00A564B4">
              <w:rPr>
                <w:sz w:val="16"/>
                <w:szCs w:val="16"/>
                <w:lang w:eastAsia="en-US"/>
              </w:rPr>
              <w:t>R5-142583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38636F" w14:textId="77777777" w:rsidR="00081D7B" w:rsidRPr="00A564B4" w:rsidRDefault="00081D7B" w:rsidP="00600F51">
            <w:pPr>
              <w:pStyle w:val="TAL"/>
              <w:rPr>
                <w:sz w:val="16"/>
                <w:szCs w:val="16"/>
                <w:lang w:eastAsia="en-US"/>
              </w:rPr>
            </w:pPr>
            <w:r w:rsidRPr="00A564B4">
              <w:rPr>
                <w:sz w:val="16"/>
                <w:szCs w:val="16"/>
                <w:lang w:eastAsia="en-US"/>
              </w:rPr>
              <w:t>0161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B581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80329F"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22A85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A0323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ED967E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22F18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98D97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DC0CD0" w14:textId="77777777" w:rsidR="00081D7B" w:rsidRPr="00A564B4" w:rsidRDefault="00081D7B" w:rsidP="00600F51">
            <w:pPr>
              <w:pStyle w:val="TAL"/>
              <w:rPr>
                <w:sz w:val="16"/>
                <w:szCs w:val="16"/>
                <w:lang w:eastAsia="en-US"/>
              </w:rPr>
            </w:pPr>
            <w:r w:rsidRPr="00A564B4">
              <w:rPr>
                <w:sz w:val="16"/>
                <w:szCs w:val="16"/>
                <w:lang w:eastAsia="en-US"/>
              </w:rPr>
              <w:t>R5-142674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E46C32" w14:textId="77777777" w:rsidR="00081D7B" w:rsidRPr="00A564B4" w:rsidRDefault="00081D7B" w:rsidP="00600F51">
            <w:pPr>
              <w:pStyle w:val="TAL"/>
              <w:rPr>
                <w:sz w:val="16"/>
                <w:szCs w:val="16"/>
                <w:lang w:eastAsia="en-US"/>
              </w:rPr>
            </w:pPr>
            <w:r w:rsidRPr="00A564B4">
              <w:rPr>
                <w:sz w:val="16"/>
                <w:szCs w:val="16"/>
                <w:lang w:eastAsia="en-US"/>
              </w:rPr>
              <w:t>0162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76B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2A200" w14:textId="77777777" w:rsidR="00081D7B" w:rsidRPr="00A564B4" w:rsidRDefault="00081D7B" w:rsidP="00600F51">
            <w:pPr>
              <w:pStyle w:val="TAL"/>
              <w:rPr>
                <w:sz w:val="16"/>
                <w:szCs w:val="16"/>
                <w:lang w:eastAsia="en-US"/>
              </w:rPr>
            </w:pPr>
            <w:r w:rsidRPr="00A564B4">
              <w:rPr>
                <w:sz w:val="16"/>
                <w:szCs w:val="16"/>
                <w:lang w:eastAsia="en-US"/>
              </w:rPr>
              <w:t>Definition correction to UL and DL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8DB7D0"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169E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FD4AF2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73518C"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0C38C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B3118" w14:textId="77777777" w:rsidR="00081D7B" w:rsidRPr="00A564B4" w:rsidRDefault="00081D7B" w:rsidP="00600F51">
            <w:pPr>
              <w:pStyle w:val="TAL"/>
              <w:rPr>
                <w:sz w:val="16"/>
                <w:szCs w:val="16"/>
                <w:lang w:eastAsia="en-US"/>
              </w:rPr>
            </w:pPr>
            <w:r w:rsidRPr="00A564B4">
              <w:rPr>
                <w:sz w:val="16"/>
                <w:szCs w:val="16"/>
                <w:lang w:eastAsia="en-US"/>
              </w:rPr>
              <w:t>R5-142772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71081" w14:textId="77777777" w:rsidR="00081D7B" w:rsidRPr="00A564B4" w:rsidRDefault="00081D7B" w:rsidP="00600F51">
            <w:pPr>
              <w:pStyle w:val="TAL"/>
              <w:rPr>
                <w:sz w:val="16"/>
                <w:szCs w:val="16"/>
                <w:lang w:eastAsia="en-US"/>
              </w:rPr>
            </w:pPr>
            <w:r w:rsidRPr="00A564B4">
              <w:rPr>
                <w:sz w:val="16"/>
                <w:szCs w:val="16"/>
                <w:lang w:eastAsia="en-US"/>
              </w:rPr>
              <w:t>0163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D0F3D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2743D0" w14:textId="77777777" w:rsidR="00081D7B" w:rsidRPr="00A564B4" w:rsidRDefault="00081D7B" w:rsidP="00600F51">
            <w:pPr>
              <w:pStyle w:val="TAL"/>
              <w:rPr>
                <w:sz w:val="16"/>
                <w:szCs w:val="16"/>
                <w:lang w:eastAsia="en-US"/>
              </w:rPr>
            </w:pPr>
            <w:r w:rsidRPr="00A564B4">
              <w:rPr>
                <w:sz w:val="16"/>
                <w:szCs w:val="16"/>
                <w:lang w:eastAsia="en-US"/>
              </w:rPr>
              <w:t>Addition of CA_2A-4A and CA_5A-7A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61720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6167B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DA31E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500C35"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1516E"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DAC52" w14:textId="77777777" w:rsidR="00081D7B" w:rsidRPr="00A564B4" w:rsidRDefault="00081D7B" w:rsidP="00600F51">
            <w:pPr>
              <w:pStyle w:val="TAL"/>
              <w:rPr>
                <w:sz w:val="16"/>
                <w:szCs w:val="16"/>
                <w:lang w:eastAsia="en-US"/>
              </w:rPr>
            </w:pPr>
            <w:r w:rsidRPr="00A564B4">
              <w:rPr>
                <w:sz w:val="16"/>
                <w:szCs w:val="16"/>
                <w:lang w:eastAsia="en-US"/>
              </w:rPr>
              <w:t>R5-142782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58AAF1" w14:textId="77777777" w:rsidR="00081D7B" w:rsidRPr="00A564B4" w:rsidRDefault="00081D7B" w:rsidP="00600F51">
            <w:pPr>
              <w:pStyle w:val="TAL"/>
              <w:rPr>
                <w:sz w:val="16"/>
                <w:szCs w:val="16"/>
                <w:lang w:eastAsia="en-US"/>
              </w:rPr>
            </w:pPr>
            <w:r w:rsidRPr="00A564B4">
              <w:rPr>
                <w:sz w:val="16"/>
                <w:szCs w:val="16"/>
                <w:lang w:eastAsia="en-US"/>
              </w:rPr>
              <w:t>0164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A2C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F0F485" w14:textId="77777777" w:rsidR="00081D7B" w:rsidRPr="00A564B4" w:rsidRDefault="00081D7B" w:rsidP="00600F51">
            <w:pPr>
              <w:pStyle w:val="TAL"/>
              <w:rPr>
                <w:sz w:val="16"/>
                <w:szCs w:val="16"/>
                <w:lang w:eastAsia="en-US"/>
              </w:rPr>
            </w:pPr>
            <w:r w:rsidRPr="00A564B4">
              <w:rPr>
                <w:sz w:val="16"/>
                <w:szCs w:val="16"/>
                <w:lang w:eastAsia="en-US"/>
              </w:rPr>
              <w:t>Introduction of TC 7.6.xA.4 and 7.7A.4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E1442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00114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EB009D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DC4C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607450"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5AE600" w14:textId="77777777" w:rsidR="00081D7B" w:rsidRPr="00A564B4" w:rsidRDefault="00081D7B" w:rsidP="00600F51">
            <w:pPr>
              <w:pStyle w:val="TAL"/>
              <w:rPr>
                <w:sz w:val="16"/>
                <w:szCs w:val="16"/>
                <w:lang w:eastAsia="en-US"/>
              </w:rPr>
            </w:pPr>
            <w:r w:rsidRPr="00A564B4">
              <w:rPr>
                <w:sz w:val="16"/>
                <w:szCs w:val="16"/>
                <w:lang w:eastAsia="en-US"/>
              </w:rPr>
              <w:t>R5-142799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3645AD" w14:textId="77777777" w:rsidR="00081D7B" w:rsidRPr="00A564B4" w:rsidRDefault="00081D7B" w:rsidP="00600F51">
            <w:pPr>
              <w:pStyle w:val="TAL"/>
              <w:rPr>
                <w:sz w:val="16"/>
                <w:szCs w:val="16"/>
                <w:lang w:eastAsia="en-US"/>
              </w:rPr>
            </w:pPr>
            <w:r w:rsidRPr="00A564B4">
              <w:rPr>
                <w:sz w:val="16"/>
                <w:szCs w:val="16"/>
                <w:lang w:eastAsia="en-US"/>
              </w:rPr>
              <w:t>0165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BAFC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32318B" w14:textId="77777777" w:rsidR="00081D7B" w:rsidRPr="00A564B4" w:rsidRDefault="00081D7B" w:rsidP="00600F51">
            <w:pPr>
              <w:pStyle w:val="TAL"/>
              <w:rPr>
                <w:sz w:val="16"/>
                <w:szCs w:val="16"/>
                <w:lang w:eastAsia="en-US"/>
              </w:rPr>
            </w:pPr>
            <w:r w:rsidRPr="00A564B4">
              <w:rPr>
                <w:sz w:val="16"/>
                <w:szCs w:val="16"/>
                <w:lang w:eastAsia="en-US"/>
              </w:rPr>
              <w:t>Addition of applicability for TC 6.6.3B.2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A35E5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6701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A24A2D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7713F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46AD4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31508" w14:textId="77777777" w:rsidR="00081D7B" w:rsidRPr="00A564B4" w:rsidRDefault="00081D7B" w:rsidP="00600F51">
            <w:pPr>
              <w:pStyle w:val="TAL"/>
              <w:rPr>
                <w:sz w:val="16"/>
                <w:szCs w:val="16"/>
                <w:lang w:eastAsia="en-US"/>
              </w:rPr>
            </w:pPr>
            <w:r w:rsidRPr="00A564B4">
              <w:rPr>
                <w:sz w:val="16"/>
                <w:szCs w:val="16"/>
                <w:lang w:eastAsia="en-US"/>
              </w:rPr>
              <w:t>R5-143000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A84E8" w14:textId="77777777" w:rsidR="00081D7B" w:rsidRPr="00A564B4" w:rsidRDefault="00081D7B" w:rsidP="00600F51">
            <w:pPr>
              <w:pStyle w:val="TAL"/>
              <w:rPr>
                <w:sz w:val="16"/>
                <w:szCs w:val="16"/>
                <w:lang w:eastAsia="en-US"/>
              </w:rPr>
            </w:pPr>
            <w:r w:rsidRPr="00A564B4">
              <w:rPr>
                <w:sz w:val="16"/>
                <w:szCs w:val="16"/>
                <w:lang w:eastAsia="en-US"/>
              </w:rPr>
              <w:t>0166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9B0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868C6D" w14:textId="77777777" w:rsidR="00081D7B" w:rsidRPr="00A564B4" w:rsidRDefault="00081D7B" w:rsidP="00600F51">
            <w:pPr>
              <w:pStyle w:val="TAL"/>
              <w:rPr>
                <w:sz w:val="16"/>
                <w:szCs w:val="16"/>
                <w:lang w:eastAsia="en-US"/>
              </w:rPr>
            </w:pPr>
            <w:r w:rsidRPr="00A564B4">
              <w:rPr>
                <w:sz w:val="16"/>
                <w:szCs w:val="16"/>
                <w:lang w:eastAsia="en-US"/>
              </w:rPr>
              <w:t>Conditions C19, C20,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C619D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D980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5F141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871BB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3F3BF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ECF9CF" w14:textId="77777777" w:rsidR="00081D7B" w:rsidRPr="00A564B4" w:rsidRDefault="00081D7B" w:rsidP="00600F51">
            <w:pPr>
              <w:pStyle w:val="TAL"/>
              <w:rPr>
                <w:sz w:val="16"/>
                <w:szCs w:val="16"/>
                <w:lang w:eastAsia="en-US"/>
              </w:rPr>
            </w:pPr>
            <w:r w:rsidRPr="00A564B4">
              <w:rPr>
                <w:sz w:val="16"/>
                <w:szCs w:val="16"/>
                <w:lang w:eastAsia="en-US"/>
              </w:rPr>
              <w:t>R5-143016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823B5" w14:textId="77777777" w:rsidR="00081D7B" w:rsidRPr="00A564B4" w:rsidRDefault="00081D7B" w:rsidP="00600F51">
            <w:pPr>
              <w:pStyle w:val="TAL"/>
              <w:rPr>
                <w:sz w:val="16"/>
                <w:szCs w:val="16"/>
                <w:lang w:eastAsia="en-US"/>
              </w:rPr>
            </w:pPr>
            <w:r w:rsidRPr="00A564B4">
              <w:rPr>
                <w:sz w:val="16"/>
                <w:szCs w:val="16"/>
                <w:lang w:eastAsia="en-US"/>
              </w:rPr>
              <w:t>0167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EC8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271F54" w14:textId="77777777" w:rsidR="00081D7B" w:rsidRPr="00A564B4" w:rsidRDefault="00081D7B" w:rsidP="00600F51">
            <w:pPr>
              <w:pStyle w:val="TAL"/>
              <w:rPr>
                <w:sz w:val="16"/>
                <w:szCs w:val="16"/>
                <w:lang w:eastAsia="en-US"/>
              </w:rPr>
            </w:pPr>
            <w:r w:rsidRPr="00A564B4">
              <w:rPr>
                <w:sz w:val="16"/>
                <w:szCs w:val="16"/>
                <w:lang w:eastAsia="en-US"/>
              </w:rPr>
              <w:t>Addition of RF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97CF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B999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3B446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72613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09730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8F5FF1" w14:textId="77777777" w:rsidR="00081D7B" w:rsidRPr="00A564B4" w:rsidRDefault="00081D7B" w:rsidP="00600F51">
            <w:pPr>
              <w:pStyle w:val="TAL"/>
              <w:rPr>
                <w:sz w:val="16"/>
                <w:szCs w:val="16"/>
                <w:lang w:eastAsia="en-US"/>
              </w:rPr>
            </w:pPr>
            <w:r w:rsidRPr="00A564B4">
              <w:rPr>
                <w:sz w:val="16"/>
                <w:szCs w:val="16"/>
                <w:lang w:eastAsia="en-US"/>
              </w:rPr>
              <w:t>R5-143017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604617" w14:textId="77777777" w:rsidR="00081D7B" w:rsidRPr="00A564B4" w:rsidRDefault="00081D7B" w:rsidP="00600F51">
            <w:pPr>
              <w:pStyle w:val="TAL"/>
              <w:rPr>
                <w:sz w:val="16"/>
                <w:szCs w:val="16"/>
                <w:lang w:eastAsia="en-US"/>
              </w:rPr>
            </w:pPr>
            <w:r w:rsidRPr="00A564B4">
              <w:rPr>
                <w:sz w:val="16"/>
                <w:szCs w:val="16"/>
                <w:lang w:eastAsia="en-US"/>
              </w:rPr>
              <w:t>0168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6DBA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8FC1B6" w14:textId="77777777" w:rsidR="00081D7B" w:rsidRPr="00A564B4" w:rsidRDefault="00081D7B" w:rsidP="00600F51">
            <w:pPr>
              <w:pStyle w:val="TAL"/>
              <w:rPr>
                <w:sz w:val="16"/>
                <w:szCs w:val="16"/>
                <w:lang w:eastAsia="en-US"/>
              </w:rPr>
            </w:pPr>
            <w:r w:rsidRPr="00A564B4">
              <w:rPr>
                <w:sz w:val="16"/>
                <w:szCs w:val="16"/>
                <w:lang w:eastAsia="en-US"/>
              </w:rPr>
              <w:t>Addition of RRM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071206"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4B3EC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30F8D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10503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197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758E6E" w14:textId="77777777" w:rsidR="00081D7B" w:rsidRPr="00A564B4" w:rsidRDefault="00081D7B" w:rsidP="00600F51">
            <w:pPr>
              <w:pStyle w:val="TAL"/>
              <w:rPr>
                <w:sz w:val="16"/>
                <w:szCs w:val="16"/>
                <w:lang w:eastAsia="en-US"/>
              </w:rPr>
            </w:pPr>
            <w:r w:rsidRPr="00A564B4">
              <w:rPr>
                <w:sz w:val="16"/>
                <w:szCs w:val="16"/>
                <w:lang w:eastAsia="en-US"/>
              </w:rPr>
              <w:t>R5-143028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5F3BF" w14:textId="77777777" w:rsidR="00081D7B" w:rsidRPr="00A564B4" w:rsidRDefault="00081D7B" w:rsidP="00600F51">
            <w:pPr>
              <w:pStyle w:val="TAL"/>
              <w:rPr>
                <w:sz w:val="16"/>
                <w:szCs w:val="16"/>
                <w:lang w:eastAsia="en-US"/>
              </w:rPr>
            </w:pPr>
            <w:r w:rsidRPr="00A564B4">
              <w:rPr>
                <w:sz w:val="16"/>
                <w:szCs w:val="16"/>
                <w:lang w:eastAsia="en-US"/>
              </w:rPr>
              <w:t>0169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C49B7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BE23F"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test case 8.2.1.4.3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73341A"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2792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ABA0D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F6BC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6E06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9B95DA" w14:textId="77777777" w:rsidR="00081D7B" w:rsidRPr="00A564B4" w:rsidRDefault="00081D7B" w:rsidP="00600F51">
            <w:pPr>
              <w:pStyle w:val="TAL"/>
              <w:rPr>
                <w:sz w:val="16"/>
                <w:szCs w:val="16"/>
                <w:lang w:eastAsia="en-US"/>
              </w:rPr>
            </w:pPr>
            <w:r w:rsidRPr="00A564B4">
              <w:rPr>
                <w:sz w:val="16"/>
                <w:szCs w:val="16"/>
                <w:lang w:eastAsia="en-US"/>
              </w:rPr>
              <w:t>R5-143030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D09C25" w14:textId="77777777" w:rsidR="00081D7B" w:rsidRPr="00A564B4" w:rsidRDefault="00081D7B" w:rsidP="00600F51">
            <w:pPr>
              <w:pStyle w:val="TAL"/>
              <w:rPr>
                <w:sz w:val="16"/>
                <w:szCs w:val="16"/>
                <w:lang w:eastAsia="en-US"/>
              </w:rPr>
            </w:pPr>
            <w:r w:rsidRPr="00A564B4">
              <w:rPr>
                <w:sz w:val="16"/>
                <w:szCs w:val="16"/>
                <w:lang w:eastAsia="en-US"/>
              </w:rPr>
              <w:t>0170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321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166DAB" w14:textId="77777777" w:rsidR="00081D7B" w:rsidRPr="00A564B4" w:rsidRDefault="00081D7B" w:rsidP="00600F51">
            <w:pPr>
              <w:pStyle w:val="TAL"/>
              <w:rPr>
                <w:sz w:val="16"/>
                <w:szCs w:val="16"/>
                <w:lang w:eastAsia="en-US"/>
              </w:rPr>
            </w:pPr>
            <w:r w:rsidRPr="00A564B4">
              <w:rPr>
                <w:sz w:val="16"/>
                <w:szCs w:val="16"/>
                <w:lang w:eastAsia="en-US"/>
              </w:rPr>
              <w:t>Condition C43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7A2373"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E9C9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9CD54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B6B70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97D8B6"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1AA2A" w14:textId="77777777" w:rsidR="00081D7B" w:rsidRPr="00A564B4" w:rsidRDefault="00081D7B" w:rsidP="00600F51">
            <w:pPr>
              <w:pStyle w:val="TAL"/>
              <w:rPr>
                <w:sz w:val="16"/>
                <w:szCs w:val="16"/>
                <w:lang w:eastAsia="en-US"/>
              </w:rPr>
            </w:pPr>
            <w:r w:rsidRPr="00A564B4">
              <w:rPr>
                <w:sz w:val="16"/>
                <w:szCs w:val="16"/>
                <w:lang w:eastAsia="en-US"/>
              </w:rPr>
              <w:t>R5-143053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9E441" w14:textId="77777777" w:rsidR="00081D7B" w:rsidRPr="00A564B4" w:rsidRDefault="00081D7B" w:rsidP="00600F51">
            <w:pPr>
              <w:pStyle w:val="TAL"/>
              <w:rPr>
                <w:sz w:val="16"/>
                <w:szCs w:val="16"/>
                <w:lang w:eastAsia="en-US"/>
              </w:rPr>
            </w:pPr>
            <w:r w:rsidRPr="00A564B4">
              <w:rPr>
                <w:sz w:val="16"/>
                <w:szCs w:val="16"/>
                <w:lang w:eastAsia="en-US"/>
              </w:rPr>
              <w:t>0171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4640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BBCA9" w14:textId="77777777" w:rsidR="00081D7B" w:rsidRPr="00A564B4" w:rsidRDefault="00081D7B" w:rsidP="00600F51">
            <w:pPr>
              <w:pStyle w:val="TAL"/>
              <w:rPr>
                <w:sz w:val="16"/>
                <w:szCs w:val="16"/>
                <w:lang w:eastAsia="en-US"/>
              </w:rPr>
            </w:pPr>
            <w:r w:rsidRPr="00A564B4">
              <w:rPr>
                <w:sz w:val="16"/>
                <w:szCs w:val="16"/>
                <w:lang w:eastAsia="en-US"/>
              </w:rPr>
              <w:t>Correction to the applicability of the test case 7.6.2A.3 and 7.7A.3.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F15F6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51116"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83560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3A43B1"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43984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56707" w14:textId="77777777" w:rsidR="00081D7B" w:rsidRPr="00A564B4" w:rsidRDefault="00081D7B" w:rsidP="00600F51">
            <w:pPr>
              <w:pStyle w:val="TAL"/>
              <w:rPr>
                <w:sz w:val="16"/>
                <w:szCs w:val="16"/>
                <w:lang w:eastAsia="en-US"/>
              </w:rPr>
            </w:pPr>
            <w:r w:rsidRPr="00A564B4">
              <w:rPr>
                <w:sz w:val="16"/>
                <w:szCs w:val="16"/>
                <w:lang w:eastAsia="en-US"/>
              </w:rPr>
              <w:t>R5-143054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E8156" w14:textId="77777777" w:rsidR="00081D7B" w:rsidRPr="00A564B4" w:rsidRDefault="00081D7B" w:rsidP="00600F51">
            <w:pPr>
              <w:pStyle w:val="TAL"/>
              <w:rPr>
                <w:sz w:val="16"/>
                <w:szCs w:val="16"/>
                <w:lang w:eastAsia="en-US"/>
              </w:rPr>
            </w:pPr>
            <w:r w:rsidRPr="00A564B4">
              <w:rPr>
                <w:sz w:val="16"/>
                <w:szCs w:val="16"/>
                <w:lang w:eastAsia="en-US"/>
              </w:rPr>
              <w:t>0172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749B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166B7" w14:textId="77777777" w:rsidR="00081D7B" w:rsidRPr="00A564B4" w:rsidRDefault="00081D7B" w:rsidP="00600F51">
            <w:pPr>
              <w:pStyle w:val="TAL"/>
              <w:rPr>
                <w:sz w:val="16"/>
                <w:szCs w:val="16"/>
                <w:lang w:eastAsia="en-US"/>
              </w:rPr>
            </w:pPr>
            <w:r w:rsidRPr="00A564B4">
              <w:rPr>
                <w:sz w:val="16"/>
                <w:szCs w:val="16"/>
                <w:lang w:eastAsia="en-US"/>
              </w:rPr>
              <w:t>Correction of the condition of test case 8.7.1.1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4E4E2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EA11"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A7644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B94094"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F27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C6CE97" w14:textId="77777777" w:rsidR="00081D7B" w:rsidRPr="00A564B4" w:rsidRDefault="00081D7B" w:rsidP="00600F51">
            <w:pPr>
              <w:pStyle w:val="TAL"/>
              <w:rPr>
                <w:sz w:val="16"/>
                <w:szCs w:val="16"/>
                <w:lang w:eastAsia="en-US"/>
              </w:rPr>
            </w:pPr>
            <w:r w:rsidRPr="00A564B4">
              <w:rPr>
                <w:sz w:val="16"/>
                <w:szCs w:val="16"/>
                <w:lang w:eastAsia="en-US"/>
              </w:rPr>
              <w:t>R5-143055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F05797" w14:textId="77777777" w:rsidR="00081D7B" w:rsidRPr="00A564B4" w:rsidRDefault="00081D7B" w:rsidP="00600F51">
            <w:pPr>
              <w:pStyle w:val="TAL"/>
              <w:rPr>
                <w:sz w:val="16"/>
                <w:szCs w:val="16"/>
                <w:lang w:eastAsia="en-US"/>
              </w:rPr>
            </w:pPr>
            <w:r w:rsidRPr="00A564B4">
              <w:rPr>
                <w:sz w:val="16"/>
                <w:szCs w:val="16"/>
                <w:lang w:eastAsia="en-US"/>
              </w:rPr>
              <w:t>0173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028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64072" w14:textId="77777777" w:rsidR="00081D7B" w:rsidRPr="00A564B4" w:rsidRDefault="00081D7B" w:rsidP="00600F51">
            <w:pPr>
              <w:pStyle w:val="TAL"/>
              <w:rPr>
                <w:sz w:val="16"/>
                <w:szCs w:val="16"/>
                <w:lang w:eastAsia="en-US"/>
              </w:rPr>
            </w:pPr>
            <w:r w:rsidRPr="00A564B4">
              <w:rPr>
                <w:sz w:val="16"/>
                <w:szCs w:val="16"/>
                <w:lang w:eastAsia="en-US"/>
              </w:rPr>
              <w:t>Correction of the condition of the test cases 8.2.1.1.1_A.2, 8.2.1.3.1_A.1, 8.2.1.3.1_A.2 and 8.2.1.4.2_A.2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531B9F"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7842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E7DB19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30DAC0"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49F1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97F6B2" w14:textId="77777777" w:rsidR="00081D7B" w:rsidRPr="00A564B4" w:rsidRDefault="00081D7B" w:rsidP="00600F51">
            <w:pPr>
              <w:pStyle w:val="TAL"/>
              <w:rPr>
                <w:sz w:val="16"/>
                <w:szCs w:val="16"/>
                <w:lang w:eastAsia="en-US"/>
              </w:rPr>
            </w:pPr>
            <w:r w:rsidRPr="00A564B4">
              <w:rPr>
                <w:sz w:val="16"/>
                <w:szCs w:val="16"/>
                <w:lang w:eastAsia="en-US"/>
              </w:rPr>
              <w:t>R5-143056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FCD21" w14:textId="77777777" w:rsidR="00081D7B" w:rsidRPr="00A564B4" w:rsidRDefault="00081D7B" w:rsidP="00600F51">
            <w:pPr>
              <w:pStyle w:val="TAL"/>
              <w:rPr>
                <w:sz w:val="16"/>
                <w:szCs w:val="16"/>
                <w:lang w:eastAsia="en-US"/>
              </w:rPr>
            </w:pPr>
            <w:r w:rsidRPr="00A564B4">
              <w:rPr>
                <w:sz w:val="16"/>
                <w:szCs w:val="16"/>
                <w:lang w:eastAsia="en-US"/>
              </w:rPr>
              <w:t>0174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CD22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C02546" w14:textId="77777777" w:rsidR="00081D7B" w:rsidRPr="00A564B4" w:rsidRDefault="00081D7B" w:rsidP="00600F51">
            <w:pPr>
              <w:pStyle w:val="TAL"/>
              <w:rPr>
                <w:sz w:val="16"/>
                <w:szCs w:val="16"/>
                <w:lang w:eastAsia="en-US"/>
              </w:rPr>
            </w:pPr>
            <w:r w:rsidRPr="00A564B4">
              <w:rPr>
                <w:sz w:val="16"/>
                <w:szCs w:val="16"/>
                <w:lang w:eastAsia="en-US"/>
              </w:rPr>
              <w:t>Correction of the condition for the test cases 8.2.1.1.1_A.1, 8.2.1.4.2_A.1 and 8.2.2.1.1_A.1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62BAD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A747E3"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927F8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13F8A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6FAF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740A2" w14:textId="77777777" w:rsidR="00081D7B" w:rsidRPr="00A564B4" w:rsidRDefault="00081D7B" w:rsidP="00600F51">
            <w:pPr>
              <w:pStyle w:val="TAL"/>
              <w:rPr>
                <w:sz w:val="16"/>
                <w:szCs w:val="16"/>
                <w:lang w:eastAsia="en-US"/>
              </w:rPr>
            </w:pPr>
            <w:r w:rsidRPr="00A564B4">
              <w:rPr>
                <w:sz w:val="16"/>
                <w:szCs w:val="16"/>
                <w:lang w:eastAsia="en-US"/>
              </w:rPr>
              <w:t>R5-143060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874B57" w14:textId="77777777" w:rsidR="00081D7B" w:rsidRPr="00A564B4" w:rsidRDefault="00081D7B" w:rsidP="00600F51">
            <w:pPr>
              <w:pStyle w:val="TAL"/>
              <w:rPr>
                <w:sz w:val="16"/>
                <w:szCs w:val="16"/>
                <w:lang w:eastAsia="en-US"/>
              </w:rPr>
            </w:pPr>
            <w:r w:rsidRPr="00A564B4">
              <w:rPr>
                <w:sz w:val="16"/>
                <w:szCs w:val="16"/>
                <w:lang w:eastAsia="en-US"/>
              </w:rPr>
              <w:t>0175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61FC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D4202"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4A1D4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51B20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6501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765D8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EE37D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E11770" w14:textId="77777777" w:rsidR="00081D7B" w:rsidRPr="00A564B4" w:rsidRDefault="00081D7B" w:rsidP="00600F51">
            <w:pPr>
              <w:pStyle w:val="TAL"/>
              <w:rPr>
                <w:sz w:val="16"/>
                <w:szCs w:val="16"/>
                <w:lang w:eastAsia="en-US"/>
              </w:rPr>
            </w:pPr>
            <w:r w:rsidRPr="00A564B4">
              <w:rPr>
                <w:sz w:val="16"/>
                <w:szCs w:val="16"/>
                <w:lang w:eastAsia="en-US"/>
              </w:rPr>
              <w:t>R5-143061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CDF7C" w14:textId="77777777" w:rsidR="00081D7B" w:rsidRPr="00A564B4" w:rsidRDefault="00081D7B" w:rsidP="00600F51">
            <w:pPr>
              <w:pStyle w:val="TAL"/>
              <w:rPr>
                <w:sz w:val="16"/>
                <w:szCs w:val="16"/>
                <w:lang w:eastAsia="en-US"/>
              </w:rPr>
            </w:pPr>
            <w:r w:rsidRPr="00A564B4">
              <w:rPr>
                <w:sz w:val="16"/>
                <w:szCs w:val="16"/>
                <w:lang w:eastAsia="en-US"/>
              </w:rPr>
              <w:t>0176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2649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E168B7"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B05ED"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9F3FF2"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A8347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77C7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6FC451"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B2965" w14:textId="77777777" w:rsidR="00081D7B" w:rsidRPr="00A564B4" w:rsidRDefault="00081D7B" w:rsidP="00600F51">
            <w:pPr>
              <w:pStyle w:val="TAL"/>
              <w:rPr>
                <w:sz w:val="16"/>
                <w:szCs w:val="16"/>
                <w:lang w:eastAsia="en-US"/>
              </w:rPr>
            </w:pPr>
            <w:r w:rsidRPr="00A564B4">
              <w:rPr>
                <w:sz w:val="16"/>
                <w:szCs w:val="16"/>
                <w:lang w:eastAsia="en-US"/>
              </w:rPr>
              <w:t>R5-143078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FCF4" w14:textId="77777777" w:rsidR="00081D7B" w:rsidRPr="00A564B4" w:rsidRDefault="00081D7B" w:rsidP="00600F51">
            <w:pPr>
              <w:pStyle w:val="TAL"/>
              <w:rPr>
                <w:sz w:val="16"/>
                <w:szCs w:val="16"/>
                <w:lang w:eastAsia="en-US"/>
              </w:rPr>
            </w:pPr>
            <w:r w:rsidRPr="00A564B4">
              <w:rPr>
                <w:sz w:val="16"/>
                <w:szCs w:val="16"/>
                <w:lang w:eastAsia="en-US"/>
              </w:rPr>
              <w:t>0177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800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616CA3" w14:textId="77777777" w:rsidR="00081D7B" w:rsidRPr="00A564B4" w:rsidRDefault="00081D7B" w:rsidP="00600F51">
            <w:pPr>
              <w:pStyle w:val="TAL"/>
              <w:rPr>
                <w:sz w:val="16"/>
                <w:szCs w:val="16"/>
                <w:lang w:eastAsia="en-US"/>
              </w:rPr>
            </w:pPr>
            <w:r w:rsidRPr="00A564B4">
              <w:rPr>
                <w:sz w:val="16"/>
                <w:szCs w:val="16"/>
                <w:lang w:eastAsia="en-US"/>
              </w:rPr>
              <w:t>Applicability for new CoMP TDD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18D7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D0FC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415D5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61470E" w14:textId="77777777" w:rsidR="00081D7B" w:rsidRPr="00A564B4" w:rsidRDefault="00081D7B" w:rsidP="00600F51">
            <w:pPr>
              <w:pStyle w:val="TAL"/>
              <w:rPr>
                <w:sz w:val="16"/>
                <w:szCs w:val="16"/>
                <w:lang w:eastAsia="en-US"/>
              </w:rPr>
            </w:pPr>
            <w:r w:rsidRPr="00A564B4">
              <w:rPr>
                <w:sz w:val="16"/>
                <w:szCs w:val="16"/>
                <w:lang w:eastAsia="en-US"/>
              </w:rPr>
              <w:lastRenderedPageBreak/>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EFDF6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5AE4F6" w14:textId="77777777" w:rsidR="00081D7B" w:rsidRPr="00A564B4" w:rsidRDefault="00081D7B" w:rsidP="00600F51">
            <w:pPr>
              <w:pStyle w:val="TAL"/>
              <w:rPr>
                <w:sz w:val="16"/>
                <w:szCs w:val="16"/>
                <w:lang w:eastAsia="en-US"/>
              </w:rPr>
            </w:pPr>
            <w:r w:rsidRPr="00A564B4">
              <w:rPr>
                <w:sz w:val="16"/>
                <w:szCs w:val="16"/>
                <w:lang w:eastAsia="en-US"/>
              </w:rPr>
              <w:t>R5-143083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0E8A16" w14:textId="77777777" w:rsidR="00081D7B" w:rsidRPr="00A564B4" w:rsidRDefault="00081D7B" w:rsidP="00600F51">
            <w:pPr>
              <w:pStyle w:val="TAL"/>
              <w:rPr>
                <w:sz w:val="16"/>
                <w:szCs w:val="16"/>
                <w:lang w:eastAsia="en-US"/>
              </w:rPr>
            </w:pPr>
            <w:r w:rsidRPr="00A564B4">
              <w:rPr>
                <w:sz w:val="16"/>
                <w:szCs w:val="16"/>
                <w:lang w:eastAsia="en-US"/>
              </w:rPr>
              <w:t>0178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D42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70C621"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6DA89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E9A96F"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D7F53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AB6E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BD1E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091C9" w14:textId="77777777" w:rsidR="00081D7B" w:rsidRPr="00A564B4" w:rsidRDefault="00081D7B" w:rsidP="00600F51">
            <w:pPr>
              <w:pStyle w:val="TAL"/>
              <w:rPr>
                <w:sz w:val="16"/>
                <w:szCs w:val="16"/>
                <w:lang w:eastAsia="en-US"/>
              </w:rPr>
            </w:pPr>
            <w:r w:rsidRPr="00A564B4">
              <w:rPr>
                <w:sz w:val="16"/>
                <w:szCs w:val="16"/>
                <w:lang w:eastAsia="en-US"/>
              </w:rPr>
              <w:t>R5-143084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05CA6D" w14:textId="77777777" w:rsidR="00081D7B" w:rsidRPr="00A564B4" w:rsidRDefault="00081D7B" w:rsidP="00600F51">
            <w:pPr>
              <w:pStyle w:val="TAL"/>
              <w:rPr>
                <w:sz w:val="16"/>
                <w:szCs w:val="16"/>
                <w:lang w:eastAsia="en-US"/>
              </w:rPr>
            </w:pPr>
            <w:r w:rsidRPr="00A564B4">
              <w:rPr>
                <w:sz w:val="16"/>
                <w:szCs w:val="16"/>
                <w:lang w:eastAsia="en-US"/>
              </w:rPr>
              <w:t>0179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337B8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17ED1F" w14:textId="77777777" w:rsidR="00081D7B" w:rsidRPr="00A564B4" w:rsidRDefault="00081D7B" w:rsidP="00600F51">
            <w:pPr>
              <w:pStyle w:val="TAL"/>
              <w:rPr>
                <w:sz w:val="16"/>
                <w:szCs w:val="16"/>
                <w:lang w:eastAsia="en-US"/>
              </w:rPr>
            </w:pPr>
            <w:r w:rsidRPr="00A564B4">
              <w:rPr>
                <w:sz w:val="16"/>
                <w:szCs w:val="16"/>
                <w:lang w:eastAsia="en-US"/>
              </w:rPr>
              <w:t>Addition of CA_27B related information into A.4.6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F0A5BC"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1317A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3C08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A9F2E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D85F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CC456A" w14:textId="77777777" w:rsidR="00081D7B" w:rsidRPr="00A564B4" w:rsidRDefault="00081D7B" w:rsidP="00600F51">
            <w:pPr>
              <w:pStyle w:val="TAL"/>
              <w:rPr>
                <w:sz w:val="16"/>
                <w:szCs w:val="16"/>
                <w:lang w:eastAsia="en-US"/>
              </w:rPr>
            </w:pPr>
            <w:r w:rsidRPr="00A564B4">
              <w:rPr>
                <w:sz w:val="16"/>
                <w:szCs w:val="16"/>
                <w:lang w:eastAsia="en-US"/>
              </w:rPr>
              <w:t>R5-143119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FE1E1" w14:textId="77777777" w:rsidR="00081D7B" w:rsidRPr="00A564B4" w:rsidRDefault="00081D7B" w:rsidP="00600F51">
            <w:pPr>
              <w:pStyle w:val="TAL"/>
              <w:rPr>
                <w:sz w:val="16"/>
                <w:szCs w:val="16"/>
                <w:lang w:eastAsia="en-US"/>
              </w:rPr>
            </w:pPr>
            <w:r w:rsidRPr="00A564B4">
              <w:rPr>
                <w:sz w:val="16"/>
                <w:szCs w:val="16"/>
                <w:lang w:eastAsia="en-US"/>
              </w:rPr>
              <w:t>0180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D93D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1BD2CB" w14:textId="77777777" w:rsidR="00081D7B" w:rsidRPr="00A564B4" w:rsidRDefault="00081D7B" w:rsidP="00600F51">
            <w:pPr>
              <w:pStyle w:val="TAL"/>
              <w:rPr>
                <w:sz w:val="16"/>
                <w:szCs w:val="16"/>
                <w:lang w:eastAsia="en-US"/>
              </w:rPr>
            </w:pPr>
            <w:r w:rsidRPr="00A564B4">
              <w:rPr>
                <w:sz w:val="16"/>
                <w:szCs w:val="16"/>
                <w:lang w:eastAsia="en-US"/>
              </w:rPr>
              <w:t>Update of applicability for EPDCCH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729DE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2046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053C1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29104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191A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1CF600" w14:textId="77777777" w:rsidR="00081D7B" w:rsidRPr="00A564B4" w:rsidRDefault="00081D7B" w:rsidP="00600F51">
            <w:pPr>
              <w:pStyle w:val="TAL"/>
              <w:rPr>
                <w:sz w:val="16"/>
                <w:szCs w:val="16"/>
                <w:lang w:eastAsia="en-US"/>
              </w:rPr>
            </w:pPr>
            <w:r w:rsidRPr="00A564B4">
              <w:rPr>
                <w:sz w:val="16"/>
                <w:szCs w:val="16"/>
                <w:lang w:eastAsia="en-US"/>
              </w:rPr>
              <w:t>R5-143145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164B65" w14:textId="77777777" w:rsidR="00081D7B" w:rsidRPr="00A564B4" w:rsidRDefault="00081D7B" w:rsidP="00600F51">
            <w:pPr>
              <w:pStyle w:val="TAL"/>
              <w:rPr>
                <w:sz w:val="16"/>
                <w:szCs w:val="16"/>
                <w:lang w:eastAsia="en-US"/>
              </w:rPr>
            </w:pPr>
            <w:r w:rsidRPr="00A564B4">
              <w:rPr>
                <w:sz w:val="16"/>
                <w:szCs w:val="16"/>
                <w:lang w:eastAsia="en-US"/>
              </w:rPr>
              <w:t>0181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57430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B31526" w14:textId="77777777" w:rsidR="00081D7B" w:rsidRPr="00A564B4" w:rsidRDefault="00081D7B" w:rsidP="00600F51">
            <w:pPr>
              <w:pStyle w:val="TAL"/>
              <w:rPr>
                <w:sz w:val="16"/>
                <w:szCs w:val="16"/>
                <w:lang w:eastAsia="en-US"/>
              </w:rPr>
            </w:pPr>
            <w:r w:rsidRPr="00A564B4">
              <w:rPr>
                <w:sz w:val="16"/>
                <w:szCs w:val="16"/>
                <w:lang w:eastAsia="en-US"/>
              </w:rPr>
              <w:t>Condition on no UL CA in C20 and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3F0FB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4AF9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69B4416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38148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967F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9693DE" w14:textId="77777777" w:rsidR="00081D7B" w:rsidRPr="00A564B4" w:rsidRDefault="00081D7B" w:rsidP="00600F51">
            <w:pPr>
              <w:pStyle w:val="TAL"/>
              <w:rPr>
                <w:sz w:val="16"/>
                <w:szCs w:val="16"/>
                <w:lang w:eastAsia="en-US"/>
              </w:rPr>
            </w:pPr>
            <w:r w:rsidRPr="00A564B4">
              <w:rPr>
                <w:sz w:val="16"/>
                <w:szCs w:val="16"/>
                <w:lang w:eastAsia="en-US"/>
              </w:rPr>
              <w:t>R5-143215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B3B8BC" w14:textId="77777777" w:rsidR="00081D7B" w:rsidRPr="00A564B4" w:rsidRDefault="00081D7B" w:rsidP="00600F51">
            <w:pPr>
              <w:pStyle w:val="TAL"/>
              <w:rPr>
                <w:sz w:val="16"/>
                <w:szCs w:val="16"/>
                <w:lang w:eastAsia="en-US"/>
              </w:rPr>
            </w:pPr>
            <w:r w:rsidRPr="00A564B4">
              <w:rPr>
                <w:sz w:val="16"/>
                <w:szCs w:val="16"/>
                <w:lang w:eastAsia="en-US"/>
              </w:rPr>
              <w:t>0182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C305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BE722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TM3, soft buffer management and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2F137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0BBF3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BD387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3D0553"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0207E3"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554EC" w14:textId="77777777" w:rsidR="00081D7B" w:rsidRPr="00A564B4" w:rsidRDefault="00081D7B" w:rsidP="00600F51">
            <w:pPr>
              <w:pStyle w:val="TAL"/>
              <w:rPr>
                <w:sz w:val="16"/>
                <w:szCs w:val="16"/>
                <w:lang w:eastAsia="en-US"/>
              </w:rPr>
            </w:pPr>
            <w:r w:rsidRPr="00A564B4">
              <w:rPr>
                <w:sz w:val="16"/>
                <w:szCs w:val="16"/>
                <w:lang w:eastAsia="en-US"/>
              </w:rPr>
              <w:t>R5-144109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7CA2F" w14:textId="77777777" w:rsidR="00081D7B" w:rsidRPr="00A564B4" w:rsidRDefault="00081D7B" w:rsidP="00600F51">
            <w:pPr>
              <w:pStyle w:val="TAL"/>
              <w:rPr>
                <w:sz w:val="16"/>
                <w:szCs w:val="16"/>
                <w:lang w:eastAsia="en-US"/>
              </w:rPr>
            </w:pPr>
            <w:r w:rsidRPr="00A564B4">
              <w:rPr>
                <w:sz w:val="16"/>
                <w:szCs w:val="16"/>
                <w:lang w:eastAsia="en-US"/>
              </w:rPr>
              <w:t>0183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A44E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7202F8"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Performance test cases (resubmission of R5-143075 not implemented)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8D502"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40A3A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62D68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EEE78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5591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A8D8BF" w14:textId="77777777" w:rsidR="00081D7B" w:rsidRPr="00A564B4" w:rsidRDefault="00081D7B" w:rsidP="00600F51">
            <w:pPr>
              <w:pStyle w:val="TAL"/>
              <w:rPr>
                <w:sz w:val="16"/>
                <w:szCs w:val="16"/>
                <w:lang w:eastAsia="en-US"/>
              </w:rPr>
            </w:pPr>
            <w:r w:rsidRPr="00A564B4">
              <w:rPr>
                <w:sz w:val="16"/>
                <w:szCs w:val="16"/>
                <w:lang w:eastAsia="en-US"/>
              </w:rPr>
              <w:t>R5-144121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8FF319" w14:textId="77777777" w:rsidR="00081D7B" w:rsidRPr="00A564B4" w:rsidRDefault="00081D7B" w:rsidP="00600F51">
            <w:pPr>
              <w:pStyle w:val="TAL"/>
              <w:rPr>
                <w:sz w:val="16"/>
                <w:szCs w:val="16"/>
                <w:lang w:eastAsia="en-US"/>
              </w:rPr>
            </w:pPr>
            <w:r w:rsidRPr="00A564B4">
              <w:rPr>
                <w:sz w:val="16"/>
                <w:szCs w:val="16"/>
                <w:lang w:eastAsia="en-US"/>
              </w:rPr>
              <w:t>0184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6DEC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71CAF" w14:textId="77777777" w:rsidR="00081D7B" w:rsidRPr="00A564B4" w:rsidRDefault="00081D7B" w:rsidP="00600F51">
            <w:pPr>
              <w:pStyle w:val="TAL"/>
              <w:rPr>
                <w:sz w:val="16"/>
                <w:szCs w:val="16"/>
                <w:lang w:eastAsia="en-US"/>
              </w:rPr>
            </w:pPr>
            <w:r w:rsidRPr="00A564B4">
              <w:rPr>
                <w:sz w:val="16"/>
                <w:szCs w:val="16"/>
                <w:lang w:eastAsia="en-US"/>
              </w:rPr>
              <w:t>Corrections to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B416CE"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DB9D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E8C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097AC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C03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56DADA" w14:textId="77777777" w:rsidR="00081D7B" w:rsidRPr="00A564B4" w:rsidRDefault="00081D7B" w:rsidP="00600F51">
            <w:pPr>
              <w:pStyle w:val="TAL"/>
              <w:rPr>
                <w:sz w:val="16"/>
                <w:szCs w:val="16"/>
                <w:lang w:eastAsia="en-US"/>
              </w:rPr>
            </w:pPr>
            <w:r w:rsidRPr="00A564B4">
              <w:rPr>
                <w:sz w:val="16"/>
                <w:szCs w:val="16"/>
                <w:lang w:eastAsia="en-US"/>
              </w:rPr>
              <w:t>R5-144200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1685E1" w14:textId="77777777" w:rsidR="00081D7B" w:rsidRPr="00A564B4" w:rsidRDefault="00081D7B" w:rsidP="00600F51">
            <w:pPr>
              <w:pStyle w:val="TAL"/>
              <w:rPr>
                <w:sz w:val="16"/>
                <w:szCs w:val="16"/>
                <w:lang w:eastAsia="en-US"/>
              </w:rPr>
            </w:pPr>
            <w:r w:rsidRPr="00A564B4">
              <w:rPr>
                <w:sz w:val="16"/>
                <w:szCs w:val="16"/>
                <w:lang w:eastAsia="en-US"/>
              </w:rPr>
              <w:t>0185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B1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5CE7E" w14:textId="77777777" w:rsidR="00081D7B" w:rsidRPr="00A564B4" w:rsidRDefault="00081D7B" w:rsidP="00600F51">
            <w:pPr>
              <w:pStyle w:val="TAL"/>
              <w:rPr>
                <w:sz w:val="16"/>
                <w:szCs w:val="16"/>
                <w:lang w:eastAsia="en-US"/>
              </w:rPr>
            </w:pPr>
            <w:r w:rsidRPr="00A564B4">
              <w:rPr>
                <w:sz w:val="16"/>
                <w:szCs w:val="16"/>
                <w:lang w:eastAsia="en-US"/>
              </w:rPr>
              <w:t>Applicability for newly added 5MHz+5 MHz and 10MHz+5MHz BW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4F916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89661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C41023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FFCB10"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DD4C4"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7846A2" w14:textId="77777777" w:rsidR="00081D7B" w:rsidRPr="00A564B4" w:rsidRDefault="00081D7B" w:rsidP="00600F51">
            <w:pPr>
              <w:pStyle w:val="TAL"/>
              <w:rPr>
                <w:sz w:val="16"/>
                <w:szCs w:val="16"/>
                <w:lang w:eastAsia="en-US"/>
              </w:rPr>
            </w:pPr>
            <w:r w:rsidRPr="00A564B4">
              <w:rPr>
                <w:sz w:val="16"/>
                <w:szCs w:val="16"/>
                <w:lang w:eastAsia="en-US"/>
              </w:rPr>
              <w:t>R5-144245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3A901D" w14:textId="77777777" w:rsidR="00081D7B" w:rsidRPr="00A564B4" w:rsidRDefault="00081D7B" w:rsidP="00600F51">
            <w:pPr>
              <w:pStyle w:val="TAL"/>
              <w:rPr>
                <w:sz w:val="16"/>
                <w:szCs w:val="16"/>
                <w:lang w:eastAsia="en-US"/>
              </w:rPr>
            </w:pPr>
            <w:r w:rsidRPr="00A564B4">
              <w:rPr>
                <w:sz w:val="16"/>
                <w:szCs w:val="16"/>
                <w:lang w:eastAsia="en-US"/>
              </w:rPr>
              <w:t>0186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78B8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01EC5" w14:textId="77777777" w:rsidR="00081D7B" w:rsidRPr="00A564B4" w:rsidRDefault="00081D7B" w:rsidP="00600F51">
            <w:pPr>
              <w:pStyle w:val="TAL"/>
              <w:rPr>
                <w:sz w:val="16"/>
                <w:szCs w:val="16"/>
                <w:lang w:eastAsia="en-US"/>
              </w:rPr>
            </w:pPr>
            <w:r w:rsidRPr="00A564B4">
              <w:rPr>
                <w:sz w:val="16"/>
                <w:szCs w:val="16"/>
                <w:lang w:eastAsia="en-US"/>
              </w:rPr>
              <w:t>Corrections to applicability conditions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5940E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1C00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2B440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FFCA3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FD2A66"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50480D" w14:textId="77777777" w:rsidR="00081D7B" w:rsidRPr="00A564B4" w:rsidRDefault="00081D7B" w:rsidP="00600F51">
            <w:pPr>
              <w:pStyle w:val="TAL"/>
              <w:rPr>
                <w:sz w:val="16"/>
                <w:szCs w:val="16"/>
                <w:lang w:eastAsia="en-US"/>
              </w:rPr>
            </w:pPr>
            <w:r w:rsidRPr="00A564B4">
              <w:rPr>
                <w:sz w:val="16"/>
                <w:szCs w:val="16"/>
                <w:lang w:eastAsia="en-US"/>
              </w:rPr>
              <w:t>R5-144329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E8C8A8" w14:textId="77777777" w:rsidR="00081D7B" w:rsidRPr="00A564B4" w:rsidRDefault="00081D7B" w:rsidP="00600F51">
            <w:pPr>
              <w:pStyle w:val="TAL"/>
              <w:rPr>
                <w:sz w:val="16"/>
                <w:szCs w:val="16"/>
                <w:lang w:eastAsia="en-US"/>
              </w:rPr>
            </w:pPr>
            <w:r w:rsidRPr="00A564B4">
              <w:rPr>
                <w:sz w:val="16"/>
                <w:szCs w:val="16"/>
                <w:lang w:eastAsia="en-US"/>
              </w:rPr>
              <w:t>0187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695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C7E01"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CAEBA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BFC9FA"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5BBF4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2DA9C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D669B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A38EF1" w14:textId="77777777" w:rsidR="00081D7B" w:rsidRPr="00A564B4" w:rsidRDefault="00081D7B" w:rsidP="00600F51">
            <w:pPr>
              <w:pStyle w:val="TAL"/>
              <w:rPr>
                <w:sz w:val="16"/>
                <w:szCs w:val="16"/>
                <w:lang w:eastAsia="en-US"/>
              </w:rPr>
            </w:pPr>
            <w:r w:rsidRPr="00A564B4">
              <w:rPr>
                <w:sz w:val="16"/>
                <w:szCs w:val="16"/>
                <w:lang w:eastAsia="en-US"/>
              </w:rPr>
              <w:t>R5-144449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AF8334" w14:textId="77777777" w:rsidR="00081D7B" w:rsidRPr="00A564B4" w:rsidRDefault="00081D7B" w:rsidP="00600F51">
            <w:pPr>
              <w:pStyle w:val="TAL"/>
              <w:rPr>
                <w:sz w:val="16"/>
                <w:szCs w:val="16"/>
                <w:lang w:eastAsia="en-US"/>
              </w:rPr>
            </w:pPr>
            <w:r w:rsidRPr="00A564B4">
              <w:rPr>
                <w:sz w:val="16"/>
                <w:szCs w:val="16"/>
                <w:lang w:eastAsia="en-US"/>
              </w:rPr>
              <w:t>0188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4918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412342"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CA_7A-28A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F282FB"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978F2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BCA718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C702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A4C511"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28FBCF" w14:textId="77777777" w:rsidR="00081D7B" w:rsidRPr="00A564B4" w:rsidRDefault="00081D7B" w:rsidP="00600F51">
            <w:pPr>
              <w:pStyle w:val="TAL"/>
              <w:rPr>
                <w:sz w:val="16"/>
                <w:szCs w:val="16"/>
                <w:lang w:eastAsia="en-US"/>
              </w:rPr>
            </w:pPr>
            <w:r w:rsidRPr="00A564B4">
              <w:rPr>
                <w:sz w:val="16"/>
                <w:szCs w:val="16"/>
                <w:lang w:eastAsia="en-US"/>
              </w:rPr>
              <w:t>R5-144484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11DDA" w14:textId="77777777" w:rsidR="00081D7B" w:rsidRPr="00A564B4" w:rsidRDefault="00081D7B" w:rsidP="00600F51">
            <w:pPr>
              <w:pStyle w:val="TAL"/>
              <w:rPr>
                <w:sz w:val="16"/>
                <w:szCs w:val="16"/>
                <w:lang w:eastAsia="en-US"/>
              </w:rPr>
            </w:pPr>
            <w:r w:rsidRPr="00A564B4">
              <w:rPr>
                <w:sz w:val="16"/>
                <w:szCs w:val="16"/>
                <w:lang w:eastAsia="en-US"/>
              </w:rPr>
              <w:t>0189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F2EC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553BA9" w14:textId="77777777" w:rsidR="00081D7B" w:rsidRPr="00A564B4" w:rsidRDefault="00081D7B" w:rsidP="00600F51">
            <w:pPr>
              <w:pStyle w:val="TAL"/>
              <w:rPr>
                <w:sz w:val="16"/>
                <w:szCs w:val="16"/>
                <w:lang w:eastAsia="en-US"/>
              </w:rPr>
            </w:pPr>
            <w:r w:rsidRPr="00A564B4">
              <w:rPr>
                <w:sz w:val="16"/>
                <w:szCs w:val="16"/>
                <w:lang w:eastAsia="en-US"/>
              </w:rPr>
              <w:t>Update Tx intra-band contiguous DL CA without UL CA TCs applicability to include BW Class 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DE6C9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84DB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78BA78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71E7D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D6F0F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E8700E" w14:textId="77777777" w:rsidR="00081D7B" w:rsidRPr="00A564B4" w:rsidRDefault="00081D7B" w:rsidP="00600F51">
            <w:pPr>
              <w:pStyle w:val="TAL"/>
              <w:rPr>
                <w:sz w:val="16"/>
                <w:szCs w:val="16"/>
                <w:lang w:eastAsia="en-US"/>
              </w:rPr>
            </w:pPr>
            <w:r w:rsidRPr="00A564B4">
              <w:rPr>
                <w:sz w:val="16"/>
                <w:szCs w:val="16"/>
                <w:lang w:eastAsia="en-US"/>
              </w:rPr>
              <w:t>R5-144504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FA805" w14:textId="77777777" w:rsidR="00081D7B" w:rsidRPr="00A564B4" w:rsidRDefault="00081D7B" w:rsidP="00600F51">
            <w:pPr>
              <w:pStyle w:val="TAL"/>
              <w:rPr>
                <w:sz w:val="16"/>
                <w:szCs w:val="16"/>
                <w:lang w:eastAsia="en-US"/>
              </w:rPr>
            </w:pPr>
            <w:r w:rsidRPr="00A564B4">
              <w:rPr>
                <w:sz w:val="16"/>
                <w:szCs w:val="16"/>
                <w:lang w:eastAsia="en-US"/>
              </w:rPr>
              <w:t>0190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7DA6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B9286" w14:textId="77777777" w:rsidR="00081D7B" w:rsidRPr="00A564B4" w:rsidRDefault="00081D7B" w:rsidP="00600F51">
            <w:pPr>
              <w:pStyle w:val="TAL"/>
              <w:rPr>
                <w:sz w:val="16"/>
                <w:szCs w:val="16"/>
                <w:lang w:eastAsia="en-US"/>
              </w:rPr>
            </w:pPr>
            <w:r w:rsidRPr="00A564B4">
              <w:rPr>
                <w:sz w:val="16"/>
                <w:szCs w:val="16"/>
                <w:lang w:eastAsia="en-US"/>
              </w:rPr>
              <w:t>New CA band combination CA_NC_42 and CA_4-27-Update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B0E005"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EE2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68A56E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A7C8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B0AAE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991FE8" w14:textId="77777777" w:rsidR="00081D7B" w:rsidRPr="00A564B4" w:rsidRDefault="00081D7B" w:rsidP="00600F51">
            <w:pPr>
              <w:pStyle w:val="TAL"/>
              <w:rPr>
                <w:sz w:val="16"/>
                <w:szCs w:val="16"/>
                <w:lang w:eastAsia="en-US"/>
              </w:rPr>
            </w:pPr>
            <w:r w:rsidRPr="00A564B4">
              <w:rPr>
                <w:sz w:val="16"/>
                <w:szCs w:val="16"/>
                <w:lang w:eastAsia="en-US"/>
              </w:rPr>
              <w:t>R5-144512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69E5C5" w14:textId="77777777" w:rsidR="00081D7B" w:rsidRPr="00A564B4" w:rsidRDefault="00081D7B" w:rsidP="00600F51">
            <w:pPr>
              <w:pStyle w:val="TAL"/>
              <w:rPr>
                <w:sz w:val="16"/>
                <w:szCs w:val="16"/>
                <w:lang w:eastAsia="en-US"/>
              </w:rPr>
            </w:pPr>
            <w:r w:rsidRPr="00A564B4">
              <w:rPr>
                <w:sz w:val="16"/>
                <w:szCs w:val="16"/>
                <w:lang w:eastAsia="en-US"/>
              </w:rPr>
              <w:t>0191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06B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8D66F" w14:textId="77777777" w:rsidR="00081D7B" w:rsidRPr="00A564B4" w:rsidRDefault="00081D7B" w:rsidP="00600F51">
            <w:pPr>
              <w:pStyle w:val="TAL"/>
              <w:rPr>
                <w:sz w:val="16"/>
                <w:szCs w:val="16"/>
                <w:lang w:eastAsia="en-US"/>
              </w:rPr>
            </w:pPr>
            <w:r w:rsidRPr="00A564B4">
              <w:rPr>
                <w:sz w:val="16"/>
                <w:szCs w:val="16"/>
                <w:lang w:eastAsia="en-US"/>
              </w:rPr>
              <w:t>Addition of applicability for CA band combo CA_2A-5A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2745C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ACBAE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136CF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34BDD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64172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DA2862" w14:textId="77777777" w:rsidR="00081D7B" w:rsidRPr="00A564B4" w:rsidRDefault="00081D7B" w:rsidP="00600F51">
            <w:pPr>
              <w:pStyle w:val="TAL"/>
              <w:rPr>
                <w:sz w:val="16"/>
                <w:szCs w:val="16"/>
                <w:lang w:eastAsia="en-US"/>
              </w:rPr>
            </w:pPr>
            <w:r w:rsidRPr="00A564B4">
              <w:rPr>
                <w:sz w:val="16"/>
                <w:szCs w:val="16"/>
                <w:lang w:eastAsia="en-US"/>
              </w:rPr>
              <w:t>R5-144800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4C2E5C" w14:textId="77777777" w:rsidR="00081D7B" w:rsidRPr="00A564B4" w:rsidRDefault="00081D7B" w:rsidP="00600F51">
            <w:pPr>
              <w:pStyle w:val="TAL"/>
              <w:rPr>
                <w:sz w:val="16"/>
                <w:szCs w:val="16"/>
                <w:lang w:eastAsia="en-US"/>
              </w:rPr>
            </w:pPr>
            <w:r w:rsidRPr="00A564B4">
              <w:rPr>
                <w:sz w:val="16"/>
                <w:szCs w:val="16"/>
                <w:lang w:eastAsia="en-US"/>
              </w:rPr>
              <w:t>0192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B7B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EC3543" w14:textId="77777777" w:rsidR="00081D7B" w:rsidRPr="00A564B4" w:rsidRDefault="00081D7B" w:rsidP="00600F51">
            <w:pPr>
              <w:pStyle w:val="TAL"/>
              <w:rPr>
                <w:sz w:val="16"/>
                <w:szCs w:val="16"/>
                <w:lang w:eastAsia="en-US"/>
              </w:rPr>
            </w:pPr>
            <w:r w:rsidRPr="00A564B4">
              <w:rPr>
                <w:sz w:val="16"/>
                <w:szCs w:val="16"/>
                <w:lang w:eastAsia="en-US"/>
              </w:rPr>
              <w:t>Correction to RF Baseline capabilities with Band 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C432F7"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40F9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B6D56F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D18ACF"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6F72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43F5F" w14:textId="77777777" w:rsidR="00081D7B" w:rsidRPr="00A564B4" w:rsidRDefault="00081D7B" w:rsidP="00600F51">
            <w:pPr>
              <w:pStyle w:val="TAL"/>
              <w:rPr>
                <w:sz w:val="16"/>
                <w:szCs w:val="16"/>
                <w:lang w:eastAsia="en-US"/>
              </w:rPr>
            </w:pPr>
            <w:r w:rsidRPr="00A564B4">
              <w:rPr>
                <w:sz w:val="16"/>
                <w:szCs w:val="16"/>
                <w:lang w:eastAsia="en-US"/>
              </w:rPr>
              <w:t>R5-144837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002628" w14:textId="77777777" w:rsidR="00081D7B" w:rsidRPr="00A564B4" w:rsidRDefault="00081D7B" w:rsidP="00600F51">
            <w:pPr>
              <w:pStyle w:val="TAL"/>
              <w:rPr>
                <w:sz w:val="16"/>
                <w:szCs w:val="16"/>
                <w:lang w:eastAsia="en-US"/>
              </w:rPr>
            </w:pPr>
            <w:r w:rsidRPr="00A564B4">
              <w:rPr>
                <w:sz w:val="16"/>
                <w:szCs w:val="16"/>
                <w:lang w:eastAsia="en-US"/>
              </w:rPr>
              <w:t>0193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4B6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8B011A" w14:textId="77777777" w:rsidR="00081D7B" w:rsidRPr="00A564B4" w:rsidRDefault="00081D7B" w:rsidP="00600F51">
            <w:pPr>
              <w:pStyle w:val="TAL"/>
              <w:rPr>
                <w:sz w:val="16"/>
                <w:szCs w:val="16"/>
                <w:lang w:eastAsia="en-US"/>
              </w:rPr>
            </w:pPr>
            <w:r w:rsidRPr="00A564B4">
              <w:rPr>
                <w:sz w:val="16"/>
                <w:szCs w:val="16"/>
                <w:lang w:eastAsia="en-US"/>
              </w:rPr>
              <w:t>Update test applicability for intra band non-contiguous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B60D61"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2BE7EE"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60E11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AD78A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FB5AD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9BE34" w14:textId="77777777" w:rsidR="00081D7B" w:rsidRPr="00A564B4" w:rsidRDefault="00081D7B" w:rsidP="00600F51">
            <w:pPr>
              <w:pStyle w:val="TAL"/>
              <w:rPr>
                <w:sz w:val="16"/>
                <w:szCs w:val="16"/>
                <w:lang w:eastAsia="en-US"/>
              </w:rPr>
            </w:pPr>
            <w:r w:rsidRPr="00A564B4">
              <w:rPr>
                <w:sz w:val="16"/>
                <w:szCs w:val="16"/>
                <w:lang w:eastAsia="en-US"/>
              </w:rPr>
              <w:t>R5-144848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62BCB7" w14:textId="77777777" w:rsidR="00081D7B" w:rsidRPr="00A564B4" w:rsidRDefault="00081D7B" w:rsidP="00600F51">
            <w:pPr>
              <w:pStyle w:val="TAL"/>
              <w:rPr>
                <w:sz w:val="16"/>
                <w:szCs w:val="16"/>
                <w:lang w:eastAsia="en-US"/>
              </w:rPr>
            </w:pPr>
            <w:r w:rsidRPr="00A564B4">
              <w:rPr>
                <w:sz w:val="16"/>
                <w:szCs w:val="16"/>
                <w:lang w:eastAsia="en-US"/>
              </w:rPr>
              <w:t>0194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E7A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E0EE75" w14:textId="77777777" w:rsidR="00081D7B" w:rsidRPr="00A564B4" w:rsidRDefault="00081D7B" w:rsidP="00600F51">
            <w:pPr>
              <w:pStyle w:val="TAL"/>
              <w:rPr>
                <w:sz w:val="16"/>
                <w:szCs w:val="16"/>
                <w:lang w:eastAsia="en-US"/>
              </w:rPr>
            </w:pPr>
            <w:r w:rsidRPr="00A564B4">
              <w:rPr>
                <w:sz w:val="16"/>
                <w:szCs w:val="16"/>
                <w:lang w:eastAsia="en-US"/>
              </w:rPr>
              <w:t>Update test applicability for inter band and intra band 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8D9E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CD6E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557B8A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C8C994"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EA01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433B61" w14:textId="77777777" w:rsidR="00081D7B" w:rsidRPr="00A564B4" w:rsidRDefault="00081D7B" w:rsidP="00600F51">
            <w:pPr>
              <w:pStyle w:val="TAL"/>
              <w:rPr>
                <w:sz w:val="16"/>
                <w:szCs w:val="16"/>
                <w:lang w:eastAsia="en-US"/>
              </w:rPr>
            </w:pPr>
            <w:r w:rsidRPr="00A564B4">
              <w:rPr>
                <w:sz w:val="16"/>
                <w:szCs w:val="16"/>
                <w:lang w:eastAsia="en-US"/>
              </w:rPr>
              <w:t>R5-144849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9D5FA" w14:textId="77777777" w:rsidR="00081D7B" w:rsidRPr="00A564B4" w:rsidRDefault="00081D7B" w:rsidP="00600F51">
            <w:pPr>
              <w:pStyle w:val="TAL"/>
              <w:rPr>
                <w:sz w:val="16"/>
                <w:szCs w:val="16"/>
                <w:lang w:eastAsia="en-US"/>
              </w:rPr>
            </w:pPr>
            <w:r w:rsidRPr="00A564B4">
              <w:rPr>
                <w:sz w:val="16"/>
                <w:szCs w:val="16"/>
                <w:lang w:eastAsia="en-US"/>
              </w:rPr>
              <w:t>0195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A294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CC4E5" w14:textId="77777777" w:rsidR="00081D7B" w:rsidRPr="00A564B4" w:rsidRDefault="00081D7B" w:rsidP="00600F51">
            <w:pPr>
              <w:pStyle w:val="TAL"/>
              <w:rPr>
                <w:sz w:val="16"/>
                <w:szCs w:val="16"/>
                <w:lang w:eastAsia="en-US"/>
              </w:rPr>
            </w:pPr>
            <w:r w:rsidRPr="00A564B4">
              <w:rPr>
                <w:sz w:val="16"/>
                <w:szCs w:val="16"/>
                <w:lang w:eastAsia="en-US"/>
              </w:rPr>
              <w:t>Addition of CA_2A-2A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BA408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4A9C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0D59F6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53D43A" w14:textId="77777777" w:rsidR="00081D7B" w:rsidRPr="00A564B4" w:rsidRDefault="00081D7B" w:rsidP="00600F51">
            <w:pPr>
              <w:pStyle w:val="TAL"/>
              <w:rPr>
                <w:rFonts w:cs="Arial"/>
                <w:sz w:val="16"/>
                <w:szCs w:val="16"/>
                <w:lang w:eastAsia="en-US"/>
              </w:rPr>
            </w:pPr>
            <w:r w:rsidRPr="00A564B4">
              <w:rPr>
                <w:rFonts w:cs="Arial"/>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01B50C" w14:textId="77777777" w:rsidR="00081D7B" w:rsidRPr="00A564B4" w:rsidRDefault="00081D7B" w:rsidP="00600F51">
            <w:pPr>
              <w:pStyle w:val="TAL"/>
              <w:rPr>
                <w:rFonts w:cs="Arial"/>
                <w:sz w:val="16"/>
                <w:szCs w:val="16"/>
                <w:lang w:eastAsia="en-US"/>
              </w:rPr>
            </w:pPr>
            <w:r w:rsidRPr="00A564B4">
              <w:rPr>
                <w:rFonts w:cs="Arial"/>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8B707E" w14:textId="77777777" w:rsidR="00081D7B" w:rsidRPr="00A564B4" w:rsidRDefault="00081D7B" w:rsidP="00600F51">
            <w:pPr>
              <w:rPr>
                <w:rFonts w:ascii="Arial" w:hAnsi="Arial" w:cs="Arial"/>
                <w:sz w:val="16"/>
                <w:szCs w:val="16"/>
              </w:rPr>
            </w:pPr>
            <w:r w:rsidRPr="00A564B4">
              <w:rPr>
                <w:rFonts w:ascii="Arial" w:hAnsi="Arial" w:cs="Arial"/>
                <w:sz w:val="16"/>
                <w:szCs w:val="16"/>
              </w:rPr>
              <w:t>R5-144864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675129" w14:textId="77777777" w:rsidR="00081D7B" w:rsidRPr="00A564B4" w:rsidRDefault="00081D7B" w:rsidP="00600F51">
            <w:pPr>
              <w:rPr>
                <w:rFonts w:ascii="Arial" w:hAnsi="Arial" w:cs="Arial"/>
                <w:sz w:val="16"/>
                <w:szCs w:val="16"/>
              </w:rPr>
            </w:pPr>
            <w:r w:rsidRPr="00A564B4">
              <w:rPr>
                <w:rFonts w:ascii="Arial" w:hAnsi="Arial" w:cs="Arial"/>
                <w:sz w:val="16"/>
                <w:szCs w:val="16"/>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1855B" w14:textId="77777777" w:rsidR="00081D7B" w:rsidRPr="00A564B4" w:rsidRDefault="00081D7B" w:rsidP="00600F51">
            <w:pPr>
              <w:rPr>
                <w:rFonts w:ascii="Arial" w:hAnsi="Arial" w:cs="Arial"/>
                <w:sz w:val="16"/>
                <w:szCs w:val="16"/>
              </w:rPr>
            </w:pPr>
            <w:r w:rsidRPr="00A564B4">
              <w:rPr>
                <w:rFonts w:ascii="Arial" w:hAnsi="Arial" w:cs="Arial"/>
                <w:sz w:val="16"/>
                <w:szCs w:val="16"/>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85F0BD" w14:textId="77777777" w:rsidR="00081D7B" w:rsidRPr="00A564B4" w:rsidRDefault="00081D7B" w:rsidP="00600F51">
            <w:pPr>
              <w:rPr>
                <w:rFonts w:ascii="Arial" w:hAnsi="Arial" w:cs="Arial"/>
                <w:sz w:val="16"/>
                <w:szCs w:val="16"/>
              </w:rPr>
            </w:pPr>
            <w:r w:rsidRPr="00A564B4">
              <w:rPr>
                <w:rFonts w:ascii="Arial" w:hAnsi="Arial" w:cs="Arial"/>
                <w:sz w:val="16"/>
                <w:szCs w:val="16"/>
              </w:rPr>
              <w:t>Addition of operating band 30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716618"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665B9F"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12.3.0</w:t>
            </w:r>
          </w:p>
        </w:tc>
      </w:tr>
      <w:tr w:rsidR="00081D7B" w:rsidRPr="00A564B4" w14:paraId="7D2080A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50240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84026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5E0B88" w14:textId="77777777" w:rsidR="00081D7B" w:rsidRPr="00A564B4" w:rsidRDefault="00081D7B" w:rsidP="00600F51">
            <w:pPr>
              <w:pStyle w:val="TAL"/>
              <w:rPr>
                <w:sz w:val="16"/>
                <w:szCs w:val="16"/>
                <w:lang w:eastAsia="en-US"/>
              </w:rPr>
            </w:pPr>
            <w:r w:rsidRPr="00A564B4">
              <w:rPr>
                <w:sz w:val="16"/>
                <w:szCs w:val="16"/>
                <w:lang w:eastAsia="en-US"/>
              </w:rPr>
              <w:t>R5-144871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ED24AA" w14:textId="77777777" w:rsidR="00081D7B" w:rsidRPr="00A564B4" w:rsidRDefault="00081D7B" w:rsidP="00600F51">
            <w:pPr>
              <w:pStyle w:val="TAL"/>
              <w:rPr>
                <w:sz w:val="16"/>
                <w:szCs w:val="16"/>
                <w:lang w:eastAsia="en-US"/>
              </w:rPr>
            </w:pPr>
            <w:r w:rsidRPr="00A564B4">
              <w:rPr>
                <w:sz w:val="16"/>
                <w:szCs w:val="16"/>
                <w:lang w:eastAsia="en-US"/>
              </w:rPr>
              <w:t>0196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A479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E1AAFA" w14:textId="77777777" w:rsidR="00081D7B" w:rsidRPr="00A564B4" w:rsidRDefault="00081D7B" w:rsidP="00600F51">
            <w:pPr>
              <w:pStyle w:val="TAL"/>
              <w:rPr>
                <w:sz w:val="16"/>
                <w:szCs w:val="16"/>
                <w:lang w:eastAsia="en-US"/>
              </w:rPr>
            </w:pPr>
            <w:r w:rsidRPr="00A564B4">
              <w:rPr>
                <w:sz w:val="16"/>
                <w:szCs w:val="16"/>
                <w:lang w:eastAsia="en-US"/>
              </w:rPr>
              <w:t>Correction to Merge UE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91C2D"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6ABEA4"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B2BCA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F56AA7"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09619B"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26874" w14:textId="77777777" w:rsidR="00081D7B" w:rsidRPr="00A564B4" w:rsidRDefault="00081D7B" w:rsidP="00600F51">
            <w:pPr>
              <w:pStyle w:val="TAL"/>
              <w:rPr>
                <w:sz w:val="16"/>
                <w:szCs w:val="16"/>
                <w:lang w:eastAsia="en-US"/>
              </w:rPr>
            </w:pPr>
            <w:r w:rsidRPr="00A564B4">
              <w:rPr>
                <w:sz w:val="16"/>
                <w:szCs w:val="16"/>
                <w:lang w:eastAsia="en-US"/>
              </w:rPr>
              <w:t>R5-144877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9DE869" w14:textId="77777777" w:rsidR="00081D7B" w:rsidRPr="00A564B4" w:rsidRDefault="00081D7B" w:rsidP="00600F51">
            <w:pPr>
              <w:pStyle w:val="TAL"/>
              <w:rPr>
                <w:sz w:val="16"/>
                <w:szCs w:val="16"/>
                <w:lang w:eastAsia="en-US"/>
              </w:rPr>
            </w:pPr>
            <w:r w:rsidRPr="00A564B4">
              <w:rPr>
                <w:sz w:val="16"/>
                <w:szCs w:val="16"/>
                <w:lang w:eastAsia="en-US"/>
              </w:rPr>
              <w:t>0197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E9B5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E2C42E" w14:textId="77777777" w:rsidR="00081D7B" w:rsidRPr="00A564B4" w:rsidRDefault="00081D7B" w:rsidP="00600F51">
            <w:pPr>
              <w:pStyle w:val="TAL"/>
              <w:rPr>
                <w:sz w:val="16"/>
                <w:szCs w:val="16"/>
                <w:lang w:eastAsia="en-US"/>
              </w:rPr>
            </w:pPr>
            <w:r w:rsidRPr="00A564B4">
              <w:rPr>
                <w:sz w:val="16"/>
                <w:szCs w:val="16"/>
                <w:lang w:eastAsia="en-US"/>
              </w:rPr>
              <w:t>CA: Review of CA capabilities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D1CE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99F3D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770C9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10231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1E2209"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C8B76" w14:textId="77777777" w:rsidR="00081D7B" w:rsidRPr="00A564B4" w:rsidRDefault="00081D7B" w:rsidP="00600F51">
            <w:pPr>
              <w:pStyle w:val="TAL"/>
              <w:rPr>
                <w:sz w:val="16"/>
                <w:szCs w:val="16"/>
                <w:lang w:eastAsia="en-US"/>
              </w:rPr>
            </w:pPr>
            <w:r w:rsidRPr="00A564B4">
              <w:rPr>
                <w:sz w:val="16"/>
                <w:szCs w:val="16"/>
                <w:lang w:eastAsia="en-US"/>
              </w:rPr>
              <w:t>R5-144878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EFFB0" w14:textId="77777777" w:rsidR="00081D7B" w:rsidRPr="00A564B4" w:rsidRDefault="00081D7B" w:rsidP="00600F51">
            <w:pPr>
              <w:pStyle w:val="TAL"/>
              <w:rPr>
                <w:sz w:val="16"/>
                <w:szCs w:val="16"/>
                <w:lang w:eastAsia="en-US"/>
              </w:rPr>
            </w:pPr>
            <w:r w:rsidRPr="00A564B4">
              <w:rPr>
                <w:sz w:val="16"/>
                <w:szCs w:val="16"/>
                <w:lang w:eastAsia="en-US"/>
              </w:rPr>
              <w:t>0198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B3EA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2EF8AF"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74470"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D967FD"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10CDEF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2A8865"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BF637C"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848E3" w14:textId="77777777" w:rsidR="00081D7B" w:rsidRPr="00A564B4" w:rsidRDefault="00081D7B" w:rsidP="00600F51">
            <w:pPr>
              <w:pStyle w:val="TAL"/>
              <w:rPr>
                <w:sz w:val="16"/>
                <w:szCs w:val="16"/>
                <w:lang w:eastAsia="en-US"/>
              </w:rPr>
            </w:pPr>
            <w:r w:rsidRPr="00A564B4">
              <w:rPr>
                <w:sz w:val="16"/>
                <w:szCs w:val="16"/>
                <w:lang w:eastAsia="en-US"/>
              </w:rPr>
              <w:t>R5-144911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1192F" w14:textId="77777777" w:rsidR="00081D7B" w:rsidRPr="00A564B4" w:rsidRDefault="00081D7B" w:rsidP="00600F51">
            <w:pPr>
              <w:pStyle w:val="TAL"/>
              <w:rPr>
                <w:sz w:val="16"/>
                <w:szCs w:val="16"/>
                <w:lang w:eastAsia="en-US"/>
              </w:rPr>
            </w:pPr>
            <w:r w:rsidRPr="00A564B4">
              <w:rPr>
                <w:sz w:val="16"/>
                <w:szCs w:val="16"/>
                <w:lang w:eastAsia="en-US"/>
              </w:rPr>
              <w:t>0199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00F6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C5290" w14:textId="77777777" w:rsidR="00081D7B" w:rsidRPr="00A564B4" w:rsidRDefault="00081D7B" w:rsidP="00600F51">
            <w:pPr>
              <w:pStyle w:val="TAL"/>
              <w:rPr>
                <w:sz w:val="16"/>
                <w:szCs w:val="16"/>
                <w:lang w:eastAsia="en-US"/>
              </w:rPr>
            </w:pPr>
            <w:r w:rsidRPr="00A564B4">
              <w:rPr>
                <w:sz w:val="16"/>
                <w:szCs w:val="16"/>
                <w:lang w:eastAsia="en-US"/>
              </w:rPr>
              <w:t>Update applicabilities for serving cell RSRP and RSRQ absolute accuracy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83E3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B7D75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B55D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720CBB"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5F462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147AA0" w14:textId="77777777" w:rsidR="00081D7B" w:rsidRPr="00A564B4" w:rsidRDefault="00081D7B" w:rsidP="00600F51">
            <w:pPr>
              <w:pStyle w:val="TAL"/>
              <w:rPr>
                <w:sz w:val="16"/>
                <w:szCs w:val="16"/>
                <w:lang w:eastAsia="en-US"/>
              </w:rPr>
            </w:pPr>
            <w:r w:rsidRPr="00A564B4">
              <w:rPr>
                <w:sz w:val="16"/>
                <w:szCs w:val="16"/>
                <w:lang w:eastAsia="en-US"/>
              </w:rPr>
              <w:t>R5-144919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12836" w14:textId="77777777" w:rsidR="00081D7B" w:rsidRPr="00A564B4" w:rsidRDefault="00081D7B" w:rsidP="00600F51">
            <w:pPr>
              <w:pStyle w:val="TAL"/>
              <w:rPr>
                <w:sz w:val="16"/>
                <w:szCs w:val="16"/>
                <w:lang w:eastAsia="en-US"/>
              </w:rPr>
            </w:pPr>
            <w:r w:rsidRPr="00A564B4">
              <w:rPr>
                <w:sz w:val="16"/>
                <w:szCs w:val="16"/>
                <w:lang w:eastAsia="en-US"/>
              </w:rPr>
              <w:t>0200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082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C1F87" w14:textId="77777777" w:rsidR="00081D7B" w:rsidRPr="00A564B4" w:rsidRDefault="00081D7B" w:rsidP="00600F51">
            <w:pPr>
              <w:pStyle w:val="TAL"/>
              <w:rPr>
                <w:sz w:val="16"/>
                <w:szCs w:val="16"/>
                <w:lang w:eastAsia="en-US"/>
              </w:rPr>
            </w:pPr>
            <w:r w:rsidRPr="00A564B4">
              <w:rPr>
                <w:sz w:val="16"/>
                <w:szCs w:val="16"/>
                <w:lang w:eastAsia="en-US"/>
              </w:rPr>
              <w:t>Update the applicability conditions for TCs 8.8.2.1 and 8.8.2.2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D2578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3EB6B"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3EB956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B9F20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85C7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DFAB4" w14:textId="77777777" w:rsidR="00081D7B" w:rsidRPr="00A564B4" w:rsidRDefault="00081D7B" w:rsidP="00600F51">
            <w:pPr>
              <w:pStyle w:val="TAL"/>
              <w:rPr>
                <w:sz w:val="16"/>
                <w:szCs w:val="16"/>
                <w:lang w:eastAsia="en-US"/>
              </w:rPr>
            </w:pPr>
            <w:r w:rsidRPr="00A564B4">
              <w:rPr>
                <w:sz w:val="16"/>
                <w:szCs w:val="16"/>
                <w:lang w:eastAsia="en-US"/>
              </w:rPr>
              <w:t>R5-144921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C77C8B" w14:textId="77777777" w:rsidR="00081D7B" w:rsidRPr="00A564B4" w:rsidRDefault="00081D7B" w:rsidP="00600F51">
            <w:pPr>
              <w:pStyle w:val="TAL"/>
              <w:rPr>
                <w:sz w:val="16"/>
                <w:szCs w:val="16"/>
                <w:lang w:eastAsia="en-US"/>
              </w:rPr>
            </w:pPr>
            <w:r w:rsidRPr="00A564B4">
              <w:rPr>
                <w:sz w:val="16"/>
                <w:szCs w:val="16"/>
                <w:lang w:eastAsia="en-US"/>
              </w:rPr>
              <w:t>0201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01C05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3C3C91" w14:textId="77777777" w:rsidR="00081D7B" w:rsidRPr="00A564B4" w:rsidRDefault="00081D7B" w:rsidP="00600F51">
            <w:pPr>
              <w:pStyle w:val="TAL"/>
              <w:rPr>
                <w:sz w:val="16"/>
                <w:szCs w:val="16"/>
                <w:lang w:eastAsia="en-US"/>
              </w:rPr>
            </w:pPr>
            <w:r w:rsidRPr="00A564B4">
              <w:rPr>
                <w:sz w:val="16"/>
                <w:szCs w:val="16"/>
                <w:lang w:eastAsia="en-US"/>
              </w:rPr>
              <w:t>Addition of applicability for SDR test case 8.7.1.1_A.3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C6FA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41F80"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616E0A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359E2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09F4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C06BF" w14:textId="77777777" w:rsidR="00081D7B" w:rsidRPr="00A564B4" w:rsidRDefault="00081D7B" w:rsidP="00600F51">
            <w:pPr>
              <w:pStyle w:val="TAL"/>
              <w:rPr>
                <w:sz w:val="16"/>
                <w:szCs w:val="16"/>
                <w:lang w:eastAsia="en-US"/>
              </w:rPr>
            </w:pPr>
            <w:r w:rsidRPr="00A564B4">
              <w:rPr>
                <w:sz w:val="16"/>
                <w:szCs w:val="16"/>
                <w:lang w:eastAsia="en-US"/>
              </w:rPr>
              <w:t>R5-145017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8295" w14:textId="77777777" w:rsidR="00081D7B" w:rsidRPr="00A564B4" w:rsidRDefault="00081D7B" w:rsidP="00600F51">
            <w:pPr>
              <w:pStyle w:val="TAL"/>
              <w:rPr>
                <w:sz w:val="16"/>
                <w:szCs w:val="16"/>
                <w:lang w:eastAsia="en-US"/>
              </w:rPr>
            </w:pPr>
            <w:r w:rsidRPr="00A564B4">
              <w:rPr>
                <w:sz w:val="16"/>
                <w:szCs w:val="16"/>
                <w:lang w:eastAsia="en-US"/>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8C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F666F4" w14:textId="77777777" w:rsidR="00081D7B" w:rsidRPr="00A564B4" w:rsidRDefault="00081D7B" w:rsidP="00600F51">
            <w:pPr>
              <w:pStyle w:val="TAL"/>
              <w:rPr>
                <w:sz w:val="16"/>
                <w:szCs w:val="16"/>
                <w:lang w:eastAsia="en-US"/>
              </w:rPr>
            </w:pPr>
            <w:r w:rsidRPr="00A564B4">
              <w:rPr>
                <w:sz w:val="16"/>
                <w:szCs w:val="16"/>
                <w:lang w:eastAsia="en-US"/>
              </w:rPr>
              <w:t>Correction to 6.7A title number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D87C73"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2B317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4D963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B548E7"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BA7E6A"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9080B2" w14:textId="77777777" w:rsidR="00081D7B" w:rsidRPr="00A564B4" w:rsidRDefault="00081D7B" w:rsidP="00600F51">
            <w:pPr>
              <w:pStyle w:val="TAL"/>
              <w:rPr>
                <w:sz w:val="16"/>
                <w:szCs w:val="16"/>
                <w:lang w:eastAsia="en-US"/>
              </w:rPr>
            </w:pPr>
            <w:r w:rsidRPr="00A564B4">
              <w:rPr>
                <w:sz w:val="16"/>
                <w:szCs w:val="16"/>
                <w:lang w:eastAsia="en-US"/>
              </w:rPr>
              <w:t>R5-145180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624DA" w14:textId="77777777" w:rsidR="00081D7B" w:rsidRPr="00A564B4" w:rsidRDefault="00081D7B" w:rsidP="00600F51">
            <w:pPr>
              <w:pStyle w:val="TAL"/>
              <w:rPr>
                <w:sz w:val="16"/>
                <w:szCs w:val="16"/>
                <w:lang w:eastAsia="en-US"/>
              </w:rPr>
            </w:pPr>
            <w:r w:rsidRPr="00A564B4">
              <w:rPr>
                <w:sz w:val="16"/>
                <w:szCs w:val="16"/>
                <w:lang w:eastAsia="en-US"/>
              </w:rPr>
              <w:t>0203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E080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A16AE2" w14:textId="77777777" w:rsidR="00081D7B" w:rsidRPr="00A564B4" w:rsidRDefault="00081D7B" w:rsidP="00600F51">
            <w:pPr>
              <w:pStyle w:val="TAL"/>
              <w:rPr>
                <w:sz w:val="16"/>
                <w:szCs w:val="16"/>
                <w:lang w:eastAsia="en-US"/>
              </w:rPr>
            </w:pPr>
            <w:r w:rsidRPr="00A564B4">
              <w:rPr>
                <w:sz w:val="16"/>
                <w:szCs w:val="16"/>
                <w:lang w:eastAsia="en-US"/>
              </w:rPr>
              <w:t>New CA band combination CA_1A-3A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8E066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7FD3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518E5C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C419C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1EC59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EC57D" w14:textId="77777777" w:rsidR="00081D7B" w:rsidRPr="00A564B4" w:rsidRDefault="00081D7B" w:rsidP="00600F51">
            <w:pPr>
              <w:pStyle w:val="TAL"/>
              <w:rPr>
                <w:sz w:val="16"/>
                <w:szCs w:val="16"/>
                <w:lang w:eastAsia="en-US"/>
              </w:rPr>
            </w:pPr>
            <w:r w:rsidRPr="00A564B4">
              <w:rPr>
                <w:sz w:val="16"/>
                <w:szCs w:val="16"/>
                <w:lang w:eastAsia="en-US"/>
              </w:rPr>
              <w:t>R5-145226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B1683" w14:textId="77777777" w:rsidR="00081D7B" w:rsidRPr="00A564B4" w:rsidRDefault="00081D7B" w:rsidP="00600F51">
            <w:pPr>
              <w:pStyle w:val="TAL"/>
              <w:rPr>
                <w:sz w:val="16"/>
                <w:szCs w:val="16"/>
                <w:lang w:eastAsia="en-US"/>
              </w:rPr>
            </w:pPr>
            <w:r w:rsidRPr="00A564B4">
              <w:rPr>
                <w:sz w:val="16"/>
                <w:szCs w:val="16"/>
                <w:lang w:eastAsia="en-US"/>
              </w:rPr>
              <w:t>0204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DB921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7FF816" w14:textId="77777777" w:rsidR="00081D7B" w:rsidRPr="00A564B4" w:rsidRDefault="00081D7B" w:rsidP="00600F51">
            <w:pPr>
              <w:pStyle w:val="TAL"/>
              <w:rPr>
                <w:sz w:val="16"/>
                <w:szCs w:val="16"/>
                <w:lang w:eastAsia="en-US"/>
              </w:rPr>
            </w:pPr>
            <w:r w:rsidRPr="00A564B4">
              <w:rPr>
                <w:sz w:val="16"/>
                <w:szCs w:val="16"/>
                <w:lang w:eastAsia="en-US"/>
              </w:rPr>
              <w:t>Introduction of CA_42C into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D3058"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147D5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AFE15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34744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5D0E2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5940A" w14:textId="77777777" w:rsidR="00081D7B" w:rsidRPr="00A564B4" w:rsidRDefault="00081D7B" w:rsidP="00600F51">
            <w:pPr>
              <w:pStyle w:val="TAL"/>
              <w:rPr>
                <w:sz w:val="16"/>
                <w:szCs w:val="16"/>
                <w:lang w:eastAsia="en-US"/>
              </w:rPr>
            </w:pPr>
            <w:r w:rsidRPr="00A564B4">
              <w:rPr>
                <w:sz w:val="16"/>
                <w:szCs w:val="16"/>
                <w:lang w:eastAsia="en-US"/>
              </w:rPr>
              <w:t>R5-145244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D063E" w14:textId="77777777" w:rsidR="00081D7B" w:rsidRPr="00A564B4" w:rsidRDefault="00081D7B" w:rsidP="00600F51">
            <w:pPr>
              <w:pStyle w:val="TAL"/>
              <w:rPr>
                <w:sz w:val="16"/>
                <w:szCs w:val="16"/>
                <w:lang w:eastAsia="en-US"/>
              </w:rPr>
            </w:pPr>
            <w:r w:rsidRPr="00A564B4">
              <w:rPr>
                <w:sz w:val="16"/>
                <w:szCs w:val="16"/>
                <w:lang w:eastAsia="en-US"/>
              </w:rPr>
              <w:t>0205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564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5CBC7" w14:textId="77777777" w:rsidR="00081D7B" w:rsidRPr="00A564B4" w:rsidRDefault="00081D7B" w:rsidP="00600F51">
            <w:pPr>
              <w:pStyle w:val="TAL"/>
              <w:rPr>
                <w:sz w:val="16"/>
                <w:szCs w:val="16"/>
                <w:lang w:eastAsia="en-US"/>
              </w:rPr>
            </w:pPr>
            <w:r w:rsidRPr="00A564B4">
              <w:rPr>
                <w:sz w:val="16"/>
                <w:szCs w:val="16"/>
                <w:lang w:eastAsia="en-US"/>
              </w:rPr>
              <w:t>New CA band combination CA_41-42 update to 36.521-2 section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B7381C"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F0411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CA8CDD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79892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0893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EE0011" w14:textId="77777777" w:rsidR="00081D7B" w:rsidRPr="00A564B4" w:rsidRDefault="00081D7B" w:rsidP="00600F51">
            <w:pPr>
              <w:pStyle w:val="TAL"/>
              <w:rPr>
                <w:sz w:val="16"/>
                <w:szCs w:val="16"/>
                <w:lang w:eastAsia="en-US"/>
              </w:rPr>
            </w:pPr>
            <w:r w:rsidRPr="00A564B4">
              <w:rPr>
                <w:sz w:val="16"/>
                <w:szCs w:val="16"/>
                <w:lang w:eastAsia="en-US"/>
              </w:rPr>
              <w:t>R5-145262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856ABC" w14:textId="77777777" w:rsidR="00081D7B" w:rsidRPr="00A564B4" w:rsidRDefault="00081D7B" w:rsidP="00600F51">
            <w:pPr>
              <w:pStyle w:val="TAL"/>
              <w:rPr>
                <w:sz w:val="16"/>
                <w:szCs w:val="16"/>
                <w:lang w:eastAsia="en-US"/>
              </w:rPr>
            </w:pPr>
            <w:r w:rsidRPr="00A564B4">
              <w:rPr>
                <w:sz w:val="16"/>
                <w:szCs w:val="16"/>
                <w:lang w:eastAsia="en-US"/>
              </w:rPr>
              <w:t>0206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C90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32A921" w14:textId="77777777" w:rsidR="00081D7B" w:rsidRPr="00A564B4" w:rsidRDefault="00081D7B" w:rsidP="00600F51">
            <w:pPr>
              <w:pStyle w:val="TAL"/>
              <w:rPr>
                <w:sz w:val="16"/>
                <w:szCs w:val="16"/>
                <w:lang w:eastAsia="en-US"/>
              </w:rPr>
            </w:pPr>
            <w:r w:rsidRPr="00A564B4">
              <w:rPr>
                <w:sz w:val="16"/>
                <w:szCs w:val="16"/>
                <w:lang w:eastAsia="en-US"/>
              </w:rPr>
              <w:t>Applicability table update for RRM CA test cases in clause 8 and 9 to avoid redundant testing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F167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5D343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27F8E5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EC885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3855E5"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43DA35" w14:textId="77777777" w:rsidR="00081D7B" w:rsidRPr="00A564B4" w:rsidRDefault="00081D7B" w:rsidP="00600F51">
            <w:pPr>
              <w:pStyle w:val="TAL"/>
              <w:rPr>
                <w:sz w:val="16"/>
                <w:szCs w:val="16"/>
                <w:lang w:eastAsia="en-US"/>
              </w:rPr>
            </w:pPr>
            <w:r w:rsidRPr="00A564B4">
              <w:rPr>
                <w:sz w:val="16"/>
                <w:szCs w:val="16"/>
                <w:lang w:eastAsia="en-US"/>
              </w:rPr>
              <w:t>R5-145359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D695" w14:textId="77777777" w:rsidR="00081D7B" w:rsidRPr="00A564B4" w:rsidRDefault="00081D7B" w:rsidP="00600F51">
            <w:pPr>
              <w:pStyle w:val="TAL"/>
              <w:rPr>
                <w:sz w:val="16"/>
                <w:szCs w:val="16"/>
                <w:lang w:eastAsia="en-US"/>
              </w:rPr>
            </w:pPr>
            <w:r w:rsidRPr="00A564B4">
              <w:rPr>
                <w:sz w:val="16"/>
                <w:szCs w:val="16"/>
                <w:lang w:eastAsia="en-US"/>
              </w:rPr>
              <w:t>0207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32D5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4360EB" w14:textId="77777777" w:rsidR="00081D7B" w:rsidRPr="00A564B4" w:rsidRDefault="00081D7B" w:rsidP="00600F51">
            <w:pPr>
              <w:pStyle w:val="TAL"/>
              <w:rPr>
                <w:sz w:val="16"/>
                <w:szCs w:val="16"/>
                <w:lang w:eastAsia="en-US"/>
              </w:rPr>
            </w:pPr>
            <w:r w:rsidRPr="00A564B4">
              <w:rPr>
                <w:sz w:val="16"/>
                <w:szCs w:val="16"/>
                <w:lang w:eastAsia="en-US"/>
              </w:rPr>
              <w:t>Addition of applicability for TCs of activation and deactivation of known SCell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9E4DA"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FD2BA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8687C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83703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7425E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DECC70" w14:textId="77777777" w:rsidR="00081D7B" w:rsidRPr="00A564B4" w:rsidRDefault="00081D7B" w:rsidP="00600F51">
            <w:pPr>
              <w:pStyle w:val="TAL"/>
              <w:rPr>
                <w:sz w:val="16"/>
                <w:szCs w:val="16"/>
                <w:lang w:eastAsia="en-US"/>
              </w:rPr>
            </w:pPr>
            <w:r w:rsidRPr="00A564B4">
              <w:rPr>
                <w:sz w:val="16"/>
                <w:szCs w:val="16"/>
                <w:lang w:eastAsia="en-US"/>
              </w:rPr>
              <w:t>R5-145361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559D0A" w14:textId="77777777" w:rsidR="00081D7B" w:rsidRPr="00A564B4" w:rsidRDefault="00081D7B" w:rsidP="00600F51">
            <w:pPr>
              <w:pStyle w:val="TAL"/>
              <w:rPr>
                <w:sz w:val="16"/>
                <w:szCs w:val="16"/>
                <w:lang w:eastAsia="en-US"/>
              </w:rPr>
            </w:pPr>
            <w:r w:rsidRPr="00A564B4">
              <w:rPr>
                <w:sz w:val="16"/>
                <w:szCs w:val="16"/>
                <w:lang w:eastAsia="en-US"/>
              </w:rPr>
              <w:t>0208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762C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96EABF" w14:textId="77777777" w:rsidR="00081D7B" w:rsidRPr="00A564B4" w:rsidRDefault="00081D7B" w:rsidP="00600F51">
            <w:pPr>
              <w:pStyle w:val="TAL"/>
              <w:rPr>
                <w:sz w:val="16"/>
                <w:szCs w:val="16"/>
                <w:lang w:eastAsia="en-US"/>
              </w:rPr>
            </w:pPr>
            <w:r w:rsidRPr="00A564B4">
              <w:rPr>
                <w:sz w:val="16"/>
                <w:szCs w:val="16"/>
                <w:lang w:eastAsia="en-US"/>
              </w:rPr>
              <w:t>Removing SDR test applicability for Rel-11 and 12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861C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ADDB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4AE177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806EC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7359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FC584" w14:textId="77777777" w:rsidR="00081D7B" w:rsidRPr="00A564B4" w:rsidRDefault="00081D7B" w:rsidP="00600F51">
            <w:pPr>
              <w:pStyle w:val="TAL"/>
              <w:rPr>
                <w:sz w:val="16"/>
                <w:szCs w:val="16"/>
                <w:lang w:eastAsia="en-US"/>
              </w:rPr>
            </w:pPr>
            <w:r w:rsidRPr="00A564B4">
              <w:rPr>
                <w:sz w:val="16"/>
                <w:szCs w:val="16"/>
                <w:lang w:eastAsia="en-US"/>
              </w:rPr>
              <w:t>R5-145396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88FC65" w14:textId="77777777" w:rsidR="00081D7B" w:rsidRPr="00A564B4" w:rsidRDefault="00081D7B" w:rsidP="00600F51">
            <w:pPr>
              <w:pStyle w:val="TAL"/>
              <w:rPr>
                <w:sz w:val="16"/>
                <w:szCs w:val="16"/>
                <w:lang w:eastAsia="en-US"/>
              </w:rPr>
            </w:pPr>
            <w:r w:rsidRPr="00A564B4">
              <w:rPr>
                <w:sz w:val="16"/>
                <w:szCs w:val="16"/>
                <w:lang w:eastAsia="en-US"/>
              </w:rPr>
              <w:t>0209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4785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D20F06" w14:textId="77777777" w:rsidR="00081D7B" w:rsidRPr="00A564B4" w:rsidRDefault="00081D7B" w:rsidP="00600F51">
            <w:pPr>
              <w:pStyle w:val="TAL"/>
              <w:rPr>
                <w:sz w:val="16"/>
                <w:szCs w:val="16"/>
                <w:lang w:eastAsia="en-US"/>
              </w:rPr>
            </w:pPr>
            <w:r w:rsidRPr="00A564B4">
              <w:rPr>
                <w:sz w:val="16"/>
                <w:szCs w:val="16"/>
                <w:lang w:eastAsia="en-US"/>
              </w:rPr>
              <w:t>New CA band combination CA_18A-28A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97458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53188B"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665D30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BD84C8"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BC4EB"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E6A86" w14:textId="77777777" w:rsidR="00081D7B" w:rsidRPr="00A564B4" w:rsidRDefault="00081D7B" w:rsidP="00600F51">
            <w:pPr>
              <w:pStyle w:val="TAL"/>
              <w:rPr>
                <w:sz w:val="16"/>
                <w:szCs w:val="16"/>
                <w:lang w:eastAsia="en-US"/>
              </w:rPr>
            </w:pPr>
            <w:r w:rsidRPr="00A564B4">
              <w:rPr>
                <w:sz w:val="16"/>
                <w:szCs w:val="16"/>
                <w:lang w:eastAsia="en-US"/>
              </w:rPr>
              <w:t>R5-145440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979F7" w14:textId="77777777" w:rsidR="00081D7B" w:rsidRPr="00A564B4" w:rsidRDefault="00081D7B" w:rsidP="00600F51">
            <w:pPr>
              <w:pStyle w:val="TAL"/>
              <w:rPr>
                <w:sz w:val="16"/>
                <w:szCs w:val="16"/>
                <w:lang w:eastAsia="en-US"/>
              </w:rPr>
            </w:pPr>
            <w:r w:rsidRPr="00A564B4">
              <w:rPr>
                <w:sz w:val="16"/>
                <w:szCs w:val="16"/>
                <w:lang w:eastAsia="en-US"/>
              </w:rPr>
              <w:t>0210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B89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D33486" w14:textId="77777777" w:rsidR="00081D7B" w:rsidRPr="00A564B4" w:rsidRDefault="00081D7B" w:rsidP="00600F51">
            <w:pPr>
              <w:pStyle w:val="TAL"/>
              <w:rPr>
                <w:sz w:val="16"/>
                <w:szCs w:val="16"/>
                <w:lang w:eastAsia="en-US"/>
              </w:rPr>
            </w:pPr>
            <w:r w:rsidRPr="00A564B4">
              <w:rPr>
                <w:sz w:val="16"/>
                <w:szCs w:val="16"/>
                <w:lang w:eastAsia="en-US"/>
              </w:rPr>
              <w:t>New CA band combination 1+11 and 8+11 û Introduction of 1+11 and 8+11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92DB3F"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1D3F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880D6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0EF85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59AC9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401E24" w14:textId="77777777" w:rsidR="00081D7B" w:rsidRPr="00A564B4" w:rsidRDefault="00081D7B" w:rsidP="00600F51">
            <w:pPr>
              <w:pStyle w:val="TAL"/>
              <w:rPr>
                <w:sz w:val="16"/>
                <w:szCs w:val="16"/>
                <w:lang w:eastAsia="en-US"/>
              </w:rPr>
            </w:pPr>
            <w:r w:rsidRPr="00A564B4">
              <w:rPr>
                <w:sz w:val="16"/>
                <w:szCs w:val="16"/>
                <w:lang w:eastAsia="en-US"/>
              </w:rPr>
              <w:t>R5-145478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0FE8E" w14:textId="77777777" w:rsidR="00081D7B" w:rsidRPr="00A564B4" w:rsidRDefault="00081D7B" w:rsidP="00600F51">
            <w:pPr>
              <w:pStyle w:val="TAL"/>
              <w:rPr>
                <w:sz w:val="16"/>
                <w:szCs w:val="16"/>
                <w:lang w:eastAsia="en-US"/>
              </w:rPr>
            </w:pPr>
            <w:r w:rsidRPr="00A564B4">
              <w:rPr>
                <w:sz w:val="16"/>
                <w:szCs w:val="16"/>
                <w:lang w:eastAsia="en-US"/>
              </w:rPr>
              <w:t>0211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C25F4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CD4EC0" w14:textId="77777777" w:rsidR="00081D7B" w:rsidRPr="00A564B4" w:rsidRDefault="00081D7B" w:rsidP="00600F51">
            <w:pPr>
              <w:pStyle w:val="TAL"/>
              <w:rPr>
                <w:sz w:val="16"/>
                <w:szCs w:val="16"/>
                <w:lang w:eastAsia="en-US"/>
              </w:rPr>
            </w:pPr>
            <w:r w:rsidRPr="00A564B4">
              <w:rPr>
                <w:sz w:val="16"/>
                <w:szCs w:val="16"/>
                <w:lang w:eastAsia="en-US"/>
              </w:rPr>
              <w:t>Correction to feICIC applicability statement for PHICH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530B8B"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EEADA3"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2EE69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76CA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550F18"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30C963" w14:textId="77777777" w:rsidR="00081D7B" w:rsidRPr="00A564B4" w:rsidRDefault="00081D7B" w:rsidP="00600F51">
            <w:pPr>
              <w:pStyle w:val="TAL"/>
              <w:rPr>
                <w:sz w:val="16"/>
                <w:szCs w:val="16"/>
                <w:lang w:eastAsia="en-US"/>
              </w:rPr>
            </w:pPr>
            <w:r w:rsidRPr="00A564B4">
              <w:rPr>
                <w:sz w:val="16"/>
                <w:szCs w:val="16"/>
                <w:lang w:eastAsia="en-US"/>
              </w:rPr>
              <w:t>R5-145529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AAA13F" w14:textId="77777777" w:rsidR="00081D7B" w:rsidRPr="00A564B4" w:rsidRDefault="00081D7B" w:rsidP="00600F51">
            <w:pPr>
              <w:pStyle w:val="TAL"/>
              <w:rPr>
                <w:sz w:val="16"/>
                <w:szCs w:val="16"/>
                <w:lang w:eastAsia="en-US"/>
              </w:rPr>
            </w:pPr>
            <w:r w:rsidRPr="00A564B4">
              <w:rPr>
                <w:sz w:val="16"/>
                <w:szCs w:val="16"/>
                <w:lang w:eastAsia="en-US"/>
              </w:rPr>
              <w:t>0212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F8D6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40A327" w14:textId="77777777" w:rsidR="00081D7B" w:rsidRPr="00A564B4" w:rsidRDefault="00081D7B" w:rsidP="00600F51">
            <w:pPr>
              <w:pStyle w:val="TAL"/>
              <w:rPr>
                <w:sz w:val="16"/>
                <w:szCs w:val="16"/>
                <w:lang w:eastAsia="en-US"/>
              </w:rPr>
            </w:pPr>
            <w:r w:rsidRPr="00A564B4">
              <w:rPr>
                <w:sz w:val="16"/>
                <w:szCs w:val="16"/>
                <w:lang w:eastAsia="en-US"/>
              </w:rPr>
              <w:t>Updates to applicability of CA demodulation tests for release independence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BFEEB5"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399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E001A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44280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14760"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C17C0" w14:textId="77777777" w:rsidR="00081D7B" w:rsidRPr="00A564B4" w:rsidRDefault="00081D7B" w:rsidP="00600F51">
            <w:pPr>
              <w:pStyle w:val="TAL"/>
              <w:rPr>
                <w:sz w:val="16"/>
                <w:szCs w:val="16"/>
                <w:lang w:eastAsia="en-US"/>
              </w:rPr>
            </w:pPr>
            <w:r w:rsidRPr="00A564B4">
              <w:rPr>
                <w:sz w:val="16"/>
                <w:szCs w:val="16"/>
                <w:lang w:eastAsia="en-US"/>
              </w:rPr>
              <w:t>R5-145821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7ED7A" w14:textId="77777777" w:rsidR="00081D7B" w:rsidRPr="00A564B4" w:rsidRDefault="00081D7B" w:rsidP="00600F51">
            <w:pPr>
              <w:pStyle w:val="TAL"/>
              <w:rPr>
                <w:sz w:val="16"/>
                <w:szCs w:val="16"/>
                <w:lang w:eastAsia="en-US"/>
              </w:rPr>
            </w:pPr>
            <w:r w:rsidRPr="00A564B4">
              <w:rPr>
                <w:sz w:val="16"/>
                <w:szCs w:val="16"/>
                <w:lang w:eastAsia="en-US"/>
              </w:rPr>
              <w:t>0213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E3B2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06591"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mandatory Rel-11 capabilities, CoMP, and more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E5451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976B6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B245D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F8D5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351F6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026E83" w14:textId="77777777" w:rsidR="00081D7B" w:rsidRPr="00A564B4" w:rsidRDefault="00081D7B" w:rsidP="00600F51">
            <w:pPr>
              <w:pStyle w:val="TAL"/>
              <w:rPr>
                <w:sz w:val="16"/>
                <w:szCs w:val="16"/>
                <w:lang w:eastAsia="en-US"/>
              </w:rPr>
            </w:pPr>
            <w:r w:rsidRPr="00A564B4">
              <w:rPr>
                <w:sz w:val="16"/>
                <w:szCs w:val="16"/>
                <w:lang w:eastAsia="en-US"/>
              </w:rPr>
              <w:t>R5-145822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5664FD" w14:textId="77777777" w:rsidR="00081D7B" w:rsidRPr="00A564B4" w:rsidRDefault="00081D7B" w:rsidP="00600F51">
            <w:pPr>
              <w:pStyle w:val="TAL"/>
              <w:rPr>
                <w:sz w:val="16"/>
                <w:szCs w:val="16"/>
                <w:lang w:eastAsia="en-US"/>
              </w:rPr>
            </w:pPr>
            <w:r w:rsidRPr="00A564B4">
              <w:rPr>
                <w:sz w:val="16"/>
                <w:szCs w:val="16"/>
                <w:lang w:eastAsia="en-US"/>
              </w:rPr>
              <w:t>0214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6D30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DB2864"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A9611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FE843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1243E7B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1EE259"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DE4C3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1DE82A" w14:textId="77777777" w:rsidR="00081D7B" w:rsidRPr="00A564B4" w:rsidRDefault="00081D7B" w:rsidP="00600F51">
            <w:pPr>
              <w:pStyle w:val="TAL"/>
              <w:rPr>
                <w:sz w:val="16"/>
                <w:szCs w:val="16"/>
                <w:lang w:eastAsia="en-US"/>
              </w:rPr>
            </w:pPr>
            <w:r w:rsidRPr="00A564B4">
              <w:rPr>
                <w:sz w:val="16"/>
                <w:szCs w:val="16"/>
                <w:lang w:eastAsia="en-US"/>
              </w:rPr>
              <w:t>R5-145823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607078" w14:textId="77777777" w:rsidR="00081D7B" w:rsidRPr="00A564B4" w:rsidRDefault="00081D7B" w:rsidP="00600F51">
            <w:pPr>
              <w:pStyle w:val="TAL"/>
              <w:rPr>
                <w:sz w:val="16"/>
                <w:szCs w:val="16"/>
                <w:lang w:eastAsia="en-US"/>
              </w:rPr>
            </w:pPr>
            <w:r w:rsidRPr="00A564B4">
              <w:rPr>
                <w:sz w:val="16"/>
                <w:szCs w:val="16"/>
                <w:lang w:eastAsia="en-US"/>
              </w:rPr>
              <w:t>0215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C783E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D4795" w14:textId="77777777" w:rsidR="00081D7B" w:rsidRPr="00A564B4" w:rsidRDefault="00081D7B" w:rsidP="00600F51">
            <w:pPr>
              <w:pStyle w:val="TAL"/>
              <w:rPr>
                <w:sz w:val="16"/>
                <w:szCs w:val="16"/>
                <w:lang w:eastAsia="en-US"/>
              </w:rPr>
            </w:pPr>
            <w:r w:rsidRPr="00A564B4">
              <w:rPr>
                <w:sz w:val="16"/>
                <w:szCs w:val="16"/>
                <w:lang w:eastAsia="en-US"/>
              </w:rPr>
              <w:t>Updates the applicable release for soft buffer management and TDD SDR CA tests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FFE5D"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DE0A7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1FEDFC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1D670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06EBBC"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8E63DD" w14:textId="77777777" w:rsidR="00081D7B" w:rsidRPr="00A564B4" w:rsidRDefault="00081D7B" w:rsidP="00600F51">
            <w:pPr>
              <w:pStyle w:val="TAL"/>
              <w:rPr>
                <w:sz w:val="16"/>
                <w:szCs w:val="16"/>
                <w:lang w:eastAsia="en-US"/>
              </w:rPr>
            </w:pPr>
            <w:r w:rsidRPr="00A564B4">
              <w:rPr>
                <w:sz w:val="16"/>
                <w:szCs w:val="16"/>
                <w:lang w:eastAsia="en-US"/>
              </w:rPr>
              <w:t>R5-145842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9E395" w14:textId="77777777" w:rsidR="00081D7B" w:rsidRPr="00A564B4" w:rsidRDefault="00081D7B" w:rsidP="00600F51">
            <w:pPr>
              <w:pStyle w:val="TAL"/>
              <w:rPr>
                <w:sz w:val="16"/>
                <w:szCs w:val="16"/>
                <w:lang w:eastAsia="en-US"/>
              </w:rPr>
            </w:pPr>
            <w:r w:rsidRPr="00A564B4">
              <w:rPr>
                <w:sz w:val="16"/>
                <w:szCs w:val="16"/>
                <w:lang w:eastAsia="en-US"/>
              </w:rPr>
              <w:t>0216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CC4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039D6" w14:textId="77777777" w:rsidR="00081D7B" w:rsidRPr="00A564B4" w:rsidRDefault="00081D7B" w:rsidP="00600F51">
            <w:pPr>
              <w:pStyle w:val="TAL"/>
              <w:rPr>
                <w:sz w:val="16"/>
                <w:szCs w:val="16"/>
                <w:lang w:eastAsia="en-US"/>
              </w:rPr>
            </w:pPr>
            <w:r w:rsidRPr="00A564B4">
              <w:rPr>
                <w:sz w:val="16"/>
                <w:szCs w:val="16"/>
                <w:lang w:eastAsia="en-US"/>
              </w:rPr>
              <w:t>Corrections to applicabilities for COMP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7A81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7B8F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31091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DC84AD"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DACC8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4E4D5" w14:textId="77777777" w:rsidR="00081D7B" w:rsidRPr="00A564B4" w:rsidRDefault="00081D7B" w:rsidP="00600F51">
            <w:pPr>
              <w:pStyle w:val="TAL"/>
              <w:rPr>
                <w:sz w:val="16"/>
                <w:szCs w:val="16"/>
                <w:lang w:eastAsia="en-US"/>
              </w:rPr>
            </w:pPr>
            <w:r w:rsidRPr="00A564B4">
              <w:rPr>
                <w:sz w:val="16"/>
                <w:szCs w:val="16"/>
                <w:lang w:eastAsia="en-US"/>
              </w:rPr>
              <w:t>R5-145869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2B830A" w14:textId="77777777" w:rsidR="00081D7B" w:rsidRPr="00A564B4" w:rsidRDefault="00081D7B" w:rsidP="00600F51">
            <w:pPr>
              <w:pStyle w:val="TAL"/>
              <w:rPr>
                <w:sz w:val="16"/>
                <w:szCs w:val="16"/>
                <w:lang w:eastAsia="en-US"/>
              </w:rPr>
            </w:pPr>
            <w:r w:rsidRPr="00A564B4">
              <w:rPr>
                <w:sz w:val="16"/>
                <w:szCs w:val="16"/>
                <w:lang w:eastAsia="en-US"/>
              </w:rPr>
              <w:t>0217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EF14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8BC236" w14:textId="77777777" w:rsidR="00081D7B" w:rsidRPr="00A564B4" w:rsidRDefault="00081D7B" w:rsidP="00600F51">
            <w:pPr>
              <w:pStyle w:val="TAL"/>
              <w:rPr>
                <w:sz w:val="16"/>
                <w:szCs w:val="16"/>
                <w:lang w:eastAsia="en-US"/>
              </w:rPr>
            </w:pPr>
            <w:r w:rsidRPr="00A564B4">
              <w:rPr>
                <w:sz w:val="16"/>
                <w:szCs w:val="16"/>
                <w:lang w:eastAsia="en-US"/>
              </w:rPr>
              <w:t>Applicability for FDD TC 8.2.1.1.1_A.3 and TDD TC 8.2.2.1.1_A.3+TC 8.2.2.4.2_A.3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A63DA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98E83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D55C54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AC50F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AC15C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BAC7C" w14:textId="77777777" w:rsidR="00081D7B" w:rsidRPr="00A564B4" w:rsidRDefault="00081D7B" w:rsidP="00600F51">
            <w:pPr>
              <w:pStyle w:val="TAL"/>
              <w:rPr>
                <w:sz w:val="16"/>
                <w:szCs w:val="16"/>
                <w:lang w:eastAsia="en-US"/>
              </w:rPr>
            </w:pPr>
            <w:r w:rsidRPr="00A564B4">
              <w:rPr>
                <w:sz w:val="16"/>
                <w:szCs w:val="16"/>
                <w:lang w:eastAsia="en-US"/>
              </w:rPr>
              <w:t>R5-145873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4F84C" w14:textId="77777777" w:rsidR="00081D7B" w:rsidRPr="00A564B4" w:rsidRDefault="00081D7B" w:rsidP="00600F51">
            <w:pPr>
              <w:pStyle w:val="TAL"/>
              <w:rPr>
                <w:sz w:val="16"/>
                <w:szCs w:val="16"/>
                <w:lang w:eastAsia="en-US"/>
              </w:rPr>
            </w:pPr>
            <w:r w:rsidRPr="00A564B4">
              <w:rPr>
                <w:sz w:val="16"/>
                <w:szCs w:val="16"/>
                <w:lang w:eastAsia="en-US"/>
              </w:rPr>
              <w:t>0218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D660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39A88" w14:textId="77777777" w:rsidR="00081D7B" w:rsidRPr="00A564B4" w:rsidRDefault="00081D7B" w:rsidP="00600F51">
            <w:pPr>
              <w:pStyle w:val="TAL"/>
              <w:rPr>
                <w:sz w:val="16"/>
                <w:szCs w:val="16"/>
                <w:lang w:eastAsia="en-US"/>
              </w:rPr>
            </w:pPr>
            <w:r w:rsidRPr="00A564B4">
              <w:rPr>
                <w:sz w:val="16"/>
                <w:szCs w:val="16"/>
                <w:lang w:eastAsia="en-US"/>
              </w:rPr>
              <w:t>Update to TM9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5C3E5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CFFE2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ABDF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7E2DF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B5B87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728A5E" w14:textId="77777777" w:rsidR="00081D7B" w:rsidRPr="00A564B4" w:rsidRDefault="00081D7B" w:rsidP="00600F51">
            <w:pPr>
              <w:pStyle w:val="TAL"/>
              <w:rPr>
                <w:sz w:val="16"/>
                <w:szCs w:val="16"/>
                <w:lang w:eastAsia="en-US"/>
              </w:rPr>
            </w:pPr>
            <w:r w:rsidRPr="00A564B4">
              <w:rPr>
                <w:sz w:val="16"/>
                <w:szCs w:val="16"/>
                <w:lang w:eastAsia="en-US"/>
              </w:rPr>
              <w:t>R5-145905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30985" w14:textId="77777777" w:rsidR="00081D7B" w:rsidRPr="00A564B4" w:rsidRDefault="00081D7B" w:rsidP="00600F51">
            <w:pPr>
              <w:pStyle w:val="TAL"/>
              <w:rPr>
                <w:sz w:val="16"/>
                <w:szCs w:val="16"/>
                <w:lang w:eastAsia="en-US"/>
              </w:rPr>
            </w:pPr>
            <w:r w:rsidRPr="00A564B4">
              <w:rPr>
                <w:sz w:val="16"/>
                <w:szCs w:val="16"/>
                <w:lang w:eastAsia="en-US"/>
              </w:rPr>
              <w:t>0219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0117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3B7DF" w14:textId="77777777" w:rsidR="00081D7B" w:rsidRPr="00A564B4" w:rsidRDefault="00081D7B" w:rsidP="00600F51">
            <w:pPr>
              <w:pStyle w:val="TAL"/>
              <w:rPr>
                <w:sz w:val="16"/>
                <w:szCs w:val="16"/>
                <w:lang w:eastAsia="en-US"/>
              </w:rPr>
            </w:pPr>
            <w:r w:rsidRPr="00A564B4">
              <w:rPr>
                <w:sz w:val="16"/>
                <w:szCs w:val="16"/>
                <w:lang w:eastAsia="en-US"/>
              </w:rPr>
              <w:t>Applicability for newly added RRM TCs for testing of SCell in sTAG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1D6A0"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63B88E"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B345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BB483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F39A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E2BDCA" w14:textId="77777777" w:rsidR="00081D7B" w:rsidRPr="00A564B4" w:rsidRDefault="00081D7B" w:rsidP="00600F51">
            <w:pPr>
              <w:pStyle w:val="TAL"/>
              <w:rPr>
                <w:sz w:val="16"/>
                <w:szCs w:val="16"/>
                <w:lang w:eastAsia="en-US"/>
              </w:rPr>
            </w:pPr>
            <w:r w:rsidRPr="00A564B4">
              <w:rPr>
                <w:sz w:val="16"/>
                <w:szCs w:val="16"/>
                <w:lang w:eastAsia="en-US"/>
              </w:rPr>
              <w:t>R5-145981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7C23A" w14:textId="77777777" w:rsidR="00081D7B" w:rsidRPr="00A564B4" w:rsidRDefault="00081D7B" w:rsidP="00600F51">
            <w:pPr>
              <w:pStyle w:val="TAL"/>
              <w:rPr>
                <w:sz w:val="16"/>
                <w:szCs w:val="16"/>
                <w:lang w:eastAsia="en-US"/>
              </w:rPr>
            </w:pPr>
            <w:r w:rsidRPr="00A564B4">
              <w:rPr>
                <w:sz w:val="16"/>
                <w:szCs w:val="16"/>
                <w:lang w:eastAsia="en-US"/>
              </w:rPr>
              <w:t>0220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30EB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58BF60" w14:textId="77777777" w:rsidR="00081D7B" w:rsidRPr="00A564B4" w:rsidRDefault="00081D7B" w:rsidP="00600F51">
            <w:pPr>
              <w:pStyle w:val="TAL"/>
              <w:rPr>
                <w:sz w:val="16"/>
                <w:szCs w:val="16"/>
                <w:lang w:eastAsia="en-US"/>
              </w:rPr>
            </w:pPr>
            <w:r w:rsidRPr="00A564B4">
              <w:rPr>
                <w:sz w:val="16"/>
                <w:szCs w:val="16"/>
                <w:lang w:eastAsia="en-US"/>
              </w:rPr>
              <w:t>Update to Additional information section to handle IMSVoIP not supported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B29C7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2A66B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E31A5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74D97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7273C"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8F872" w14:textId="77777777" w:rsidR="00081D7B" w:rsidRPr="00A564B4" w:rsidRDefault="00081D7B" w:rsidP="00600F51">
            <w:pPr>
              <w:pStyle w:val="TAL"/>
              <w:rPr>
                <w:sz w:val="16"/>
                <w:szCs w:val="16"/>
                <w:lang w:eastAsia="en-US"/>
              </w:rPr>
            </w:pPr>
            <w:r w:rsidRPr="00A564B4">
              <w:rPr>
                <w:sz w:val="16"/>
                <w:szCs w:val="16"/>
                <w:lang w:eastAsia="en-US"/>
              </w:rPr>
              <w:t>R5-150298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A00A7A" w14:textId="77777777" w:rsidR="00081D7B" w:rsidRPr="00A564B4" w:rsidRDefault="00081D7B" w:rsidP="00600F51">
            <w:pPr>
              <w:pStyle w:val="TAL"/>
              <w:rPr>
                <w:sz w:val="16"/>
                <w:szCs w:val="16"/>
                <w:lang w:eastAsia="en-US"/>
              </w:rPr>
            </w:pPr>
            <w:r w:rsidRPr="00A564B4">
              <w:rPr>
                <w:sz w:val="16"/>
                <w:szCs w:val="16"/>
                <w:lang w:eastAsia="en-US"/>
              </w:rPr>
              <w:t>0221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BEB4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280535" w14:textId="77777777" w:rsidR="00081D7B" w:rsidRPr="00A564B4" w:rsidRDefault="00081D7B" w:rsidP="00600F51">
            <w:pPr>
              <w:pStyle w:val="TAL"/>
              <w:rPr>
                <w:sz w:val="16"/>
                <w:szCs w:val="16"/>
                <w:lang w:eastAsia="en-US"/>
              </w:rPr>
            </w:pPr>
            <w:r w:rsidRPr="00A564B4">
              <w:rPr>
                <w:sz w:val="16"/>
                <w:szCs w:val="16"/>
                <w:lang w:eastAsia="en-US"/>
              </w:rPr>
              <w:t>Introduction of CA_1A-7A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CA09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898EA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F35E9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9F93FA" w14:textId="77777777" w:rsidR="00081D7B" w:rsidRPr="00A564B4" w:rsidRDefault="00081D7B" w:rsidP="00600F51">
            <w:pPr>
              <w:pStyle w:val="TAL"/>
              <w:rPr>
                <w:sz w:val="16"/>
                <w:szCs w:val="16"/>
                <w:lang w:eastAsia="en-US"/>
              </w:rPr>
            </w:pPr>
            <w:r w:rsidRPr="00A564B4">
              <w:rPr>
                <w:sz w:val="16"/>
                <w:szCs w:val="16"/>
                <w:lang w:eastAsia="en-US"/>
              </w:rPr>
              <w:lastRenderedPageBreak/>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FCB43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9A6604" w14:textId="77777777" w:rsidR="00081D7B" w:rsidRPr="00A564B4" w:rsidRDefault="00081D7B" w:rsidP="00600F51">
            <w:pPr>
              <w:pStyle w:val="TAL"/>
              <w:rPr>
                <w:sz w:val="16"/>
                <w:szCs w:val="16"/>
                <w:lang w:eastAsia="en-US"/>
              </w:rPr>
            </w:pPr>
            <w:r w:rsidRPr="00A564B4">
              <w:rPr>
                <w:sz w:val="16"/>
                <w:szCs w:val="16"/>
                <w:lang w:eastAsia="en-US"/>
              </w:rPr>
              <w:t>R5-150304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87E98" w14:textId="77777777" w:rsidR="00081D7B" w:rsidRPr="00A564B4" w:rsidRDefault="00081D7B" w:rsidP="00600F51">
            <w:pPr>
              <w:pStyle w:val="TAL"/>
              <w:rPr>
                <w:sz w:val="16"/>
                <w:szCs w:val="16"/>
                <w:lang w:eastAsia="en-US"/>
              </w:rPr>
            </w:pPr>
            <w:r w:rsidRPr="00A564B4">
              <w:rPr>
                <w:sz w:val="16"/>
                <w:szCs w:val="16"/>
                <w:lang w:eastAsia="en-US"/>
              </w:rPr>
              <w:t>0222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2D8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B70411" w14:textId="77777777" w:rsidR="00081D7B" w:rsidRPr="00A564B4" w:rsidRDefault="00081D7B" w:rsidP="00600F51">
            <w:pPr>
              <w:pStyle w:val="TAL"/>
              <w:rPr>
                <w:sz w:val="16"/>
                <w:szCs w:val="16"/>
                <w:lang w:eastAsia="en-US"/>
              </w:rPr>
            </w:pPr>
            <w:r w:rsidRPr="00A564B4">
              <w:rPr>
                <w:sz w:val="16"/>
                <w:szCs w:val="16"/>
                <w:lang w:eastAsia="en-US"/>
              </w:rPr>
              <w:t>Corrections to title of RRM test case 8.7.1 in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23EF1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9758CA"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733E41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43A6A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5D4EA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9F2B6B" w14:textId="77777777" w:rsidR="00081D7B" w:rsidRPr="00A564B4" w:rsidRDefault="00081D7B" w:rsidP="00600F51">
            <w:pPr>
              <w:pStyle w:val="TAL"/>
              <w:rPr>
                <w:sz w:val="16"/>
                <w:szCs w:val="16"/>
                <w:lang w:eastAsia="en-US"/>
              </w:rPr>
            </w:pPr>
            <w:r w:rsidRPr="00A564B4">
              <w:rPr>
                <w:sz w:val="16"/>
                <w:szCs w:val="16"/>
                <w:lang w:eastAsia="en-US"/>
              </w:rPr>
              <w:t>R5-150365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17E0B" w14:textId="77777777" w:rsidR="00081D7B" w:rsidRPr="00A564B4" w:rsidRDefault="00081D7B" w:rsidP="00600F51">
            <w:pPr>
              <w:pStyle w:val="TAL"/>
              <w:rPr>
                <w:sz w:val="16"/>
                <w:szCs w:val="16"/>
                <w:lang w:eastAsia="en-US"/>
              </w:rPr>
            </w:pPr>
            <w:r w:rsidRPr="00A564B4">
              <w:rPr>
                <w:sz w:val="16"/>
                <w:szCs w:val="16"/>
                <w:lang w:eastAsia="en-US"/>
              </w:rPr>
              <w:t>0223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D1B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67E22" w14:textId="77777777" w:rsidR="00081D7B" w:rsidRPr="00A564B4" w:rsidRDefault="00081D7B" w:rsidP="00600F51">
            <w:pPr>
              <w:pStyle w:val="TAL"/>
              <w:rPr>
                <w:sz w:val="16"/>
                <w:szCs w:val="16"/>
                <w:lang w:eastAsia="en-US"/>
              </w:rPr>
            </w:pPr>
            <w:r w:rsidRPr="00A564B4">
              <w:rPr>
                <w:sz w:val="16"/>
                <w:szCs w:val="16"/>
                <w:lang w:eastAsia="en-US"/>
              </w:rPr>
              <w:t>CA: Corrections to CA capability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819A3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063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8E970C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C1CB73"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6E21A"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CEBDE" w14:textId="77777777" w:rsidR="00081D7B" w:rsidRPr="00A564B4" w:rsidRDefault="00081D7B" w:rsidP="00600F51">
            <w:pPr>
              <w:pStyle w:val="TAL"/>
              <w:rPr>
                <w:sz w:val="16"/>
                <w:szCs w:val="16"/>
                <w:lang w:eastAsia="en-US"/>
              </w:rPr>
            </w:pPr>
            <w:r w:rsidRPr="00A564B4">
              <w:rPr>
                <w:sz w:val="16"/>
                <w:szCs w:val="16"/>
                <w:lang w:eastAsia="en-US"/>
              </w:rPr>
              <w:t>R5-150374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1771E" w14:textId="77777777" w:rsidR="00081D7B" w:rsidRPr="00A564B4" w:rsidRDefault="00081D7B" w:rsidP="00600F51">
            <w:pPr>
              <w:pStyle w:val="TAL"/>
              <w:rPr>
                <w:sz w:val="16"/>
                <w:szCs w:val="16"/>
                <w:lang w:eastAsia="en-US"/>
              </w:rPr>
            </w:pPr>
            <w:r w:rsidRPr="00A564B4">
              <w:rPr>
                <w:sz w:val="16"/>
                <w:szCs w:val="16"/>
                <w:lang w:eastAsia="en-US"/>
              </w:rPr>
              <w:t>0224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3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373463" w14:textId="77777777" w:rsidR="00081D7B" w:rsidRPr="00A564B4" w:rsidRDefault="00081D7B" w:rsidP="00600F51">
            <w:pPr>
              <w:pStyle w:val="TAL"/>
              <w:rPr>
                <w:sz w:val="16"/>
                <w:szCs w:val="16"/>
                <w:lang w:eastAsia="en-US"/>
              </w:rPr>
            </w:pPr>
            <w:r w:rsidRPr="00A564B4">
              <w:rPr>
                <w:sz w:val="16"/>
                <w:szCs w:val="16"/>
                <w:lang w:eastAsia="en-US"/>
              </w:rPr>
              <w:t>Introduction of RF applicability for CA band combinations 5+25 and 12+25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E195C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AD42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B31139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9833E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BBB79"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23DE48" w14:textId="77777777" w:rsidR="00081D7B" w:rsidRPr="00A564B4" w:rsidRDefault="00081D7B" w:rsidP="00600F51">
            <w:pPr>
              <w:pStyle w:val="TAL"/>
              <w:rPr>
                <w:sz w:val="16"/>
                <w:szCs w:val="16"/>
                <w:lang w:eastAsia="en-US"/>
              </w:rPr>
            </w:pPr>
            <w:r w:rsidRPr="00A564B4">
              <w:rPr>
                <w:sz w:val="16"/>
                <w:szCs w:val="16"/>
                <w:lang w:eastAsia="en-US"/>
              </w:rPr>
              <w:t>R5-150444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135B62" w14:textId="77777777" w:rsidR="00081D7B" w:rsidRPr="00A564B4" w:rsidRDefault="00081D7B" w:rsidP="00600F51">
            <w:pPr>
              <w:pStyle w:val="TAL"/>
              <w:rPr>
                <w:sz w:val="16"/>
                <w:szCs w:val="16"/>
                <w:lang w:eastAsia="en-US"/>
              </w:rPr>
            </w:pPr>
            <w:r w:rsidRPr="00A564B4">
              <w:rPr>
                <w:sz w:val="16"/>
                <w:szCs w:val="16"/>
                <w:lang w:eastAsia="en-US"/>
              </w:rPr>
              <w:t>0225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56F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AEBF97" w14:textId="77777777" w:rsidR="00081D7B" w:rsidRPr="00A564B4" w:rsidRDefault="00081D7B" w:rsidP="00600F51">
            <w:pPr>
              <w:pStyle w:val="TAL"/>
              <w:rPr>
                <w:sz w:val="16"/>
                <w:szCs w:val="16"/>
                <w:lang w:eastAsia="en-US"/>
              </w:rPr>
            </w:pPr>
            <w:r w:rsidRPr="00A564B4">
              <w:rPr>
                <w:sz w:val="16"/>
                <w:szCs w:val="16"/>
                <w:lang w:eastAsia="en-US"/>
              </w:rPr>
              <w:t>New CA band combination CA_1A-28A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F8FE84"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48CEC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7219EE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CA42C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70B6D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33B2F" w14:textId="77777777" w:rsidR="00081D7B" w:rsidRPr="00A564B4" w:rsidRDefault="00081D7B" w:rsidP="00600F51">
            <w:pPr>
              <w:pStyle w:val="TAL"/>
              <w:rPr>
                <w:sz w:val="16"/>
                <w:szCs w:val="16"/>
                <w:lang w:eastAsia="en-US"/>
              </w:rPr>
            </w:pPr>
            <w:r w:rsidRPr="00A564B4">
              <w:rPr>
                <w:sz w:val="16"/>
                <w:szCs w:val="16"/>
                <w:lang w:eastAsia="en-US"/>
              </w:rPr>
              <w:t>R5-150524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25530" w14:textId="77777777" w:rsidR="00081D7B" w:rsidRPr="00A564B4" w:rsidRDefault="00081D7B" w:rsidP="00600F51">
            <w:pPr>
              <w:pStyle w:val="TAL"/>
              <w:rPr>
                <w:sz w:val="16"/>
                <w:szCs w:val="16"/>
                <w:lang w:eastAsia="en-US"/>
              </w:rPr>
            </w:pPr>
            <w:r w:rsidRPr="00A564B4">
              <w:rPr>
                <w:sz w:val="16"/>
                <w:szCs w:val="16"/>
                <w:lang w:eastAsia="en-US"/>
              </w:rPr>
              <w:t>0226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AE7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7F39BE" w14:textId="77777777" w:rsidR="00081D7B" w:rsidRPr="00A564B4" w:rsidRDefault="00081D7B" w:rsidP="00600F51">
            <w:pPr>
              <w:pStyle w:val="TAL"/>
              <w:rPr>
                <w:sz w:val="16"/>
                <w:szCs w:val="16"/>
                <w:lang w:eastAsia="en-US"/>
              </w:rPr>
            </w:pPr>
            <w:r w:rsidRPr="00A564B4">
              <w:rPr>
                <w:sz w:val="16"/>
                <w:szCs w:val="16"/>
                <w:lang w:eastAsia="en-US"/>
              </w:rPr>
              <w:t>Addition of CA_1A-20A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D7029E"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8C440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DC83B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CE1CCC"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3A13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D86E9" w14:textId="77777777" w:rsidR="00081D7B" w:rsidRPr="00A564B4" w:rsidRDefault="00081D7B" w:rsidP="00600F51">
            <w:pPr>
              <w:pStyle w:val="TAL"/>
              <w:rPr>
                <w:sz w:val="16"/>
                <w:szCs w:val="16"/>
                <w:lang w:eastAsia="en-US"/>
              </w:rPr>
            </w:pPr>
            <w:r w:rsidRPr="00A564B4">
              <w:rPr>
                <w:sz w:val="16"/>
                <w:szCs w:val="16"/>
                <w:lang w:eastAsia="en-US"/>
              </w:rPr>
              <w:t>R5-150546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D8C1D" w14:textId="77777777" w:rsidR="00081D7B" w:rsidRPr="00A564B4" w:rsidRDefault="00081D7B" w:rsidP="00600F51">
            <w:pPr>
              <w:pStyle w:val="TAL"/>
              <w:rPr>
                <w:sz w:val="16"/>
                <w:szCs w:val="16"/>
                <w:lang w:eastAsia="en-US"/>
              </w:rPr>
            </w:pPr>
            <w:r w:rsidRPr="00A564B4">
              <w:rPr>
                <w:sz w:val="16"/>
                <w:szCs w:val="16"/>
                <w:lang w:eastAsia="en-US"/>
              </w:rPr>
              <w:t>0227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24E49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6152B6" w14:textId="77777777" w:rsidR="00081D7B" w:rsidRPr="00A564B4" w:rsidRDefault="00081D7B" w:rsidP="00600F51">
            <w:pPr>
              <w:pStyle w:val="TAL"/>
              <w:rPr>
                <w:sz w:val="16"/>
                <w:szCs w:val="16"/>
                <w:lang w:eastAsia="en-US"/>
              </w:rPr>
            </w:pPr>
            <w:r w:rsidRPr="00A564B4">
              <w:rPr>
                <w:sz w:val="16"/>
                <w:szCs w:val="16"/>
                <w:lang w:eastAsia="en-US"/>
              </w:rPr>
              <w:t>Addition of 2A-12A and 5A-13A 2DL Interband CA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E743"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EAB25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6C6D3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92EE1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C49970"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3F1044" w14:textId="77777777" w:rsidR="00081D7B" w:rsidRPr="00A564B4" w:rsidRDefault="00081D7B" w:rsidP="00600F51">
            <w:pPr>
              <w:pStyle w:val="TAL"/>
              <w:rPr>
                <w:sz w:val="16"/>
                <w:szCs w:val="16"/>
                <w:lang w:eastAsia="en-US"/>
              </w:rPr>
            </w:pPr>
            <w:r w:rsidRPr="00A564B4">
              <w:rPr>
                <w:sz w:val="16"/>
                <w:szCs w:val="16"/>
                <w:lang w:eastAsia="en-US"/>
              </w:rPr>
              <w:t>R5-150558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5FCB7B" w14:textId="77777777" w:rsidR="00081D7B" w:rsidRPr="00A564B4" w:rsidRDefault="00081D7B" w:rsidP="00600F51">
            <w:pPr>
              <w:pStyle w:val="TAL"/>
              <w:rPr>
                <w:sz w:val="16"/>
                <w:szCs w:val="16"/>
                <w:lang w:eastAsia="en-US"/>
              </w:rPr>
            </w:pPr>
            <w:r w:rsidRPr="00A564B4">
              <w:rPr>
                <w:sz w:val="16"/>
                <w:szCs w:val="16"/>
                <w:lang w:eastAsia="en-US"/>
              </w:rPr>
              <w:t>0228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E12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B9EFE" w14:textId="77777777" w:rsidR="00081D7B" w:rsidRPr="00A564B4" w:rsidRDefault="00081D7B" w:rsidP="00600F51">
            <w:pPr>
              <w:pStyle w:val="TAL"/>
              <w:rPr>
                <w:sz w:val="16"/>
                <w:szCs w:val="16"/>
                <w:lang w:eastAsia="en-US"/>
              </w:rPr>
            </w:pPr>
            <w:r w:rsidRPr="00A564B4">
              <w:rPr>
                <w:sz w:val="16"/>
                <w:szCs w:val="16"/>
                <w:lang w:eastAsia="en-US"/>
              </w:rPr>
              <w:t>Applicability conditions added to TCs 9.1.12.x and 9.2.11.x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6F1F9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1A8E0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074C0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AC70C7"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F3A45"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1B107A" w14:textId="77777777" w:rsidR="00081D7B" w:rsidRPr="00A564B4" w:rsidRDefault="00081D7B" w:rsidP="00600F51">
            <w:pPr>
              <w:pStyle w:val="TAL"/>
              <w:rPr>
                <w:sz w:val="16"/>
                <w:szCs w:val="16"/>
                <w:lang w:eastAsia="en-US"/>
              </w:rPr>
            </w:pPr>
            <w:r w:rsidRPr="00A564B4">
              <w:rPr>
                <w:sz w:val="16"/>
                <w:szCs w:val="16"/>
                <w:lang w:eastAsia="en-US"/>
              </w:rPr>
              <w:t>R5-150564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5406FD" w14:textId="77777777" w:rsidR="00081D7B" w:rsidRPr="00A564B4" w:rsidRDefault="00081D7B" w:rsidP="00600F51">
            <w:pPr>
              <w:pStyle w:val="TAL"/>
              <w:rPr>
                <w:sz w:val="16"/>
                <w:szCs w:val="16"/>
                <w:lang w:eastAsia="en-US"/>
              </w:rPr>
            </w:pPr>
            <w:r w:rsidRPr="00A564B4">
              <w:rPr>
                <w:sz w:val="16"/>
                <w:szCs w:val="16"/>
                <w:lang w:eastAsia="en-US"/>
              </w:rPr>
              <w:t>0229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9CFC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6D18A" w14:textId="77777777" w:rsidR="00081D7B" w:rsidRPr="00A564B4" w:rsidRDefault="00081D7B" w:rsidP="00600F51">
            <w:pPr>
              <w:pStyle w:val="TAL"/>
              <w:rPr>
                <w:sz w:val="16"/>
                <w:szCs w:val="16"/>
                <w:lang w:eastAsia="en-US"/>
              </w:rPr>
            </w:pPr>
            <w:r w:rsidRPr="00A564B4">
              <w:rPr>
                <w:sz w:val="16"/>
                <w:szCs w:val="16"/>
                <w:lang w:eastAsia="en-US"/>
              </w:rPr>
              <w:t>Addition of CA_2A-2A-13A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F180A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E1B1F4"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CFAB29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08ABE9"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7EE3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39EB3A" w14:textId="77777777" w:rsidR="00081D7B" w:rsidRPr="00A564B4" w:rsidRDefault="00081D7B" w:rsidP="00600F51">
            <w:pPr>
              <w:pStyle w:val="TAL"/>
              <w:rPr>
                <w:sz w:val="16"/>
                <w:szCs w:val="16"/>
                <w:lang w:eastAsia="en-US"/>
              </w:rPr>
            </w:pPr>
            <w:r w:rsidRPr="00A564B4">
              <w:rPr>
                <w:sz w:val="16"/>
                <w:szCs w:val="16"/>
                <w:lang w:eastAsia="en-US"/>
              </w:rPr>
              <w:t>R5-150805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1DB9A" w14:textId="77777777" w:rsidR="00081D7B" w:rsidRPr="00A564B4" w:rsidRDefault="00081D7B" w:rsidP="00600F51">
            <w:pPr>
              <w:pStyle w:val="TAL"/>
              <w:rPr>
                <w:sz w:val="16"/>
                <w:szCs w:val="16"/>
                <w:lang w:eastAsia="en-US"/>
              </w:rPr>
            </w:pPr>
            <w:r w:rsidRPr="00A564B4">
              <w:rPr>
                <w:sz w:val="16"/>
                <w:szCs w:val="16"/>
                <w:lang w:eastAsia="en-US"/>
              </w:rPr>
              <w:t>0230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525A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5438B3"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0FFE6C"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A0557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8B9CF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A1D27F"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154034"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4D04A7" w14:textId="77777777" w:rsidR="00081D7B" w:rsidRPr="00A564B4" w:rsidRDefault="00081D7B" w:rsidP="00600F51">
            <w:pPr>
              <w:pStyle w:val="TAL"/>
              <w:rPr>
                <w:sz w:val="16"/>
                <w:szCs w:val="16"/>
                <w:lang w:eastAsia="en-US"/>
              </w:rPr>
            </w:pPr>
            <w:r w:rsidRPr="00A564B4">
              <w:rPr>
                <w:sz w:val="16"/>
                <w:szCs w:val="16"/>
                <w:lang w:eastAsia="en-US"/>
              </w:rPr>
              <w:t>R5-150830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B83496" w14:textId="77777777" w:rsidR="00081D7B" w:rsidRPr="00A564B4" w:rsidRDefault="00081D7B" w:rsidP="00600F51">
            <w:pPr>
              <w:pStyle w:val="TAL"/>
              <w:rPr>
                <w:sz w:val="16"/>
                <w:szCs w:val="16"/>
                <w:lang w:eastAsia="en-US"/>
              </w:rPr>
            </w:pPr>
            <w:r w:rsidRPr="00A564B4">
              <w:rPr>
                <w:sz w:val="16"/>
                <w:szCs w:val="16"/>
                <w:lang w:eastAsia="en-US"/>
              </w:rPr>
              <w:t>0231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C647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C4AB85" w14:textId="77777777" w:rsidR="00081D7B" w:rsidRPr="00A564B4" w:rsidRDefault="00081D7B" w:rsidP="00600F51">
            <w:pPr>
              <w:pStyle w:val="TAL"/>
              <w:rPr>
                <w:sz w:val="16"/>
                <w:szCs w:val="16"/>
                <w:lang w:eastAsia="en-US"/>
              </w:rPr>
            </w:pPr>
            <w:r w:rsidRPr="00A564B4">
              <w:rPr>
                <w:sz w:val="16"/>
                <w:szCs w:val="16"/>
                <w:lang w:eastAsia="en-US"/>
              </w:rPr>
              <w:t>Addition of CA_2-30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F4FBD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6E179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479B8B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11E13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AA06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84E95" w14:textId="77777777" w:rsidR="00081D7B" w:rsidRPr="00A564B4" w:rsidRDefault="00081D7B" w:rsidP="00600F51">
            <w:pPr>
              <w:pStyle w:val="TAL"/>
              <w:rPr>
                <w:sz w:val="16"/>
                <w:szCs w:val="16"/>
                <w:lang w:eastAsia="en-US"/>
              </w:rPr>
            </w:pPr>
            <w:r w:rsidRPr="00A564B4">
              <w:rPr>
                <w:sz w:val="16"/>
                <w:szCs w:val="16"/>
                <w:lang w:eastAsia="en-US"/>
              </w:rPr>
              <w:t>R5-150831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1B88B1" w14:textId="77777777" w:rsidR="00081D7B" w:rsidRPr="00A564B4" w:rsidRDefault="00081D7B" w:rsidP="00600F51">
            <w:pPr>
              <w:pStyle w:val="TAL"/>
              <w:rPr>
                <w:sz w:val="16"/>
                <w:szCs w:val="16"/>
                <w:lang w:eastAsia="en-US"/>
              </w:rPr>
            </w:pPr>
            <w:r w:rsidRPr="00A564B4">
              <w:rPr>
                <w:sz w:val="16"/>
                <w:szCs w:val="16"/>
                <w:lang w:eastAsia="en-US"/>
              </w:rPr>
              <w:t>0232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57AA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3951B5" w14:textId="77777777" w:rsidR="00081D7B" w:rsidRPr="00A564B4" w:rsidRDefault="00081D7B" w:rsidP="00600F51">
            <w:pPr>
              <w:pStyle w:val="TAL"/>
              <w:rPr>
                <w:sz w:val="16"/>
                <w:szCs w:val="16"/>
                <w:lang w:eastAsia="en-US"/>
              </w:rPr>
            </w:pPr>
            <w:r w:rsidRPr="00A564B4">
              <w:rPr>
                <w:sz w:val="16"/>
                <w:szCs w:val="16"/>
                <w:lang w:eastAsia="en-US"/>
              </w:rPr>
              <w:t>Addition of CA_4-30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004C3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D46B"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69225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AFB532"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C716E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C690A8" w14:textId="77777777" w:rsidR="00081D7B" w:rsidRPr="00A564B4" w:rsidRDefault="00081D7B" w:rsidP="00600F51">
            <w:pPr>
              <w:pStyle w:val="TAL"/>
              <w:rPr>
                <w:sz w:val="16"/>
                <w:szCs w:val="16"/>
                <w:lang w:eastAsia="en-US"/>
              </w:rPr>
            </w:pPr>
            <w:r w:rsidRPr="00A564B4">
              <w:rPr>
                <w:sz w:val="16"/>
                <w:szCs w:val="16"/>
                <w:lang w:eastAsia="en-US"/>
              </w:rPr>
              <w:t>R5-150832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A856E0" w14:textId="77777777" w:rsidR="00081D7B" w:rsidRPr="00A564B4" w:rsidRDefault="00081D7B" w:rsidP="00600F51">
            <w:pPr>
              <w:pStyle w:val="TAL"/>
              <w:rPr>
                <w:sz w:val="16"/>
                <w:szCs w:val="16"/>
                <w:lang w:eastAsia="en-US"/>
              </w:rPr>
            </w:pPr>
            <w:r w:rsidRPr="00A564B4">
              <w:rPr>
                <w:sz w:val="16"/>
                <w:szCs w:val="16"/>
                <w:lang w:eastAsia="en-US"/>
              </w:rPr>
              <w:t>0233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97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8464F7" w14:textId="77777777" w:rsidR="00081D7B" w:rsidRPr="00A564B4" w:rsidRDefault="00081D7B" w:rsidP="00600F51">
            <w:pPr>
              <w:pStyle w:val="TAL"/>
              <w:rPr>
                <w:sz w:val="16"/>
                <w:szCs w:val="16"/>
                <w:lang w:eastAsia="en-US"/>
              </w:rPr>
            </w:pPr>
            <w:r w:rsidRPr="00A564B4">
              <w:rPr>
                <w:sz w:val="16"/>
                <w:szCs w:val="16"/>
                <w:lang w:eastAsia="en-US"/>
              </w:rPr>
              <w:t>Addition of CA_5-30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2225F5"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16F3C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260972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B3B40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E1E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BC8EAD" w14:textId="77777777" w:rsidR="00081D7B" w:rsidRPr="00A564B4" w:rsidRDefault="00081D7B" w:rsidP="00600F51">
            <w:pPr>
              <w:pStyle w:val="TAL"/>
              <w:rPr>
                <w:sz w:val="16"/>
                <w:szCs w:val="16"/>
                <w:lang w:eastAsia="en-US"/>
              </w:rPr>
            </w:pPr>
            <w:r w:rsidRPr="00A564B4">
              <w:rPr>
                <w:sz w:val="16"/>
                <w:szCs w:val="16"/>
                <w:lang w:eastAsia="en-US"/>
              </w:rPr>
              <w:t>R5-150858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BA2790" w14:textId="77777777" w:rsidR="00081D7B" w:rsidRPr="00A564B4" w:rsidRDefault="00081D7B" w:rsidP="00600F51">
            <w:pPr>
              <w:pStyle w:val="TAL"/>
              <w:rPr>
                <w:sz w:val="16"/>
                <w:szCs w:val="16"/>
                <w:lang w:eastAsia="en-US"/>
              </w:rPr>
            </w:pPr>
            <w:r w:rsidRPr="00A564B4">
              <w:rPr>
                <w:sz w:val="16"/>
                <w:szCs w:val="16"/>
                <w:lang w:eastAsia="en-US"/>
              </w:rPr>
              <w:t>0234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8C994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E1FE94"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CoMP - TCs being split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06B4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051D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CD4FE6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9351D0"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B67D91"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FBF7D3" w14:textId="77777777" w:rsidR="00081D7B" w:rsidRPr="00A564B4" w:rsidRDefault="00081D7B" w:rsidP="00600F51">
            <w:pPr>
              <w:pStyle w:val="TAL"/>
              <w:rPr>
                <w:sz w:val="16"/>
                <w:szCs w:val="16"/>
                <w:lang w:eastAsia="en-US"/>
              </w:rPr>
            </w:pPr>
            <w:r w:rsidRPr="00A564B4">
              <w:rPr>
                <w:sz w:val="16"/>
                <w:szCs w:val="16"/>
                <w:lang w:eastAsia="en-US"/>
              </w:rPr>
              <w:t>R5-150872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5F0C74" w14:textId="77777777" w:rsidR="00081D7B" w:rsidRPr="00A564B4" w:rsidRDefault="00081D7B" w:rsidP="00600F51">
            <w:pPr>
              <w:pStyle w:val="TAL"/>
              <w:rPr>
                <w:sz w:val="16"/>
                <w:szCs w:val="16"/>
                <w:lang w:eastAsia="en-US"/>
              </w:rPr>
            </w:pPr>
            <w:r w:rsidRPr="00A564B4">
              <w:rPr>
                <w:sz w:val="16"/>
                <w:szCs w:val="16"/>
                <w:lang w:eastAsia="en-US"/>
              </w:rPr>
              <w:t>0235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6D9D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4C7FC6" w14:textId="77777777" w:rsidR="00081D7B" w:rsidRPr="00A564B4" w:rsidRDefault="00081D7B" w:rsidP="00600F51">
            <w:pPr>
              <w:pStyle w:val="TAL"/>
              <w:rPr>
                <w:sz w:val="16"/>
                <w:szCs w:val="16"/>
                <w:lang w:eastAsia="en-US"/>
              </w:rPr>
            </w:pPr>
            <w:r w:rsidRPr="00A564B4">
              <w:rPr>
                <w:sz w:val="16"/>
                <w:szCs w:val="16"/>
                <w:lang w:eastAsia="en-US"/>
              </w:rPr>
              <w:t>Addition of applicability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E736B"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EBB5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97EBA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305F14"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BC5BC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AC9FF" w14:textId="77777777" w:rsidR="00081D7B" w:rsidRPr="00A564B4" w:rsidRDefault="00081D7B" w:rsidP="00600F51">
            <w:pPr>
              <w:pStyle w:val="TAL"/>
              <w:rPr>
                <w:sz w:val="16"/>
                <w:szCs w:val="16"/>
                <w:lang w:eastAsia="en-US"/>
              </w:rPr>
            </w:pPr>
            <w:r w:rsidRPr="00A564B4">
              <w:rPr>
                <w:sz w:val="16"/>
                <w:szCs w:val="16"/>
                <w:lang w:eastAsia="en-US"/>
              </w:rPr>
              <w:t>R5-150876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425AA" w14:textId="77777777" w:rsidR="00081D7B" w:rsidRPr="00A564B4" w:rsidRDefault="00081D7B" w:rsidP="00600F51">
            <w:pPr>
              <w:pStyle w:val="TAL"/>
              <w:rPr>
                <w:sz w:val="16"/>
                <w:szCs w:val="16"/>
                <w:lang w:eastAsia="en-US"/>
              </w:rPr>
            </w:pPr>
            <w:r w:rsidRPr="00A564B4">
              <w:rPr>
                <w:sz w:val="16"/>
                <w:szCs w:val="16"/>
                <w:lang w:eastAsia="en-US"/>
              </w:rPr>
              <w:t>0236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E59F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16B3EC" w14:textId="77777777" w:rsidR="00081D7B" w:rsidRPr="00A564B4" w:rsidRDefault="00081D7B" w:rsidP="00600F51">
            <w:pPr>
              <w:pStyle w:val="TAL"/>
              <w:rPr>
                <w:sz w:val="16"/>
                <w:szCs w:val="16"/>
                <w:lang w:eastAsia="en-US"/>
              </w:rPr>
            </w:pPr>
            <w:r w:rsidRPr="00A564B4">
              <w:rPr>
                <w:sz w:val="16"/>
                <w:szCs w:val="16"/>
                <w:lang w:eastAsia="en-US"/>
              </w:rPr>
              <w:t>Addition of applicability for CA_39C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010CAD"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4FF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434A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B6A56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F53DF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56C77A" w14:textId="77777777" w:rsidR="00081D7B" w:rsidRPr="00A564B4" w:rsidRDefault="00081D7B" w:rsidP="00600F51">
            <w:pPr>
              <w:pStyle w:val="TAL"/>
              <w:rPr>
                <w:sz w:val="16"/>
                <w:szCs w:val="16"/>
                <w:lang w:eastAsia="en-US"/>
              </w:rPr>
            </w:pPr>
            <w:r w:rsidRPr="00A564B4">
              <w:rPr>
                <w:sz w:val="16"/>
                <w:szCs w:val="16"/>
                <w:lang w:eastAsia="en-US"/>
              </w:rPr>
              <w:t>R5-150882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F8D9A" w14:textId="77777777" w:rsidR="00081D7B" w:rsidRPr="00A564B4" w:rsidRDefault="00081D7B" w:rsidP="00600F51">
            <w:pPr>
              <w:pStyle w:val="TAL"/>
              <w:rPr>
                <w:sz w:val="16"/>
                <w:szCs w:val="16"/>
                <w:lang w:eastAsia="en-US"/>
              </w:rPr>
            </w:pPr>
            <w:r w:rsidRPr="00A564B4">
              <w:rPr>
                <w:sz w:val="16"/>
                <w:szCs w:val="16"/>
                <w:lang w:eastAsia="en-US"/>
              </w:rPr>
              <w:t>0238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5837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58A1B9"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20MHz+10MHz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410D3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A432F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1C91BD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8C0421"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874FE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127DE3" w14:textId="77777777" w:rsidR="00081D7B" w:rsidRPr="00A564B4" w:rsidRDefault="00081D7B" w:rsidP="00600F51">
            <w:pPr>
              <w:pStyle w:val="TAL"/>
              <w:rPr>
                <w:sz w:val="16"/>
                <w:szCs w:val="16"/>
                <w:lang w:eastAsia="en-US"/>
              </w:rPr>
            </w:pPr>
            <w:r w:rsidRPr="00A564B4">
              <w:rPr>
                <w:sz w:val="16"/>
                <w:szCs w:val="16"/>
                <w:lang w:eastAsia="en-US"/>
              </w:rPr>
              <w:t>R5-150883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741CE5" w14:textId="77777777" w:rsidR="00081D7B" w:rsidRPr="00A564B4" w:rsidRDefault="00081D7B" w:rsidP="00600F51">
            <w:pPr>
              <w:pStyle w:val="TAL"/>
              <w:rPr>
                <w:sz w:val="16"/>
                <w:szCs w:val="16"/>
                <w:lang w:eastAsia="en-US"/>
              </w:rPr>
            </w:pPr>
            <w:r w:rsidRPr="00A564B4">
              <w:rPr>
                <w:sz w:val="16"/>
                <w:szCs w:val="16"/>
                <w:lang w:eastAsia="en-US"/>
              </w:rPr>
              <w:t>0239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8556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90100"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B83D6F"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9C6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306083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0ED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739D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759DD2" w14:textId="77777777" w:rsidR="00081D7B" w:rsidRPr="00A564B4" w:rsidRDefault="00081D7B" w:rsidP="00600F51">
            <w:pPr>
              <w:pStyle w:val="TAL"/>
              <w:rPr>
                <w:sz w:val="16"/>
                <w:szCs w:val="16"/>
                <w:lang w:eastAsia="en-US"/>
              </w:rPr>
            </w:pPr>
            <w:r w:rsidRPr="00A564B4">
              <w:rPr>
                <w:sz w:val="16"/>
                <w:szCs w:val="16"/>
                <w:lang w:eastAsia="en-US"/>
              </w:rPr>
              <w:t>R5-150904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3420D6" w14:textId="77777777" w:rsidR="00081D7B" w:rsidRPr="00A564B4" w:rsidRDefault="00081D7B" w:rsidP="00600F51">
            <w:pPr>
              <w:pStyle w:val="TAL"/>
              <w:rPr>
                <w:sz w:val="16"/>
                <w:szCs w:val="16"/>
                <w:lang w:eastAsia="en-US"/>
              </w:rPr>
            </w:pPr>
            <w:r w:rsidRPr="00A564B4">
              <w:rPr>
                <w:sz w:val="16"/>
                <w:szCs w:val="16"/>
                <w:lang w:eastAsia="en-US"/>
              </w:rPr>
              <w:t>0240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DC77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D8B34F" w14:textId="77777777" w:rsidR="00081D7B" w:rsidRPr="00A564B4" w:rsidRDefault="00081D7B" w:rsidP="00600F51">
            <w:pPr>
              <w:pStyle w:val="TAL"/>
              <w:rPr>
                <w:sz w:val="16"/>
                <w:szCs w:val="16"/>
                <w:lang w:eastAsia="en-US"/>
              </w:rPr>
            </w:pPr>
            <w:r w:rsidRPr="00A564B4">
              <w:rPr>
                <w:sz w:val="16"/>
                <w:szCs w:val="16"/>
                <w:lang w:eastAsia="en-US"/>
              </w:rPr>
              <w:t>Addition of a new table for Supported CA configurations for Inter-band CA (three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63D9B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3BFE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36FE41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76E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19CD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0A3C79" w14:textId="77777777" w:rsidR="00081D7B" w:rsidRPr="00A564B4" w:rsidRDefault="00081D7B" w:rsidP="00600F51">
            <w:pPr>
              <w:pStyle w:val="TAL"/>
              <w:rPr>
                <w:sz w:val="16"/>
                <w:szCs w:val="16"/>
                <w:lang w:eastAsia="en-US"/>
              </w:rPr>
            </w:pPr>
            <w:r w:rsidRPr="00A564B4">
              <w:rPr>
                <w:sz w:val="16"/>
                <w:szCs w:val="16"/>
                <w:lang w:eastAsia="en-US"/>
              </w:rPr>
              <w:t>R5-150914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E9E0F" w14:textId="77777777" w:rsidR="00081D7B" w:rsidRPr="00A564B4" w:rsidRDefault="00081D7B" w:rsidP="00600F51">
            <w:pPr>
              <w:pStyle w:val="TAL"/>
              <w:rPr>
                <w:sz w:val="16"/>
                <w:szCs w:val="16"/>
                <w:lang w:eastAsia="en-US"/>
              </w:rPr>
            </w:pPr>
            <w:r w:rsidRPr="00A564B4">
              <w:rPr>
                <w:sz w:val="16"/>
                <w:szCs w:val="16"/>
                <w:lang w:eastAsia="en-US"/>
              </w:rPr>
              <w:t>0241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C29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0A306" w14:textId="77777777" w:rsidR="00081D7B" w:rsidRPr="00A564B4" w:rsidRDefault="00081D7B" w:rsidP="00600F51">
            <w:pPr>
              <w:pStyle w:val="TAL"/>
              <w:rPr>
                <w:sz w:val="16"/>
                <w:szCs w:val="16"/>
                <w:lang w:eastAsia="en-US"/>
              </w:rPr>
            </w:pPr>
            <w:r w:rsidRPr="00A564B4">
              <w:rPr>
                <w:sz w:val="16"/>
                <w:szCs w:val="16"/>
                <w:lang w:eastAsia="en-US"/>
              </w:rPr>
              <w:t>Addition of applicability for Multi-Cluster PUSCH with One Uplink Carrier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AE19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D3179"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B7DA7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8D5CB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A613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E19165" w14:textId="77777777" w:rsidR="00081D7B" w:rsidRPr="00A564B4" w:rsidRDefault="00081D7B" w:rsidP="00600F51">
            <w:pPr>
              <w:pStyle w:val="TAL"/>
              <w:rPr>
                <w:sz w:val="16"/>
                <w:szCs w:val="16"/>
                <w:lang w:eastAsia="en-US"/>
              </w:rPr>
            </w:pPr>
            <w:r w:rsidRPr="00A564B4">
              <w:rPr>
                <w:sz w:val="16"/>
                <w:szCs w:val="16"/>
                <w:lang w:eastAsia="en-US"/>
              </w:rPr>
              <w:t>R5-150923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938B90" w14:textId="77777777" w:rsidR="00081D7B" w:rsidRPr="00A564B4" w:rsidRDefault="00081D7B" w:rsidP="00600F51">
            <w:pPr>
              <w:pStyle w:val="TAL"/>
              <w:rPr>
                <w:sz w:val="16"/>
                <w:szCs w:val="16"/>
                <w:lang w:eastAsia="en-US"/>
              </w:rPr>
            </w:pPr>
            <w:r w:rsidRPr="00A564B4">
              <w:rPr>
                <w:sz w:val="16"/>
                <w:szCs w:val="16"/>
                <w:lang w:eastAsia="en-US"/>
              </w:rPr>
              <w:t>0242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DCB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09C63" w14:textId="77777777" w:rsidR="00081D7B" w:rsidRPr="00A564B4" w:rsidRDefault="00081D7B" w:rsidP="00600F51">
            <w:pPr>
              <w:pStyle w:val="TAL"/>
              <w:rPr>
                <w:sz w:val="16"/>
                <w:szCs w:val="16"/>
                <w:lang w:eastAsia="en-US"/>
              </w:rPr>
            </w:pPr>
            <w:r w:rsidRPr="00A564B4">
              <w:rPr>
                <w:sz w:val="16"/>
                <w:szCs w:val="16"/>
                <w:lang w:eastAsia="en-US"/>
              </w:rPr>
              <w:t>CA demod test case variants merge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5C7A3A"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C9CB0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9A752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8528F2"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80B3D6"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80167A" w14:textId="77777777" w:rsidR="00081D7B" w:rsidRPr="00A564B4" w:rsidRDefault="00081D7B" w:rsidP="00600F51">
            <w:pPr>
              <w:pStyle w:val="TAL"/>
              <w:rPr>
                <w:sz w:val="16"/>
                <w:szCs w:val="16"/>
                <w:lang w:eastAsia="en-US"/>
              </w:rPr>
            </w:pPr>
            <w:r w:rsidRPr="00A564B4">
              <w:rPr>
                <w:sz w:val="16"/>
                <w:szCs w:val="16"/>
                <w:lang w:eastAsia="en-US"/>
              </w:rPr>
              <w:t>R5-151156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EAF1DA" w14:textId="77777777" w:rsidR="00081D7B" w:rsidRPr="00A564B4" w:rsidRDefault="00081D7B" w:rsidP="00600F51">
            <w:pPr>
              <w:pStyle w:val="TAL"/>
              <w:rPr>
                <w:sz w:val="16"/>
                <w:szCs w:val="16"/>
                <w:lang w:eastAsia="en-US"/>
              </w:rPr>
            </w:pPr>
            <w:r w:rsidRPr="00A564B4">
              <w:rPr>
                <w:sz w:val="16"/>
                <w:szCs w:val="16"/>
                <w:lang w:eastAsia="en-US"/>
              </w:rPr>
              <w:t>0245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D2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CA71A3"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RRM test case 5.3.5 and 5.3.6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76471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22521"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B91EF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1F9CC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F054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AD727" w14:textId="77777777" w:rsidR="00081D7B" w:rsidRPr="00A564B4" w:rsidRDefault="00081D7B" w:rsidP="00600F51">
            <w:pPr>
              <w:pStyle w:val="TAL"/>
              <w:rPr>
                <w:sz w:val="16"/>
                <w:szCs w:val="16"/>
                <w:lang w:eastAsia="en-US"/>
              </w:rPr>
            </w:pPr>
            <w:r w:rsidRPr="00A564B4">
              <w:rPr>
                <w:sz w:val="16"/>
                <w:szCs w:val="16"/>
                <w:lang w:eastAsia="en-US"/>
              </w:rPr>
              <w:t>R5-151164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ECC2E5" w14:textId="77777777" w:rsidR="00081D7B" w:rsidRPr="00A564B4" w:rsidRDefault="00081D7B" w:rsidP="00600F51">
            <w:pPr>
              <w:pStyle w:val="TAL"/>
              <w:rPr>
                <w:sz w:val="16"/>
                <w:szCs w:val="16"/>
                <w:lang w:eastAsia="en-US"/>
              </w:rPr>
            </w:pPr>
            <w:r w:rsidRPr="00A564B4">
              <w:rPr>
                <w:sz w:val="16"/>
                <w:szCs w:val="16"/>
                <w:lang w:eastAsia="en-US"/>
              </w:rPr>
              <w:t>0246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FD88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2635" w14:textId="77777777" w:rsidR="00081D7B" w:rsidRPr="00A564B4" w:rsidRDefault="00081D7B" w:rsidP="00600F51">
            <w:pPr>
              <w:pStyle w:val="TAL"/>
              <w:rPr>
                <w:sz w:val="16"/>
                <w:szCs w:val="16"/>
                <w:lang w:eastAsia="en-US"/>
              </w:rPr>
            </w:pPr>
            <w:r w:rsidRPr="00A564B4">
              <w:rPr>
                <w:sz w:val="16"/>
                <w:szCs w:val="16"/>
                <w:lang w:eastAsia="en-US"/>
              </w:rPr>
              <w:t xml:space="preserve">CA RF: Correction to condition description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5E8144"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1E885"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8712D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9D5897"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5C6C1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ABF3B8" w14:textId="77777777" w:rsidR="00081D7B" w:rsidRPr="00A564B4" w:rsidRDefault="00081D7B" w:rsidP="00600F51">
            <w:pPr>
              <w:pStyle w:val="TAL"/>
              <w:rPr>
                <w:sz w:val="16"/>
                <w:szCs w:val="16"/>
                <w:lang w:eastAsia="en-US"/>
              </w:rPr>
            </w:pPr>
            <w:r w:rsidRPr="00A564B4">
              <w:rPr>
                <w:sz w:val="16"/>
                <w:szCs w:val="16"/>
                <w:lang w:eastAsia="en-US"/>
              </w:rPr>
              <w:t>R5-151461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B19E41" w14:textId="77777777" w:rsidR="00081D7B" w:rsidRPr="00A564B4" w:rsidRDefault="00081D7B" w:rsidP="00600F51">
            <w:pPr>
              <w:pStyle w:val="TAL"/>
              <w:rPr>
                <w:sz w:val="16"/>
                <w:szCs w:val="16"/>
                <w:lang w:eastAsia="en-US"/>
              </w:rPr>
            </w:pPr>
            <w:r w:rsidRPr="00A564B4">
              <w:rPr>
                <w:sz w:val="16"/>
                <w:szCs w:val="16"/>
                <w:lang w:eastAsia="en-US"/>
              </w:rPr>
              <w:t>0261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10F7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E9878D" w14:textId="77777777" w:rsidR="00081D7B" w:rsidRPr="00A564B4" w:rsidRDefault="00081D7B" w:rsidP="00600F51">
            <w:pPr>
              <w:pStyle w:val="TAL"/>
              <w:rPr>
                <w:sz w:val="16"/>
                <w:szCs w:val="16"/>
                <w:lang w:eastAsia="en-US"/>
              </w:rPr>
            </w:pPr>
            <w:r w:rsidRPr="00A564B4">
              <w:rPr>
                <w:sz w:val="16"/>
                <w:szCs w:val="16"/>
                <w:lang w:eastAsia="en-US"/>
              </w:rPr>
              <w:t>Updates to 36.521-2 regarding merging of 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01DC0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2CE0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E14C2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EAF80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3A25A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C30382" w14:textId="77777777" w:rsidR="00081D7B" w:rsidRPr="00A564B4" w:rsidRDefault="00081D7B" w:rsidP="00600F51">
            <w:pPr>
              <w:pStyle w:val="TAL"/>
              <w:rPr>
                <w:sz w:val="16"/>
                <w:szCs w:val="16"/>
                <w:lang w:eastAsia="en-US"/>
              </w:rPr>
            </w:pPr>
            <w:r w:rsidRPr="00A564B4">
              <w:rPr>
                <w:sz w:val="16"/>
                <w:szCs w:val="16"/>
                <w:lang w:eastAsia="en-US"/>
              </w:rPr>
              <w:t>R5-151463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6A60AE" w14:textId="77777777" w:rsidR="00081D7B" w:rsidRPr="00A564B4" w:rsidRDefault="00081D7B" w:rsidP="00600F51">
            <w:pPr>
              <w:pStyle w:val="TAL"/>
              <w:rPr>
                <w:sz w:val="16"/>
                <w:szCs w:val="16"/>
                <w:lang w:eastAsia="en-US"/>
              </w:rPr>
            </w:pPr>
            <w:r w:rsidRPr="00A564B4">
              <w:rPr>
                <w:sz w:val="16"/>
                <w:szCs w:val="16"/>
                <w:lang w:eastAsia="en-US"/>
              </w:rPr>
              <w:t>0262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0BAD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C13D7" w14:textId="77777777" w:rsidR="00081D7B" w:rsidRPr="00A564B4" w:rsidRDefault="00081D7B" w:rsidP="00600F51">
            <w:pPr>
              <w:pStyle w:val="TAL"/>
              <w:rPr>
                <w:sz w:val="16"/>
                <w:szCs w:val="16"/>
                <w:lang w:eastAsia="en-US"/>
              </w:rPr>
            </w:pPr>
            <w:r w:rsidRPr="00A564B4">
              <w:rPr>
                <w:sz w:val="16"/>
                <w:szCs w:val="16"/>
                <w:lang w:eastAsia="en-US"/>
              </w:rPr>
              <w:t>Addition of applicability of TD-LTE to UTRA TDD periodic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62011D"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D17F7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EE34F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884E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B5D3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7475A0" w14:textId="77777777" w:rsidR="00081D7B" w:rsidRPr="00A564B4" w:rsidRDefault="00081D7B" w:rsidP="00600F51">
            <w:pPr>
              <w:pStyle w:val="TAL"/>
              <w:rPr>
                <w:sz w:val="16"/>
                <w:szCs w:val="16"/>
                <w:lang w:eastAsia="en-US"/>
              </w:rPr>
            </w:pPr>
            <w:r w:rsidRPr="00A564B4">
              <w:rPr>
                <w:sz w:val="16"/>
                <w:szCs w:val="16"/>
                <w:lang w:eastAsia="en-US"/>
              </w:rPr>
              <w:t>R5-151509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1691F" w14:textId="77777777" w:rsidR="00081D7B" w:rsidRPr="00A564B4" w:rsidRDefault="00081D7B" w:rsidP="00600F51">
            <w:pPr>
              <w:pStyle w:val="TAL"/>
              <w:rPr>
                <w:sz w:val="16"/>
                <w:szCs w:val="16"/>
                <w:lang w:eastAsia="en-US"/>
              </w:rPr>
            </w:pPr>
            <w:r w:rsidRPr="00A564B4">
              <w:rPr>
                <w:sz w:val="16"/>
                <w:szCs w:val="16"/>
                <w:lang w:eastAsia="en-US"/>
              </w:rPr>
              <w:t>0263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BA96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30E265" w14:textId="77777777" w:rsidR="00081D7B" w:rsidRPr="00A564B4" w:rsidRDefault="00081D7B" w:rsidP="00600F51">
            <w:pPr>
              <w:pStyle w:val="TAL"/>
              <w:rPr>
                <w:sz w:val="16"/>
                <w:szCs w:val="16"/>
                <w:lang w:eastAsia="en-US"/>
              </w:rPr>
            </w:pPr>
            <w:r w:rsidRPr="00A564B4">
              <w:rPr>
                <w:sz w:val="16"/>
                <w:szCs w:val="16"/>
                <w:lang w:eastAsia="en-US"/>
              </w:rPr>
              <w:t>Introduction of applicability for test cases 9.6.1.1-A.2 and 9.6.1.2-A.2: FDD/TDD CQI Reporting under AWGN conditions – PUCCH 1-0 (3DL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6A22F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CC5B9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28401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6DEDEA"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D13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E3D333" w14:textId="77777777" w:rsidR="00081D7B" w:rsidRPr="00A564B4" w:rsidRDefault="00081D7B" w:rsidP="00600F51">
            <w:pPr>
              <w:pStyle w:val="TAL"/>
              <w:rPr>
                <w:sz w:val="16"/>
                <w:szCs w:val="16"/>
                <w:lang w:eastAsia="en-US"/>
              </w:rPr>
            </w:pPr>
            <w:r w:rsidRPr="00A564B4">
              <w:rPr>
                <w:sz w:val="16"/>
                <w:szCs w:val="16"/>
                <w:lang w:eastAsia="en-US"/>
              </w:rPr>
              <w:t>R5-151826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A08D1" w14:textId="77777777" w:rsidR="00081D7B" w:rsidRPr="00A564B4" w:rsidRDefault="00081D7B" w:rsidP="00600F51">
            <w:pPr>
              <w:pStyle w:val="TAL"/>
              <w:rPr>
                <w:sz w:val="16"/>
                <w:szCs w:val="16"/>
                <w:lang w:eastAsia="en-US"/>
              </w:rPr>
            </w:pPr>
            <w:r w:rsidRPr="00A564B4">
              <w:rPr>
                <w:sz w:val="16"/>
                <w:szCs w:val="16"/>
                <w:lang w:eastAsia="en-US"/>
              </w:rPr>
              <w:t>0250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A12A19"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8B156" w14:textId="77777777" w:rsidR="00081D7B" w:rsidRPr="00A564B4" w:rsidRDefault="00081D7B" w:rsidP="00600F51">
            <w:pPr>
              <w:pStyle w:val="TAL"/>
              <w:rPr>
                <w:sz w:val="16"/>
                <w:szCs w:val="16"/>
                <w:lang w:eastAsia="en-US"/>
              </w:rPr>
            </w:pPr>
            <w:r w:rsidRPr="00A564B4">
              <w:rPr>
                <w:sz w:val="16"/>
                <w:szCs w:val="16"/>
                <w:lang w:eastAsia="en-US"/>
              </w:rPr>
              <w:t>Addition and 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8092F"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251AD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49EB5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4113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98E46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F9391" w14:textId="77777777" w:rsidR="00081D7B" w:rsidRPr="00A564B4" w:rsidRDefault="00081D7B" w:rsidP="00600F51">
            <w:pPr>
              <w:pStyle w:val="TAL"/>
              <w:rPr>
                <w:sz w:val="16"/>
                <w:szCs w:val="16"/>
                <w:lang w:eastAsia="en-US"/>
              </w:rPr>
            </w:pPr>
            <w:r w:rsidRPr="00A564B4">
              <w:rPr>
                <w:sz w:val="16"/>
                <w:szCs w:val="16"/>
                <w:lang w:eastAsia="en-US"/>
              </w:rPr>
              <w:t>R5-151827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4D1272" w14:textId="77777777" w:rsidR="00081D7B" w:rsidRPr="00A564B4" w:rsidRDefault="00081D7B" w:rsidP="00600F51">
            <w:pPr>
              <w:pStyle w:val="TAL"/>
              <w:rPr>
                <w:sz w:val="16"/>
                <w:szCs w:val="16"/>
                <w:lang w:eastAsia="en-US"/>
              </w:rPr>
            </w:pPr>
            <w:r w:rsidRPr="00A564B4">
              <w:rPr>
                <w:sz w:val="16"/>
                <w:szCs w:val="16"/>
                <w:lang w:eastAsia="en-US"/>
              </w:rPr>
              <w:t>0254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C9610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9D0E0F" w14:textId="77777777" w:rsidR="00081D7B" w:rsidRPr="00A564B4" w:rsidRDefault="00081D7B" w:rsidP="00600F51">
            <w:pPr>
              <w:pStyle w:val="TAL"/>
              <w:rPr>
                <w:sz w:val="16"/>
                <w:szCs w:val="16"/>
                <w:lang w:eastAsia="en-US"/>
              </w:rPr>
            </w:pPr>
            <w:r w:rsidRPr="00A564B4">
              <w:rPr>
                <w:sz w:val="16"/>
                <w:szCs w:val="16"/>
                <w:lang w:eastAsia="en-US"/>
              </w:rPr>
              <w:t>Update applicabilities of merged TDD CA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312EB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A3E8F"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168C4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9ABA79"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F0965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44E0A" w14:textId="77777777" w:rsidR="00081D7B" w:rsidRPr="00A564B4" w:rsidRDefault="00081D7B" w:rsidP="00600F51">
            <w:pPr>
              <w:pStyle w:val="TAL"/>
              <w:rPr>
                <w:sz w:val="16"/>
                <w:szCs w:val="16"/>
                <w:lang w:eastAsia="en-US"/>
              </w:rPr>
            </w:pPr>
            <w:r w:rsidRPr="00A564B4">
              <w:rPr>
                <w:sz w:val="16"/>
                <w:szCs w:val="16"/>
                <w:lang w:eastAsia="en-US"/>
              </w:rPr>
              <w:t>R5-151828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F2A596" w14:textId="77777777" w:rsidR="00081D7B" w:rsidRPr="00A564B4" w:rsidRDefault="00081D7B" w:rsidP="00600F51">
            <w:pPr>
              <w:pStyle w:val="TAL"/>
              <w:rPr>
                <w:sz w:val="16"/>
                <w:szCs w:val="16"/>
                <w:lang w:eastAsia="en-US"/>
              </w:rPr>
            </w:pPr>
            <w:r w:rsidRPr="00A564B4">
              <w:rPr>
                <w:sz w:val="16"/>
                <w:szCs w:val="16"/>
                <w:lang w:eastAsia="en-US"/>
              </w:rPr>
              <w:t>0258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717B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0E50" w14:textId="77777777" w:rsidR="00081D7B" w:rsidRPr="00A564B4" w:rsidRDefault="00081D7B" w:rsidP="00600F51">
            <w:pPr>
              <w:pStyle w:val="TAL"/>
              <w:rPr>
                <w:sz w:val="16"/>
                <w:szCs w:val="16"/>
                <w:lang w:eastAsia="en-US"/>
              </w:rPr>
            </w:pPr>
            <w:r w:rsidRPr="00A564B4">
              <w:rPr>
                <w:sz w:val="16"/>
                <w:szCs w:val="16"/>
                <w:lang w:eastAsia="en-US"/>
              </w:rPr>
              <w:t>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62D633"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032C6"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ECC6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4266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D69BF7C"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3BA36" w14:textId="77777777" w:rsidR="00081D7B" w:rsidRPr="00A564B4" w:rsidRDefault="00081D7B" w:rsidP="00600F51">
            <w:pPr>
              <w:pStyle w:val="TAL"/>
              <w:rPr>
                <w:sz w:val="16"/>
                <w:szCs w:val="16"/>
                <w:lang w:eastAsia="en-US"/>
              </w:rPr>
            </w:pPr>
            <w:r w:rsidRPr="00A564B4">
              <w:rPr>
                <w:sz w:val="16"/>
                <w:szCs w:val="16"/>
                <w:lang w:eastAsia="en-US"/>
              </w:rPr>
              <w:t>R5-151829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6B6C01" w14:textId="77777777" w:rsidR="00081D7B" w:rsidRPr="00A564B4" w:rsidRDefault="00081D7B" w:rsidP="00600F51">
            <w:pPr>
              <w:pStyle w:val="TAL"/>
              <w:rPr>
                <w:sz w:val="16"/>
                <w:szCs w:val="16"/>
                <w:lang w:eastAsia="en-US"/>
              </w:rPr>
            </w:pPr>
            <w:r w:rsidRPr="00A564B4">
              <w:rPr>
                <w:sz w:val="16"/>
                <w:szCs w:val="16"/>
                <w:lang w:eastAsia="en-US"/>
              </w:rPr>
              <w:t>0268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1B39A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7FACF6" w14:textId="77777777" w:rsidR="00081D7B" w:rsidRPr="00A564B4" w:rsidRDefault="00081D7B" w:rsidP="00600F51">
            <w:pPr>
              <w:pStyle w:val="TAL"/>
              <w:rPr>
                <w:sz w:val="16"/>
                <w:szCs w:val="16"/>
                <w:lang w:eastAsia="en-US"/>
              </w:rPr>
            </w:pPr>
            <w:r w:rsidRPr="00A564B4">
              <w:rPr>
                <w:sz w:val="16"/>
                <w:szCs w:val="16"/>
                <w:lang w:eastAsia="en-US"/>
              </w:rPr>
              <w:t>Correction to PICS items referenced in C32b and C33b applicability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B256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761B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CB126C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8BFE5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8A41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B325D" w14:textId="77777777" w:rsidR="00081D7B" w:rsidRPr="00A564B4" w:rsidRDefault="00081D7B" w:rsidP="00600F51">
            <w:pPr>
              <w:pStyle w:val="TAL"/>
              <w:rPr>
                <w:sz w:val="16"/>
                <w:szCs w:val="16"/>
                <w:lang w:eastAsia="en-US"/>
              </w:rPr>
            </w:pPr>
            <w:r w:rsidRPr="00A564B4">
              <w:rPr>
                <w:sz w:val="16"/>
                <w:szCs w:val="16"/>
                <w:lang w:eastAsia="en-US"/>
              </w:rPr>
              <w:t>R5-151892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7DBE0" w14:textId="77777777" w:rsidR="00081D7B" w:rsidRPr="00A564B4" w:rsidRDefault="00081D7B" w:rsidP="00600F51">
            <w:pPr>
              <w:pStyle w:val="TAL"/>
              <w:rPr>
                <w:sz w:val="16"/>
                <w:szCs w:val="16"/>
                <w:lang w:eastAsia="en-US"/>
              </w:rPr>
            </w:pPr>
            <w:r w:rsidRPr="00A564B4">
              <w:rPr>
                <w:sz w:val="16"/>
                <w:szCs w:val="16"/>
                <w:lang w:eastAsia="en-US"/>
              </w:rPr>
              <w:t>0248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7ADBC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4ED629" w14:textId="77777777" w:rsidR="00081D7B" w:rsidRPr="00A564B4" w:rsidRDefault="00081D7B" w:rsidP="00600F51">
            <w:pPr>
              <w:pStyle w:val="TAL"/>
              <w:rPr>
                <w:sz w:val="16"/>
                <w:szCs w:val="16"/>
                <w:lang w:eastAsia="en-US"/>
              </w:rPr>
            </w:pPr>
            <w:r w:rsidRPr="00A564B4">
              <w:rPr>
                <w:sz w:val="16"/>
                <w:szCs w:val="16"/>
                <w:lang w:eastAsia="en-US"/>
              </w:rPr>
              <w:t>Addition of frequency E-UTRA band 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7AAD72"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5CE45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7AB41F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29E1E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CC68E9"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E16E36" w14:textId="77777777" w:rsidR="00081D7B" w:rsidRPr="00A564B4" w:rsidRDefault="00081D7B" w:rsidP="00600F51">
            <w:pPr>
              <w:pStyle w:val="TAL"/>
              <w:rPr>
                <w:sz w:val="16"/>
                <w:szCs w:val="16"/>
                <w:lang w:eastAsia="en-US"/>
              </w:rPr>
            </w:pPr>
            <w:r w:rsidRPr="00A564B4">
              <w:rPr>
                <w:sz w:val="16"/>
                <w:szCs w:val="16"/>
                <w:lang w:eastAsia="en-US"/>
              </w:rPr>
              <w:t>R5-151949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DF6F8" w14:textId="77777777" w:rsidR="00081D7B" w:rsidRPr="00A564B4" w:rsidRDefault="00081D7B" w:rsidP="00600F51">
            <w:pPr>
              <w:pStyle w:val="TAL"/>
              <w:rPr>
                <w:sz w:val="16"/>
                <w:szCs w:val="16"/>
                <w:lang w:eastAsia="en-US"/>
              </w:rPr>
            </w:pPr>
            <w:r w:rsidRPr="00A564B4">
              <w:rPr>
                <w:sz w:val="16"/>
                <w:szCs w:val="16"/>
                <w:lang w:eastAsia="en-US"/>
              </w:rPr>
              <w:t>0259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084A6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B481B" w14:textId="77777777" w:rsidR="00081D7B" w:rsidRPr="00A564B4" w:rsidRDefault="00081D7B" w:rsidP="00600F51">
            <w:pPr>
              <w:pStyle w:val="TAL"/>
              <w:rPr>
                <w:sz w:val="16"/>
                <w:szCs w:val="16"/>
                <w:lang w:eastAsia="en-US"/>
              </w:rPr>
            </w:pPr>
            <w:r w:rsidRPr="00A564B4">
              <w:rPr>
                <w:sz w:val="16"/>
                <w:szCs w:val="16"/>
                <w:lang w:eastAsia="en-US"/>
              </w:rPr>
              <w:t>Applicability update of FDD-TDD RSRP accuracy test cases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A02D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C7D9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AC529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0E12B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0F7F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65470D" w14:textId="77777777" w:rsidR="00081D7B" w:rsidRPr="00A564B4" w:rsidRDefault="00081D7B" w:rsidP="00600F51">
            <w:pPr>
              <w:pStyle w:val="TAL"/>
              <w:rPr>
                <w:sz w:val="16"/>
                <w:szCs w:val="16"/>
                <w:lang w:eastAsia="en-US"/>
              </w:rPr>
            </w:pPr>
            <w:r w:rsidRPr="00A564B4">
              <w:rPr>
                <w:sz w:val="16"/>
                <w:szCs w:val="16"/>
                <w:lang w:eastAsia="en-US"/>
              </w:rPr>
              <w:t>R5-152009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63777D" w14:textId="77777777" w:rsidR="00081D7B" w:rsidRPr="00A564B4" w:rsidRDefault="00081D7B" w:rsidP="00600F51">
            <w:pPr>
              <w:pStyle w:val="TAL"/>
              <w:rPr>
                <w:sz w:val="16"/>
                <w:szCs w:val="16"/>
                <w:lang w:eastAsia="en-US"/>
              </w:rPr>
            </w:pPr>
            <w:r w:rsidRPr="00A564B4">
              <w:rPr>
                <w:sz w:val="16"/>
                <w:szCs w:val="16"/>
                <w:lang w:eastAsia="en-US"/>
              </w:rPr>
              <w:t>0253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EBF85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A2D3BC"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20MHz+20MHz and 20MHz+10MHz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A19AA1"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B5E95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0E185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D0933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ABF1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E6485" w14:textId="77777777" w:rsidR="00081D7B" w:rsidRPr="00A564B4" w:rsidRDefault="00081D7B" w:rsidP="00600F51">
            <w:pPr>
              <w:pStyle w:val="TAL"/>
              <w:rPr>
                <w:sz w:val="16"/>
                <w:szCs w:val="16"/>
                <w:lang w:eastAsia="en-US"/>
              </w:rPr>
            </w:pPr>
            <w:r w:rsidRPr="00A564B4">
              <w:rPr>
                <w:sz w:val="16"/>
                <w:szCs w:val="16"/>
                <w:lang w:eastAsia="en-US"/>
              </w:rPr>
              <w:t>R5-152016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72FA84" w14:textId="77777777" w:rsidR="00081D7B" w:rsidRPr="00A564B4" w:rsidRDefault="00081D7B" w:rsidP="00600F51">
            <w:pPr>
              <w:pStyle w:val="TAL"/>
              <w:rPr>
                <w:sz w:val="16"/>
                <w:szCs w:val="16"/>
                <w:lang w:eastAsia="en-US"/>
              </w:rPr>
            </w:pPr>
            <w:r w:rsidRPr="00A564B4">
              <w:rPr>
                <w:sz w:val="16"/>
                <w:szCs w:val="16"/>
                <w:lang w:eastAsia="en-US"/>
              </w:rPr>
              <w:t>0264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156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7775F" w14:textId="77777777" w:rsidR="00081D7B" w:rsidRPr="00A564B4" w:rsidRDefault="00081D7B" w:rsidP="00600F51">
            <w:pPr>
              <w:pStyle w:val="TAL"/>
              <w:rPr>
                <w:sz w:val="16"/>
                <w:szCs w:val="16"/>
                <w:lang w:eastAsia="en-US"/>
              </w:rPr>
            </w:pPr>
            <w:r w:rsidRPr="00A564B4">
              <w:rPr>
                <w:sz w:val="16"/>
                <w:szCs w:val="16"/>
                <w:lang w:eastAsia="en-US"/>
              </w:rPr>
              <w:t>Introduction to applicability for 2UL CA RF test cases (Tx and 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8B5D5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88BDA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EC106C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C53F3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17B87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0C74A3" w14:textId="77777777" w:rsidR="00081D7B" w:rsidRPr="00A564B4" w:rsidRDefault="00081D7B" w:rsidP="00600F51">
            <w:pPr>
              <w:pStyle w:val="TAL"/>
              <w:rPr>
                <w:sz w:val="16"/>
                <w:szCs w:val="16"/>
                <w:lang w:eastAsia="en-US"/>
              </w:rPr>
            </w:pPr>
            <w:r w:rsidRPr="00A564B4">
              <w:rPr>
                <w:sz w:val="16"/>
                <w:szCs w:val="16"/>
                <w:lang w:eastAsia="en-US"/>
              </w:rPr>
              <w:t>R5-152019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E36F07" w14:textId="77777777" w:rsidR="00081D7B" w:rsidRPr="00A564B4" w:rsidRDefault="00081D7B" w:rsidP="00600F51">
            <w:pPr>
              <w:pStyle w:val="TAL"/>
              <w:rPr>
                <w:sz w:val="16"/>
                <w:szCs w:val="16"/>
                <w:lang w:eastAsia="en-US"/>
              </w:rPr>
            </w:pPr>
            <w:r w:rsidRPr="00A564B4">
              <w:rPr>
                <w:sz w:val="16"/>
                <w:szCs w:val="16"/>
                <w:lang w:eastAsia="en-US"/>
              </w:rPr>
              <w:t>0260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722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72DD13" w14:textId="77777777" w:rsidR="00081D7B" w:rsidRPr="00A564B4" w:rsidRDefault="00081D7B" w:rsidP="00600F51">
            <w:pPr>
              <w:pStyle w:val="TAL"/>
              <w:rPr>
                <w:sz w:val="16"/>
                <w:szCs w:val="16"/>
                <w:lang w:eastAsia="en-US"/>
              </w:rPr>
            </w:pPr>
            <w:r w:rsidRPr="00A564B4">
              <w:rPr>
                <w:sz w:val="16"/>
                <w:szCs w:val="16"/>
                <w:lang w:eastAsia="en-US"/>
              </w:rPr>
              <w:t>Addition of UE category 0 ICS and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97DDC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23AD6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63210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2E453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21C33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4B0167" w14:textId="77777777" w:rsidR="00081D7B" w:rsidRPr="00A564B4" w:rsidRDefault="00081D7B" w:rsidP="00600F51">
            <w:pPr>
              <w:pStyle w:val="TAL"/>
              <w:rPr>
                <w:sz w:val="16"/>
                <w:szCs w:val="16"/>
                <w:lang w:eastAsia="en-US"/>
              </w:rPr>
            </w:pPr>
            <w:r w:rsidRPr="00A564B4">
              <w:rPr>
                <w:sz w:val="16"/>
                <w:szCs w:val="16"/>
                <w:lang w:eastAsia="en-US"/>
              </w:rPr>
              <w:t>R5-152023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819FE3" w14:textId="77777777" w:rsidR="00081D7B" w:rsidRPr="00A564B4" w:rsidRDefault="00081D7B" w:rsidP="00600F51">
            <w:pPr>
              <w:pStyle w:val="TAL"/>
              <w:rPr>
                <w:sz w:val="16"/>
                <w:szCs w:val="16"/>
                <w:lang w:eastAsia="en-US"/>
              </w:rPr>
            </w:pPr>
            <w:r w:rsidRPr="00A564B4">
              <w:rPr>
                <w:sz w:val="16"/>
                <w:szCs w:val="16"/>
                <w:lang w:eastAsia="en-US"/>
              </w:rPr>
              <w:t>0251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DFAEA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3BA7F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Rel-12 CA 2UL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A869A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A1638"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4D85D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F81791"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CC45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F5B71F" w14:textId="77777777" w:rsidR="00081D7B" w:rsidRPr="00A564B4" w:rsidRDefault="00081D7B" w:rsidP="00600F51">
            <w:pPr>
              <w:pStyle w:val="TAL"/>
              <w:rPr>
                <w:sz w:val="16"/>
                <w:szCs w:val="16"/>
                <w:lang w:eastAsia="en-US"/>
              </w:rPr>
            </w:pPr>
            <w:r w:rsidRPr="00A564B4">
              <w:rPr>
                <w:sz w:val="16"/>
                <w:szCs w:val="16"/>
                <w:lang w:eastAsia="en-US"/>
              </w:rPr>
              <w:t>R5-152029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7ECE7E" w14:textId="77777777" w:rsidR="00081D7B" w:rsidRPr="00A564B4" w:rsidRDefault="00081D7B" w:rsidP="00600F51">
            <w:pPr>
              <w:pStyle w:val="TAL"/>
              <w:rPr>
                <w:sz w:val="16"/>
                <w:szCs w:val="16"/>
                <w:lang w:eastAsia="en-US"/>
              </w:rPr>
            </w:pPr>
            <w:r w:rsidRPr="00A564B4">
              <w:rPr>
                <w:sz w:val="16"/>
                <w:szCs w:val="16"/>
                <w:lang w:eastAsia="en-US"/>
              </w:rPr>
              <w:t>0243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C494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7D77EC" w14:textId="77777777" w:rsidR="00081D7B" w:rsidRPr="00A564B4" w:rsidRDefault="00081D7B" w:rsidP="00600F51">
            <w:pPr>
              <w:pStyle w:val="TAL"/>
              <w:rPr>
                <w:sz w:val="16"/>
                <w:szCs w:val="16"/>
                <w:lang w:eastAsia="en-US"/>
              </w:rPr>
            </w:pPr>
            <w:r w:rsidRPr="00A564B4">
              <w:rPr>
                <w:sz w:val="16"/>
                <w:szCs w:val="16"/>
                <w:lang w:eastAsia="en-US"/>
              </w:rPr>
              <w:t>Introduction of Band Selection Concept and new 3DL CA Combinations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6E908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C0F6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A222EF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850B9E"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1B9141"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A030D3" w14:textId="77777777" w:rsidR="00081D7B" w:rsidRPr="00A564B4" w:rsidRDefault="00081D7B" w:rsidP="00600F51">
            <w:pPr>
              <w:pStyle w:val="TAL"/>
              <w:rPr>
                <w:sz w:val="16"/>
                <w:szCs w:val="16"/>
                <w:lang w:eastAsia="en-US"/>
              </w:rPr>
            </w:pPr>
            <w:r w:rsidRPr="00A564B4">
              <w:rPr>
                <w:sz w:val="16"/>
                <w:szCs w:val="16"/>
                <w:lang w:eastAsia="en-US"/>
              </w:rPr>
              <w:t>R5-152036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DC9B2" w14:textId="77777777" w:rsidR="00081D7B" w:rsidRPr="00A564B4" w:rsidRDefault="00081D7B" w:rsidP="00600F51">
            <w:pPr>
              <w:pStyle w:val="TAL"/>
              <w:rPr>
                <w:sz w:val="16"/>
                <w:szCs w:val="16"/>
                <w:lang w:eastAsia="en-US"/>
              </w:rPr>
            </w:pPr>
            <w:r w:rsidRPr="00A564B4">
              <w:rPr>
                <w:sz w:val="16"/>
                <w:szCs w:val="16"/>
                <w:lang w:eastAsia="en-US"/>
              </w:rPr>
              <w:t>0255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909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B1CBD"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A72BA"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300AFC"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30890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7106F6"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24D29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B11401" w14:textId="77777777" w:rsidR="00081D7B" w:rsidRPr="00A564B4" w:rsidRDefault="00081D7B" w:rsidP="00600F51">
            <w:pPr>
              <w:pStyle w:val="TAL"/>
              <w:rPr>
                <w:sz w:val="16"/>
                <w:szCs w:val="16"/>
                <w:lang w:eastAsia="en-US"/>
              </w:rPr>
            </w:pPr>
            <w:r w:rsidRPr="00A564B4">
              <w:rPr>
                <w:sz w:val="16"/>
                <w:szCs w:val="16"/>
                <w:lang w:eastAsia="en-US"/>
              </w:rPr>
              <w:t>R5-152037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590F9A" w14:textId="77777777" w:rsidR="00081D7B" w:rsidRPr="00A564B4" w:rsidRDefault="00081D7B" w:rsidP="00600F51">
            <w:pPr>
              <w:pStyle w:val="TAL"/>
              <w:rPr>
                <w:sz w:val="16"/>
                <w:szCs w:val="16"/>
                <w:lang w:eastAsia="en-US"/>
              </w:rPr>
            </w:pPr>
            <w:r w:rsidRPr="00A564B4">
              <w:rPr>
                <w:sz w:val="16"/>
                <w:szCs w:val="16"/>
                <w:lang w:eastAsia="en-US"/>
              </w:rPr>
              <w:t>0256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86B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B1E74"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FDD CA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CC424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17544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4A257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9ED8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B420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5211CA" w14:textId="77777777" w:rsidR="00081D7B" w:rsidRPr="00A564B4" w:rsidRDefault="00081D7B" w:rsidP="00600F51">
            <w:pPr>
              <w:pStyle w:val="TAL"/>
              <w:rPr>
                <w:sz w:val="16"/>
                <w:szCs w:val="16"/>
                <w:lang w:eastAsia="en-US"/>
              </w:rPr>
            </w:pPr>
            <w:r w:rsidRPr="00A564B4">
              <w:rPr>
                <w:sz w:val="16"/>
                <w:szCs w:val="16"/>
                <w:lang w:eastAsia="en-US"/>
              </w:rPr>
              <w:t>R5-152129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15224" w14:textId="77777777" w:rsidR="00081D7B" w:rsidRPr="00A564B4" w:rsidRDefault="00081D7B" w:rsidP="00600F51">
            <w:pPr>
              <w:pStyle w:val="TAL"/>
              <w:rPr>
                <w:sz w:val="16"/>
                <w:szCs w:val="16"/>
                <w:lang w:eastAsia="en-US"/>
              </w:rPr>
            </w:pPr>
            <w:r w:rsidRPr="00A564B4">
              <w:rPr>
                <w:sz w:val="16"/>
                <w:szCs w:val="16"/>
                <w:lang w:eastAsia="en-US"/>
              </w:rPr>
              <w:t>0270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390E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E12811" w14:textId="77777777" w:rsidR="00081D7B" w:rsidRPr="00A564B4" w:rsidRDefault="00081D7B" w:rsidP="00600F51">
            <w:pPr>
              <w:pStyle w:val="TAL"/>
              <w:rPr>
                <w:sz w:val="16"/>
                <w:szCs w:val="16"/>
                <w:lang w:eastAsia="en-US"/>
              </w:rPr>
            </w:pPr>
            <w:r w:rsidRPr="00A564B4">
              <w:rPr>
                <w:sz w:val="16"/>
                <w:szCs w:val="16"/>
                <w:lang w:eastAsia="en-US"/>
              </w:rPr>
              <w:t>CoMP TCs applicability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CAE09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175847"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5EEE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06F8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86CA1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03EC62" w14:textId="77777777" w:rsidR="00081D7B" w:rsidRPr="00A564B4" w:rsidRDefault="00081D7B" w:rsidP="00600F51">
            <w:pPr>
              <w:pStyle w:val="TAL"/>
              <w:rPr>
                <w:sz w:val="16"/>
                <w:szCs w:val="16"/>
                <w:lang w:eastAsia="en-US"/>
              </w:rPr>
            </w:pPr>
            <w:r w:rsidRPr="00A564B4">
              <w:rPr>
                <w:sz w:val="16"/>
                <w:szCs w:val="16"/>
                <w:lang w:eastAsia="en-US"/>
              </w:rPr>
              <w:t>R5-153062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905A93" w14:textId="77777777" w:rsidR="00081D7B" w:rsidRPr="00A564B4" w:rsidRDefault="00081D7B" w:rsidP="00600F51">
            <w:pPr>
              <w:pStyle w:val="TAL"/>
              <w:rPr>
                <w:sz w:val="16"/>
                <w:szCs w:val="16"/>
                <w:lang w:eastAsia="en-US"/>
              </w:rPr>
            </w:pPr>
            <w:r w:rsidRPr="00A564B4">
              <w:rPr>
                <w:sz w:val="16"/>
                <w:szCs w:val="16"/>
                <w:lang w:eastAsia="en-US"/>
              </w:rPr>
              <w:t>0271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EF6D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F24C3" w14:textId="77777777" w:rsidR="00081D7B" w:rsidRPr="00A564B4" w:rsidRDefault="00081D7B" w:rsidP="00600F51">
            <w:pPr>
              <w:pStyle w:val="TAL"/>
              <w:rPr>
                <w:sz w:val="16"/>
                <w:szCs w:val="16"/>
                <w:lang w:eastAsia="en-US"/>
              </w:rPr>
            </w:pPr>
            <w:r w:rsidRPr="00A564B4">
              <w:rPr>
                <w:sz w:val="16"/>
                <w:szCs w:val="16"/>
                <w:lang w:eastAsia="en-US"/>
              </w:rPr>
              <w:t>Introduction of LTE eDL_MIMO applicability for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7237F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DAB50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5B74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E64BD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F83AF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FBEB7A" w14:textId="77777777" w:rsidR="00081D7B" w:rsidRPr="00A564B4" w:rsidRDefault="00081D7B" w:rsidP="00600F51">
            <w:pPr>
              <w:pStyle w:val="TAL"/>
              <w:rPr>
                <w:sz w:val="16"/>
                <w:szCs w:val="16"/>
                <w:lang w:eastAsia="en-US"/>
              </w:rPr>
            </w:pPr>
            <w:r w:rsidRPr="00A564B4">
              <w:rPr>
                <w:sz w:val="16"/>
                <w:szCs w:val="16"/>
                <w:lang w:eastAsia="en-US"/>
              </w:rPr>
              <w:t>R5-153162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592EC" w14:textId="77777777" w:rsidR="00081D7B" w:rsidRPr="00A564B4" w:rsidRDefault="00081D7B" w:rsidP="00600F51">
            <w:pPr>
              <w:pStyle w:val="TAL"/>
              <w:rPr>
                <w:sz w:val="16"/>
                <w:szCs w:val="16"/>
                <w:lang w:eastAsia="en-US"/>
              </w:rPr>
            </w:pPr>
            <w:r w:rsidRPr="00A564B4">
              <w:rPr>
                <w:sz w:val="16"/>
                <w:szCs w:val="16"/>
                <w:lang w:eastAsia="en-US"/>
              </w:rPr>
              <w:t>0273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6214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94326" w14:textId="77777777" w:rsidR="00081D7B" w:rsidRPr="00A564B4" w:rsidRDefault="00081D7B" w:rsidP="00600F51">
            <w:pPr>
              <w:pStyle w:val="TAL"/>
              <w:rPr>
                <w:sz w:val="16"/>
                <w:szCs w:val="16"/>
                <w:lang w:eastAsia="en-US"/>
              </w:rPr>
            </w:pPr>
            <w:r w:rsidRPr="00A564B4">
              <w:rPr>
                <w:sz w:val="16"/>
                <w:szCs w:val="16"/>
                <w:lang w:eastAsia="en-US"/>
              </w:rPr>
              <w:t>Test applicability for TC 9.7.1.2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22097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1A2B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5B02A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9743C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0ED3B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DE2CAA" w14:textId="77777777" w:rsidR="00081D7B" w:rsidRPr="00A564B4" w:rsidRDefault="00081D7B" w:rsidP="00600F51">
            <w:pPr>
              <w:pStyle w:val="TAL"/>
              <w:rPr>
                <w:sz w:val="16"/>
                <w:szCs w:val="16"/>
                <w:lang w:eastAsia="en-US"/>
              </w:rPr>
            </w:pPr>
            <w:r w:rsidRPr="00A564B4">
              <w:rPr>
                <w:sz w:val="16"/>
                <w:szCs w:val="16"/>
                <w:lang w:eastAsia="en-US"/>
              </w:rPr>
              <w:t>R5-153236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44D5A" w14:textId="77777777" w:rsidR="00081D7B" w:rsidRPr="00A564B4" w:rsidRDefault="00081D7B" w:rsidP="00600F51">
            <w:pPr>
              <w:pStyle w:val="TAL"/>
              <w:rPr>
                <w:sz w:val="16"/>
                <w:szCs w:val="16"/>
                <w:lang w:eastAsia="en-US"/>
              </w:rPr>
            </w:pPr>
            <w:r w:rsidRPr="00A564B4">
              <w:rPr>
                <w:sz w:val="16"/>
                <w:szCs w:val="16"/>
                <w:lang w:eastAsia="en-US"/>
              </w:rPr>
              <w:t>0278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F836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19848" w14:textId="77777777" w:rsidR="00081D7B" w:rsidRPr="00A564B4" w:rsidRDefault="00081D7B" w:rsidP="00600F51">
            <w:pPr>
              <w:pStyle w:val="TAL"/>
              <w:rPr>
                <w:sz w:val="16"/>
                <w:szCs w:val="16"/>
                <w:lang w:eastAsia="en-US"/>
              </w:rPr>
            </w:pPr>
            <w:r w:rsidRPr="00A564B4">
              <w:rPr>
                <w:sz w:val="16"/>
                <w:szCs w:val="16"/>
                <w:lang w:eastAsia="en-US"/>
              </w:rPr>
              <w:t>Addition of additional capabilities for Enhanced performance requirements type C for LTE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7BEB8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069C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FFBE0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59998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4A84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97FDDD" w14:textId="77777777" w:rsidR="00081D7B" w:rsidRPr="00A564B4" w:rsidRDefault="00081D7B" w:rsidP="00600F51">
            <w:pPr>
              <w:pStyle w:val="TAL"/>
              <w:rPr>
                <w:sz w:val="16"/>
                <w:szCs w:val="16"/>
                <w:lang w:eastAsia="en-US"/>
              </w:rPr>
            </w:pPr>
            <w:r w:rsidRPr="00A564B4">
              <w:rPr>
                <w:sz w:val="16"/>
                <w:szCs w:val="16"/>
                <w:lang w:eastAsia="en-US"/>
              </w:rPr>
              <w:t>R5-154023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F2D3F0" w14:textId="77777777" w:rsidR="00081D7B" w:rsidRPr="00A564B4" w:rsidRDefault="00081D7B" w:rsidP="00600F51">
            <w:pPr>
              <w:pStyle w:val="TAL"/>
              <w:rPr>
                <w:sz w:val="16"/>
                <w:szCs w:val="16"/>
                <w:lang w:eastAsia="en-US"/>
              </w:rPr>
            </w:pPr>
            <w:r w:rsidRPr="00A564B4">
              <w:rPr>
                <w:sz w:val="16"/>
                <w:szCs w:val="16"/>
                <w:lang w:eastAsia="en-US"/>
              </w:rPr>
              <w:t>0279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B971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33223E" w14:textId="77777777" w:rsidR="00081D7B" w:rsidRPr="00A564B4" w:rsidRDefault="00081D7B" w:rsidP="00600F51">
            <w:pPr>
              <w:pStyle w:val="TAL"/>
              <w:rPr>
                <w:sz w:val="16"/>
                <w:szCs w:val="16"/>
                <w:lang w:eastAsia="en-US"/>
              </w:rPr>
            </w:pPr>
            <w:r w:rsidRPr="00A564B4">
              <w:rPr>
                <w:sz w:val="16"/>
                <w:szCs w:val="16"/>
                <w:lang w:eastAsia="en-US"/>
              </w:rPr>
              <w:t>RF: Applicability of CSI requirements to UE Category 1 (for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B57D8B"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9DE8E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991C5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D100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0BED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A67861" w14:textId="77777777" w:rsidR="00081D7B" w:rsidRPr="00A564B4" w:rsidRDefault="00081D7B" w:rsidP="00600F51">
            <w:pPr>
              <w:pStyle w:val="TAL"/>
              <w:rPr>
                <w:sz w:val="16"/>
                <w:szCs w:val="16"/>
                <w:lang w:eastAsia="en-US"/>
              </w:rPr>
            </w:pPr>
            <w:r w:rsidRPr="00A564B4">
              <w:rPr>
                <w:sz w:val="16"/>
                <w:szCs w:val="16"/>
                <w:lang w:eastAsia="en-US"/>
              </w:rPr>
              <w:t>R5-153388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64EA24" w14:textId="77777777" w:rsidR="00081D7B" w:rsidRPr="00A564B4" w:rsidRDefault="00081D7B" w:rsidP="00600F51">
            <w:pPr>
              <w:pStyle w:val="TAL"/>
              <w:rPr>
                <w:sz w:val="16"/>
                <w:szCs w:val="16"/>
                <w:lang w:eastAsia="en-US"/>
              </w:rPr>
            </w:pPr>
            <w:r w:rsidRPr="00A564B4">
              <w:rPr>
                <w:sz w:val="16"/>
                <w:szCs w:val="16"/>
                <w:lang w:eastAsia="en-US"/>
              </w:rPr>
              <w:t>0286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775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3DF849" w14:textId="77777777" w:rsidR="00081D7B" w:rsidRPr="00A564B4" w:rsidRDefault="00081D7B" w:rsidP="00600F51">
            <w:pPr>
              <w:pStyle w:val="TAL"/>
              <w:rPr>
                <w:sz w:val="16"/>
                <w:szCs w:val="16"/>
                <w:lang w:eastAsia="en-US"/>
              </w:rPr>
            </w:pPr>
            <w:r w:rsidRPr="00A564B4">
              <w:rPr>
                <w:sz w:val="16"/>
                <w:szCs w:val="16"/>
                <w:lang w:eastAsia="en-US"/>
              </w:rPr>
              <w:t>Correction to applicability of feICIC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AF52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4C34C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300C97C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51DDF2"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BC53B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E4ACA3" w14:textId="77777777" w:rsidR="00081D7B" w:rsidRPr="00A564B4" w:rsidRDefault="00081D7B" w:rsidP="00600F51">
            <w:pPr>
              <w:pStyle w:val="TAL"/>
              <w:rPr>
                <w:sz w:val="16"/>
                <w:szCs w:val="16"/>
                <w:lang w:eastAsia="en-US"/>
              </w:rPr>
            </w:pPr>
            <w:r w:rsidRPr="00A564B4">
              <w:rPr>
                <w:sz w:val="16"/>
                <w:szCs w:val="16"/>
                <w:lang w:eastAsia="en-US"/>
              </w:rPr>
              <w:t>R5-153416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FA72E" w14:textId="77777777" w:rsidR="00081D7B" w:rsidRPr="00A564B4" w:rsidRDefault="00081D7B" w:rsidP="00600F51">
            <w:pPr>
              <w:pStyle w:val="TAL"/>
              <w:rPr>
                <w:sz w:val="16"/>
                <w:szCs w:val="16"/>
                <w:lang w:eastAsia="en-US"/>
              </w:rPr>
            </w:pPr>
            <w:r w:rsidRPr="00A564B4">
              <w:rPr>
                <w:sz w:val="16"/>
                <w:szCs w:val="16"/>
                <w:lang w:eastAsia="en-US"/>
              </w:rPr>
              <w:t>0287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7D71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86298A" w14:textId="77777777" w:rsidR="00081D7B" w:rsidRPr="00A564B4" w:rsidRDefault="00081D7B" w:rsidP="00600F51">
            <w:pPr>
              <w:pStyle w:val="TAL"/>
              <w:rPr>
                <w:sz w:val="16"/>
                <w:szCs w:val="16"/>
                <w:lang w:eastAsia="en-US"/>
              </w:rPr>
            </w:pPr>
            <w:r w:rsidRPr="00A564B4">
              <w:rPr>
                <w:sz w:val="16"/>
                <w:szCs w:val="16"/>
                <w:lang w:eastAsia="en-US"/>
              </w:rPr>
              <w:t>Correction to information of feature group indicators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F46F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6439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02D7CB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273B2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5382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185370" w14:textId="77777777" w:rsidR="00081D7B" w:rsidRPr="00A564B4" w:rsidRDefault="00081D7B" w:rsidP="00600F51">
            <w:pPr>
              <w:pStyle w:val="TAL"/>
              <w:rPr>
                <w:sz w:val="16"/>
                <w:szCs w:val="16"/>
                <w:lang w:eastAsia="en-US"/>
              </w:rPr>
            </w:pPr>
            <w:r w:rsidRPr="00A564B4">
              <w:rPr>
                <w:sz w:val="16"/>
                <w:szCs w:val="16"/>
                <w:lang w:eastAsia="en-US"/>
              </w:rPr>
              <w:t>R5-153477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5C1BC" w14:textId="77777777" w:rsidR="00081D7B" w:rsidRPr="00A564B4" w:rsidRDefault="00081D7B" w:rsidP="00600F51">
            <w:pPr>
              <w:pStyle w:val="TAL"/>
              <w:rPr>
                <w:sz w:val="16"/>
                <w:szCs w:val="16"/>
                <w:lang w:eastAsia="en-US"/>
              </w:rPr>
            </w:pPr>
            <w:r w:rsidRPr="00A564B4">
              <w:rPr>
                <w:sz w:val="16"/>
                <w:szCs w:val="16"/>
                <w:lang w:eastAsia="en-US"/>
              </w:rPr>
              <w:t>0290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261F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866E3F" w14:textId="77777777" w:rsidR="00081D7B" w:rsidRPr="00A564B4" w:rsidRDefault="00081D7B" w:rsidP="00600F51">
            <w:pPr>
              <w:pStyle w:val="TAL"/>
              <w:rPr>
                <w:sz w:val="16"/>
                <w:szCs w:val="16"/>
                <w:lang w:eastAsia="en-US"/>
              </w:rPr>
            </w:pPr>
            <w:r w:rsidRPr="00A564B4">
              <w:rPr>
                <w:sz w:val="16"/>
                <w:szCs w:val="16"/>
                <w:lang w:eastAsia="en-US"/>
              </w:rPr>
              <w:t>521-2 change applicability for Rel-10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00E2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6BA8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B3E0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16565E"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FC1E8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2CEF3A" w14:textId="77777777" w:rsidR="00081D7B" w:rsidRPr="00A564B4" w:rsidRDefault="00081D7B" w:rsidP="00600F51">
            <w:pPr>
              <w:pStyle w:val="TAL"/>
              <w:rPr>
                <w:sz w:val="16"/>
                <w:szCs w:val="16"/>
                <w:lang w:eastAsia="en-US"/>
              </w:rPr>
            </w:pPr>
            <w:r w:rsidRPr="00A564B4">
              <w:rPr>
                <w:sz w:val="16"/>
                <w:szCs w:val="16"/>
                <w:lang w:eastAsia="en-US"/>
              </w:rPr>
              <w:t>R5-153479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23C0B" w14:textId="77777777" w:rsidR="00081D7B" w:rsidRPr="00A564B4" w:rsidRDefault="00081D7B" w:rsidP="00600F51">
            <w:pPr>
              <w:pStyle w:val="TAL"/>
              <w:rPr>
                <w:sz w:val="16"/>
                <w:szCs w:val="16"/>
                <w:lang w:eastAsia="en-US"/>
              </w:rPr>
            </w:pPr>
            <w:r w:rsidRPr="00A564B4">
              <w:rPr>
                <w:sz w:val="16"/>
                <w:szCs w:val="16"/>
                <w:lang w:eastAsia="en-US"/>
              </w:rPr>
              <w:t>0292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63FC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69573C" w14:textId="77777777" w:rsidR="00081D7B" w:rsidRPr="00A564B4" w:rsidRDefault="00081D7B" w:rsidP="00600F51">
            <w:pPr>
              <w:pStyle w:val="TAL"/>
              <w:rPr>
                <w:sz w:val="16"/>
                <w:szCs w:val="16"/>
                <w:lang w:eastAsia="en-US"/>
              </w:rPr>
            </w:pPr>
            <w:r w:rsidRPr="00A564B4">
              <w:rPr>
                <w:sz w:val="16"/>
                <w:szCs w:val="16"/>
                <w:lang w:eastAsia="en-US"/>
              </w:rPr>
              <w:t xml:space="preserve">521-2 change applicability for Rel-11 CA RSRP relative </w:t>
            </w:r>
            <w:r w:rsidRPr="00A564B4">
              <w:rPr>
                <w:sz w:val="16"/>
                <w:szCs w:val="16"/>
                <w:lang w:eastAsia="en-US"/>
              </w:rPr>
              <w:lastRenderedPageBreak/>
              <w:t>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447D80" w14:textId="77777777" w:rsidR="00081D7B" w:rsidRPr="00A564B4" w:rsidRDefault="00081D7B" w:rsidP="00600F51">
            <w:pPr>
              <w:pStyle w:val="TAL"/>
              <w:rPr>
                <w:sz w:val="16"/>
                <w:szCs w:val="16"/>
                <w:lang w:eastAsia="en-US"/>
              </w:rPr>
            </w:pPr>
            <w:r w:rsidRPr="00A564B4">
              <w:rPr>
                <w:sz w:val="16"/>
                <w:szCs w:val="16"/>
                <w:lang w:eastAsia="en-US"/>
              </w:rPr>
              <w:lastRenderedPageBreak/>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8F7623"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208A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A53E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4F7746"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FAF56" w14:textId="77777777" w:rsidR="00081D7B" w:rsidRPr="00A564B4" w:rsidRDefault="00081D7B" w:rsidP="00600F51">
            <w:pPr>
              <w:pStyle w:val="TAL"/>
              <w:rPr>
                <w:sz w:val="16"/>
                <w:szCs w:val="16"/>
                <w:lang w:eastAsia="en-US"/>
              </w:rPr>
            </w:pPr>
            <w:r w:rsidRPr="00A564B4">
              <w:rPr>
                <w:sz w:val="16"/>
                <w:szCs w:val="16"/>
                <w:lang w:eastAsia="en-US"/>
              </w:rPr>
              <w:t>R5-153480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80A3" w14:textId="77777777" w:rsidR="00081D7B" w:rsidRPr="00A564B4" w:rsidRDefault="00081D7B" w:rsidP="00600F51">
            <w:pPr>
              <w:pStyle w:val="TAL"/>
              <w:rPr>
                <w:sz w:val="16"/>
                <w:szCs w:val="16"/>
                <w:lang w:eastAsia="en-US"/>
              </w:rPr>
            </w:pPr>
            <w:r w:rsidRPr="00A564B4">
              <w:rPr>
                <w:sz w:val="16"/>
                <w:szCs w:val="16"/>
                <w:lang w:eastAsia="en-US"/>
              </w:rPr>
              <w:t>0293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51B3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2D763" w14:textId="77777777" w:rsidR="00081D7B" w:rsidRPr="00A564B4" w:rsidRDefault="00081D7B" w:rsidP="00600F51">
            <w:pPr>
              <w:pStyle w:val="TAL"/>
              <w:rPr>
                <w:sz w:val="16"/>
                <w:szCs w:val="16"/>
                <w:lang w:eastAsia="en-US"/>
              </w:rPr>
            </w:pPr>
            <w:r w:rsidRPr="00A564B4">
              <w:rPr>
                <w:sz w:val="16"/>
                <w:szCs w:val="16"/>
                <w:lang w:eastAsia="en-US"/>
              </w:rPr>
              <w:t>Introduction of 2DL CA test skipping if 3DL CA is tested in 36.521-1 Chapter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DA1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5759E5"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3111B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8031C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23F10"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A2340" w14:textId="77777777" w:rsidR="00081D7B" w:rsidRPr="00A564B4" w:rsidRDefault="00081D7B" w:rsidP="00600F51">
            <w:pPr>
              <w:pStyle w:val="TAL"/>
              <w:rPr>
                <w:sz w:val="16"/>
                <w:szCs w:val="16"/>
                <w:lang w:eastAsia="en-US"/>
              </w:rPr>
            </w:pPr>
            <w:r w:rsidRPr="00A564B4">
              <w:rPr>
                <w:sz w:val="16"/>
                <w:szCs w:val="16"/>
                <w:lang w:eastAsia="en-US"/>
              </w:rPr>
              <w:t>R5-153481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7314F" w14:textId="77777777" w:rsidR="00081D7B" w:rsidRPr="00A564B4" w:rsidRDefault="00081D7B" w:rsidP="00600F51">
            <w:pPr>
              <w:pStyle w:val="TAL"/>
              <w:rPr>
                <w:sz w:val="16"/>
                <w:szCs w:val="16"/>
                <w:lang w:eastAsia="en-US"/>
              </w:rPr>
            </w:pPr>
            <w:r w:rsidRPr="00A564B4">
              <w:rPr>
                <w:sz w:val="16"/>
                <w:szCs w:val="16"/>
                <w:lang w:eastAsia="en-US"/>
              </w:rPr>
              <w:t>0294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DB5C1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69E27C" w14:textId="77777777" w:rsidR="00081D7B" w:rsidRPr="00A564B4" w:rsidRDefault="00081D7B" w:rsidP="00600F51">
            <w:pPr>
              <w:pStyle w:val="TAL"/>
              <w:rPr>
                <w:sz w:val="16"/>
                <w:szCs w:val="16"/>
                <w:lang w:eastAsia="en-US"/>
              </w:rPr>
            </w:pPr>
            <w:r w:rsidRPr="00A564B4">
              <w:rPr>
                <w:sz w:val="16"/>
                <w:szCs w:val="16"/>
                <w:lang w:eastAsia="en-US"/>
              </w:rPr>
              <w:t>521-2 Addition of test applicabilities for Rel-12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284F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54C4DD"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11C40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3F57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CDA5D7"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E306" w14:textId="77777777" w:rsidR="00081D7B" w:rsidRPr="00A564B4" w:rsidRDefault="00081D7B" w:rsidP="00600F51">
            <w:pPr>
              <w:pStyle w:val="TAL"/>
              <w:rPr>
                <w:sz w:val="16"/>
                <w:szCs w:val="16"/>
                <w:lang w:eastAsia="en-US"/>
              </w:rPr>
            </w:pPr>
            <w:r w:rsidRPr="00A564B4">
              <w:rPr>
                <w:sz w:val="16"/>
                <w:szCs w:val="16"/>
                <w:lang w:eastAsia="en-US"/>
              </w:rPr>
              <w:t>R5-153503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9546AD" w14:textId="77777777" w:rsidR="00081D7B" w:rsidRPr="00A564B4" w:rsidRDefault="00081D7B" w:rsidP="00600F51">
            <w:pPr>
              <w:pStyle w:val="TAL"/>
              <w:rPr>
                <w:sz w:val="16"/>
                <w:szCs w:val="16"/>
                <w:lang w:eastAsia="en-US"/>
              </w:rPr>
            </w:pPr>
            <w:r w:rsidRPr="00A564B4">
              <w:rPr>
                <w:sz w:val="16"/>
                <w:szCs w:val="16"/>
                <w:lang w:eastAsia="en-US"/>
              </w:rPr>
              <w:t>0296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551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D2E405" w14:textId="77777777" w:rsidR="00081D7B" w:rsidRPr="00A564B4" w:rsidRDefault="00081D7B" w:rsidP="00600F51">
            <w:pPr>
              <w:pStyle w:val="TAL"/>
              <w:rPr>
                <w:sz w:val="16"/>
                <w:szCs w:val="16"/>
                <w:lang w:eastAsia="en-US"/>
              </w:rPr>
            </w:pPr>
            <w:r w:rsidRPr="00A564B4">
              <w:rPr>
                <w:sz w:val="16"/>
                <w:szCs w:val="16"/>
                <w:lang w:eastAsia="en-US"/>
              </w:rPr>
              <w:t>Correction to applicability content in Table 4.1-1, 4.1-1a. for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290F3"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1FF7AF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C7034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D1032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734C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39A135" w14:textId="77777777" w:rsidR="00081D7B" w:rsidRPr="00A564B4" w:rsidRDefault="00081D7B" w:rsidP="00600F51">
            <w:pPr>
              <w:pStyle w:val="TAL"/>
              <w:rPr>
                <w:sz w:val="16"/>
                <w:szCs w:val="16"/>
                <w:lang w:eastAsia="en-US"/>
              </w:rPr>
            </w:pPr>
            <w:r w:rsidRPr="00A564B4">
              <w:rPr>
                <w:sz w:val="16"/>
                <w:szCs w:val="16"/>
                <w:lang w:eastAsia="en-US"/>
              </w:rPr>
              <w:t>R5-153528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A4C36" w14:textId="77777777" w:rsidR="00081D7B" w:rsidRPr="00A564B4" w:rsidRDefault="00081D7B" w:rsidP="00600F51">
            <w:pPr>
              <w:pStyle w:val="TAL"/>
              <w:rPr>
                <w:sz w:val="16"/>
                <w:szCs w:val="16"/>
                <w:lang w:eastAsia="en-US"/>
              </w:rPr>
            </w:pPr>
            <w:r w:rsidRPr="00A564B4">
              <w:rPr>
                <w:sz w:val="16"/>
                <w:szCs w:val="16"/>
                <w:lang w:eastAsia="en-US"/>
              </w:rPr>
              <w:t>0299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7AAB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099FC8"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37F18"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6F817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08811B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D5B27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BE9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987A8E" w14:textId="77777777" w:rsidR="00081D7B" w:rsidRPr="00A564B4" w:rsidRDefault="00081D7B" w:rsidP="00600F51">
            <w:pPr>
              <w:pStyle w:val="TAL"/>
              <w:rPr>
                <w:sz w:val="16"/>
                <w:szCs w:val="16"/>
                <w:lang w:eastAsia="en-US"/>
              </w:rPr>
            </w:pPr>
            <w:r w:rsidRPr="00A564B4">
              <w:rPr>
                <w:sz w:val="16"/>
                <w:szCs w:val="16"/>
                <w:lang w:eastAsia="en-US"/>
              </w:rPr>
              <w:t>R5-153580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A26377" w14:textId="77777777" w:rsidR="00081D7B" w:rsidRPr="00A564B4" w:rsidRDefault="00081D7B" w:rsidP="00600F51">
            <w:pPr>
              <w:pStyle w:val="TAL"/>
              <w:rPr>
                <w:sz w:val="16"/>
                <w:szCs w:val="16"/>
                <w:lang w:eastAsia="en-US"/>
              </w:rPr>
            </w:pPr>
            <w:r w:rsidRPr="00A564B4">
              <w:rPr>
                <w:sz w:val="16"/>
                <w:szCs w:val="16"/>
                <w:lang w:eastAsia="en-US"/>
              </w:rPr>
              <w:t>0300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CEA9D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558BBE"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 TC 9.6.1.1_A.1 non-contiguous part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DEE98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B2342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C6353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1C66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3B7E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403F2" w14:textId="77777777" w:rsidR="00081D7B" w:rsidRPr="00A564B4" w:rsidRDefault="00081D7B" w:rsidP="00600F51">
            <w:pPr>
              <w:pStyle w:val="TAL"/>
              <w:rPr>
                <w:sz w:val="16"/>
                <w:szCs w:val="16"/>
                <w:lang w:eastAsia="en-US"/>
              </w:rPr>
            </w:pPr>
            <w:r w:rsidRPr="00A564B4">
              <w:rPr>
                <w:sz w:val="16"/>
                <w:szCs w:val="16"/>
                <w:lang w:eastAsia="en-US"/>
              </w:rPr>
              <w:t>R5-153614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836B3" w14:textId="77777777" w:rsidR="00081D7B" w:rsidRPr="00A564B4" w:rsidRDefault="00081D7B" w:rsidP="00600F51">
            <w:pPr>
              <w:pStyle w:val="TAL"/>
              <w:rPr>
                <w:sz w:val="16"/>
                <w:szCs w:val="16"/>
                <w:lang w:eastAsia="en-US"/>
              </w:rPr>
            </w:pPr>
            <w:r w:rsidRPr="00A564B4">
              <w:rPr>
                <w:sz w:val="16"/>
                <w:szCs w:val="16"/>
                <w:lang w:eastAsia="en-US"/>
              </w:rPr>
              <w:t>0302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75E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E3692" w14:textId="77777777" w:rsidR="00081D7B" w:rsidRPr="00A564B4" w:rsidRDefault="00081D7B" w:rsidP="00600F51">
            <w:pPr>
              <w:pStyle w:val="TAL"/>
              <w:rPr>
                <w:sz w:val="16"/>
                <w:szCs w:val="16"/>
                <w:lang w:eastAsia="en-US"/>
              </w:rPr>
            </w:pPr>
            <w:r w:rsidRPr="00A564B4">
              <w:rPr>
                <w:sz w:val="16"/>
                <w:szCs w:val="16"/>
                <w:lang w:eastAsia="en-US"/>
              </w:rPr>
              <w:t>Applicability for Receiver Spurious emissions test case for Carrier aggregation in DL-only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8030A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D6E6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5256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7D83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1BA05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E2006C" w14:textId="77777777" w:rsidR="00081D7B" w:rsidRPr="00A564B4" w:rsidRDefault="00081D7B" w:rsidP="00600F51">
            <w:pPr>
              <w:pStyle w:val="TAL"/>
              <w:rPr>
                <w:sz w:val="16"/>
                <w:szCs w:val="16"/>
                <w:lang w:eastAsia="en-US"/>
              </w:rPr>
            </w:pPr>
            <w:r w:rsidRPr="00A564B4">
              <w:rPr>
                <w:sz w:val="16"/>
                <w:szCs w:val="16"/>
                <w:lang w:eastAsia="en-US"/>
              </w:rPr>
              <w:t>R5-153689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6DD2A" w14:textId="77777777" w:rsidR="00081D7B" w:rsidRPr="00A564B4" w:rsidRDefault="00081D7B" w:rsidP="00600F51">
            <w:pPr>
              <w:pStyle w:val="TAL"/>
              <w:rPr>
                <w:sz w:val="16"/>
                <w:szCs w:val="16"/>
                <w:lang w:eastAsia="en-US"/>
              </w:rPr>
            </w:pPr>
            <w:r w:rsidRPr="00A564B4">
              <w:rPr>
                <w:sz w:val="16"/>
                <w:szCs w:val="16"/>
                <w:lang w:eastAsia="en-US"/>
              </w:rPr>
              <w:t>0306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CF7B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BC66DD" w14:textId="77777777" w:rsidR="00081D7B" w:rsidRPr="00A564B4" w:rsidRDefault="00081D7B" w:rsidP="00600F51">
            <w:pPr>
              <w:pStyle w:val="TAL"/>
              <w:rPr>
                <w:sz w:val="16"/>
                <w:szCs w:val="16"/>
                <w:lang w:eastAsia="en-US"/>
              </w:rPr>
            </w:pPr>
            <w:r w:rsidRPr="00A564B4">
              <w:rPr>
                <w:sz w:val="16"/>
                <w:szCs w:val="16"/>
                <w:lang w:eastAsia="en-US"/>
              </w:rPr>
              <w:t>Applicability for new RRM TCs 7.1.3_1+7.1.4_1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C322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0D5A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6C11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D3C6D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81304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6EB43" w14:textId="77777777" w:rsidR="00081D7B" w:rsidRPr="00A564B4" w:rsidRDefault="00081D7B" w:rsidP="00600F51">
            <w:pPr>
              <w:pStyle w:val="TAL"/>
              <w:rPr>
                <w:sz w:val="16"/>
                <w:szCs w:val="16"/>
                <w:lang w:eastAsia="en-US"/>
              </w:rPr>
            </w:pPr>
            <w:r w:rsidRPr="00A564B4">
              <w:rPr>
                <w:sz w:val="16"/>
                <w:szCs w:val="16"/>
                <w:lang w:eastAsia="en-US"/>
              </w:rPr>
              <w:t>R5-153813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C5BC1" w14:textId="77777777" w:rsidR="00081D7B" w:rsidRPr="00A564B4" w:rsidRDefault="00081D7B" w:rsidP="00600F51">
            <w:pPr>
              <w:pStyle w:val="TAL"/>
              <w:rPr>
                <w:sz w:val="16"/>
                <w:szCs w:val="16"/>
                <w:lang w:eastAsia="en-US"/>
              </w:rPr>
            </w:pPr>
            <w:r w:rsidRPr="00A564B4">
              <w:rPr>
                <w:sz w:val="16"/>
                <w:szCs w:val="16"/>
                <w:lang w:eastAsia="en-US"/>
              </w:rPr>
              <w:t>0283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E2F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27EE20" w14:textId="77777777" w:rsidR="00081D7B" w:rsidRPr="00A564B4" w:rsidRDefault="00081D7B" w:rsidP="00600F51">
            <w:pPr>
              <w:pStyle w:val="TAL"/>
              <w:rPr>
                <w:sz w:val="16"/>
                <w:szCs w:val="16"/>
                <w:lang w:eastAsia="en-US"/>
              </w:rPr>
            </w:pPr>
            <w:r w:rsidRPr="00A564B4">
              <w:rPr>
                <w:sz w:val="16"/>
                <w:szCs w:val="16"/>
                <w:lang w:eastAsia="en-US"/>
              </w:rPr>
              <w:t>Correction of L2G PSHO applicability for TS 36.521-2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E73E1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57A28"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7CE71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F37A9A"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B3485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EA84F4" w14:textId="77777777" w:rsidR="00081D7B" w:rsidRPr="00A564B4" w:rsidRDefault="00081D7B" w:rsidP="00600F51">
            <w:pPr>
              <w:pStyle w:val="TAL"/>
              <w:rPr>
                <w:sz w:val="16"/>
                <w:szCs w:val="16"/>
                <w:lang w:eastAsia="en-US"/>
              </w:rPr>
            </w:pPr>
            <w:r w:rsidRPr="00A564B4">
              <w:rPr>
                <w:sz w:val="16"/>
                <w:szCs w:val="16"/>
                <w:lang w:eastAsia="en-US"/>
              </w:rPr>
              <w:t>R5-153828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B2E3B" w14:textId="77777777" w:rsidR="00081D7B" w:rsidRPr="00A564B4" w:rsidRDefault="00081D7B" w:rsidP="00600F51">
            <w:pPr>
              <w:pStyle w:val="TAL"/>
              <w:rPr>
                <w:sz w:val="16"/>
                <w:szCs w:val="16"/>
                <w:lang w:eastAsia="en-US"/>
              </w:rPr>
            </w:pPr>
            <w:r w:rsidRPr="00A564B4">
              <w:rPr>
                <w:sz w:val="16"/>
                <w:szCs w:val="16"/>
                <w:lang w:eastAsia="en-US"/>
              </w:rPr>
              <w:t>0280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2939A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9528DD"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D696C"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2247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9F9316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D6CEF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D9FD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995A1" w14:textId="77777777" w:rsidR="00081D7B" w:rsidRPr="00A564B4" w:rsidRDefault="00081D7B" w:rsidP="00600F51">
            <w:pPr>
              <w:pStyle w:val="TAL"/>
              <w:rPr>
                <w:sz w:val="16"/>
                <w:szCs w:val="16"/>
                <w:lang w:eastAsia="en-US"/>
              </w:rPr>
            </w:pPr>
            <w:r w:rsidRPr="00A564B4">
              <w:rPr>
                <w:sz w:val="16"/>
                <w:szCs w:val="16"/>
                <w:lang w:eastAsia="en-US"/>
              </w:rPr>
              <w:t>R5-153846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E26DD" w14:textId="77777777" w:rsidR="00081D7B" w:rsidRPr="00A564B4" w:rsidRDefault="00081D7B" w:rsidP="00600F51">
            <w:pPr>
              <w:pStyle w:val="TAL"/>
              <w:rPr>
                <w:sz w:val="16"/>
                <w:szCs w:val="16"/>
                <w:lang w:eastAsia="en-US"/>
              </w:rPr>
            </w:pPr>
            <w:r w:rsidRPr="00A564B4">
              <w:rPr>
                <w:sz w:val="16"/>
                <w:szCs w:val="16"/>
                <w:lang w:eastAsia="en-US"/>
              </w:rPr>
              <w:t>0298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D5E3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7CB8FD" w14:textId="77777777" w:rsidR="00081D7B" w:rsidRPr="00A564B4" w:rsidRDefault="00081D7B" w:rsidP="00600F51">
            <w:pPr>
              <w:pStyle w:val="TAL"/>
              <w:rPr>
                <w:sz w:val="16"/>
                <w:szCs w:val="16"/>
                <w:lang w:eastAsia="en-US"/>
              </w:rPr>
            </w:pPr>
            <w:r w:rsidRPr="00A564B4">
              <w:rPr>
                <w:sz w:val="16"/>
                <w:szCs w:val="16"/>
                <w:lang w:eastAsia="en-US"/>
              </w:rPr>
              <w:t>Addition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D1A377"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F91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81ADA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EA6B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1BC75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B6153" w14:textId="77777777" w:rsidR="00081D7B" w:rsidRPr="00A564B4" w:rsidRDefault="00081D7B" w:rsidP="00600F51">
            <w:pPr>
              <w:pStyle w:val="TAL"/>
              <w:rPr>
                <w:sz w:val="16"/>
                <w:szCs w:val="16"/>
                <w:lang w:eastAsia="en-US"/>
              </w:rPr>
            </w:pPr>
            <w:r w:rsidRPr="00A564B4">
              <w:rPr>
                <w:sz w:val="16"/>
                <w:szCs w:val="16"/>
                <w:lang w:eastAsia="en-US"/>
              </w:rPr>
              <w:t>R5-153860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916545" w14:textId="77777777" w:rsidR="00081D7B" w:rsidRPr="00A564B4" w:rsidRDefault="00081D7B" w:rsidP="00600F51">
            <w:pPr>
              <w:pStyle w:val="TAL"/>
              <w:rPr>
                <w:sz w:val="16"/>
                <w:szCs w:val="16"/>
                <w:lang w:eastAsia="en-US"/>
              </w:rPr>
            </w:pPr>
            <w:r w:rsidRPr="00A564B4">
              <w:rPr>
                <w:sz w:val="16"/>
                <w:szCs w:val="16"/>
                <w:lang w:eastAsia="en-US"/>
              </w:rPr>
              <w:t>0282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E70A2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CED82" w14:textId="77777777" w:rsidR="00081D7B" w:rsidRPr="00A564B4" w:rsidRDefault="00081D7B" w:rsidP="00600F51">
            <w:pPr>
              <w:pStyle w:val="TAL"/>
              <w:rPr>
                <w:sz w:val="16"/>
                <w:szCs w:val="16"/>
                <w:lang w:eastAsia="en-US"/>
              </w:rPr>
            </w:pPr>
            <w:r w:rsidRPr="00A564B4">
              <w:rPr>
                <w:sz w:val="16"/>
                <w:szCs w:val="16"/>
                <w:lang w:eastAsia="en-US"/>
              </w:rPr>
              <w:t>Addition of test applicabilities of some test cases for 2UL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0535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7922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61B488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33D18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FAAA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90925" w14:textId="77777777" w:rsidR="00081D7B" w:rsidRPr="00A564B4" w:rsidRDefault="00081D7B" w:rsidP="00600F51">
            <w:pPr>
              <w:pStyle w:val="TAL"/>
              <w:rPr>
                <w:sz w:val="16"/>
                <w:szCs w:val="16"/>
                <w:lang w:eastAsia="en-US"/>
              </w:rPr>
            </w:pPr>
            <w:r w:rsidRPr="00A564B4">
              <w:rPr>
                <w:sz w:val="16"/>
                <w:szCs w:val="16"/>
                <w:lang w:eastAsia="en-US"/>
              </w:rPr>
              <w:t>R5-153861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60A0C4" w14:textId="77777777" w:rsidR="00081D7B" w:rsidRPr="00A564B4" w:rsidRDefault="00081D7B" w:rsidP="00600F51">
            <w:pPr>
              <w:pStyle w:val="TAL"/>
              <w:rPr>
                <w:sz w:val="16"/>
                <w:szCs w:val="16"/>
                <w:lang w:eastAsia="en-US"/>
              </w:rPr>
            </w:pPr>
            <w:r w:rsidRPr="00A564B4">
              <w:rPr>
                <w:sz w:val="16"/>
                <w:szCs w:val="16"/>
                <w:lang w:eastAsia="en-US"/>
              </w:rPr>
              <w:t>0291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044E4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3ADF4B" w14:textId="77777777" w:rsidR="00081D7B" w:rsidRPr="00A564B4" w:rsidRDefault="00081D7B" w:rsidP="00600F51">
            <w:pPr>
              <w:pStyle w:val="TAL"/>
              <w:rPr>
                <w:sz w:val="16"/>
                <w:szCs w:val="16"/>
                <w:lang w:eastAsia="en-US"/>
              </w:rPr>
            </w:pPr>
            <w:r w:rsidRPr="00A564B4">
              <w:rPr>
                <w:sz w:val="16"/>
                <w:szCs w:val="16"/>
                <w:lang w:eastAsia="en-US"/>
              </w:rPr>
              <w:t>Proposal for missing Selection Criteria in table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950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F7739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060C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BAD5A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941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749B62" w14:textId="77777777" w:rsidR="00081D7B" w:rsidRPr="00A564B4" w:rsidRDefault="00081D7B" w:rsidP="00600F51">
            <w:pPr>
              <w:pStyle w:val="TAL"/>
              <w:rPr>
                <w:sz w:val="16"/>
                <w:szCs w:val="16"/>
                <w:lang w:eastAsia="en-US"/>
              </w:rPr>
            </w:pPr>
            <w:r w:rsidRPr="00A564B4">
              <w:rPr>
                <w:sz w:val="16"/>
                <w:szCs w:val="16"/>
                <w:lang w:eastAsia="en-US"/>
              </w:rPr>
              <w:t>R5-153896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C975" w14:textId="77777777" w:rsidR="00081D7B" w:rsidRPr="00A564B4" w:rsidRDefault="00081D7B" w:rsidP="00600F51">
            <w:pPr>
              <w:pStyle w:val="TAL"/>
              <w:rPr>
                <w:sz w:val="16"/>
                <w:szCs w:val="16"/>
                <w:lang w:eastAsia="en-US"/>
              </w:rPr>
            </w:pPr>
            <w:r w:rsidRPr="00A564B4">
              <w:rPr>
                <w:sz w:val="16"/>
                <w:szCs w:val="16"/>
                <w:lang w:eastAsia="en-US"/>
              </w:rPr>
              <w:t>0281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3252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73077"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B1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B382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2362A6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13DC6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FAB5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00B3EE" w14:textId="77777777" w:rsidR="00081D7B" w:rsidRPr="00A564B4" w:rsidRDefault="00081D7B" w:rsidP="00600F51">
            <w:pPr>
              <w:pStyle w:val="TAL"/>
              <w:rPr>
                <w:sz w:val="16"/>
                <w:szCs w:val="16"/>
                <w:lang w:eastAsia="en-US"/>
              </w:rPr>
            </w:pPr>
            <w:r w:rsidRPr="00A564B4">
              <w:rPr>
                <w:sz w:val="16"/>
                <w:szCs w:val="16"/>
                <w:lang w:eastAsia="en-US"/>
              </w:rPr>
              <w:t>R5-153897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035CC5" w14:textId="77777777" w:rsidR="00081D7B" w:rsidRPr="00A564B4" w:rsidRDefault="00081D7B" w:rsidP="00600F51">
            <w:pPr>
              <w:pStyle w:val="TAL"/>
              <w:rPr>
                <w:sz w:val="16"/>
                <w:szCs w:val="16"/>
                <w:lang w:eastAsia="en-US"/>
              </w:rPr>
            </w:pPr>
            <w:r w:rsidRPr="00A564B4">
              <w:rPr>
                <w:sz w:val="16"/>
                <w:szCs w:val="16"/>
                <w:lang w:eastAsia="en-US"/>
              </w:rPr>
              <w:t>0289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ACAF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E73B" w14:textId="77777777" w:rsidR="00081D7B" w:rsidRPr="00A564B4" w:rsidRDefault="00081D7B" w:rsidP="00600F51">
            <w:pPr>
              <w:pStyle w:val="TAL"/>
              <w:rPr>
                <w:sz w:val="16"/>
                <w:szCs w:val="16"/>
                <w:lang w:eastAsia="en-US"/>
              </w:rPr>
            </w:pPr>
            <w:r w:rsidRPr="00A564B4">
              <w:rPr>
                <w:sz w:val="16"/>
                <w:szCs w:val="16"/>
                <w:lang w:eastAsia="en-US"/>
              </w:rPr>
              <w:t>Implementation of 36.521-1 Chapter 8.1 and 9.1 test selection rules in Table 4.1-1 testcases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6B8E3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3A93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AD283D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0512D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0E47A"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9E766" w14:textId="77777777" w:rsidR="00081D7B" w:rsidRPr="00A564B4" w:rsidRDefault="00081D7B" w:rsidP="00600F51">
            <w:pPr>
              <w:pStyle w:val="TAL"/>
              <w:rPr>
                <w:sz w:val="16"/>
                <w:szCs w:val="16"/>
                <w:lang w:eastAsia="en-US"/>
              </w:rPr>
            </w:pPr>
            <w:r w:rsidRPr="00A564B4">
              <w:rPr>
                <w:sz w:val="16"/>
                <w:szCs w:val="16"/>
                <w:lang w:eastAsia="en-US"/>
              </w:rPr>
              <w:t>R5-153910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6F0E0C" w14:textId="77777777" w:rsidR="00081D7B" w:rsidRPr="00A564B4" w:rsidRDefault="00081D7B" w:rsidP="00600F51">
            <w:pPr>
              <w:pStyle w:val="TAL"/>
              <w:rPr>
                <w:sz w:val="16"/>
                <w:szCs w:val="16"/>
                <w:lang w:eastAsia="en-US"/>
              </w:rPr>
            </w:pPr>
            <w:r w:rsidRPr="00A564B4">
              <w:rPr>
                <w:sz w:val="16"/>
                <w:szCs w:val="16"/>
                <w:lang w:eastAsia="en-US"/>
              </w:rPr>
              <w:t>0276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7A9B9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B05A75" w14:textId="77777777" w:rsidR="00081D7B" w:rsidRPr="00A564B4" w:rsidRDefault="00081D7B" w:rsidP="00600F51">
            <w:pPr>
              <w:pStyle w:val="TAL"/>
              <w:rPr>
                <w:sz w:val="16"/>
                <w:szCs w:val="16"/>
                <w:lang w:eastAsia="en-US"/>
              </w:rPr>
            </w:pPr>
            <w:r w:rsidRPr="00A564B4">
              <w:rPr>
                <w:sz w:val="16"/>
                <w:szCs w:val="16"/>
                <w:lang w:eastAsia="en-US"/>
              </w:rPr>
              <w:t>Corrections to MTC test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8B097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F7786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2827D1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17F3E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F5560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F2850A" w14:textId="77777777" w:rsidR="00081D7B" w:rsidRPr="00A564B4" w:rsidRDefault="00081D7B" w:rsidP="00600F51">
            <w:pPr>
              <w:pStyle w:val="TAL"/>
              <w:rPr>
                <w:sz w:val="16"/>
                <w:szCs w:val="16"/>
                <w:lang w:eastAsia="en-US"/>
              </w:rPr>
            </w:pPr>
            <w:r w:rsidRPr="00A564B4">
              <w:rPr>
                <w:sz w:val="16"/>
                <w:szCs w:val="16"/>
                <w:lang w:eastAsia="en-US"/>
              </w:rPr>
              <w:t>R5-153911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6AE72" w14:textId="77777777" w:rsidR="00081D7B" w:rsidRPr="00A564B4" w:rsidRDefault="00081D7B" w:rsidP="00600F51">
            <w:pPr>
              <w:pStyle w:val="TAL"/>
              <w:rPr>
                <w:sz w:val="16"/>
                <w:szCs w:val="16"/>
                <w:lang w:eastAsia="en-US"/>
              </w:rPr>
            </w:pPr>
            <w:r w:rsidRPr="00A564B4">
              <w:rPr>
                <w:sz w:val="16"/>
                <w:szCs w:val="16"/>
                <w:lang w:eastAsia="en-US"/>
              </w:rPr>
              <w:t>0297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F0EC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6A715" w14:textId="77777777" w:rsidR="00081D7B" w:rsidRPr="00A564B4" w:rsidRDefault="00081D7B" w:rsidP="00600F51">
            <w:pPr>
              <w:pStyle w:val="TAL"/>
              <w:rPr>
                <w:sz w:val="16"/>
                <w:szCs w:val="16"/>
                <w:lang w:eastAsia="en-US"/>
              </w:rPr>
            </w:pPr>
            <w:r w:rsidRPr="00A564B4">
              <w:rPr>
                <w:sz w:val="16"/>
                <w:szCs w:val="16"/>
                <w:lang w:eastAsia="en-US"/>
              </w:rPr>
              <w:t>Correction of MTC UE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64B2B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8C10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A99DC1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04C64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64D4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EA5CF" w14:textId="77777777" w:rsidR="00081D7B" w:rsidRPr="00A564B4" w:rsidRDefault="00081D7B" w:rsidP="00600F51">
            <w:pPr>
              <w:pStyle w:val="TAL"/>
              <w:rPr>
                <w:sz w:val="16"/>
                <w:szCs w:val="16"/>
                <w:lang w:eastAsia="en-US"/>
              </w:rPr>
            </w:pPr>
            <w:r w:rsidRPr="00A564B4">
              <w:rPr>
                <w:sz w:val="16"/>
                <w:szCs w:val="16"/>
                <w:lang w:eastAsia="en-US"/>
              </w:rPr>
              <w:t>R5-153929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6BD5F4" w14:textId="77777777" w:rsidR="00081D7B" w:rsidRPr="00A564B4" w:rsidRDefault="00081D7B" w:rsidP="00600F51">
            <w:pPr>
              <w:pStyle w:val="TAL"/>
              <w:rPr>
                <w:sz w:val="16"/>
                <w:szCs w:val="16"/>
                <w:lang w:eastAsia="en-US"/>
              </w:rPr>
            </w:pPr>
            <w:r w:rsidRPr="00A564B4">
              <w:rPr>
                <w:sz w:val="16"/>
                <w:szCs w:val="16"/>
                <w:lang w:eastAsia="en-US"/>
              </w:rPr>
              <w:t>0272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FBF71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42F42A"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20MHz+20MHz and 20MHz+10MHz cases (Rel-12)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9DBBAF"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360CE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1993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9C9CC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37F4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AB4E5" w14:textId="77777777" w:rsidR="00081D7B" w:rsidRPr="00A564B4" w:rsidRDefault="00081D7B" w:rsidP="00600F51">
            <w:pPr>
              <w:pStyle w:val="TAL"/>
              <w:rPr>
                <w:sz w:val="16"/>
                <w:szCs w:val="16"/>
                <w:lang w:eastAsia="en-US"/>
              </w:rPr>
            </w:pPr>
            <w:r w:rsidRPr="00A564B4">
              <w:rPr>
                <w:sz w:val="16"/>
                <w:szCs w:val="16"/>
                <w:lang w:eastAsia="en-US"/>
              </w:rPr>
              <w:t>R5-153932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AA00B" w14:textId="77777777" w:rsidR="00081D7B" w:rsidRPr="00A564B4" w:rsidRDefault="00081D7B" w:rsidP="00600F51">
            <w:pPr>
              <w:pStyle w:val="TAL"/>
              <w:rPr>
                <w:sz w:val="16"/>
                <w:szCs w:val="16"/>
                <w:lang w:eastAsia="en-US"/>
              </w:rPr>
            </w:pPr>
            <w:r w:rsidRPr="00A564B4">
              <w:rPr>
                <w:sz w:val="16"/>
                <w:szCs w:val="16"/>
                <w:lang w:eastAsia="en-US"/>
              </w:rPr>
              <w:t>0274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A7A3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AFA75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TC8.16.18A (Rel-10)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B364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2E44FF"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52623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2FE31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7B69C"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953C8F" w14:textId="77777777" w:rsidR="00081D7B" w:rsidRPr="00A564B4" w:rsidRDefault="00081D7B" w:rsidP="00600F51">
            <w:pPr>
              <w:pStyle w:val="TAL"/>
              <w:rPr>
                <w:sz w:val="16"/>
                <w:szCs w:val="16"/>
                <w:lang w:eastAsia="en-US"/>
              </w:rPr>
            </w:pPr>
            <w:r w:rsidRPr="00A564B4">
              <w:rPr>
                <w:sz w:val="16"/>
                <w:szCs w:val="16"/>
                <w:lang w:eastAsia="en-US"/>
              </w:rPr>
              <w:t>R5-153933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413B80" w14:textId="77777777" w:rsidR="00081D7B" w:rsidRPr="00A564B4" w:rsidRDefault="00081D7B" w:rsidP="00600F51">
            <w:pPr>
              <w:pStyle w:val="TAL"/>
              <w:rPr>
                <w:sz w:val="16"/>
                <w:szCs w:val="16"/>
                <w:lang w:eastAsia="en-US"/>
              </w:rPr>
            </w:pPr>
            <w:r w:rsidRPr="00A564B4">
              <w:rPr>
                <w:sz w:val="16"/>
                <w:szCs w:val="16"/>
                <w:lang w:eastAsia="en-US"/>
              </w:rPr>
              <w:t>0275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4798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067287"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TC7.1.4A (Rel-11)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647A0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A99E2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E5FEA6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29E8D5"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D6243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386751" w14:textId="77777777" w:rsidR="00081D7B" w:rsidRPr="00A564B4" w:rsidRDefault="00081D7B" w:rsidP="00600F51">
            <w:pPr>
              <w:pStyle w:val="TAL"/>
              <w:rPr>
                <w:sz w:val="16"/>
                <w:szCs w:val="16"/>
                <w:lang w:eastAsia="en-US"/>
              </w:rPr>
            </w:pPr>
            <w:r w:rsidRPr="00A564B4">
              <w:rPr>
                <w:sz w:val="16"/>
                <w:szCs w:val="16"/>
                <w:lang w:eastAsia="en-US"/>
              </w:rPr>
              <w:t>R5-153935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04247" w14:textId="77777777" w:rsidR="00081D7B" w:rsidRPr="00A564B4" w:rsidRDefault="00081D7B" w:rsidP="00600F51">
            <w:pPr>
              <w:pStyle w:val="TAL"/>
              <w:rPr>
                <w:sz w:val="16"/>
                <w:szCs w:val="16"/>
                <w:lang w:eastAsia="en-US"/>
              </w:rPr>
            </w:pPr>
            <w:r w:rsidRPr="00A564B4">
              <w:rPr>
                <w:sz w:val="16"/>
                <w:szCs w:val="16"/>
                <w:lang w:eastAsia="en-US"/>
              </w:rPr>
              <w:t>0277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5B6BF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48E7B4" w14:textId="77777777" w:rsidR="00081D7B" w:rsidRPr="00A564B4" w:rsidRDefault="00081D7B" w:rsidP="00600F51">
            <w:pPr>
              <w:pStyle w:val="TAL"/>
              <w:rPr>
                <w:sz w:val="16"/>
                <w:szCs w:val="16"/>
                <w:lang w:eastAsia="en-US"/>
              </w:rPr>
            </w:pPr>
            <w:r w:rsidRPr="00A564B4">
              <w:rPr>
                <w:sz w:val="16"/>
                <w:szCs w:val="16"/>
                <w:lang w:eastAsia="en-US"/>
              </w:rPr>
              <w:t>Correction to applicability of EUTRA TDD to UTRA TDD connected mode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D8E2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724221"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6CE7A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AFE8A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D1E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150595" w14:textId="77777777" w:rsidR="00081D7B" w:rsidRPr="00A564B4" w:rsidRDefault="00081D7B" w:rsidP="00600F51">
            <w:pPr>
              <w:pStyle w:val="TAL"/>
              <w:rPr>
                <w:sz w:val="16"/>
                <w:szCs w:val="16"/>
                <w:lang w:eastAsia="en-US"/>
              </w:rPr>
            </w:pPr>
            <w:r w:rsidRPr="00A564B4">
              <w:rPr>
                <w:sz w:val="16"/>
                <w:szCs w:val="16"/>
                <w:lang w:eastAsia="en-US"/>
              </w:rPr>
              <w:t>R5-153946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83F90C" w14:textId="77777777" w:rsidR="00081D7B" w:rsidRPr="00A564B4" w:rsidRDefault="00081D7B" w:rsidP="00600F51">
            <w:pPr>
              <w:pStyle w:val="TAL"/>
              <w:rPr>
                <w:sz w:val="16"/>
                <w:szCs w:val="16"/>
                <w:lang w:eastAsia="en-US"/>
              </w:rPr>
            </w:pPr>
            <w:r w:rsidRPr="00A564B4">
              <w:rPr>
                <w:sz w:val="16"/>
                <w:szCs w:val="16"/>
                <w:lang w:eastAsia="en-US"/>
              </w:rPr>
              <w:t>0301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2BF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02283B" w14:textId="77777777" w:rsidR="00081D7B" w:rsidRPr="00A564B4" w:rsidRDefault="00081D7B" w:rsidP="00600F51">
            <w:pPr>
              <w:pStyle w:val="TAL"/>
              <w:rPr>
                <w:sz w:val="16"/>
                <w:szCs w:val="16"/>
                <w:lang w:eastAsia="en-US"/>
              </w:rPr>
            </w:pPr>
            <w:r w:rsidRPr="00A564B4">
              <w:rPr>
                <w:sz w:val="16"/>
                <w:szCs w:val="16"/>
                <w:lang w:eastAsia="en-US"/>
              </w:rPr>
              <w:t>Adding applicability for TC 8.2.1.7_A.1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CE366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0AC9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9BD5A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12243"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42D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BC745E" w14:textId="77777777" w:rsidR="00081D7B" w:rsidRPr="00A564B4" w:rsidRDefault="00081D7B" w:rsidP="00600F51">
            <w:pPr>
              <w:pStyle w:val="TAL"/>
              <w:rPr>
                <w:sz w:val="16"/>
                <w:szCs w:val="16"/>
                <w:lang w:eastAsia="en-US"/>
              </w:rPr>
            </w:pPr>
            <w:r w:rsidRPr="00A564B4">
              <w:rPr>
                <w:sz w:val="16"/>
                <w:szCs w:val="16"/>
                <w:lang w:eastAsia="en-US"/>
              </w:rPr>
              <w:t>R5-153948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C8FA37" w14:textId="77777777" w:rsidR="00081D7B" w:rsidRPr="00A564B4" w:rsidRDefault="00081D7B" w:rsidP="00600F51">
            <w:pPr>
              <w:pStyle w:val="TAL"/>
              <w:rPr>
                <w:sz w:val="16"/>
                <w:szCs w:val="16"/>
                <w:lang w:eastAsia="en-US"/>
              </w:rPr>
            </w:pPr>
            <w:r w:rsidRPr="00A564B4">
              <w:rPr>
                <w:sz w:val="16"/>
                <w:szCs w:val="16"/>
                <w:lang w:eastAsia="en-US"/>
              </w:rPr>
              <w:t>0305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33CF1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BBD21" w14:textId="77777777" w:rsidR="00081D7B" w:rsidRPr="00A564B4" w:rsidRDefault="00081D7B" w:rsidP="00600F51">
            <w:pPr>
              <w:pStyle w:val="TAL"/>
              <w:rPr>
                <w:sz w:val="16"/>
                <w:szCs w:val="16"/>
                <w:lang w:eastAsia="en-US"/>
              </w:rPr>
            </w:pPr>
            <w:r w:rsidRPr="00A564B4">
              <w:rPr>
                <w:sz w:val="16"/>
                <w:szCs w:val="16"/>
                <w:lang w:eastAsia="en-US"/>
              </w:rPr>
              <w:t>Applicability corrections for test case 8.2.1.4.2_A.1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B381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70450"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C832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4536B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FF08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CA544A" w14:textId="77777777" w:rsidR="00081D7B" w:rsidRPr="00A564B4" w:rsidRDefault="00081D7B" w:rsidP="00600F51">
            <w:pPr>
              <w:pStyle w:val="TAL"/>
              <w:rPr>
                <w:sz w:val="16"/>
                <w:szCs w:val="16"/>
                <w:lang w:eastAsia="en-US"/>
              </w:rPr>
            </w:pPr>
            <w:r w:rsidRPr="00A564B4">
              <w:rPr>
                <w:sz w:val="16"/>
                <w:szCs w:val="16"/>
                <w:lang w:eastAsia="en-US"/>
              </w:rPr>
              <w:t>R5-154013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06309" w14:textId="77777777" w:rsidR="00081D7B" w:rsidRPr="00A564B4" w:rsidRDefault="00081D7B" w:rsidP="00600F51">
            <w:pPr>
              <w:pStyle w:val="TAL"/>
              <w:rPr>
                <w:sz w:val="16"/>
                <w:szCs w:val="16"/>
                <w:lang w:eastAsia="en-US"/>
              </w:rPr>
            </w:pPr>
            <w:r w:rsidRPr="00A564B4">
              <w:rPr>
                <w:sz w:val="16"/>
                <w:szCs w:val="16"/>
                <w:lang w:eastAsia="en-US"/>
              </w:rPr>
              <w:t>0295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B44D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0A28EF" w14:textId="77777777" w:rsidR="00081D7B" w:rsidRPr="00A564B4" w:rsidRDefault="00081D7B" w:rsidP="00600F51">
            <w:pPr>
              <w:pStyle w:val="TAL"/>
              <w:rPr>
                <w:sz w:val="16"/>
                <w:szCs w:val="16"/>
                <w:lang w:eastAsia="en-US"/>
              </w:rPr>
            </w:pPr>
            <w:r w:rsidRPr="00A564B4">
              <w:rPr>
                <w:sz w:val="16"/>
                <w:szCs w:val="16"/>
                <w:lang w:eastAsia="en-US"/>
              </w:rPr>
              <w:t>Addition of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D11B5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137DA6"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A3EA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4099D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5B6DBB"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8D6C7C"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87AACF"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0B8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99E649" w14:textId="77777777" w:rsidR="00081D7B" w:rsidRPr="00A564B4" w:rsidRDefault="00081D7B" w:rsidP="00600F51">
            <w:pPr>
              <w:pStyle w:val="TAL"/>
              <w:rPr>
                <w:sz w:val="16"/>
                <w:szCs w:val="16"/>
                <w:lang w:eastAsia="en-US"/>
              </w:rPr>
            </w:pPr>
            <w:r w:rsidRPr="00A564B4">
              <w:rPr>
                <w:sz w:val="16"/>
                <w:szCs w:val="16"/>
                <w:lang w:eastAsia="en-US"/>
              </w:rPr>
              <w:t>update of the "non-specific references" in section 2 according to the approved R5-153582 and an action point on ETSI MCC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2479B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5DB98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26D5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663FA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A3D50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2F9F8A" w14:textId="77777777" w:rsidR="00081D7B" w:rsidRPr="00A564B4" w:rsidRDefault="00081D7B" w:rsidP="00600F51">
            <w:pPr>
              <w:pStyle w:val="TAL"/>
              <w:rPr>
                <w:sz w:val="16"/>
                <w:szCs w:val="16"/>
                <w:lang w:eastAsia="en-US"/>
              </w:rPr>
            </w:pPr>
            <w:r w:rsidRPr="00A564B4">
              <w:rPr>
                <w:sz w:val="16"/>
                <w:szCs w:val="16"/>
                <w:lang w:eastAsia="en-US"/>
              </w:rPr>
              <w:t>R5-155275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086DF6" w14:textId="77777777" w:rsidR="00081D7B" w:rsidRPr="00A564B4" w:rsidRDefault="00081D7B" w:rsidP="00600F51">
            <w:pPr>
              <w:pStyle w:val="TAL"/>
              <w:rPr>
                <w:sz w:val="16"/>
                <w:szCs w:val="16"/>
                <w:lang w:eastAsia="en-US"/>
              </w:rPr>
            </w:pPr>
            <w:r w:rsidRPr="00A564B4">
              <w:rPr>
                <w:sz w:val="16"/>
                <w:szCs w:val="16"/>
                <w:lang w:eastAsia="en-US"/>
              </w:rPr>
              <w:t>0314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6F67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12A0E" w14:textId="77777777" w:rsidR="00081D7B" w:rsidRPr="00A564B4" w:rsidRDefault="00081D7B" w:rsidP="00600F51">
            <w:pPr>
              <w:pStyle w:val="TAL"/>
              <w:rPr>
                <w:sz w:val="16"/>
                <w:szCs w:val="16"/>
                <w:lang w:eastAsia="en-US"/>
              </w:rPr>
            </w:pPr>
            <w:r w:rsidRPr="00A564B4">
              <w:rPr>
                <w:sz w:val="16"/>
                <w:szCs w:val="16"/>
                <w:lang w:eastAsia="en-US"/>
              </w:rPr>
              <w:t>Introduction of applicabilities of 2 test cases for 2UL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5CF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534CA"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CAEB9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D7226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4F6E6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C67D3" w14:textId="77777777" w:rsidR="00081D7B" w:rsidRPr="00A564B4" w:rsidRDefault="00081D7B" w:rsidP="00600F51">
            <w:pPr>
              <w:pStyle w:val="TAL"/>
              <w:rPr>
                <w:sz w:val="16"/>
                <w:szCs w:val="16"/>
                <w:lang w:eastAsia="en-US"/>
              </w:rPr>
            </w:pPr>
            <w:r w:rsidRPr="00A564B4">
              <w:rPr>
                <w:sz w:val="16"/>
                <w:szCs w:val="16"/>
                <w:lang w:eastAsia="en-US"/>
              </w:rPr>
              <w:t>R5-155301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D8C6" w14:textId="77777777" w:rsidR="00081D7B" w:rsidRPr="00A564B4" w:rsidRDefault="00081D7B" w:rsidP="00600F51">
            <w:pPr>
              <w:pStyle w:val="TAL"/>
              <w:rPr>
                <w:sz w:val="16"/>
                <w:szCs w:val="16"/>
                <w:lang w:eastAsia="en-US"/>
              </w:rPr>
            </w:pPr>
            <w:r w:rsidRPr="00A564B4">
              <w:rPr>
                <w:sz w:val="16"/>
                <w:szCs w:val="16"/>
                <w:lang w:eastAsia="en-US"/>
              </w:rPr>
              <w:t>0316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841C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70A70"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TC 6.6.2.2A.1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8501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646CCD"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B91BAB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FD497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F820B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CC993" w14:textId="77777777" w:rsidR="00081D7B" w:rsidRPr="00A564B4" w:rsidRDefault="00081D7B" w:rsidP="00600F51">
            <w:pPr>
              <w:pStyle w:val="TAL"/>
              <w:rPr>
                <w:sz w:val="16"/>
                <w:szCs w:val="16"/>
                <w:lang w:eastAsia="en-US"/>
              </w:rPr>
            </w:pPr>
            <w:r w:rsidRPr="00A564B4">
              <w:rPr>
                <w:sz w:val="16"/>
                <w:szCs w:val="16"/>
                <w:lang w:eastAsia="en-US"/>
              </w:rPr>
              <w:t>R5-155318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9E0137" w14:textId="77777777" w:rsidR="00081D7B" w:rsidRPr="00A564B4" w:rsidRDefault="00081D7B" w:rsidP="00600F51">
            <w:pPr>
              <w:pStyle w:val="TAL"/>
              <w:rPr>
                <w:sz w:val="16"/>
                <w:szCs w:val="16"/>
                <w:lang w:eastAsia="en-US"/>
              </w:rPr>
            </w:pPr>
            <w:r w:rsidRPr="00A564B4">
              <w:rPr>
                <w:sz w:val="16"/>
                <w:szCs w:val="16"/>
                <w:lang w:eastAsia="en-US"/>
              </w:rPr>
              <w:t>0319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A17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110232" w14:textId="77777777" w:rsidR="00081D7B" w:rsidRPr="00A564B4" w:rsidRDefault="00081D7B" w:rsidP="00600F51">
            <w:pPr>
              <w:pStyle w:val="TAL"/>
              <w:rPr>
                <w:sz w:val="16"/>
                <w:szCs w:val="16"/>
                <w:lang w:eastAsia="en-US"/>
              </w:rPr>
            </w:pPr>
            <w:r w:rsidRPr="00A564B4">
              <w:rPr>
                <w:sz w:val="16"/>
                <w:szCs w:val="16"/>
                <w:lang w:eastAsia="en-US"/>
              </w:rPr>
              <w:t>Update of UE categories for R8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DF3C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CF162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BDE81B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B51BE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FC5EC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CE08A2" w14:textId="77777777" w:rsidR="00081D7B" w:rsidRPr="00A564B4" w:rsidRDefault="00081D7B" w:rsidP="00600F51">
            <w:pPr>
              <w:pStyle w:val="TAL"/>
              <w:rPr>
                <w:sz w:val="16"/>
                <w:szCs w:val="16"/>
                <w:lang w:eastAsia="en-US"/>
              </w:rPr>
            </w:pPr>
            <w:r w:rsidRPr="00A564B4">
              <w:rPr>
                <w:sz w:val="16"/>
                <w:szCs w:val="16"/>
                <w:lang w:eastAsia="en-US"/>
              </w:rPr>
              <w:t>R5-155319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2E278F" w14:textId="77777777" w:rsidR="00081D7B" w:rsidRPr="00A564B4" w:rsidRDefault="00081D7B" w:rsidP="00600F51">
            <w:pPr>
              <w:pStyle w:val="TAL"/>
              <w:rPr>
                <w:sz w:val="16"/>
                <w:szCs w:val="16"/>
                <w:lang w:eastAsia="en-US"/>
              </w:rPr>
            </w:pPr>
            <w:r w:rsidRPr="00A564B4">
              <w:rPr>
                <w:sz w:val="16"/>
                <w:szCs w:val="16"/>
                <w:lang w:eastAsia="en-US"/>
              </w:rPr>
              <w:t>0320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08A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C857AC" w14:textId="77777777" w:rsidR="00081D7B" w:rsidRPr="00A564B4" w:rsidRDefault="00081D7B" w:rsidP="00600F51">
            <w:pPr>
              <w:pStyle w:val="TAL"/>
              <w:rPr>
                <w:sz w:val="16"/>
                <w:szCs w:val="16"/>
                <w:lang w:eastAsia="en-US"/>
              </w:rPr>
            </w:pPr>
            <w:r w:rsidRPr="00A564B4">
              <w:rPr>
                <w:sz w:val="16"/>
                <w:szCs w:val="16"/>
                <w:lang w:eastAsia="en-US"/>
              </w:rPr>
              <w:t>Update of UE categories for R10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D82C7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2F8A6E"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7AEB4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22342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376F4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B47F42" w14:textId="77777777" w:rsidR="00081D7B" w:rsidRPr="00A564B4" w:rsidRDefault="00081D7B" w:rsidP="00600F51">
            <w:pPr>
              <w:pStyle w:val="TAL"/>
              <w:rPr>
                <w:sz w:val="16"/>
                <w:szCs w:val="16"/>
                <w:lang w:eastAsia="en-US"/>
              </w:rPr>
            </w:pPr>
            <w:r w:rsidRPr="00A564B4">
              <w:rPr>
                <w:sz w:val="16"/>
                <w:szCs w:val="16"/>
                <w:lang w:eastAsia="en-US"/>
              </w:rPr>
              <w:t>R5-155323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82F4FA" w14:textId="77777777" w:rsidR="00081D7B" w:rsidRPr="00A564B4" w:rsidRDefault="00081D7B" w:rsidP="00600F51">
            <w:pPr>
              <w:pStyle w:val="TAL"/>
              <w:rPr>
                <w:sz w:val="16"/>
                <w:szCs w:val="16"/>
                <w:lang w:eastAsia="en-US"/>
              </w:rPr>
            </w:pPr>
            <w:r w:rsidRPr="00A564B4">
              <w:rPr>
                <w:sz w:val="16"/>
                <w:szCs w:val="16"/>
                <w:lang w:eastAsia="en-US"/>
              </w:rPr>
              <w:t>0322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FCC0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7DA290" w14:textId="77777777" w:rsidR="00081D7B" w:rsidRPr="00A564B4" w:rsidRDefault="00081D7B" w:rsidP="00600F51">
            <w:pPr>
              <w:pStyle w:val="TAL"/>
              <w:rPr>
                <w:sz w:val="16"/>
                <w:szCs w:val="16"/>
                <w:lang w:eastAsia="en-US"/>
              </w:rPr>
            </w:pPr>
            <w:r w:rsidRPr="00A564B4">
              <w:rPr>
                <w:sz w:val="16"/>
                <w:szCs w:val="16"/>
                <w:lang w:eastAsia="en-US"/>
              </w:rPr>
              <w:t>Update of UE categories for R11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D22E6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49FE5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E07986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40569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47809A"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D7D4B" w14:textId="77777777" w:rsidR="00081D7B" w:rsidRPr="00A564B4" w:rsidRDefault="00081D7B" w:rsidP="00600F51">
            <w:pPr>
              <w:pStyle w:val="TAL"/>
              <w:rPr>
                <w:sz w:val="16"/>
                <w:szCs w:val="16"/>
                <w:lang w:eastAsia="en-US"/>
              </w:rPr>
            </w:pPr>
            <w:r w:rsidRPr="00A564B4">
              <w:rPr>
                <w:sz w:val="16"/>
                <w:szCs w:val="16"/>
                <w:lang w:eastAsia="en-US"/>
              </w:rPr>
              <w:t>R5-155544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C8EEB" w14:textId="77777777" w:rsidR="00081D7B" w:rsidRPr="00A564B4" w:rsidRDefault="00081D7B" w:rsidP="00600F51">
            <w:pPr>
              <w:pStyle w:val="TAL"/>
              <w:rPr>
                <w:sz w:val="16"/>
                <w:szCs w:val="16"/>
                <w:lang w:eastAsia="en-US"/>
              </w:rPr>
            </w:pPr>
            <w:r w:rsidRPr="00A564B4">
              <w:rPr>
                <w:sz w:val="16"/>
                <w:szCs w:val="16"/>
                <w:lang w:eastAsia="en-US"/>
              </w:rPr>
              <w:t>0326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3C4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E82272" w14:textId="77777777" w:rsidR="00081D7B" w:rsidRPr="00A564B4" w:rsidRDefault="00081D7B" w:rsidP="00600F51">
            <w:pPr>
              <w:pStyle w:val="TAL"/>
              <w:rPr>
                <w:sz w:val="16"/>
                <w:szCs w:val="16"/>
                <w:lang w:eastAsia="en-US"/>
              </w:rPr>
            </w:pPr>
            <w:r w:rsidRPr="00A564B4">
              <w:rPr>
                <w:sz w:val="16"/>
                <w:szCs w:val="16"/>
                <w:lang w:eastAsia="en-US"/>
              </w:rPr>
              <w:t>Correction to conditions C32 and C35 in Table 4.1-1 and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3D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B07D0"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664C6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6F234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A83B0B"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E0B4E" w14:textId="77777777" w:rsidR="00081D7B" w:rsidRPr="00A564B4" w:rsidRDefault="00081D7B" w:rsidP="00600F51">
            <w:pPr>
              <w:pStyle w:val="TAL"/>
              <w:rPr>
                <w:sz w:val="16"/>
                <w:szCs w:val="16"/>
                <w:lang w:eastAsia="en-US"/>
              </w:rPr>
            </w:pPr>
            <w:r w:rsidRPr="00A564B4">
              <w:rPr>
                <w:sz w:val="16"/>
                <w:szCs w:val="16"/>
                <w:lang w:eastAsia="en-US"/>
              </w:rPr>
              <w:t>R5-155545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34A845" w14:textId="77777777" w:rsidR="00081D7B" w:rsidRPr="00A564B4" w:rsidRDefault="00081D7B" w:rsidP="00600F51">
            <w:pPr>
              <w:pStyle w:val="TAL"/>
              <w:rPr>
                <w:sz w:val="16"/>
                <w:szCs w:val="16"/>
                <w:lang w:eastAsia="en-US"/>
              </w:rPr>
            </w:pPr>
            <w:r w:rsidRPr="00A564B4">
              <w:rPr>
                <w:sz w:val="16"/>
                <w:szCs w:val="16"/>
                <w:lang w:eastAsia="en-US"/>
              </w:rPr>
              <w:t>0327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83F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1322E8" w14:textId="77777777" w:rsidR="00081D7B" w:rsidRPr="00A564B4" w:rsidRDefault="00081D7B" w:rsidP="00600F51">
            <w:pPr>
              <w:pStyle w:val="TAL"/>
              <w:rPr>
                <w:sz w:val="16"/>
                <w:szCs w:val="16"/>
                <w:lang w:eastAsia="en-US"/>
              </w:rPr>
            </w:pPr>
            <w:r w:rsidRPr="00A564B4">
              <w:rPr>
                <w:sz w:val="16"/>
                <w:szCs w:val="16"/>
                <w:lang w:eastAsia="en-US"/>
              </w:rPr>
              <w:t>Correction to conditions of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2EF58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CF37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8702E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0E551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E3E71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2547FB" w14:textId="77777777" w:rsidR="00081D7B" w:rsidRPr="00A564B4" w:rsidRDefault="00081D7B" w:rsidP="00600F51">
            <w:pPr>
              <w:pStyle w:val="TAL"/>
              <w:rPr>
                <w:sz w:val="16"/>
                <w:szCs w:val="16"/>
                <w:lang w:eastAsia="en-US"/>
              </w:rPr>
            </w:pPr>
            <w:r w:rsidRPr="00A564B4">
              <w:rPr>
                <w:sz w:val="16"/>
                <w:szCs w:val="16"/>
                <w:lang w:eastAsia="en-US"/>
              </w:rPr>
              <w:t>R5-155556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472DDD" w14:textId="77777777" w:rsidR="00081D7B" w:rsidRPr="00A564B4" w:rsidRDefault="00081D7B" w:rsidP="00600F51">
            <w:pPr>
              <w:pStyle w:val="TAL"/>
              <w:rPr>
                <w:sz w:val="16"/>
                <w:szCs w:val="16"/>
                <w:lang w:eastAsia="en-US"/>
              </w:rPr>
            </w:pPr>
            <w:r w:rsidRPr="00A564B4">
              <w:rPr>
                <w:sz w:val="16"/>
                <w:szCs w:val="16"/>
                <w:lang w:eastAsia="en-US"/>
              </w:rPr>
              <w:t>0328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B7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028CFF" w14:textId="77777777" w:rsidR="00081D7B" w:rsidRPr="00A564B4" w:rsidRDefault="00081D7B" w:rsidP="00600F51">
            <w:pPr>
              <w:pStyle w:val="TAL"/>
              <w:rPr>
                <w:sz w:val="16"/>
                <w:szCs w:val="16"/>
                <w:lang w:eastAsia="en-US"/>
              </w:rPr>
            </w:pPr>
            <w:r w:rsidRPr="00A564B4">
              <w:rPr>
                <w:sz w:val="16"/>
                <w:szCs w:val="16"/>
                <w:lang w:eastAsia="en-US"/>
              </w:rPr>
              <w:t>Correction of RRM Condition C77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E7EF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CF515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91EC43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BD715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B29D7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4F4C78" w14:textId="77777777" w:rsidR="00081D7B" w:rsidRPr="00A564B4" w:rsidRDefault="00081D7B" w:rsidP="00600F51">
            <w:pPr>
              <w:pStyle w:val="TAL"/>
              <w:rPr>
                <w:sz w:val="16"/>
                <w:szCs w:val="16"/>
                <w:lang w:eastAsia="en-US"/>
              </w:rPr>
            </w:pPr>
            <w:r w:rsidRPr="00A564B4">
              <w:rPr>
                <w:sz w:val="16"/>
                <w:szCs w:val="16"/>
                <w:lang w:eastAsia="en-US"/>
              </w:rPr>
              <w:t>R5-155558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3595EC" w14:textId="77777777" w:rsidR="00081D7B" w:rsidRPr="00A564B4" w:rsidRDefault="00081D7B" w:rsidP="00600F51">
            <w:pPr>
              <w:pStyle w:val="TAL"/>
              <w:rPr>
                <w:sz w:val="16"/>
                <w:szCs w:val="16"/>
                <w:lang w:eastAsia="en-US"/>
              </w:rPr>
            </w:pPr>
            <w:r w:rsidRPr="00A564B4">
              <w:rPr>
                <w:sz w:val="16"/>
                <w:szCs w:val="16"/>
                <w:lang w:eastAsia="en-US"/>
              </w:rPr>
              <w:t>0329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C562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4E00C8" w14:textId="77777777" w:rsidR="00081D7B" w:rsidRPr="00A564B4" w:rsidRDefault="00081D7B" w:rsidP="00600F51">
            <w:pPr>
              <w:pStyle w:val="TAL"/>
              <w:rPr>
                <w:sz w:val="16"/>
                <w:szCs w:val="16"/>
                <w:lang w:eastAsia="en-US"/>
              </w:rPr>
            </w:pPr>
            <w:r w:rsidRPr="00A564B4">
              <w:rPr>
                <w:sz w:val="16"/>
                <w:szCs w:val="16"/>
                <w:lang w:eastAsia="en-US"/>
              </w:rPr>
              <w:t xml:space="preserve">Correction of RRM Condition C79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0BD8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F3480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08D8B9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59D74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A5B21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ACEAC6" w14:textId="77777777" w:rsidR="00081D7B" w:rsidRPr="00A564B4" w:rsidRDefault="00081D7B" w:rsidP="00600F51">
            <w:pPr>
              <w:pStyle w:val="TAL"/>
              <w:rPr>
                <w:sz w:val="16"/>
                <w:szCs w:val="16"/>
                <w:lang w:eastAsia="en-US"/>
              </w:rPr>
            </w:pPr>
            <w:r w:rsidRPr="00A564B4">
              <w:rPr>
                <w:sz w:val="16"/>
                <w:szCs w:val="16"/>
                <w:lang w:eastAsia="en-US"/>
              </w:rPr>
              <w:t>R5-155560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B79B67" w14:textId="77777777" w:rsidR="00081D7B" w:rsidRPr="00A564B4" w:rsidRDefault="00081D7B" w:rsidP="00600F51">
            <w:pPr>
              <w:pStyle w:val="TAL"/>
              <w:rPr>
                <w:sz w:val="16"/>
                <w:szCs w:val="16"/>
                <w:lang w:eastAsia="en-US"/>
              </w:rPr>
            </w:pPr>
            <w:r w:rsidRPr="00A564B4">
              <w:rPr>
                <w:sz w:val="16"/>
                <w:szCs w:val="16"/>
                <w:lang w:eastAsia="en-US"/>
              </w:rPr>
              <w:t>0330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180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35F6E7" w14:textId="77777777" w:rsidR="00081D7B" w:rsidRPr="00A564B4" w:rsidRDefault="00081D7B" w:rsidP="00600F51">
            <w:pPr>
              <w:pStyle w:val="TAL"/>
              <w:rPr>
                <w:sz w:val="16"/>
                <w:szCs w:val="16"/>
                <w:lang w:eastAsia="en-US"/>
              </w:rPr>
            </w:pPr>
            <w:r w:rsidRPr="00A564B4">
              <w:rPr>
                <w:sz w:val="16"/>
                <w:szCs w:val="16"/>
                <w:lang w:eastAsia="en-US"/>
              </w:rPr>
              <w:t>Correction of RRM Condition C80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4DDF9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86D45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B1FB0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31D6B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07B5E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DA1CF5" w14:textId="77777777" w:rsidR="00081D7B" w:rsidRPr="00A564B4" w:rsidRDefault="00081D7B" w:rsidP="00600F51">
            <w:pPr>
              <w:pStyle w:val="TAL"/>
              <w:rPr>
                <w:sz w:val="16"/>
                <w:szCs w:val="16"/>
                <w:lang w:eastAsia="en-US"/>
              </w:rPr>
            </w:pPr>
            <w:r w:rsidRPr="00A564B4">
              <w:rPr>
                <w:sz w:val="16"/>
                <w:szCs w:val="16"/>
                <w:lang w:eastAsia="en-US"/>
              </w:rPr>
              <w:t>R5-155563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5D7AB" w14:textId="77777777" w:rsidR="00081D7B" w:rsidRPr="00A564B4" w:rsidRDefault="00081D7B" w:rsidP="00600F51">
            <w:pPr>
              <w:pStyle w:val="TAL"/>
              <w:rPr>
                <w:sz w:val="16"/>
                <w:szCs w:val="16"/>
                <w:lang w:eastAsia="en-US"/>
              </w:rPr>
            </w:pPr>
            <w:r w:rsidRPr="00A564B4">
              <w:rPr>
                <w:sz w:val="16"/>
                <w:szCs w:val="16"/>
                <w:lang w:eastAsia="en-US"/>
              </w:rPr>
              <w:t>0332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7F8DE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743F31" w14:textId="77777777" w:rsidR="00081D7B" w:rsidRPr="00A564B4" w:rsidRDefault="00081D7B" w:rsidP="00600F51">
            <w:pPr>
              <w:pStyle w:val="TAL"/>
              <w:rPr>
                <w:sz w:val="16"/>
                <w:szCs w:val="16"/>
                <w:lang w:eastAsia="en-US"/>
              </w:rPr>
            </w:pPr>
            <w:r w:rsidRPr="00A564B4">
              <w:rPr>
                <w:sz w:val="16"/>
                <w:szCs w:val="16"/>
                <w:lang w:eastAsia="en-US"/>
              </w:rPr>
              <w:t>Correction of RRM Condition C81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A93E4D"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C7E1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5AB5D6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CB5D7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C360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41880F" w14:textId="77777777" w:rsidR="00081D7B" w:rsidRPr="00A564B4" w:rsidRDefault="00081D7B" w:rsidP="00600F51">
            <w:pPr>
              <w:pStyle w:val="TAL"/>
              <w:rPr>
                <w:sz w:val="16"/>
                <w:szCs w:val="16"/>
                <w:lang w:eastAsia="en-US"/>
              </w:rPr>
            </w:pPr>
            <w:r w:rsidRPr="00A564B4">
              <w:rPr>
                <w:sz w:val="16"/>
                <w:szCs w:val="16"/>
                <w:lang w:eastAsia="en-US"/>
              </w:rPr>
              <w:t>R5-155565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D4EF1" w14:textId="77777777" w:rsidR="00081D7B" w:rsidRPr="00A564B4" w:rsidRDefault="00081D7B" w:rsidP="00600F51">
            <w:pPr>
              <w:pStyle w:val="TAL"/>
              <w:rPr>
                <w:sz w:val="16"/>
                <w:szCs w:val="16"/>
                <w:lang w:eastAsia="en-US"/>
              </w:rPr>
            </w:pPr>
            <w:r w:rsidRPr="00A564B4">
              <w:rPr>
                <w:sz w:val="16"/>
                <w:szCs w:val="16"/>
                <w:lang w:eastAsia="en-US"/>
              </w:rPr>
              <w:t>0334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9A1C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42BB74" w14:textId="77777777" w:rsidR="00081D7B" w:rsidRPr="00A564B4" w:rsidRDefault="00081D7B" w:rsidP="00600F51">
            <w:pPr>
              <w:pStyle w:val="TAL"/>
              <w:rPr>
                <w:sz w:val="16"/>
                <w:szCs w:val="16"/>
                <w:lang w:eastAsia="en-US"/>
              </w:rPr>
            </w:pPr>
            <w:r w:rsidRPr="00A564B4">
              <w:rPr>
                <w:sz w:val="16"/>
                <w:szCs w:val="16"/>
                <w:lang w:eastAsia="en-US"/>
              </w:rPr>
              <w:t>Correction of RRM Condition C82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1E09CA"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A4A2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8BFD3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2A60A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CBB22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E4BD3" w14:textId="77777777" w:rsidR="00081D7B" w:rsidRPr="00A564B4" w:rsidRDefault="00081D7B" w:rsidP="00600F51">
            <w:pPr>
              <w:pStyle w:val="TAL"/>
              <w:rPr>
                <w:sz w:val="16"/>
                <w:szCs w:val="16"/>
                <w:lang w:eastAsia="en-US"/>
              </w:rPr>
            </w:pPr>
            <w:r w:rsidRPr="00A564B4">
              <w:rPr>
                <w:sz w:val="16"/>
                <w:szCs w:val="16"/>
                <w:lang w:eastAsia="en-US"/>
              </w:rPr>
              <w:t>R5-155635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FA655" w14:textId="77777777" w:rsidR="00081D7B" w:rsidRPr="00A564B4" w:rsidRDefault="00081D7B" w:rsidP="00600F51">
            <w:pPr>
              <w:pStyle w:val="TAL"/>
              <w:rPr>
                <w:sz w:val="16"/>
                <w:szCs w:val="16"/>
                <w:lang w:eastAsia="en-US"/>
              </w:rPr>
            </w:pPr>
            <w:r w:rsidRPr="00A564B4">
              <w:rPr>
                <w:sz w:val="16"/>
                <w:szCs w:val="16"/>
                <w:lang w:eastAsia="en-US"/>
              </w:rPr>
              <w:t>0339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0CEC1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8EBEA" w14:textId="77777777" w:rsidR="00081D7B" w:rsidRPr="00A564B4" w:rsidRDefault="00081D7B" w:rsidP="00600F51">
            <w:pPr>
              <w:pStyle w:val="TAL"/>
              <w:rPr>
                <w:sz w:val="16"/>
                <w:szCs w:val="16"/>
                <w:lang w:eastAsia="en-US"/>
              </w:rPr>
            </w:pPr>
            <w:r w:rsidRPr="00A564B4">
              <w:rPr>
                <w:sz w:val="16"/>
                <w:szCs w:val="16"/>
                <w:lang w:eastAsia="en-US"/>
              </w:rPr>
              <w:t>Release indication corrections in table A.4.1-1: UE Radio Technologies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0F627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4290F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2960F0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19478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DAB04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A8AB1E" w14:textId="77777777" w:rsidR="00081D7B" w:rsidRPr="00A564B4" w:rsidRDefault="00081D7B" w:rsidP="00600F51">
            <w:pPr>
              <w:pStyle w:val="TAL"/>
              <w:rPr>
                <w:sz w:val="16"/>
                <w:szCs w:val="16"/>
                <w:lang w:eastAsia="en-US"/>
              </w:rPr>
            </w:pPr>
            <w:r w:rsidRPr="00A564B4">
              <w:rPr>
                <w:sz w:val="16"/>
                <w:szCs w:val="16"/>
                <w:lang w:eastAsia="en-US"/>
              </w:rPr>
              <w:t>R5-155750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98155" w14:textId="77777777" w:rsidR="00081D7B" w:rsidRPr="00A564B4" w:rsidRDefault="00081D7B" w:rsidP="00600F51">
            <w:pPr>
              <w:pStyle w:val="TAL"/>
              <w:rPr>
                <w:sz w:val="16"/>
                <w:szCs w:val="16"/>
                <w:lang w:eastAsia="en-US"/>
              </w:rPr>
            </w:pPr>
            <w:r w:rsidRPr="00A564B4">
              <w:rPr>
                <w:sz w:val="16"/>
                <w:szCs w:val="16"/>
                <w:lang w:eastAsia="en-US"/>
              </w:rPr>
              <w:t>0341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A34E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120B46"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7544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77CA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791A0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A5D7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70C91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DE876A" w14:textId="77777777" w:rsidR="00081D7B" w:rsidRPr="00A564B4" w:rsidRDefault="00081D7B" w:rsidP="00600F51">
            <w:pPr>
              <w:pStyle w:val="TAL"/>
              <w:rPr>
                <w:sz w:val="16"/>
                <w:szCs w:val="16"/>
                <w:lang w:eastAsia="en-US"/>
              </w:rPr>
            </w:pPr>
            <w:r w:rsidRPr="00A564B4">
              <w:rPr>
                <w:sz w:val="16"/>
                <w:szCs w:val="16"/>
                <w:lang w:eastAsia="en-US"/>
              </w:rPr>
              <w:t>R5-155777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DB91C" w14:textId="77777777" w:rsidR="00081D7B" w:rsidRPr="00A564B4" w:rsidRDefault="00081D7B" w:rsidP="00600F51">
            <w:pPr>
              <w:pStyle w:val="TAL"/>
              <w:rPr>
                <w:sz w:val="16"/>
                <w:szCs w:val="16"/>
                <w:lang w:eastAsia="en-US"/>
              </w:rPr>
            </w:pPr>
            <w:r w:rsidRPr="00A564B4">
              <w:rPr>
                <w:sz w:val="16"/>
                <w:szCs w:val="16"/>
                <w:lang w:eastAsia="en-US"/>
              </w:rPr>
              <w:t>0342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4B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2F87"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RSRP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9721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FBE51F"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388C6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BC428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51529E"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DB50DD" w14:textId="77777777" w:rsidR="00081D7B" w:rsidRPr="00A564B4" w:rsidRDefault="00081D7B" w:rsidP="00600F51">
            <w:pPr>
              <w:pStyle w:val="TAL"/>
              <w:rPr>
                <w:sz w:val="16"/>
                <w:szCs w:val="16"/>
                <w:lang w:eastAsia="en-US"/>
              </w:rPr>
            </w:pPr>
            <w:r w:rsidRPr="00A564B4">
              <w:rPr>
                <w:sz w:val="16"/>
                <w:szCs w:val="16"/>
                <w:lang w:eastAsia="en-US"/>
              </w:rPr>
              <w:t>R5-155843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BA037B" w14:textId="77777777" w:rsidR="00081D7B" w:rsidRPr="00A564B4" w:rsidRDefault="00081D7B" w:rsidP="00600F51">
            <w:pPr>
              <w:pStyle w:val="TAL"/>
              <w:rPr>
                <w:sz w:val="16"/>
                <w:szCs w:val="16"/>
                <w:lang w:eastAsia="en-US"/>
              </w:rPr>
            </w:pPr>
            <w:r w:rsidRPr="00A564B4">
              <w:rPr>
                <w:sz w:val="16"/>
                <w:szCs w:val="16"/>
                <w:lang w:eastAsia="en-US"/>
              </w:rPr>
              <w:t>0309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244D5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B6E8C8" w14:textId="77777777" w:rsidR="00081D7B" w:rsidRPr="00A564B4" w:rsidRDefault="00081D7B" w:rsidP="00600F51">
            <w:pPr>
              <w:pStyle w:val="TAL"/>
              <w:rPr>
                <w:sz w:val="16"/>
                <w:szCs w:val="16"/>
                <w:lang w:eastAsia="en-US"/>
              </w:rPr>
            </w:pPr>
            <w:r w:rsidRPr="00A564B4">
              <w:rPr>
                <w:sz w:val="16"/>
                <w:szCs w:val="16"/>
                <w:lang w:eastAsia="en-US"/>
              </w:rPr>
              <w:t>Update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0CF7A7"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5A7F2"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18830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3149C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E8D6C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853916" w14:textId="77777777" w:rsidR="00081D7B" w:rsidRPr="00A564B4" w:rsidRDefault="00081D7B" w:rsidP="00600F51">
            <w:pPr>
              <w:pStyle w:val="TAL"/>
              <w:rPr>
                <w:sz w:val="16"/>
                <w:szCs w:val="16"/>
                <w:lang w:eastAsia="en-US"/>
              </w:rPr>
            </w:pPr>
            <w:r w:rsidRPr="00A564B4">
              <w:rPr>
                <w:sz w:val="16"/>
                <w:szCs w:val="16"/>
                <w:lang w:eastAsia="en-US"/>
              </w:rPr>
              <w:t>R5-155870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BC6D4" w14:textId="77777777" w:rsidR="00081D7B" w:rsidRPr="00A564B4" w:rsidRDefault="00081D7B" w:rsidP="00600F51">
            <w:pPr>
              <w:pStyle w:val="TAL"/>
              <w:rPr>
                <w:sz w:val="16"/>
                <w:szCs w:val="16"/>
                <w:lang w:eastAsia="en-US"/>
              </w:rPr>
            </w:pPr>
            <w:r w:rsidRPr="00A564B4">
              <w:rPr>
                <w:sz w:val="16"/>
                <w:szCs w:val="16"/>
                <w:lang w:eastAsia="en-US"/>
              </w:rPr>
              <w:t>0323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37719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0D2E4E" w14:textId="77777777" w:rsidR="00081D7B" w:rsidRPr="00A564B4" w:rsidRDefault="00081D7B" w:rsidP="00600F51">
            <w:pPr>
              <w:pStyle w:val="TAL"/>
              <w:rPr>
                <w:sz w:val="16"/>
                <w:szCs w:val="16"/>
                <w:lang w:eastAsia="en-US"/>
              </w:rPr>
            </w:pPr>
            <w:r w:rsidRPr="00A564B4">
              <w:rPr>
                <w:sz w:val="16"/>
                <w:szCs w:val="16"/>
                <w:lang w:eastAsia="en-US"/>
              </w:rPr>
              <w:t>Applicability updates on inter-band CA receiver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6439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4D0A13"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0C17D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AD0D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7816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2C706F" w14:textId="77777777" w:rsidR="00081D7B" w:rsidRPr="00A564B4" w:rsidRDefault="00081D7B" w:rsidP="00600F51">
            <w:pPr>
              <w:pStyle w:val="TAL"/>
              <w:rPr>
                <w:sz w:val="16"/>
                <w:szCs w:val="16"/>
                <w:lang w:eastAsia="en-US"/>
              </w:rPr>
            </w:pPr>
            <w:r w:rsidRPr="00A564B4">
              <w:rPr>
                <w:sz w:val="16"/>
                <w:szCs w:val="16"/>
                <w:lang w:eastAsia="en-US"/>
              </w:rPr>
              <w:t>R5-155871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2439E" w14:textId="77777777" w:rsidR="00081D7B" w:rsidRPr="00A564B4" w:rsidRDefault="00081D7B" w:rsidP="00600F51">
            <w:pPr>
              <w:pStyle w:val="TAL"/>
              <w:rPr>
                <w:sz w:val="16"/>
                <w:szCs w:val="16"/>
                <w:lang w:eastAsia="en-US"/>
              </w:rPr>
            </w:pPr>
            <w:r w:rsidRPr="00A564B4">
              <w:rPr>
                <w:sz w:val="16"/>
                <w:szCs w:val="16"/>
                <w:lang w:eastAsia="en-US"/>
              </w:rPr>
              <w:t>0324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48D0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71B3A1" w14:textId="77777777" w:rsidR="00081D7B" w:rsidRPr="00A564B4" w:rsidRDefault="00081D7B" w:rsidP="00600F51">
            <w:pPr>
              <w:pStyle w:val="TAL"/>
              <w:rPr>
                <w:sz w:val="16"/>
                <w:szCs w:val="16"/>
                <w:lang w:eastAsia="en-US"/>
              </w:rPr>
            </w:pPr>
            <w:r w:rsidRPr="00A564B4">
              <w:rPr>
                <w:sz w:val="16"/>
                <w:szCs w:val="16"/>
                <w:lang w:eastAsia="en-US"/>
              </w:rPr>
              <w:t>Correction of applicability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4F7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6957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3C025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FC68B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492FC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BAF18E" w14:textId="77777777" w:rsidR="00081D7B" w:rsidRPr="00A564B4" w:rsidRDefault="00081D7B" w:rsidP="00600F51">
            <w:pPr>
              <w:pStyle w:val="TAL"/>
              <w:rPr>
                <w:sz w:val="16"/>
                <w:szCs w:val="16"/>
                <w:lang w:eastAsia="en-US"/>
              </w:rPr>
            </w:pPr>
            <w:r w:rsidRPr="00A564B4">
              <w:rPr>
                <w:sz w:val="16"/>
                <w:szCs w:val="16"/>
                <w:lang w:eastAsia="en-US"/>
              </w:rPr>
              <w:t>R5-155872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D5FD" w14:textId="77777777" w:rsidR="00081D7B" w:rsidRPr="00A564B4" w:rsidRDefault="00081D7B" w:rsidP="00600F51">
            <w:pPr>
              <w:pStyle w:val="TAL"/>
              <w:rPr>
                <w:sz w:val="16"/>
                <w:szCs w:val="16"/>
                <w:lang w:eastAsia="en-US"/>
              </w:rPr>
            </w:pPr>
            <w:r w:rsidRPr="00A564B4">
              <w:rPr>
                <w:sz w:val="16"/>
                <w:szCs w:val="16"/>
                <w:lang w:eastAsia="en-US"/>
              </w:rPr>
              <w:t>0336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0B19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CD3F98" w14:textId="77777777" w:rsidR="00081D7B" w:rsidRPr="00A564B4" w:rsidRDefault="00081D7B" w:rsidP="00600F51">
            <w:pPr>
              <w:pStyle w:val="TAL"/>
              <w:rPr>
                <w:sz w:val="16"/>
                <w:szCs w:val="16"/>
                <w:lang w:eastAsia="en-US"/>
              </w:rPr>
            </w:pPr>
            <w:r w:rsidRPr="00A564B4">
              <w:rPr>
                <w:sz w:val="16"/>
                <w:szCs w:val="16"/>
                <w:lang w:eastAsia="en-US"/>
              </w:rPr>
              <w:t>Applicability update to FDD-TDD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0DA0D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DFD3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BC310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71D5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2235A4"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7096F7" w14:textId="77777777" w:rsidR="00081D7B" w:rsidRPr="00A564B4" w:rsidRDefault="00081D7B" w:rsidP="00600F51">
            <w:pPr>
              <w:pStyle w:val="TAL"/>
              <w:rPr>
                <w:sz w:val="16"/>
                <w:szCs w:val="16"/>
                <w:lang w:eastAsia="en-US"/>
              </w:rPr>
            </w:pPr>
            <w:r w:rsidRPr="00A564B4">
              <w:rPr>
                <w:sz w:val="16"/>
                <w:szCs w:val="16"/>
                <w:lang w:eastAsia="en-US"/>
              </w:rPr>
              <w:t>R5-155873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5C5905" w14:textId="77777777" w:rsidR="00081D7B" w:rsidRPr="00A564B4" w:rsidRDefault="00081D7B" w:rsidP="00600F51">
            <w:pPr>
              <w:pStyle w:val="TAL"/>
              <w:rPr>
                <w:sz w:val="16"/>
                <w:szCs w:val="16"/>
                <w:lang w:eastAsia="en-US"/>
              </w:rPr>
            </w:pPr>
            <w:r w:rsidRPr="00A564B4">
              <w:rPr>
                <w:sz w:val="16"/>
                <w:szCs w:val="16"/>
                <w:lang w:eastAsia="en-US"/>
              </w:rPr>
              <w:t>0335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D0061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2C3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B86E8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63459"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67391E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57144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B0C70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CF061E" w14:textId="77777777" w:rsidR="00081D7B" w:rsidRPr="00A564B4" w:rsidRDefault="00081D7B" w:rsidP="00600F51">
            <w:pPr>
              <w:pStyle w:val="TAL"/>
              <w:rPr>
                <w:sz w:val="16"/>
                <w:szCs w:val="16"/>
                <w:lang w:eastAsia="en-US"/>
              </w:rPr>
            </w:pPr>
            <w:r w:rsidRPr="00A564B4">
              <w:rPr>
                <w:sz w:val="16"/>
                <w:szCs w:val="16"/>
                <w:lang w:eastAsia="en-US"/>
              </w:rPr>
              <w:t>R5-155874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2A92CD" w14:textId="77777777" w:rsidR="00081D7B" w:rsidRPr="00A564B4" w:rsidRDefault="00081D7B" w:rsidP="00600F51">
            <w:pPr>
              <w:pStyle w:val="TAL"/>
              <w:rPr>
                <w:sz w:val="16"/>
                <w:szCs w:val="16"/>
                <w:lang w:eastAsia="en-US"/>
              </w:rPr>
            </w:pPr>
            <w:r w:rsidRPr="00A564B4">
              <w:rPr>
                <w:sz w:val="16"/>
                <w:szCs w:val="16"/>
                <w:lang w:eastAsia="en-US"/>
              </w:rPr>
              <w:t>0340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E9D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FD78AA" w14:textId="77777777" w:rsidR="00081D7B" w:rsidRPr="00A564B4" w:rsidRDefault="00081D7B" w:rsidP="00600F51">
            <w:pPr>
              <w:pStyle w:val="TAL"/>
              <w:rPr>
                <w:sz w:val="16"/>
                <w:szCs w:val="16"/>
                <w:lang w:eastAsia="en-US"/>
              </w:rPr>
            </w:pPr>
            <w:r w:rsidRPr="00A564B4">
              <w:rPr>
                <w:sz w:val="16"/>
                <w:szCs w:val="16"/>
                <w:lang w:eastAsia="en-US"/>
              </w:rPr>
              <w:t>36.521-2: CA_2A-2A-13A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0AF5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89CC6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90B95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B1B09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CFC6D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B7B2D" w14:textId="77777777" w:rsidR="00081D7B" w:rsidRPr="00A564B4" w:rsidRDefault="00081D7B" w:rsidP="00600F51">
            <w:pPr>
              <w:pStyle w:val="TAL"/>
              <w:rPr>
                <w:sz w:val="16"/>
                <w:szCs w:val="16"/>
                <w:lang w:eastAsia="en-US"/>
              </w:rPr>
            </w:pPr>
            <w:r w:rsidRPr="00A564B4">
              <w:rPr>
                <w:sz w:val="16"/>
                <w:szCs w:val="16"/>
                <w:lang w:eastAsia="en-US"/>
              </w:rPr>
              <w:t>R5-156050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811DC0" w14:textId="77777777" w:rsidR="00081D7B" w:rsidRPr="00A564B4" w:rsidRDefault="00081D7B" w:rsidP="00600F51">
            <w:pPr>
              <w:pStyle w:val="TAL"/>
              <w:rPr>
                <w:sz w:val="16"/>
                <w:szCs w:val="16"/>
                <w:lang w:eastAsia="en-US"/>
              </w:rPr>
            </w:pPr>
            <w:r w:rsidRPr="00A564B4">
              <w:rPr>
                <w:sz w:val="16"/>
                <w:szCs w:val="16"/>
                <w:lang w:eastAsia="en-US"/>
              </w:rPr>
              <w:t>0308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5F35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99240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MTC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07DF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1281D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81180C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6CA65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35FD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4E8D94" w14:textId="77777777" w:rsidR="00081D7B" w:rsidRPr="00A564B4" w:rsidRDefault="00081D7B" w:rsidP="00600F51">
            <w:pPr>
              <w:pStyle w:val="TAL"/>
              <w:rPr>
                <w:sz w:val="16"/>
                <w:szCs w:val="16"/>
                <w:lang w:eastAsia="en-US"/>
              </w:rPr>
            </w:pPr>
            <w:r w:rsidRPr="00A564B4">
              <w:rPr>
                <w:sz w:val="16"/>
                <w:szCs w:val="16"/>
                <w:lang w:eastAsia="en-US"/>
              </w:rPr>
              <w:t>R5-156060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9A4D31" w14:textId="77777777" w:rsidR="00081D7B" w:rsidRPr="00A564B4" w:rsidRDefault="00081D7B" w:rsidP="00600F51">
            <w:pPr>
              <w:pStyle w:val="TAL"/>
              <w:rPr>
                <w:sz w:val="16"/>
                <w:szCs w:val="16"/>
                <w:lang w:eastAsia="en-US"/>
              </w:rPr>
            </w:pPr>
            <w:r w:rsidRPr="00A564B4">
              <w:rPr>
                <w:sz w:val="16"/>
                <w:szCs w:val="16"/>
                <w:lang w:eastAsia="en-US"/>
              </w:rPr>
              <w:t>0331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0364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E3334"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6.2.5A.3 and 6.2.5A.4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7F38B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AEC0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4ECE9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866155"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50E13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DC743D" w14:textId="77777777" w:rsidR="00081D7B" w:rsidRPr="00A564B4" w:rsidRDefault="00081D7B" w:rsidP="00600F51">
            <w:pPr>
              <w:pStyle w:val="TAL"/>
              <w:rPr>
                <w:sz w:val="16"/>
                <w:szCs w:val="16"/>
                <w:lang w:eastAsia="en-US"/>
              </w:rPr>
            </w:pPr>
            <w:r w:rsidRPr="00A564B4">
              <w:rPr>
                <w:sz w:val="16"/>
                <w:szCs w:val="16"/>
                <w:lang w:eastAsia="en-US"/>
              </w:rPr>
              <w:t>R5-156061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414A9" w14:textId="77777777" w:rsidR="00081D7B" w:rsidRPr="00A564B4" w:rsidRDefault="00081D7B" w:rsidP="00600F51">
            <w:pPr>
              <w:pStyle w:val="TAL"/>
              <w:rPr>
                <w:sz w:val="16"/>
                <w:szCs w:val="16"/>
                <w:lang w:eastAsia="en-US"/>
              </w:rPr>
            </w:pPr>
            <w:r w:rsidRPr="00A564B4">
              <w:rPr>
                <w:sz w:val="16"/>
                <w:szCs w:val="16"/>
                <w:lang w:eastAsia="en-US"/>
              </w:rPr>
              <w:t>0333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982B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979E56"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6.2.4A.3, 6.3.5A.3.2 and 6.6.3.3A.3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A2218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EC510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4AD71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CBE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BEC6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D56C92" w14:textId="77777777" w:rsidR="00081D7B" w:rsidRPr="00A564B4" w:rsidRDefault="00081D7B" w:rsidP="00600F51">
            <w:pPr>
              <w:pStyle w:val="TAL"/>
              <w:rPr>
                <w:sz w:val="16"/>
                <w:szCs w:val="16"/>
                <w:lang w:eastAsia="en-US"/>
              </w:rPr>
            </w:pPr>
            <w:r w:rsidRPr="00A564B4">
              <w:rPr>
                <w:sz w:val="16"/>
                <w:szCs w:val="16"/>
                <w:lang w:eastAsia="en-US"/>
              </w:rPr>
              <w:t>R5-156093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B307A9" w14:textId="77777777" w:rsidR="00081D7B" w:rsidRPr="00A564B4" w:rsidRDefault="00081D7B" w:rsidP="00600F51">
            <w:pPr>
              <w:pStyle w:val="TAL"/>
              <w:rPr>
                <w:sz w:val="16"/>
                <w:szCs w:val="16"/>
                <w:lang w:eastAsia="en-US"/>
              </w:rPr>
            </w:pPr>
            <w:r w:rsidRPr="00A564B4">
              <w:rPr>
                <w:sz w:val="16"/>
                <w:szCs w:val="16"/>
                <w:lang w:eastAsia="en-US"/>
              </w:rPr>
              <w:t>0313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39CA8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1B07FD"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6 new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0E4D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B3902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3947D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FB10F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989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D8AFEB" w14:textId="77777777" w:rsidR="00081D7B" w:rsidRPr="00A564B4" w:rsidRDefault="00081D7B" w:rsidP="00600F51">
            <w:pPr>
              <w:pStyle w:val="TAL"/>
              <w:rPr>
                <w:sz w:val="16"/>
                <w:szCs w:val="16"/>
                <w:lang w:eastAsia="en-US"/>
              </w:rPr>
            </w:pPr>
            <w:r w:rsidRPr="00A564B4">
              <w:rPr>
                <w:sz w:val="16"/>
                <w:szCs w:val="16"/>
                <w:lang w:eastAsia="en-US"/>
              </w:rPr>
              <w:t>R5-156107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1CD1E" w14:textId="77777777" w:rsidR="00081D7B" w:rsidRPr="00A564B4" w:rsidRDefault="00081D7B" w:rsidP="00600F51">
            <w:pPr>
              <w:pStyle w:val="TAL"/>
              <w:rPr>
                <w:sz w:val="16"/>
                <w:szCs w:val="16"/>
                <w:lang w:eastAsia="en-US"/>
              </w:rPr>
            </w:pPr>
            <w:r w:rsidRPr="00A564B4">
              <w:rPr>
                <w:sz w:val="16"/>
                <w:szCs w:val="16"/>
                <w:lang w:eastAsia="en-US"/>
              </w:rPr>
              <w:t>0325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6F6C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51185" w14:textId="77777777" w:rsidR="00081D7B" w:rsidRPr="00A564B4" w:rsidRDefault="00081D7B" w:rsidP="00600F51">
            <w:pPr>
              <w:pStyle w:val="TAL"/>
              <w:rPr>
                <w:sz w:val="16"/>
                <w:szCs w:val="16"/>
                <w:lang w:eastAsia="en-US"/>
              </w:rPr>
            </w:pPr>
            <w:r w:rsidRPr="00A564B4">
              <w:rPr>
                <w:sz w:val="16"/>
                <w:szCs w:val="16"/>
                <w:lang w:eastAsia="en-US"/>
              </w:rPr>
              <w:t>Correction to test case condition for the test cases 9.5.1.x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DF92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FB2A5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DA79B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9EE04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0EE2A8"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19F8DC" w14:textId="77777777" w:rsidR="00081D7B" w:rsidRPr="00A564B4" w:rsidRDefault="00081D7B" w:rsidP="00600F51">
            <w:pPr>
              <w:pStyle w:val="TAL"/>
              <w:rPr>
                <w:sz w:val="16"/>
                <w:szCs w:val="16"/>
                <w:lang w:eastAsia="en-US"/>
              </w:rPr>
            </w:pPr>
            <w:r w:rsidRPr="00A564B4">
              <w:rPr>
                <w:sz w:val="16"/>
                <w:szCs w:val="16"/>
                <w:lang w:eastAsia="en-US"/>
              </w:rPr>
              <w:t>R5-156132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CE1BE" w14:textId="77777777" w:rsidR="00081D7B" w:rsidRPr="00A564B4" w:rsidRDefault="00081D7B" w:rsidP="00600F51">
            <w:pPr>
              <w:pStyle w:val="TAL"/>
              <w:rPr>
                <w:sz w:val="16"/>
                <w:szCs w:val="16"/>
                <w:lang w:eastAsia="en-US"/>
              </w:rPr>
            </w:pPr>
            <w:r w:rsidRPr="00A564B4">
              <w:rPr>
                <w:sz w:val="16"/>
                <w:szCs w:val="16"/>
                <w:lang w:eastAsia="en-US"/>
              </w:rPr>
              <w:t>0338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1D5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BCBAD" w14:textId="77777777" w:rsidR="00081D7B" w:rsidRPr="00A564B4" w:rsidRDefault="00081D7B" w:rsidP="00600F51">
            <w:pPr>
              <w:pStyle w:val="TAL"/>
              <w:rPr>
                <w:sz w:val="16"/>
                <w:szCs w:val="16"/>
                <w:lang w:eastAsia="en-US"/>
              </w:rPr>
            </w:pPr>
            <w:r w:rsidRPr="00A564B4">
              <w:rPr>
                <w:sz w:val="16"/>
                <w:szCs w:val="16"/>
                <w:lang w:eastAsia="en-US"/>
              </w:rPr>
              <w:t>Applicability for new SCE-L1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C19EB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F297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AEA46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06FBC4" w14:textId="77777777" w:rsidR="00081D7B" w:rsidRPr="00A564B4" w:rsidRDefault="00081D7B" w:rsidP="00600F51">
            <w:pPr>
              <w:pStyle w:val="TAL"/>
              <w:rPr>
                <w:sz w:val="16"/>
                <w:szCs w:val="16"/>
                <w:lang w:eastAsia="en-US"/>
              </w:rPr>
            </w:pPr>
            <w:r w:rsidRPr="00A564B4">
              <w:rPr>
                <w:sz w:val="16"/>
                <w:szCs w:val="16"/>
                <w:lang w:eastAsia="en-US"/>
              </w:rPr>
              <w:lastRenderedPageBreak/>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540A2"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BD43B1" w14:textId="77777777" w:rsidR="00081D7B" w:rsidRPr="00A564B4" w:rsidRDefault="00081D7B" w:rsidP="00600F51">
            <w:pPr>
              <w:pStyle w:val="TAL"/>
              <w:rPr>
                <w:sz w:val="16"/>
                <w:szCs w:val="16"/>
                <w:lang w:eastAsia="en-US"/>
              </w:rPr>
            </w:pPr>
            <w:r w:rsidRPr="00A564B4">
              <w:rPr>
                <w:sz w:val="16"/>
                <w:szCs w:val="16"/>
                <w:lang w:eastAsia="en-US"/>
              </w:rPr>
              <w:t>R5-156135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ACA06" w14:textId="77777777" w:rsidR="00081D7B" w:rsidRPr="00A564B4" w:rsidRDefault="00081D7B" w:rsidP="00600F51">
            <w:pPr>
              <w:pStyle w:val="TAL"/>
              <w:rPr>
                <w:sz w:val="16"/>
                <w:szCs w:val="16"/>
                <w:lang w:eastAsia="en-US"/>
              </w:rPr>
            </w:pPr>
            <w:r w:rsidRPr="00A564B4">
              <w:rPr>
                <w:sz w:val="16"/>
                <w:szCs w:val="16"/>
                <w:lang w:eastAsia="en-US"/>
              </w:rPr>
              <w:t>0318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85112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02896" w14:textId="77777777" w:rsidR="00081D7B" w:rsidRPr="00A564B4" w:rsidRDefault="00081D7B" w:rsidP="00600F51">
            <w:pPr>
              <w:pStyle w:val="TAL"/>
              <w:rPr>
                <w:sz w:val="16"/>
                <w:szCs w:val="16"/>
                <w:lang w:eastAsia="en-US"/>
              </w:rPr>
            </w:pPr>
            <w:r w:rsidRPr="00A564B4">
              <w:rPr>
                <w:sz w:val="16"/>
                <w:szCs w:val="16"/>
                <w:lang w:eastAsia="en-US"/>
              </w:rPr>
              <w:t>Update of test applicabilities for R12 RRM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51E2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67671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C03D1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8E4E1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57B63C"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6CD79" w14:textId="77777777" w:rsidR="00081D7B" w:rsidRPr="00A564B4" w:rsidRDefault="00081D7B" w:rsidP="00600F51">
            <w:pPr>
              <w:pStyle w:val="TAL"/>
              <w:rPr>
                <w:sz w:val="16"/>
                <w:szCs w:val="16"/>
                <w:lang w:eastAsia="en-US"/>
              </w:rPr>
            </w:pPr>
            <w:r w:rsidRPr="00A564B4">
              <w:rPr>
                <w:sz w:val="16"/>
                <w:szCs w:val="16"/>
                <w:lang w:eastAsia="en-US"/>
              </w:rPr>
              <w:t>R5-156136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58535" w14:textId="77777777" w:rsidR="00081D7B" w:rsidRPr="00A564B4" w:rsidRDefault="00081D7B" w:rsidP="00600F51">
            <w:pPr>
              <w:pStyle w:val="TAL"/>
              <w:rPr>
                <w:sz w:val="16"/>
                <w:szCs w:val="16"/>
                <w:lang w:eastAsia="en-US"/>
              </w:rPr>
            </w:pPr>
            <w:r w:rsidRPr="00A564B4">
              <w:rPr>
                <w:sz w:val="16"/>
                <w:szCs w:val="16"/>
                <w:lang w:eastAsia="en-US"/>
              </w:rPr>
              <w:t>0337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440B9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7E32D8" w14:textId="77777777" w:rsidR="00081D7B" w:rsidRPr="00A564B4" w:rsidRDefault="00081D7B" w:rsidP="00600F51">
            <w:pPr>
              <w:pStyle w:val="TAL"/>
              <w:rPr>
                <w:sz w:val="16"/>
                <w:szCs w:val="16"/>
                <w:lang w:eastAsia="en-US"/>
              </w:rPr>
            </w:pPr>
            <w:r w:rsidRPr="00A564B4">
              <w:rPr>
                <w:sz w:val="16"/>
                <w:szCs w:val="16"/>
                <w:lang w:eastAsia="en-US"/>
              </w:rPr>
              <w:t>Update of the 1.4MHz MBMS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153C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A79B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02A301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7A17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F024C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BF0809" w14:textId="77777777" w:rsidR="00081D7B" w:rsidRPr="00A564B4" w:rsidRDefault="00081D7B" w:rsidP="00600F51">
            <w:pPr>
              <w:pStyle w:val="TAL"/>
              <w:rPr>
                <w:sz w:val="16"/>
                <w:szCs w:val="16"/>
                <w:lang w:eastAsia="en-US"/>
              </w:rPr>
            </w:pPr>
            <w:r w:rsidRPr="00A564B4">
              <w:rPr>
                <w:sz w:val="16"/>
                <w:szCs w:val="16"/>
                <w:lang w:eastAsia="en-US"/>
              </w:rPr>
              <w:t>R5-156087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407C7" w14:textId="77777777" w:rsidR="00081D7B" w:rsidRPr="00A564B4" w:rsidRDefault="00081D7B" w:rsidP="00600F51">
            <w:pPr>
              <w:pStyle w:val="TAL"/>
              <w:rPr>
                <w:sz w:val="16"/>
                <w:szCs w:val="16"/>
                <w:lang w:eastAsia="en-US"/>
              </w:rPr>
            </w:pPr>
            <w:r w:rsidRPr="00A564B4">
              <w:rPr>
                <w:sz w:val="16"/>
                <w:szCs w:val="16"/>
                <w:lang w:eastAsia="en-US"/>
              </w:rPr>
              <w:t>0315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CB34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ECA11" w14:textId="77777777" w:rsidR="00081D7B" w:rsidRPr="00A564B4" w:rsidRDefault="00081D7B" w:rsidP="00600F51">
            <w:pPr>
              <w:pStyle w:val="TAL"/>
              <w:rPr>
                <w:sz w:val="16"/>
                <w:szCs w:val="16"/>
                <w:lang w:eastAsia="en-US"/>
              </w:rPr>
            </w:pPr>
            <w:r w:rsidRPr="00A564B4">
              <w:rPr>
                <w:sz w:val="16"/>
                <w:szCs w:val="16"/>
                <w:lang w:eastAsia="en-US"/>
              </w:rPr>
              <w:t>Introduction of test applicabilities for UL 64QAM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ACED6" w14:textId="77777777" w:rsidR="00081D7B" w:rsidRPr="00A564B4" w:rsidRDefault="00081D7B" w:rsidP="00600F51">
            <w:pPr>
              <w:pStyle w:val="TAL"/>
              <w:rPr>
                <w:sz w:val="16"/>
                <w:szCs w:val="16"/>
                <w:lang w:eastAsia="en-US"/>
              </w:rPr>
            </w:pPr>
            <w:r w:rsidRPr="00A564B4">
              <w:rPr>
                <w:sz w:val="16"/>
                <w:szCs w:val="16"/>
                <w:lang w:eastAsia="en-US"/>
              </w:rPr>
              <w:t>12.8.0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DA75C" w14:textId="77777777" w:rsidR="00081D7B" w:rsidRPr="00A564B4" w:rsidRDefault="00081D7B" w:rsidP="00600F51">
            <w:pPr>
              <w:pStyle w:val="TAL"/>
              <w:rPr>
                <w:sz w:val="16"/>
                <w:szCs w:val="16"/>
                <w:lang w:eastAsia="en-US"/>
              </w:rPr>
            </w:pPr>
            <w:r w:rsidRPr="00A564B4">
              <w:rPr>
                <w:sz w:val="16"/>
                <w:szCs w:val="16"/>
                <w:lang w:eastAsia="en-US"/>
              </w:rPr>
              <w:t>13.0.0</w:t>
            </w:r>
          </w:p>
        </w:tc>
      </w:tr>
      <w:tr w:rsidR="00081D7B" w:rsidRPr="00A564B4" w14:paraId="6FC190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82D1A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B100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75C780" w14:textId="77777777" w:rsidR="00081D7B" w:rsidRPr="00A564B4" w:rsidRDefault="00081D7B" w:rsidP="00600F51">
            <w:pPr>
              <w:pStyle w:val="TAL"/>
              <w:rPr>
                <w:sz w:val="16"/>
                <w:szCs w:val="16"/>
                <w:lang w:eastAsia="en-US"/>
              </w:rPr>
            </w:pPr>
            <w:r w:rsidRPr="00A564B4">
              <w:rPr>
                <w:sz w:val="16"/>
                <w:szCs w:val="16"/>
                <w:lang w:eastAsia="en-US"/>
              </w:rPr>
              <w:t>R5-160037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32A81" w14:textId="77777777" w:rsidR="00081D7B" w:rsidRPr="00A564B4" w:rsidRDefault="00081D7B" w:rsidP="00600F51">
            <w:pPr>
              <w:pStyle w:val="TAL"/>
              <w:rPr>
                <w:sz w:val="16"/>
                <w:szCs w:val="16"/>
                <w:lang w:eastAsia="en-US"/>
              </w:rPr>
            </w:pPr>
            <w:r w:rsidRPr="00A564B4">
              <w:rPr>
                <w:sz w:val="16"/>
                <w:szCs w:val="16"/>
                <w:lang w:eastAsia="en-US"/>
              </w:rPr>
              <w:t>0343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3268C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E9C8C6"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test cases 8.2.1.4.4 and 8.2.2.4.5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C815C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8D9A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54D893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D2C78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EB975"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5D5E65" w14:textId="77777777" w:rsidR="00081D7B" w:rsidRPr="00A564B4" w:rsidRDefault="00081D7B" w:rsidP="00600F51">
            <w:pPr>
              <w:pStyle w:val="TAL"/>
              <w:rPr>
                <w:sz w:val="16"/>
                <w:szCs w:val="16"/>
                <w:lang w:eastAsia="en-US"/>
              </w:rPr>
            </w:pPr>
            <w:r w:rsidRPr="00A564B4">
              <w:rPr>
                <w:sz w:val="16"/>
                <w:szCs w:val="16"/>
                <w:lang w:eastAsia="en-US"/>
              </w:rPr>
              <w:t>R5-160054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FB3EEE" w14:textId="77777777" w:rsidR="00081D7B" w:rsidRPr="00A564B4" w:rsidRDefault="00081D7B" w:rsidP="00600F51">
            <w:pPr>
              <w:pStyle w:val="TAL"/>
              <w:rPr>
                <w:sz w:val="16"/>
                <w:szCs w:val="16"/>
                <w:lang w:eastAsia="en-US"/>
              </w:rPr>
            </w:pPr>
            <w:r w:rsidRPr="00A564B4">
              <w:rPr>
                <w:sz w:val="16"/>
                <w:szCs w:val="16"/>
                <w:lang w:eastAsia="en-US"/>
              </w:rPr>
              <w:t>0344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A9FC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3D95F5"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TC 6.5.2A.1.2, 6.5.2A.1.3, 6.5.2A.2.2 and 6.5.2A.2.3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B8E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F7B0F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63A75B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94E7E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907C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0DCB2E" w14:textId="77777777" w:rsidR="00081D7B" w:rsidRPr="00A564B4" w:rsidRDefault="00081D7B" w:rsidP="00600F51">
            <w:pPr>
              <w:pStyle w:val="TAL"/>
              <w:rPr>
                <w:sz w:val="16"/>
                <w:szCs w:val="16"/>
                <w:lang w:eastAsia="en-US"/>
              </w:rPr>
            </w:pPr>
            <w:r w:rsidRPr="00A564B4">
              <w:rPr>
                <w:sz w:val="16"/>
                <w:szCs w:val="16"/>
                <w:lang w:eastAsia="en-US"/>
              </w:rPr>
              <w:t>R5-160069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874DB" w14:textId="77777777" w:rsidR="00081D7B" w:rsidRPr="00A564B4" w:rsidRDefault="00081D7B" w:rsidP="00600F51">
            <w:pPr>
              <w:pStyle w:val="TAL"/>
              <w:rPr>
                <w:sz w:val="16"/>
                <w:szCs w:val="16"/>
                <w:lang w:eastAsia="en-US"/>
              </w:rPr>
            </w:pPr>
            <w:r w:rsidRPr="00A564B4">
              <w:rPr>
                <w:sz w:val="16"/>
                <w:szCs w:val="16"/>
                <w:lang w:eastAsia="en-US"/>
              </w:rPr>
              <w:t>0345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E7EAE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2B3E6A"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063FA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C4A6A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13FEB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C1C81D"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26DEF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3BEA8" w14:textId="77777777" w:rsidR="00081D7B" w:rsidRPr="00A564B4" w:rsidRDefault="00081D7B" w:rsidP="00600F51">
            <w:pPr>
              <w:pStyle w:val="TAL"/>
              <w:rPr>
                <w:sz w:val="16"/>
                <w:szCs w:val="16"/>
                <w:lang w:eastAsia="en-US"/>
              </w:rPr>
            </w:pPr>
            <w:r w:rsidRPr="00A564B4">
              <w:rPr>
                <w:sz w:val="16"/>
                <w:szCs w:val="16"/>
                <w:lang w:eastAsia="en-US"/>
              </w:rPr>
              <w:t>R5-160071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F61D94" w14:textId="77777777" w:rsidR="00081D7B" w:rsidRPr="00A564B4" w:rsidRDefault="00081D7B" w:rsidP="00600F51">
            <w:pPr>
              <w:pStyle w:val="TAL"/>
              <w:rPr>
                <w:sz w:val="16"/>
                <w:szCs w:val="16"/>
                <w:lang w:eastAsia="en-US"/>
              </w:rPr>
            </w:pPr>
            <w:r w:rsidRPr="00A564B4">
              <w:rPr>
                <w:sz w:val="16"/>
                <w:szCs w:val="16"/>
                <w:lang w:eastAsia="en-US"/>
              </w:rPr>
              <w:t>0347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D99BD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3C8895"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6.6.3.1A.3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0912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DE250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8720C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3DDC8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428E6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5E9B7B" w14:textId="77777777" w:rsidR="00081D7B" w:rsidRPr="00A564B4" w:rsidRDefault="00081D7B" w:rsidP="00600F51">
            <w:pPr>
              <w:pStyle w:val="TAL"/>
              <w:rPr>
                <w:sz w:val="16"/>
                <w:szCs w:val="16"/>
                <w:lang w:eastAsia="en-US"/>
              </w:rPr>
            </w:pPr>
            <w:r w:rsidRPr="00A564B4">
              <w:rPr>
                <w:sz w:val="16"/>
                <w:szCs w:val="16"/>
                <w:lang w:eastAsia="en-US"/>
              </w:rPr>
              <w:t>R5-160073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7F73C8" w14:textId="77777777" w:rsidR="00081D7B" w:rsidRPr="00A564B4" w:rsidRDefault="00081D7B" w:rsidP="00600F51">
            <w:pPr>
              <w:pStyle w:val="TAL"/>
              <w:rPr>
                <w:sz w:val="16"/>
                <w:szCs w:val="16"/>
                <w:lang w:eastAsia="en-US"/>
              </w:rPr>
            </w:pPr>
            <w:r w:rsidRPr="00A564B4">
              <w:rPr>
                <w:sz w:val="16"/>
                <w:szCs w:val="16"/>
                <w:lang w:eastAsia="en-US"/>
              </w:rPr>
              <w:t>0346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899F0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A733A0"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7457A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540D1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BD7D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00F13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33C2E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C8B033" w14:textId="77777777" w:rsidR="00081D7B" w:rsidRPr="00A564B4" w:rsidRDefault="00081D7B" w:rsidP="00600F51">
            <w:pPr>
              <w:pStyle w:val="TAL"/>
              <w:rPr>
                <w:sz w:val="16"/>
                <w:szCs w:val="16"/>
                <w:lang w:eastAsia="en-US"/>
              </w:rPr>
            </w:pPr>
            <w:r w:rsidRPr="00A564B4">
              <w:rPr>
                <w:sz w:val="16"/>
                <w:szCs w:val="16"/>
                <w:lang w:eastAsia="en-US"/>
              </w:rPr>
              <w:t>R5-160108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C424F" w14:textId="77777777" w:rsidR="00081D7B" w:rsidRPr="00A564B4" w:rsidRDefault="00081D7B" w:rsidP="00600F51">
            <w:pPr>
              <w:pStyle w:val="TAL"/>
              <w:rPr>
                <w:sz w:val="16"/>
                <w:szCs w:val="16"/>
                <w:lang w:eastAsia="en-US"/>
              </w:rPr>
            </w:pPr>
            <w:r w:rsidRPr="00A564B4">
              <w:rPr>
                <w:sz w:val="16"/>
                <w:szCs w:val="16"/>
                <w:lang w:eastAsia="en-US"/>
              </w:rPr>
              <w:t>0349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28A9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0962F9" w14:textId="77777777" w:rsidR="00081D7B" w:rsidRPr="00A564B4" w:rsidRDefault="00081D7B" w:rsidP="00600F51">
            <w:pPr>
              <w:pStyle w:val="TAL"/>
              <w:rPr>
                <w:sz w:val="16"/>
                <w:szCs w:val="16"/>
                <w:lang w:eastAsia="en-US"/>
              </w:rPr>
            </w:pPr>
            <w:r w:rsidRPr="00A564B4">
              <w:rPr>
                <w:sz w:val="16"/>
                <w:szCs w:val="16"/>
                <w:lang w:eastAsia="en-US"/>
              </w:rPr>
              <w:t>Removal of technical content in 36.521-2 v12.8.0 and substitution with pointer to the next Release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269C3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38E7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11AB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72D49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530E5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59AC6C" w14:textId="77777777" w:rsidR="00081D7B" w:rsidRPr="00A564B4" w:rsidRDefault="00081D7B" w:rsidP="00600F51">
            <w:pPr>
              <w:pStyle w:val="TAL"/>
              <w:rPr>
                <w:sz w:val="16"/>
                <w:szCs w:val="16"/>
                <w:lang w:eastAsia="en-US"/>
              </w:rPr>
            </w:pPr>
            <w:r w:rsidRPr="00A564B4">
              <w:rPr>
                <w:sz w:val="16"/>
                <w:szCs w:val="16"/>
                <w:lang w:eastAsia="en-US"/>
              </w:rPr>
              <w:t>R5-160126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38610A" w14:textId="77777777" w:rsidR="00081D7B" w:rsidRPr="00A564B4" w:rsidRDefault="00081D7B" w:rsidP="00600F51">
            <w:pPr>
              <w:pStyle w:val="TAL"/>
              <w:rPr>
                <w:sz w:val="16"/>
                <w:szCs w:val="16"/>
                <w:lang w:eastAsia="en-US"/>
              </w:rPr>
            </w:pPr>
            <w:r w:rsidRPr="00A564B4">
              <w:rPr>
                <w:sz w:val="16"/>
                <w:szCs w:val="16"/>
                <w:lang w:eastAsia="en-US"/>
              </w:rPr>
              <w:t>0353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F70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C692AF"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C22.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5F7E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331DF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D810A7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FBA915"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927C7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CF7F6" w14:textId="77777777" w:rsidR="00081D7B" w:rsidRPr="00A564B4" w:rsidRDefault="00081D7B" w:rsidP="00600F51">
            <w:pPr>
              <w:pStyle w:val="TAL"/>
              <w:rPr>
                <w:sz w:val="16"/>
                <w:szCs w:val="16"/>
                <w:lang w:eastAsia="en-US"/>
              </w:rPr>
            </w:pPr>
            <w:r w:rsidRPr="00A564B4">
              <w:rPr>
                <w:sz w:val="16"/>
                <w:szCs w:val="16"/>
                <w:lang w:eastAsia="en-US"/>
              </w:rPr>
              <w:t>R5-160273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143FB" w14:textId="77777777" w:rsidR="00081D7B" w:rsidRPr="00A564B4" w:rsidRDefault="00081D7B" w:rsidP="00600F51">
            <w:pPr>
              <w:pStyle w:val="TAL"/>
              <w:rPr>
                <w:sz w:val="16"/>
                <w:szCs w:val="16"/>
                <w:lang w:eastAsia="en-US"/>
              </w:rPr>
            </w:pPr>
            <w:r w:rsidRPr="00A564B4">
              <w:rPr>
                <w:sz w:val="16"/>
                <w:szCs w:val="16"/>
                <w:lang w:eastAsia="en-US"/>
              </w:rPr>
              <w:t>0362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19A8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575F19" w14:textId="77777777" w:rsidR="00081D7B" w:rsidRPr="00A564B4" w:rsidRDefault="00081D7B" w:rsidP="00600F51">
            <w:pPr>
              <w:pStyle w:val="TAL"/>
              <w:rPr>
                <w:sz w:val="16"/>
                <w:szCs w:val="16"/>
                <w:lang w:eastAsia="en-US"/>
              </w:rPr>
            </w:pPr>
            <w:r w:rsidRPr="00A564B4">
              <w:rPr>
                <w:sz w:val="16"/>
                <w:szCs w:val="16"/>
                <w:lang w:eastAsia="en-US"/>
              </w:rPr>
              <w:t>Applicability for new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826B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235BA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5A146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7A379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B27717"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F76C9" w14:textId="77777777" w:rsidR="00081D7B" w:rsidRPr="00A564B4" w:rsidRDefault="00081D7B" w:rsidP="00600F51">
            <w:pPr>
              <w:pStyle w:val="TAL"/>
              <w:rPr>
                <w:sz w:val="16"/>
                <w:szCs w:val="16"/>
                <w:lang w:eastAsia="en-US"/>
              </w:rPr>
            </w:pPr>
            <w:r w:rsidRPr="00A564B4">
              <w:rPr>
                <w:sz w:val="16"/>
                <w:szCs w:val="16"/>
                <w:lang w:eastAsia="en-US"/>
              </w:rPr>
              <w:t>R5-160372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CCD729" w14:textId="77777777" w:rsidR="00081D7B" w:rsidRPr="00A564B4" w:rsidRDefault="00081D7B" w:rsidP="00600F51">
            <w:pPr>
              <w:pStyle w:val="TAL"/>
              <w:rPr>
                <w:sz w:val="16"/>
                <w:szCs w:val="16"/>
                <w:lang w:eastAsia="en-US"/>
              </w:rPr>
            </w:pPr>
            <w:r w:rsidRPr="00A564B4">
              <w:rPr>
                <w:sz w:val="16"/>
                <w:szCs w:val="16"/>
                <w:lang w:eastAsia="en-US"/>
              </w:rPr>
              <w:t>0368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707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532B" w14:textId="77777777" w:rsidR="00081D7B" w:rsidRPr="00A564B4" w:rsidRDefault="00081D7B" w:rsidP="00600F51">
            <w:pPr>
              <w:pStyle w:val="TAL"/>
              <w:rPr>
                <w:sz w:val="16"/>
                <w:szCs w:val="16"/>
                <w:lang w:eastAsia="en-US"/>
              </w:rPr>
            </w:pPr>
            <w:r w:rsidRPr="00A564B4">
              <w:rPr>
                <w:sz w:val="16"/>
                <w:szCs w:val="16"/>
                <w:lang w:eastAsia="en-US"/>
              </w:rPr>
              <w:t>Rel-8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E8EB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05A53F"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6FF3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1B0D9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E6542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7D36F" w14:textId="77777777" w:rsidR="00081D7B" w:rsidRPr="00A564B4" w:rsidRDefault="00081D7B" w:rsidP="00600F51">
            <w:pPr>
              <w:pStyle w:val="TAL"/>
              <w:rPr>
                <w:sz w:val="16"/>
                <w:szCs w:val="16"/>
                <w:lang w:eastAsia="en-US"/>
              </w:rPr>
            </w:pPr>
            <w:r w:rsidRPr="00A564B4">
              <w:rPr>
                <w:sz w:val="16"/>
                <w:szCs w:val="16"/>
                <w:lang w:eastAsia="en-US"/>
              </w:rPr>
              <w:t>R5-160373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70CB0" w14:textId="77777777" w:rsidR="00081D7B" w:rsidRPr="00A564B4" w:rsidRDefault="00081D7B" w:rsidP="00600F51">
            <w:pPr>
              <w:pStyle w:val="TAL"/>
              <w:rPr>
                <w:sz w:val="16"/>
                <w:szCs w:val="16"/>
                <w:lang w:eastAsia="en-US"/>
              </w:rPr>
            </w:pPr>
            <w:r w:rsidRPr="00A564B4">
              <w:rPr>
                <w:sz w:val="16"/>
                <w:szCs w:val="16"/>
                <w:lang w:eastAsia="en-US"/>
              </w:rPr>
              <w:t>0369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6E7AB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13A7" w14:textId="77777777" w:rsidR="00081D7B" w:rsidRPr="00A564B4" w:rsidRDefault="00081D7B" w:rsidP="00600F51">
            <w:pPr>
              <w:pStyle w:val="TAL"/>
              <w:rPr>
                <w:sz w:val="16"/>
                <w:szCs w:val="16"/>
                <w:lang w:eastAsia="en-US"/>
              </w:rPr>
            </w:pPr>
            <w:r w:rsidRPr="00A564B4">
              <w:rPr>
                <w:sz w:val="16"/>
                <w:szCs w:val="16"/>
                <w:lang w:eastAsia="en-US"/>
              </w:rPr>
              <w:t>Rel-10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9BE9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C1874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F4727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CB48E2"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D651"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A592D8" w14:textId="77777777" w:rsidR="00081D7B" w:rsidRPr="00A564B4" w:rsidRDefault="00081D7B" w:rsidP="00600F51">
            <w:pPr>
              <w:pStyle w:val="TAL"/>
              <w:rPr>
                <w:sz w:val="16"/>
                <w:szCs w:val="16"/>
                <w:lang w:eastAsia="en-US"/>
              </w:rPr>
            </w:pPr>
            <w:r w:rsidRPr="00A564B4">
              <w:rPr>
                <w:sz w:val="16"/>
                <w:szCs w:val="16"/>
                <w:lang w:eastAsia="en-US"/>
              </w:rPr>
              <w:t>R5-160511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FF2726" w14:textId="77777777" w:rsidR="00081D7B" w:rsidRPr="00A564B4" w:rsidRDefault="00081D7B" w:rsidP="00600F51">
            <w:pPr>
              <w:pStyle w:val="TAL"/>
              <w:rPr>
                <w:sz w:val="16"/>
                <w:szCs w:val="16"/>
                <w:lang w:eastAsia="en-US"/>
              </w:rPr>
            </w:pPr>
            <w:r w:rsidRPr="00A564B4">
              <w:rPr>
                <w:sz w:val="16"/>
                <w:szCs w:val="16"/>
                <w:lang w:eastAsia="en-US"/>
              </w:rPr>
              <w:t>0375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8DB8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E21ADC" w14:textId="77777777" w:rsidR="00081D7B" w:rsidRPr="00A564B4" w:rsidRDefault="00081D7B" w:rsidP="00600F51">
            <w:pPr>
              <w:pStyle w:val="TAL"/>
              <w:rPr>
                <w:sz w:val="16"/>
                <w:szCs w:val="16"/>
                <w:lang w:eastAsia="en-US"/>
              </w:rPr>
            </w:pPr>
            <w:r w:rsidRPr="00A564B4">
              <w:rPr>
                <w:sz w:val="16"/>
                <w:szCs w:val="16"/>
                <w:lang w:eastAsia="en-US"/>
              </w:rPr>
              <w:t>New CA band combination CA_41A-42C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2D38F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EF742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1C529D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CBC93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2F0C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0B4202" w14:textId="77777777" w:rsidR="00081D7B" w:rsidRPr="00A564B4" w:rsidRDefault="00081D7B" w:rsidP="00600F51">
            <w:pPr>
              <w:pStyle w:val="TAL"/>
              <w:rPr>
                <w:sz w:val="16"/>
                <w:szCs w:val="16"/>
                <w:lang w:eastAsia="en-US"/>
              </w:rPr>
            </w:pPr>
            <w:r w:rsidRPr="00A564B4">
              <w:rPr>
                <w:sz w:val="16"/>
                <w:szCs w:val="16"/>
                <w:lang w:eastAsia="en-US"/>
              </w:rPr>
              <w:t>R5-160530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0000C" w14:textId="77777777" w:rsidR="00081D7B" w:rsidRPr="00A564B4" w:rsidRDefault="00081D7B" w:rsidP="00600F51">
            <w:pPr>
              <w:pStyle w:val="TAL"/>
              <w:rPr>
                <w:sz w:val="16"/>
                <w:szCs w:val="16"/>
                <w:lang w:eastAsia="en-US"/>
              </w:rPr>
            </w:pPr>
            <w:r w:rsidRPr="00A564B4">
              <w:rPr>
                <w:sz w:val="16"/>
                <w:szCs w:val="16"/>
                <w:lang w:eastAsia="en-US"/>
              </w:rPr>
              <w:t>0378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EA4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38A72D"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the new CA configuration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22E6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6C1DE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C1A60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E3435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9C6FC0"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77E33A" w14:textId="77777777" w:rsidR="00081D7B" w:rsidRPr="00A564B4" w:rsidRDefault="00081D7B" w:rsidP="00600F51">
            <w:pPr>
              <w:pStyle w:val="TAL"/>
              <w:rPr>
                <w:sz w:val="16"/>
                <w:szCs w:val="16"/>
                <w:lang w:eastAsia="en-US"/>
              </w:rPr>
            </w:pPr>
            <w:r w:rsidRPr="00A564B4">
              <w:rPr>
                <w:sz w:val="16"/>
                <w:szCs w:val="16"/>
                <w:lang w:eastAsia="en-US"/>
              </w:rPr>
              <w:t>R5-160575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55170B" w14:textId="77777777" w:rsidR="00081D7B" w:rsidRPr="00A564B4" w:rsidRDefault="00081D7B" w:rsidP="00600F51">
            <w:pPr>
              <w:pStyle w:val="TAL"/>
              <w:rPr>
                <w:sz w:val="16"/>
                <w:szCs w:val="16"/>
                <w:lang w:eastAsia="en-US"/>
              </w:rPr>
            </w:pPr>
            <w:r w:rsidRPr="00A564B4">
              <w:rPr>
                <w:sz w:val="16"/>
                <w:szCs w:val="16"/>
                <w:lang w:eastAsia="en-US"/>
              </w:rPr>
              <w:t>0381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1B4E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6696DA" w14:textId="77777777" w:rsidR="00081D7B" w:rsidRPr="00A564B4" w:rsidRDefault="00081D7B" w:rsidP="00600F51">
            <w:pPr>
              <w:pStyle w:val="TAL"/>
              <w:rPr>
                <w:sz w:val="16"/>
                <w:szCs w:val="16"/>
                <w:lang w:eastAsia="en-US"/>
              </w:rPr>
            </w:pPr>
            <w:r w:rsidRPr="00A564B4">
              <w:rPr>
                <w:sz w:val="16"/>
                <w:szCs w:val="16"/>
                <w:lang w:eastAsia="en-US"/>
              </w:rPr>
              <w:t>Correction to the applicability of RRM test cases 9.5.1 and 9.5.2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61038"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992B2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FA7729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FC768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5C58D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9C9C3" w14:textId="77777777" w:rsidR="00081D7B" w:rsidRPr="00A564B4" w:rsidRDefault="00081D7B" w:rsidP="00600F51">
            <w:pPr>
              <w:pStyle w:val="TAL"/>
              <w:rPr>
                <w:sz w:val="16"/>
                <w:szCs w:val="16"/>
                <w:lang w:eastAsia="en-US"/>
              </w:rPr>
            </w:pPr>
            <w:r w:rsidRPr="00A564B4">
              <w:rPr>
                <w:sz w:val="16"/>
                <w:szCs w:val="16"/>
                <w:lang w:eastAsia="en-US"/>
              </w:rPr>
              <w:t>R5-160593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E0F83" w14:textId="77777777" w:rsidR="00081D7B" w:rsidRPr="00A564B4" w:rsidRDefault="00081D7B" w:rsidP="00600F51">
            <w:pPr>
              <w:pStyle w:val="TAL"/>
              <w:rPr>
                <w:sz w:val="16"/>
                <w:szCs w:val="16"/>
                <w:lang w:eastAsia="en-US"/>
              </w:rPr>
            </w:pPr>
            <w:r w:rsidRPr="00A564B4">
              <w:rPr>
                <w:sz w:val="16"/>
                <w:szCs w:val="16"/>
                <w:lang w:eastAsia="en-US"/>
              </w:rPr>
              <w:t>0382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B604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E9FCB5" w14:textId="77777777" w:rsidR="00081D7B" w:rsidRPr="00A564B4" w:rsidRDefault="00081D7B" w:rsidP="00600F51">
            <w:pPr>
              <w:pStyle w:val="TAL"/>
              <w:rPr>
                <w:sz w:val="16"/>
                <w:szCs w:val="16"/>
                <w:lang w:eastAsia="en-US"/>
              </w:rPr>
            </w:pPr>
            <w:r w:rsidRPr="00A564B4">
              <w:rPr>
                <w:sz w:val="16"/>
                <w:szCs w:val="16"/>
                <w:lang w:eastAsia="en-US"/>
              </w:rPr>
              <w:t>Corrections to applicabilities of TDD FDD CA chapter 8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0785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520C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47051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E323AE"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C9F7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0048" w14:textId="77777777" w:rsidR="00081D7B" w:rsidRPr="00A564B4" w:rsidRDefault="00081D7B" w:rsidP="00600F51">
            <w:pPr>
              <w:pStyle w:val="TAL"/>
              <w:rPr>
                <w:sz w:val="16"/>
                <w:szCs w:val="16"/>
                <w:lang w:eastAsia="en-US"/>
              </w:rPr>
            </w:pPr>
            <w:r w:rsidRPr="00A564B4">
              <w:rPr>
                <w:sz w:val="16"/>
                <w:szCs w:val="16"/>
                <w:lang w:eastAsia="en-US"/>
              </w:rPr>
              <w:t>R5-160694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AB8C0" w14:textId="77777777" w:rsidR="00081D7B" w:rsidRPr="00A564B4" w:rsidRDefault="00081D7B" w:rsidP="00600F51">
            <w:pPr>
              <w:pStyle w:val="TAL"/>
              <w:rPr>
                <w:sz w:val="16"/>
                <w:szCs w:val="16"/>
                <w:lang w:eastAsia="en-US"/>
              </w:rPr>
            </w:pPr>
            <w:r w:rsidRPr="00A564B4">
              <w:rPr>
                <w:sz w:val="16"/>
                <w:szCs w:val="16"/>
                <w:lang w:eastAsia="en-US"/>
              </w:rPr>
              <w:t>0385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2E7B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426CD" w14:textId="77777777" w:rsidR="00081D7B" w:rsidRPr="00A564B4" w:rsidRDefault="00081D7B" w:rsidP="00600F51">
            <w:pPr>
              <w:pStyle w:val="TAL"/>
              <w:rPr>
                <w:sz w:val="16"/>
                <w:szCs w:val="16"/>
                <w:lang w:eastAsia="en-US"/>
              </w:rPr>
            </w:pPr>
            <w:r w:rsidRPr="00A564B4">
              <w:rPr>
                <w:sz w:val="16"/>
                <w:szCs w:val="16"/>
                <w:lang w:eastAsia="en-US"/>
              </w:rPr>
              <w:t>Applicability for newly added 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16FC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78D42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CCCA4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E190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DBE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FA6D09" w14:textId="77777777" w:rsidR="00081D7B" w:rsidRPr="00A564B4" w:rsidRDefault="00081D7B" w:rsidP="00600F51">
            <w:pPr>
              <w:pStyle w:val="TAL"/>
              <w:rPr>
                <w:sz w:val="16"/>
                <w:szCs w:val="16"/>
                <w:lang w:eastAsia="en-US"/>
              </w:rPr>
            </w:pPr>
            <w:r w:rsidRPr="00A564B4">
              <w:rPr>
                <w:sz w:val="16"/>
                <w:szCs w:val="16"/>
                <w:lang w:eastAsia="en-US"/>
              </w:rPr>
              <w:t>R5-160714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35BCAD" w14:textId="77777777" w:rsidR="00081D7B" w:rsidRPr="00A564B4" w:rsidRDefault="00081D7B" w:rsidP="00600F51">
            <w:pPr>
              <w:pStyle w:val="TAL"/>
              <w:rPr>
                <w:sz w:val="16"/>
                <w:szCs w:val="16"/>
                <w:lang w:eastAsia="en-US"/>
              </w:rPr>
            </w:pPr>
            <w:r w:rsidRPr="00A564B4">
              <w:rPr>
                <w:sz w:val="16"/>
                <w:szCs w:val="16"/>
                <w:lang w:eastAsia="en-US"/>
              </w:rPr>
              <w:t>0351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93FA7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D4562"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RSRQ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5B8E6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1E78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24DE8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C4172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B9698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2D7AF" w14:textId="77777777" w:rsidR="00081D7B" w:rsidRPr="00A564B4" w:rsidRDefault="00081D7B" w:rsidP="00600F51">
            <w:pPr>
              <w:pStyle w:val="TAL"/>
              <w:rPr>
                <w:sz w:val="16"/>
                <w:szCs w:val="16"/>
                <w:lang w:eastAsia="en-US"/>
              </w:rPr>
            </w:pPr>
            <w:r w:rsidRPr="00A564B4">
              <w:rPr>
                <w:sz w:val="16"/>
                <w:szCs w:val="16"/>
                <w:lang w:eastAsia="en-US"/>
              </w:rPr>
              <w:t>R5-160806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9146A" w14:textId="77777777" w:rsidR="00081D7B" w:rsidRPr="00A564B4" w:rsidRDefault="00081D7B" w:rsidP="00600F51">
            <w:pPr>
              <w:pStyle w:val="TAL"/>
              <w:rPr>
                <w:sz w:val="16"/>
                <w:szCs w:val="16"/>
                <w:lang w:eastAsia="en-US"/>
              </w:rPr>
            </w:pPr>
            <w:r w:rsidRPr="00A564B4">
              <w:rPr>
                <w:sz w:val="16"/>
                <w:szCs w:val="16"/>
                <w:lang w:eastAsia="en-US"/>
              </w:rPr>
              <w:t>0355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C0F70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D2B80A"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C57 and C58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B3D7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A1ABF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761D0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DE9B2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2D04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2E0F75" w14:textId="77777777" w:rsidR="00081D7B" w:rsidRPr="00A564B4" w:rsidRDefault="00081D7B" w:rsidP="00600F51">
            <w:pPr>
              <w:pStyle w:val="TAL"/>
              <w:rPr>
                <w:sz w:val="16"/>
                <w:szCs w:val="16"/>
                <w:lang w:eastAsia="en-US"/>
              </w:rPr>
            </w:pPr>
            <w:r w:rsidRPr="00A564B4">
              <w:rPr>
                <w:sz w:val="16"/>
                <w:szCs w:val="16"/>
                <w:lang w:eastAsia="en-US"/>
              </w:rPr>
              <w:t>R5-160807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13F484" w14:textId="77777777" w:rsidR="00081D7B" w:rsidRPr="00A564B4" w:rsidRDefault="00081D7B" w:rsidP="00600F51">
            <w:pPr>
              <w:pStyle w:val="TAL"/>
              <w:rPr>
                <w:sz w:val="16"/>
                <w:szCs w:val="16"/>
                <w:lang w:eastAsia="en-US"/>
              </w:rPr>
            </w:pPr>
            <w:r w:rsidRPr="00A564B4">
              <w:rPr>
                <w:sz w:val="16"/>
                <w:szCs w:val="16"/>
                <w:lang w:eastAsia="en-US"/>
              </w:rPr>
              <w:t>0356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982CD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FD197C" w14:textId="77777777" w:rsidR="00081D7B" w:rsidRPr="00A564B4" w:rsidRDefault="00081D7B" w:rsidP="00600F51">
            <w:pPr>
              <w:pStyle w:val="TAL"/>
              <w:rPr>
                <w:sz w:val="16"/>
                <w:szCs w:val="16"/>
                <w:lang w:eastAsia="en-US"/>
              </w:rPr>
            </w:pPr>
            <w:r w:rsidRPr="00A564B4">
              <w:rPr>
                <w:sz w:val="16"/>
                <w:szCs w:val="16"/>
                <w:lang w:eastAsia="en-US"/>
              </w:rPr>
              <w:t>Missing applicability for TC 7.8.1A.4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77AA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B9DD0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ED354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8A9E1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DFD5A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139CAA" w14:textId="77777777" w:rsidR="00081D7B" w:rsidRPr="00A564B4" w:rsidRDefault="00081D7B" w:rsidP="00600F51">
            <w:pPr>
              <w:pStyle w:val="TAL"/>
              <w:rPr>
                <w:sz w:val="16"/>
                <w:szCs w:val="16"/>
                <w:lang w:eastAsia="en-US"/>
              </w:rPr>
            </w:pPr>
            <w:r w:rsidRPr="00A564B4">
              <w:rPr>
                <w:sz w:val="16"/>
                <w:szCs w:val="16"/>
                <w:lang w:eastAsia="en-US"/>
              </w:rPr>
              <w:t>R5-160808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E066A" w14:textId="77777777" w:rsidR="00081D7B" w:rsidRPr="00A564B4" w:rsidRDefault="00081D7B" w:rsidP="00600F51">
            <w:pPr>
              <w:pStyle w:val="TAL"/>
              <w:rPr>
                <w:sz w:val="16"/>
                <w:szCs w:val="16"/>
                <w:lang w:eastAsia="en-US"/>
              </w:rPr>
            </w:pPr>
            <w:r w:rsidRPr="00A564B4">
              <w:rPr>
                <w:sz w:val="16"/>
                <w:szCs w:val="16"/>
                <w:lang w:eastAsia="en-US"/>
              </w:rPr>
              <w:t>0357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F67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4D520" w14:textId="77777777" w:rsidR="00081D7B" w:rsidRPr="00A564B4" w:rsidRDefault="00081D7B" w:rsidP="00600F51">
            <w:pPr>
              <w:pStyle w:val="TAL"/>
              <w:rPr>
                <w:sz w:val="16"/>
                <w:szCs w:val="16"/>
                <w:lang w:eastAsia="en-US"/>
              </w:rPr>
            </w:pPr>
            <w:r w:rsidRPr="00A564B4">
              <w:rPr>
                <w:sz w:val="16"/>
                <w:szCs w:val="16"/>
                <w:lang w:eastAsia="en-US"/>
              </w:rPr>
              <w:t>Correction of Tested CA-Configurations for TC 7.5A.4 and TC 7.6.1A.4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4123F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E620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AC2F4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510D9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82A85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8075E2" w14:textId="77777777" w:rsidR="00081D7B" w:rsidRPr="00A564B4" w:rsidRDefault="00081D7B" w:rsidP="00600F51">
            <w:pPr>
              <w:pStyle w:val="TAL"/>
              <w:rPr>
                <w:sz w:val="16"/>
                <w:szCs w:val="16"/>
                <w:lang w:eastAsia="en-US"/>
              </w:rPr>
            </w:pPr>
            <w:r w:rsidRPr="00A564B4">
              <w:rPr>
                <w:sz w:val="16"/>
                <w:szCs w:val="16"/>
                <w:lang w:eastAsia="en-US"/>
              </w:rPr>
              <w:t>R5-160816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3730FF" w14:textId="77777777" w:rsidR="00081D7B" w:rsidRPr="00A564B4" w:rsidRDefault="00081D7B" w:rsidP="00600F51">
            <w:pPr>
              <w:pStyle w:val="TAL"/>
              <w:rPr>
                <w:sz w:val="16"/>
                <w:szCs w:val="16"/>
                <w:lang w:eastAsia="en-US"/>
              </w:rPr>
            </w:pPr>
            <w:r w:rsidRPr="00A564B4">
              <w:rPr>
                <w:sz w:val="16"/>
                <w:szCs w:val="16"/>
                <w:lang w:eastAsia="en-US"/>
              </w:rPr>
              <w:t>0366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5F94E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E156B0" w14:textId="77777777" w:rsidR="00081D7B" w:rsidRPr="00A564B4" w:rsidRDefault="00081D7B" w:rsidP="00600F51">
            <w:pPr>
              <w:pStyle w:val="TAL"/>
              <w:rPr>
                <w:sz w:val="16"/>
                <w:szCs w:val="16"/>
                <w:lang w:eastAsia="en-US"/>
              </w:rPr>
            </w:pPr>
            <w:r w:rsidRPr="00A564B4">
              <w:rPr>
                <w:sz w:val="16"/>
                <w:szCs w:val="16"/>
                <w:lang w:eastAsia="en-US"/>
              </w:rPr>
              <w:t>Addition of some Rel-13 defined CA combinations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76AD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9955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06EB0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18D76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C9E6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25A54B" w14:textId="77777777" w:rsidR="00081D7B" w:rsidRPr="00A564B4" w:rsidRDefault="00081D7B" w:rsidP="00600F51">
            <w:pPr>
              <w:pStyle w:val="TAL"/>
              <w:rPr>
                <w:sz w:val="16"/>
                <w:szCs w:val="16"/>
                <w:lang w:eastAsia="en-US"/>
              </w:rPr>
            </w:pPr>
            <w:r w:rsidRPr="00A564B4">
              <w:rPr>
                <w:sz w:val="16"/>
                <w:szCs w:val="16"/>
                <w:lang w:eastAsia="en-US"/>
              </w:rPr>
              <w:t>R5-160817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2F9DA" w14:textId="77777777" w:rsidR="00081D7B" w:rsidRPr="00A564B4" w:rsidRDefault="00081D7B" w:rsidP="00600F51">
            <w:pPr>
              <w:pStyle w:val="TAL"/>
              <w:rPr>
                <w:sz w:val="16"/>
                <w:szCs w:val="16"/>
                <w:lang w:eastAsia="en-US"/>
              </w:rPr>
            </w:pPr>
            <w:r w:rsidRPr="00A564B4">
              <w:rPr>
                <w:sz w:val="16"/>
                <w:szCs w:val="16"/>
                <w:lang w:eastAsia="en-US"/>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77DE3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958CEB" w14:textId="77777777" w:rsidR="00081D7B" w:rsidRPr="00A564B4" w:rsidRDefault="00081D7B" w:rsidP="00600F51">
            <w:pPr>
              <w:pStyle w:val="TAL"/>
              <w:rPr>
                <w:sz w:val="16"/>
                <w:szCs w:val="16"/>
                <w:lang w:eastAsia="en-US"/>
              </w:rPr>
            </w:pPr>
            <w:r w:rsidRPr="00A564B4">
              <w:rPr>
                <w:sz w:val="16"/>
                <w:szCs w:val="16"/>
                <w:lang w:eastAsia="en-US"/>
              </w:rPr>
              <w:t>CA_20A-67A: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4C0D8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AEEAB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45C4E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4E8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E4EA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FD6B48" w14:textId="77777777" w:rsidR="00081D7B" w:rsidRPr="00A564B4" w:rsidRDefault="00081D7B" w:rsidP="00600F51">
            <w:pPr>
              <w:pStyle w:val="TAL"/>
              <w:rPr>
                <w:sz w:val="16"/>
                <w:szCs w:val="16"/>
                <w:lang w:eastAsia="en-US"/>
              </w:rPr>
            </w:pPr>
            <w:r w:rsidRPr="00A564B4">
              <w:rPr>
                <w:sz w:val="16"/>
                <w:szCs w:val="16"/>
                <w:lang w:eastAsia="en-US"/>
              </w:rPr>
              <w:t>R5-160818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0984CB" w14:textId="77777777" w:rsidR="00081D7B" w:rsidRPr="00A564B4" w:rsidRDefault="00081D7B" w:rsidP="00600F51">
            <w:pPr>
              <w:pStyle w:val="TAL"/>
              <w:rPr>
                <w:sz w:val="16"/>
                <w:szCs w:val="16"/>
                <w:lang w:eastAsia="en-US"/>
              </w:rPr>
            </w:pPr>
            <w:r w:rsidRPr="00A564B4">
              <w:rPr>
                <w:sz w:val="16"/>
                <w:szCs w:val="16"/>
                <w:lang w:eastAsia="en-US"/>
              </w:rPr>
              <w:t>0376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383F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D9777" w14:textId="77777777" w:rsidR="00081D7B" w:rsidRPr="00A564B4" w:rsidRDefault="00081D7B" w:rsidP="00600F51">
            <w:pPr>
              <w:pStyle w:val="TAL"/>
              <w:rPr>
                <w:sz w:val="16"/>
                <w:szCs w:val="16"/>
                <w:lang w:eastAsia="en-US"/>
              </w:rPr>
            </w:pPr>
            <w:r w:rsidRPr="00A564B4">
              <w:rPr>
                <w:sz w:val="16"/>
                <w:szCs w:val="16"/>
                <w:lang w:eastAsia="en-US"/>
              </w:rPr>
              <w:t>Correction to condition C25x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8877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410AB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55CC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9FE6B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33D8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3BE9E3" w14:textId="77777777" w:rsidR="00081D7B" w:rsidRPr="00A564B4" w:rsidRDefault="00081D7B" w:rsidP="00600F51">
            <w:pPr>
              <w:pStyle w:val="TAL"/>
              <w:rPr>
                <w:sz w:val="16"/>
                <w:szCs w:val="16"/>
                <w:lang w:eastAsia="en-US"/>
              </w:rPr>
            </w:pPr>
            <w:r w:rsidRPr="00A564B4">
              <w:rPr>
                <w:sz w:val="16"/>
                <w:szCs w:val="16"/>
                <w:lang w:eastAsia="en-US"/>
              </w:rPr>
              <w:t>R5-160851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8889E6" w14:textId="77777777" w:rsidR="00081D7B" w:rsidRPr="00A564B4" w:rsidRDefault="00081D7B" w:rsidP="00600F51">
            <w:pPr>
              <w:pStyle w:val="TAL"/>
              <w:rPr>
                <w:sz w:val="16"/>
                <w:szCs w:val="16"/>
                <w:lang w:eastAsia="en-US"/>
              </w:rPr>
            </w:pPr>
            <w:r w:rsidRPr="00A564B4">
              <w:rPr>
                <w:sz w:val="16"/>
                <w:szCs w:val="16"/>
                <w:lang w:eastAsia="en-US"/>
              </w:rPr>
              <w:t>0379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1F0D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5AA17F"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F24DF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A5EBD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D8B9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82286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54BFC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EE0C8" w14:textId="77777777" w:rsidR="00081D7B" w:rsidRPr="00A564B4" w:rsidRDefault="00081D7B" w:rsidP="00600F51">
            <w:pPr>
              <w:pStyle w:val="TAL"/>
              <w:rPr>
                <w:sz w:val="16"/>
                <w:szCs w:val="16"/>
                <w:lang w:eastAsia="en-US"/>
              </w:rPr>
            </w:pPr>
            <w:r w:rsidRPr="00A564B4">
              <w:rPr>
                <w:sz w:val="16"/>
                <w:szCs w:val="16"/>
                <w:lang w:eastAsia="en-US"/>
              </w:rPr>
              <w:t>R5-160857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12332C" w14:textId="77777777" w:rsidR="00081D7B" w:rsidRPr="00A564B4" w:rsidRDefault="00081D7B" w:rsidP="00600F51">
            <w:pPr>
              <w:pStyle w:val="TAL"/>
              <w:rPr>
                <w:sz w:val="16"/>
                <w:szCs w:val="16"/>
                <w:lang w:eastAsia="en-US"/>
              </w:rPr>
            </w:pPr>
            <w:r w:rsidRPr="00A564B4">
              <w:rPr>
                <w:sz w:val="16"/>
                <w:szCs w:val="16"/>
                <w:lang w:eastAsia="en-US"/>
              </w:rPr>
              <w:t>0361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41F1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895C5" w14:textId="77777777" w:rsidR="00081D7B" w:rsidRPr="00A564B4" w:rsidRDefault="00081D7B" w:rsidP="00600F51">
            <w:pPr>
              <w:pStyle w:val="TAL"/>
              <w:rPr>
                <w:sz w:val="16"/>
                <w:szCs w:val="16"/>
                <w:lang w:eastAsia="en-US"/>
              </w:rPr>
            </w:pPr>
            <w:r w:rsidRPr="00A564B4">
              <w:rPr>
                <w:sz w:val="16"/>
                <w:szCs w:val="16"/>
                <w:lang w:eastAsia="en-US"/>
              </w:rPr>
              <w:t>MTC applicability of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26ACE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5AB5"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939EDC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4F7FF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D04F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54B16" w14:textId="77777777" w:rsidR="00081D7B" w:rsidRPr="00A564B4" w:rsidRDefault="00081D7B" w:rsidP="00600F51">
            <w:pPr>
              <w:pStyle w:val="TAL"/>
              <w:rPr>
                <w:sz w:val="16"/>
                <w:szCs w:val="16"/>
                <w:lang w:eastAsia="en-US"/>
              </w:rPr>
            </w:pPr>
            <w:r w:rsidRPr="00A564B4">
              <w:rPr>
                <w:sz w:val="16"/>
                <w:szCs w:val="16"/>
                <w:lang w:eastAsia="en-US"/>
              </w:rPr>
              <w:t>R5-160885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7E3F6D" w14:textId="77777777" w:rsidR="00081D7B" w:rsidRPr="00A564B4" w:rsidRDefault="00081D7B" w:rsidP="00600F51">
            <w:pPr>
              <w:pStyle w:val="TAL"/>
              <w:rPr>
                <w:sz w:val="16"/>
                <w:szCs w:val="16"/>
                <w:lang w:eastAsia="en-US"/>
              </w:rPr>
            </w:pPr>
            <w:r w:rsidRPr="00A564B4">
              <w:rPr>
                <w:sz w:val="16"/>
                <w:szCs w:val="16"/>
                <w:lang w:eastAsia="en-US"/>
              </w:rPr>
              <w:t>0360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54279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802FCA"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B620F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1C6421"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1C1B9E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63B01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66CAD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7FFFA7" w14:textId="77777777" w:rsidR="00081D7B" w:rsidRPr="00A564B4" w:rsidRDefault="00081D7B" w:rsidP="00600F51">
            <w:pPr>
              <w:pStyle w:val="TAL"/>
              <w:rPr>
                <w:sz w:val="16"/>
                <w:szCs w:val="16"/>
                <w:lang w:eastAsia="en-US"/>
              </w:rPr>
            </w:pPr>
            <w:r w:rsidRPr="00A564B4">
              <w:rPr>
                <w:sz w:val="16"/>
                <w:szCs w:val="16"/>
                <w:lang w:eastAsia="en-US"/>
              </w:rPr>
              <w:t>R5-160962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FA54D" w14:textId="77777777" w:rsidR="00081D7B" w:rsidRPr="00A564B4" w:rsidRDefault="00081D7B" w:rsidP="00600F51">
            <w:pPr>
              <w:pStyle w:val="TAL"/>
              <w:rPr>
                <w:sz w:val="16"/>
                <w:szCs w:val="16"/>
                <w:lang w:eastAsia="en-US"/>
              </w:rPr>
            </w:pPr>
            <w:r w:rsidRPr="00A564B4">
              <w:rPr>
                <w:sz w:val="16"/>
                <w:szCs w:val="16"/>
                <w:lang w:eastAsia="en-US"/>
              </w:rPr>
              <w:t>0387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549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A1460" w14:textId="77777777" w:rsidR="00081D7B" w:rsidRPr="00A564B4" w:rsidRDefault="00081D7B" w:rsidP="00600F51">
            <w:pPr>
              <w:pStyle w:val="TAL"/>
              <w:rPr>
                <w:sz w:val="16"/>
                <w:szCs w:val="16"/>
                <w:lang w:eastAsia="en-US"/>
              </w:rPr>
            </w:pPr>
            <w:r w:rsidRPr="00A564B4">
              <w:rPr>
                <w:sz w:val="16"/>
                <w:szCs w:val="16"/>
                <w:lang w:eastAsia="en-US"/>
              </w:rPr>
              <w:t>Adding applicability statements to 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8C7C5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8C05A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D9D10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058B6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239B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2C59D9" w14:textId="77777777" w:rsidR="00081D7B" w:rsidRPr="00A564B4" w:rsidRDefault="00081D7B" w:rsidP="00600F51">
            <w:pPr>
              <w:pStyle w:val="TAL"/>
              <w:rPr>
                <w:sz w:val="16"/>
                <w:szCs w:val="16"/>
                <w:lang w:eastAsia="en-US"/>
              </w:rPr>
            </w:pPr>
            <w:r w:rsidRPr="00A564B4">
              <w:rPr>
                <w:sz w:val="16"/>
                <w:szCs w:val="16"/>
                <w:lang w:eastAsia="en-US"/>
              </w:rPr>
              <w:t>R5-161027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7FC128" w14:textId="77777777" w:rsidR="00081D7B" w:rsidRPr="00A564B4" w:rsidRDefault="00081D7B" w:rsidP="00600F51">
            <w:pPr>
              <w:pStyle w:val="TAL"/>
              <w:rPr>
                <w:sz w:val="16"/>
                <w:szCs w:val="16"/>
                <w:lang w:eastAsia="en-US"/>
              </w:rPr>
            </w:pPr>
            <w:r w:rsidRPr="00A564B4">
              <w:rPr>
                <w:sz w:val="16"/>
                <w:szCs w:val="16"/>
                <w:lang w:eastAsia="en-US"/>
              </w:rPr>
              <w:t>0363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207E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950F3E" w14:textId="77777777" w:rsidR="00081D7B" w:rsidRPr="00A564B4" w:rsidRDefault="00081D7B" w:rsidP="00600F51">
            <w:pPr>
              <w:pStyle w:val="TAL"/>
              <w:rPr>
                <w:sz w:val="16"/>
                <w:szCs w:val="16"/>
                <w:lang w:eastAsia="en-US"/>
              </w:rPr>
            </w:pPr>
            <w:r w:rsidRPr="00A564B4">
              <w:rPr>
                <w:sz w:val="16"/>
                <w:szCs w:val="16"/>
                <w:lang w:eastAsia="en-US"/>
              </w:rPr>
              <w:t>Applicability for new LTE_CA_Rel12_2UL test case 6.6.3.2A.3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76828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A806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6CFE2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6C01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854BE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E2401" w14:textId="77777777" w:rsidR="00081D7B" w:rsidRPr="00A564B4" w:rsidRDefault="00081D7B" w:rsidP="00600F51">
            <w:pPr>
              <w:pStyle w:val="TAL"/>
              <w:rPr>
                <w:sz w:val="16"/>
                <w:szCs w:val="16"/>
                <w:lang w:eastAsia="en-US"/>
              </w:rPr>
            </w:pPr>
            <w:r w:rsidRPr="00A564B4">
              <w:rPr>
                <w:sz w:val="16"/>
                <w:szCs w:val="16"/>
                <w:lang w:eastAsia="en-US"/>
              </w:rPr>
              <w:t>R5-161036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780598" w14:textId="77777777" w:rsidR="00081D7B" w:rsidRPr="00A564B4" w:rsidRDefault="00081D7B" w:rsidP="00600F51">
            <w:pPr>
              <w:pStyle w:val="TAL"/>
              <w:rPr>
                <w:sz w:val="16"/>
                <w:szCs w:val="16"/>
                <w:lang w:eastAsia="en-US"/>
              </w:rPr>
            </w:pPr>
            <w:r w:rsidRPr="00A564B4">
              <w:rPr>
                <w:sz w:val="16"/>
                <w:szCs w:val="16"/>
                <w:lang w:eastAsia="en-US"/>
              </w:rPr>
              <w:t>0359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B59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02506" w14:textId="77777777" w:rsidR="00081D7B" w:rsidRPr="00A564B4" w:rsidRDefault="00081D7B" w:rsidP="00600F51">
            <w:pPr>
              <w:pStyle w:val="TAL"/>
              <w:rPr>
                <w:sz w:val="16"/>
                <w:szCs w:val="16"/>
                <w:lang w:eastAsia="en-US"/>
              </w:rPr>
            </w:pPr>
            <w:r w:rsidRPr="00A564B4">
              <w:rPr>
                <w:sz w:val="16"/>
                <w:szCs w:val="16"/>
                <w:lang w:eastAsia="en-US"/>
              </w:rPr>
              <w:t>Applicability for new DL 256QAM RF and BB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9291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79AC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0A4328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2CE34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8098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32B898" w14:textId="77777777" w:rsidR="00081D7B" w:rsidRPr="00A564B4" w:rsidRDefault="00081D7B" w:rsidP="00600F51">
            <w:pPr>
              <w:pStyle w:val="TAL"/>
              <w:rPr>
                <w:sz w:val="16"/>
                <w:szCs w:val="16"/>
                <w:lang w:eastAsia="en-US"/>
              </w:rPr>
            </w:pPr>
            <w:r w:rsidRPr="00A564B4">
              <w:rPr>
                <w:sz w:val="16"/>
                <w:szCs w:val="16"/>
                <w:lang w:eastAsia="en-US"/>
              </w:rPr>
              <w:t>R5-161055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0614E" w14:textId="77777777" w:rsidR="00081D7B" w:rsidRPr="00A564B4" w:rsidRDefault="00081D7B" w:rsidP="00600F51">
            <w:pPr>
              <w:pStyle w:val="TAL"/>
              <w:rPr>
                <w:sz w:val="16"/>
                <w:szCs w:val="16"/>
                <w:lang w:eastAsia="en-US"/>
              </w:rPr>
            </w:pPr>
            <w:r w:rsidRPr="00A564B4">
              <w:rPr>
                <w:sz w:val="16"/>
                <w:szCs w:val="16"/>
                <w:lang w:eastAsia="en-US"/>
              </w:rPr>
              <w:t>0352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01CF1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738D50"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01009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817CF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E0080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3419C0"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CC9C0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A00F2" w14:textId="77777777" w:rsidR="00081D7B" w:rsidRPr="00A564B4" w:rsidRDefault="00081D7B" w:rsidP="00600F51">
            <w:pPr>
              <w:pStyle w:val="TAL"/>
              <w:rPr>
                <w:sz w:val="16"/>
                <w:szCs w:val="16"/>
                <w:lang w:eastAsia="en-US"/>
              </w:rPr>
            </w:pPr>
            <w:r w:rsidRPr="00A564B4">
              <w:rPr>
                <w:sz w:val="16"/>
                <w:szCs w:val="16"/>
                <w:lang w:eastAsia="en-US"/>
              </w:rPr>
              <w:t>R5-161058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3264C" w14:textId="77777777" w:rsidR="00081D7B" w:rsidRPr="00A564B4" w:rsidRDefault="00081D7B" w:rsidP="00600F51">
            <w:pPr>
              <w:pStyle w:val="TAL"/>
              <w:rPr>
                <w:sz w:val="16"/>
                <w:szCs w:val="16"/>
                <w:lang w:eastAsia="en-US"/>
              </w:rPr>
            </w:pPr>
            <w:r w:rsidRPr="00A564B4">
              <w:rPr>
                <w:sz w:val="16"/>
                <w:szCs w:val="16"/>
                <w:lang w:eastAsia="en-US"/>
              </w:rPr>
              <w:t>0377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F0F80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88DF3" w14:textId="77777777" w:rsidR="00081D7B" w:rsidRPr="00A564B4" w:rsidRDefault="00081D7B" w:rsidP="00600F51">
            <w:pPr>
              <w:pStyle w:val="TAL"/>
              <w:rPr>
                <w:sz w:val="16"/>
                <w:szCs w:val="16"/>
                <w:lang w:eastAsia="en-US"/>
              </w:rPr>
            </w:pPr>
            <w:r w:rsidRPr="00A564B4">
              <w:rPr>
                <w:sz w:val="16"/>
                <w:szCs w:val="16"/>
                <w:lang w:eastAsia="en-US"/>
              </w:rPr>
              <w:t>Correction to conditions used item “support 256QAM in 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A4F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68285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B8B907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A051B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6B2E7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E2A7C1" w14:textId="77777777" w:rsidR="00081D7B" w:rsidRPr="00A564B4" w:rsidRDefault="00081D7B" w:rsidP="00600F51">
            <w:pPr>
              <w:pStyle w:val="TAL"/>
              <w:rPr>
                <w:sz w:val="16"/>
                <w:szCs w:val="16"/>
                <w:lang w:eastAsia="en-US"/>
              </w:rPr>
            </w:pPr>
            <w:r w:rsidRPr="00A564B4">
              <w:rPr>
                <w:sz w:val="16"/>
                <w:szCs w:val="16"/>
                <w:lang w:eastAsia="en-US"/>
              </w:rPr>
              <w:t>R5-161067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A821D" w14:textId="77777777" w:rsidR="00081D7B" w:rsidRPr="00A564B4" w:rsidRDefault="00081D7B" w:rsidP="00600F51">
            <w:pPr>
              <w:pStyle w:val="TAL"/>
              <w:rPr>
                <w:sz w:val="16"/>
                <w:szCs w:val="16"/>
                <w:lang w:eastAsia="en-US"/>
              </w:rPr>
            </w:pPr>
            <w:r w:rsidRPr="00A564B4">
              <w:rPr>
                <w:sz w:val="16"/>
                <w:szCs w:val="16"/>
                <w:lang w:eastAsia="en-US"/>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E54B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4196A" w14:textId="77777777" w:rsidR="00081D7B" w:rsidRPr="00A564B4" w:rsidRDefault="00081D7B" w:rsidP="00600F51">
            <w:pPr>
              <w:pStyle w:val="TAL"/>
              <w:rPr>
                <w:sz w:val="16"/>
                <w:szCs w:val="16"/>
                <w:lang w:eastAsia="en-US"/>
              </w:rPr>
            </w:pPr>
            <w:r w:rsidRPr="00A564B4">
              <w:rPr>
                <w:sz w:val="16"/>
                <w:szCs w:val="16"/>
                <w:lang w:eastAsia="en-US"/>
              </w:rPr>
              <w:t>36.521-2 Test point reduction for UL 64QAM multi-cluster ACLR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3FCEC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596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6868D0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32338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F4CA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5DA778" w14:textId="77777777" w:rsidR="00081D7B" w:rsidRPr="00A564B4" w:rsidRDefault="00081D7B" w:rsidP="00600F51">
            <w:pPr>
              <w:pStyle w:val="TAL"/>
              <w:rPr>
                <w:sz w:val="16"/>
                <w:szCs w:val="16"/>
                <w:lang w:eastAsia="en-US"/>
              </w:rPr>
            </w:pPr>
            <w:r w:rsidRPr="00A564B4">
              <w:rPr>
                <w:sz w:val="16"/>
                <w:szCs w:val="16"/>
                <w:lang w:eastAsia="en-US"/>
              </w:rPr>
              <w:t>R5-161069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E94E3" w14:textId="77777777" w:rsidR="00081D7B" w:rsidRPr="00A564B4" w:rsidRDefault="00081D7B" w:rsidP="00600F51">
            <w:pPr>
              <w:pStyle w:val="TAL"/>
              <w:rPr>
                <w:sz w:val="16"/>
                <w:szCs w:val="16"/>
                <w:lang w:eastAsia="en-US"/>
              </w:rPr>
            </w:pPr>
            <w:r w:rsidRPr="00A564B4">
              <w:rPr>
                <w:sz w:val="16"/>
                <w:szCs w:val="16"/>
                <w:lang w:eastAsia="en-US"/>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B0B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1432E" w14:textId="77777777" w:rsidR="00081D7B" w:rsidRPr="00A564B4" w:rsidRDefault="00081D7B" w:rsidP="00600F51">
            <w:pPr>
              <w:pStyle w:val="TAL"/>
              <w:rPr>
                <w:sz w:val="16"/>
                <w:szCs w:val="16"/>
                <w:lang w:eastAsia="en-US"/>
              </w:rPr>
            </w:pPr>
            <w:r w:rsidRPr="00A564B4">
              <w:rPr>
                <w:sz w:val="16"/>
                <w:szCs w:val="16"/>
                <w:lang w:eastAsia="en-US"/>
              </w:rPr>
              <w:t>Add test case 8.16.17A and update release for test cases 8.16.18A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0AFD4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33DC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F3AC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DC4DA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C0E4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DBC6DB" w14:textId="77777777" w:rsidR="00081D7B" w:rsidRPr="00A564B4" w:rsidRDefault="00081D7B" w:rsidP="00600F51">
            <w:pPr>
              <w:pStyle w:val="TAL"/>
              <w:rPr>
                <w:sz w:val="16"/>
                <w:szCs w:val="16"/>
                <w:lang w:eastAsia="en-US"/>
              </w:rPr>
            </w:pPr>
            <w:r w:rsidRPr="00A564B4">
              <w:rPr>
                <w:sz w:val="16"/>
                <w:szCs w:val="16"/>
                <w:lang w:eastAsia="en-US"/>
              </w:rPr>
              <w:t>R5-161074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6880F8" w14:textId="77777777" w:rsidR="00081D7B" w:rsidRPr="00A564B4" w:rsidRDefault="00081D7B" w:rsidP="00600F51">
            <w:pPr>
              <w:pStyle w:val="TAL"/>
              <w:rPr>
                <w:sz w:val="16"/>
                <w:szCs w:val="16"/>
                <w:lang w:eastAsia="en-US"/>
              </w:rPr>
            </w:pPr>
            <w:r w:rsidRPr="00A564B4">
              <w:rPr>
                <w:sz w:val="16"/>
                <w:szCs w:val="16"/>
                <w:lang w:eastAsia="en-US"/>
              </w:rPr>
              <w:t>0348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2899E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A4739A"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eDL MIMO Enhancement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F3C8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F52A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13779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3E30D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E507D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6AAB7B" w14:textId="77777777" w:rsidR="00081D7B" w:rsidRPr="00A564B4" w:rsidRDefault="00081D7B" w:rsidP="00600F51">
            <w:pPr>
              <w:pStyle w:val="TAL"/>
              <w:rPr>
                <w:sz w:val="16"/>
                <w:szCs w:val="16"/>
                <w:lang w:eastAsia="en-US"/>
              </w:rPr>
            </w:pPr>
            <w:r w:rsidRPr="00A564B4">
              <w:rPr>
                <w:sz w:val="16"/>
                <w:szCs w:val="16"/>
                <w:lang w:eastAsia="en-US"/>
              </w:rPr>
              <w:t>R5-161083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416880" w14:textId="77777777" w:rsidR="00081D7B" w:rsidRPr="00A564B4" w:rsidRDefault="00081D7B" w:rsidP="00600F51">
            <w:pPr>
              <w:pStyle w:val="TAL"/>
              <w:rPr>
                <w:sz w:val="16"/>
                <w:szCs w:val="16"/>
                <w:lang w:eastAsia="en-US"/>
              </w:rPr>
            </w:pPr>
            <w:r w:rsidRPr="00A564B4">
              <w:rPr>
                <w:sz w:val="16"/>
                <w:szCs w:val="16"/>
                <w:lang w:eastAsia="en-US"/>
              </w:rPr>
              <w:t>0384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52AFA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2A23A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A703D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4BACF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36F68E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45303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581D9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47270" w14:textId="77777777" w:rsidR="00081D7B" w:rsidRPr="00A564B4" w:rsidRDefault="00081D7B" w:rsidP="00600F51">
            <w:pPr>
              <w:pStyle w:val="TAL"/>
              <w:rPr>
                <w:sz w:val="16"/>
                <w:szCs w:val="16"/>
                <w:lang w:eastAsia="en-US"/>
              </w:rPr>
            </w:pPr>
            <w:r w:rsidRPr="00A564B4">
              <w:rPr>
                <w:sz w:val="16"/>
                <w:szCs w:val="16"/>
                <w:lang w:eastAsia="en-US"/>
              </w:rPr>
              <w:t>R5-161084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71631" w14:textId="77777777" w:rsidR="00081D7B" w:rsidRPr="00A564B4" w:rsidRDefault="00081D7B" w:rsidP="00600F51">
            <w:pPr>
              <w:pStyle w:val="TAL"/>
              <w:rPr>
                <w:sz w:val="16"/>
                <w:szCs w:val="16"/>
                <w:lang w:eastAsia="en-US"/>
              </w:rPr>
            </w:pPr>
            <w:r w:rsidRPr="00A564B4">
              <w:rPr>
                <w:sz w:val="16"/>
                <w:szCs w:val="16"/>
                <w:lang w:eastAsia="en-US"/>
              </w:rPr>
              <w:t>0358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FB38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A169C5" w14:textId="77777777" w:rsidR="00081D7B" w:rsidRPr="00A564B4" w:rsidRDefault="00081D7B" w:rsidP="00600F51">
            <w:pPr>
              <w:pStyle w:val="TAL"/>
              <w:rPr>
                <w:sz w:val="16"/>
                <w:szCs w:val="16"/>
                <w:lang w:eastAsia="en-US"/>
              </w:rPr>
            </w:pPr>
            <w:r w:rsidRPr="00A564B4">
              <w:rPr>
                <w:sz w:val="16"/>
                <w:szCs w:val="16"/>
                <w:lang w:eastAsia="en-US"/>
              </w:rPr>
              <w:t>Adding applicability of TC 8.16.39 and 8.16.40 for LTE_CA_Rel12_3DL-UEConTest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35C64"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C608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E8D0E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18C55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58008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A5940" w14:textId="77777777" w:rsidR="00081D7B" w:rsidRPr="00A564B4" w:rsidRDefault="00081D7B" w:rsidP="00600F51">
            <w:pPr>
              <w:pStyle w:val="TAL"/>
              <w:rPr>
                <w:sz w:val="16"/>
                <w:szCs w:val="16"/>
                <w:lang w:eastAsia="en-US"/>
              </w:rPr>
            </w:pPr>
            <w:r w:rsidRPr="00A564B4">
              <w:rPr>
                <w:sz w:val="16"/>
                <w:szCs w:val="16"/>
                <w:lang w:eastAsia="en-US"/>
              </w:rPr>
              <w:t>R5-161108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DEA3ED" w14:textId="77777777" w:rsidR="00081D7B" w:rsidRPr="00A564B4" w:rsidRDefault="00081D7B" w:rsidP="00600F51">
            <w:pPr>
              <w:pStyle w:val="TAL"/>
              <w:rPr>
                <w:sz w:val="16"/>
                <w:szCs w:val="16"/>
                <w:lang w:eastAsia="en-US"/>
              </w:rPr>
            </w:pPr>
            <w:r w:rsidRPr="00A564B4">
              <w:rPr>
                <w:sz w:val="16"/>
                <w:szCs w:val="16"/>
                <w:lang w:eastAsia="en-US"/>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36D0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971CA" w14:textId="77777777" w:rsidR="00081D7B" w:rsidRPr="00A564B4" w:rsidRDefault="00081D7B" w:rsidP="00600F51">
            <w:pPr>
              <w:pStyle w:val="TAL"/>
              <w:rPr>
                <w:sz w:val="16"/>
                <w:szCs w:val="16"/>
                <w:lang w:eastAsia="en-US"/>
              </w:rPr>
            </w:pPr>
            <w:r w:rsidRPr="00A564B4">
              <w:rPr>
                <w:sz w:val="16"/>
                <w:szCs w:val="16"/>
                <w:lang w:eastAsia="en-US"/>
              </w:rPr>
              <w:t>Addition of applicability for Reference sensitivity with 4Rx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F359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C7A83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62E5D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83CA3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F14119"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5B40DD" w14:textId="77777777" w:rsidR="00081D7B" w:rsidRPr="00A564B4" w:rsidRDefault="00081D7B" w:rsidP="00600F51">
            <w:pPr>
              <w:pStyle w:val="TAL"/>
              <w:rPr>
                <w:sz w:val="16"/>
                <w:szCs w:val="16"/>
                <w:lang w:eastAsia="en-US"/>
              </w:rPr>
            </w:pPr>
            <w:r w:rsidRPr="00A564B4">
              <w:rPr>
                <w:sz w:val="16"/>
                <w:szCs w:val="16"/>
                <w:lang w:eastAsia="en-US"/>
              </w:rPr>
              <w:t>R5-161116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41D9A" w14:textId="77777777" w:rsidR="00081D7B" w:rsidRPr="00A564B4" w:rsidRDefault="00081D7B" w:rsidP="00600F51">
            <w:pPr>
              <w:pStyle w:val="TAL"/>
              <w:rPr>
                <w:sz w:val="16"/>
                <w:szCs w:val="16"/>
                <w:lang w:eastAsia="en-US"/>
              </w:rPr>
            </w:pPr>
            <w:r w:rsidRPr="00A564B4">
              <w:rPr>
                <w:sz w:val="16"/>
                <w:szCs w:val="16"/>
                <w:lang w:eastAsia="en-US"/>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80631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65D0B5" w14:textId="77777777" w:rsidR="00081D7B" w:rsidRPr="00A564B4" w:rsidRDefault="00081D7B" w:rsidP="00600F51">
            <w:pPr>
              <w:pStyle w:val="TAL"/>
              <w:rPr>
                <w:sz w:val="16"/>
                <w:szCs w:val="16"/>
                <w:lang w:eastAsia="en-US"/>
              </w:rPr>
            </w:pPr>
            <w:r w:rsidRPr="00A564B4">
              <w:rPr>
                <w:sz w:val="16"/>
                <w:szCs w:val="16"/>
                <w:lang w:eastAsia="en-US"/>
              </w:rPr>
              <w:t>Split FGI table for FDD and TDD and update related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046C7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C130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4A33A1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17AC9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43F3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D39C52" w14:textId="77777777" w:rsidR="00081D7B" w:rsidRPr="00A564B4" w:rsidRDefault="00081D7B" w:rsidP="00600F51">
            <w:pPr>
              <w:pStyle w:val="TAL"/>
              <w:rPr>
                <w:sz w:val="16"/>
                <w:szCs w:val="16"/>
                <w:lang w:eastAsia="en-US"/>
              </w:rPr>
            </w:pPr>
            <w:r w:rsidRPr="00A564B4">
              <w:rPr>
                <w:sz w:val="16"/>
                <w:szCs w:val="16"/>
                <w:lang w:eastAsia="en-US"/>
              </w:rPr>
              <w:t>R5-162022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20D360" w14:textId="77777777" w:rsidR="00081D7B" w:rsidRPr="00A564B4" w:rsidRDefault="00081D7B" w:rsidP="00600F51">
            <w:pPr>
              <w:pStyle w:val="TAL"/>
              <w:rPr>
                <w:sz w:val="16"/>
                <w:szCs w:val="16"/>
                <w:lang w:eastAsia="en-US"/>
              </w:rPr>
            </w:pPr>
            <w:r w:rsidRPr="00A564B4">
              <w:rPr>
                <w:sz w:val="16"/>
                <w:szCs w:val="16"/>
                <w:lang w:eastAsia="en-US"/>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59DE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C11DD1" w14:textId="77777777" w:rsidR="00081D7B" w:rsidRPr="00A564B4" w:rsidRDefault="00081D7B" w:rsidP="00600F51">
            <w:pPr>
              <w:pStyle w:val="TAL"/>
              <w:rPr>
                <w:sz w:val="16"/>
                <w:szCs w:val="16"/>
                <w:lang w:eastAsia="en-US"/>
              </w:rPr>
            </w:pPr>
            <w:r w:rsidRPr="00A564B4">
              <w:rPr>
                <w:sz w:val="16"/>
                <w:szCs w:val="16"/>
                <w:lang w:eastAsia="en-US"/>
              </w:rPr>
              <w:t>Adding missing ICS for UE supporting multiple timing advances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A1BBE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B1A8B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62FC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F97A7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DC4B2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3CC14E" w14:textId="77777777" w:rsidR="00081D7B" w:rsidRPr="00A564B4" w:rsidRDefault="00081D7B" w:rsidP="00600F51">
            <w:pPr>
              <w:pStyle w:val="TAL"/>
              <w:rPr>
                <w:sz w:val="16"/>
                <w:szCs w:val="16"/>
                <w:lang w:eastAsia="en-US"/>
              </w:rPr>
            </w:pPr>
            <w:r w:rsidRPr="00A564B4">
              <w:rPr>
                <w:sz w:val="16"/>
                <w:szCs w:val="16"/>
                <w:lang w:eastAsia="en-US"/>
              </w:rPr>
              <w:t>R5-162197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0C3DF" w14:textId="77777777" w:rsidR="00081D7B" w:rsidRPr="00A564B4" w:rsidRDefault="00081D7B" w:rsidP="00600F51">
            <w:pPr>
              <w:pStyle w:val="TAL"/>
              <w:rPr>
                <w:sz w:val="16"/>
                <w:szCs w:val="16"/>
                <w:lang w:eastAsia="en-US"/>
              </w:rPr>
            </w:pPr>
            <w:r w:rsidRPr="00A564B4">
              <w:rPr>
                <w:sz w:val="16"/>
                <w:szCs w:val="16"/>
                <w:lang w:eastAsia="en-US"/>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F740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74CC80" w14:textId="77777777" w:rsidR="00081D7B" w:rsidRPr="00A564B4" w:rsidRDefault="00081D7B" w:rsidP="00600F51">
            <w:pPr>
              <w:pStyle w:val="TAL"/>
              <w:rPr>
                <w:sz w:val="16"/>
                <w:szCs w:val="16"/>
                <w:lang w:eastAsia="en-US"/>
              </w:rPr>
            </w:pPr>
            <w:r w:rsidRPr="00A564B4">
              <w:rPr>
                <w:sz w:val="16"/>
                <w:szCs w:val="16"/>
                <w:lang w:eastAsia="en-US"/>
              </w:rPr>
              <w:t>7.6.1_1 In-band blocking with 4 Rx antenna ports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D60B7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29A3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54CF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7CE60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928C1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152281" w14:textId="77777777" w:rsidR="00081D7B" w:rsidRPr="00A564B4" w:rsidRDefault="00081D7B" w:rsidP="00600F51">
            <w:pPr>
              <w:pStyle w:val="TAL"/>
              <w:rPr>
                <w:sz w:val="16"/>
                <w:szCs w:val="16"/>
                <w:lang w:eastAsia="en-US"/>
              </w:rPr>
            </w:pPr>
            <w:r w:rsidRPr="00A564B4">
              <w:rPr>
                <w:sz w:val="16"/>
                <w:szCs w:val="16"/>
                <w:lang w:eastAsia="en-US"/>
              </w:rPr>
              <w:t>R5-162229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6D2A" w14:textId="77777777" w:rsidR="00081D7B" w:rsidRPr="00A564B4" w:rsidRDefault="00081D7B" w:rsidP="00600F51">
            <w:pPr>
              <w:pStyle w:val="TAL"/>
              <w:rPr>
                <w:sz w:val="16"/>
                <w:szCs w:val="16"/>
                <w:lang w:eastAsia="en-US"/>
              </w:rPr>
            </w:pPr>
            <w:r w:rsidRPr="00A564B4">
              <w:rPr>
                <w:sz w:val="16"/>
                <w:szCs w:val="16"/>
                <w:lang w:eastAsia="en-US"/>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3DD2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C4C36C"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newly introduced UL 64QAM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9D48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AB5E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009C46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AE34B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A546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F41B15" w14:textId="77777777" w:rsidR="00081D7B" w:rsidRPr="00A564B4" w:rsidRDefault="00081D7B" w:rsidP="00600F51">
            <w:pPr>
              <w:pStyle w:val="TAL"/>
              <w:rPr>
                <w:sz w:val="16"/>
                <w:szCs w:val="16"/>
                <w:lang w:eastAsia="en-US"/>
              </w:rPr>
            </w:pPr>
            <w:r w:rsidRPr="00A564B4">
              <w:rPr>
                <w:sz w:val="16"/>
                <w:szCs w:val="16"/>
                <w:lang w:eastAsia="en-US"/>
              </w:rPr>
              <w:t>R5-162250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FA22F" w14:textId="77777777" w:rsidR="00081D7B" w:rsidRPr="00A564B4" w:rsidRDefault="00081D7B" w:rsidP="00600F51">
            <w:pPr>
              <w:pStyle w:val="TAL"/>
              <w:rPr>
                <w:sz w:val="16"/>
                <w:szCs w:val="16"/>
                <w:lang w:eastAsia="en-US"/>
              </w:rPr>
            </w:pPr>
            <w:r w:rsidRPr="00A564B4">
              <w:rPr>
                <w:sz w:val="16"/>
                <w:szCs w:val="16"/>
                <w:lang w:eastAsia="en-US"/>
              </w:rPr>
              <w:t>0397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BDC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D5CBB7" w14:textId="77777777" w:rsidR="00081D7B" w:rsidRPr="00A564B4" w:rsidRDefault="00081D7B" w:rsidP="00600F51">
            <w:pPr>
              <w:pStyle w:val="TAL"/>
              <w:rPr>
                <w:sz w:val="16"/>
                <w:szCs w:val="16"/>
                <w:lang w:eastAsia="en-US"/>
              </w:rPr>
            </w:pPr>
            <w:r w:rsidRPr="00A564B4">
              <w:rPr>
                <w:sz w:val="16"/>
                <w:szCs w:val="16"/>
                <w:lang w:eastAsia="en-US"/>
              </w:rPr>
              <w:t>Addition of applicabilities for 2 Tx test cases 6.5.1D.1 and 6.5.1D.2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4DC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ACF39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BEB9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016A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306B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94D3AD" w14:textId="77777777" w:rsidR="00081D7B" w:rsidRPr="00A564B4" w:rsidRDefault="00081D7B" w:rsidP="00600F51">
            <w:pPr>
              <w:pStyle w:val="TAL"/>
              <w:rPr>
                <w:sz w:val="16"/>
                <w:szCs w:val="16"/>
                <w:lang w:eastAsia="en-US"/>
              </w:rPr>
            </w:pPr>
            <w:r w:rsidRPr="00A564B4">
              <w:rPr>
                <w:sz w:val="16"/>
                <w:szCs w:val="16"/>
                <w:lang w:eastAsia="en-US"/>
              </w:rPr>
              <w:t>R5-162256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8954BC" w14:textId="77777777" w:rsidR="00081D7B" w:rsidRPr="00A564B4" w:rsidRDefault="00081D7B" w:rsidP="00600F51">
            <w:pPr>
              <w:pStyle w:val="TAL"/>
              <w:rPr>
                <w:sz w:val="16"/>
                <w:szCs w:val="16"/>
                <w:lang w:eastAsia="en-US"/>
              </w:rPr>
            </w:pPr>
            <w:r w:rsidRPr="00A564B4">
              <w:rPr>
                <w:sz w:val="16"/>
                <w:szCs w:val="16"/>
                <w:lang w:eastAsia="en-US"/>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495A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6EDE79"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98C8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708582"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5F63C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CFCAF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AB8D7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E556F" w14:textId="77777777" w:rsidR="00081D7B" w:rsidRPr="00A564B4" w:rsidRDefault="00081D7B" w:rsidP="00600F51">
            <w:pPr>
              <w:pStyle w:val="TAL"/>
              <w:rPr>
                <w:sz w:val="16"/>
                <w:szCs w:val="16"/>
                <w:lang w:eastAsia="en-US"/>
              </w:rPr>
            </w:pPr>
            <w:r w:rsidRPr="00A564B4">
              <w:rPr>
                <w:sz w:val="16"/>
                <w:szCs w:val="16"/>
                <w:lang w:eastAsia="en-US"/>
              </w:rPr>
              <w:t>R5-162257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00694D" w14:textId="77777777" w:rsidR="00081D7B" w:rsidRPr="00A564B4" w:rsidRDefault="00081D7B" w:rsidP="00600F51">
            <w:pPr>
              <w:pStyle w:val="TAL"/>
              <w:rPr>
                <w:sz w:val="16"/>
                <w:szCs w:val="16"/>
                <w:lang w:eastAsia="en-US"/>
              </w:rPr>
            </w:pPr>
            <w:r w:rsidRPr="00A564B4">
              <w:rPr>
                <w:sz w:val="16"/>
                <w:szCs w:val="16"/>
                <w:lang w:eastAsia="en-US"/>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D490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CAB724"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E09E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248DC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F1AE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84BA5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C7F2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D6F12D" w14:textId="77777777" w:rsidR="00081D7B" w:rsidRPr="00A564B4" w:rsidRDefault="00081D7B" w:rsidP="00600F51">
            <w:pPr>
              <w:pStyle w:val="TAL"/>
              <w:rPr>
                <w:sz w:val="16"/>
                <w:szCs w:val="16"/>
                <w:lang w:eastAsia="en-US"/>
              </w:rPr>
            </w:pPr>
            <w:r w:rsidRPr="00A564B4">
              <w:rPr>
                <w:sz w:val="16"/>
                <w:szCs w:val="16"/>
                <w:lang w:eastAsia="en-US"/>
              </w:rPr>
              <w:t>R5-162259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EF4EC5" w14:textId="77777777" w:rsidR="00081D7B" w:rsidRPr="00A564B4" w:rsidRDefault="00081D7B" w:rsidP="00600F51">
            <w:pPr>
              <w:pStyle w:val="TAL"/>
              <w:rPr>
                <w:sz w:val="16"/>
                <w:szCs w:val="16"/>
                <w:lang w:eastAsia="en-US"/>
              </w:rPr>
            </w:pPr>
            <w:r w:rsidRPr="00A564B4">
              <w:rPr>
                <w:sz w:val="16"/>
                <w:szCs w:val="16"/>
                <w:lang w:eastAsia="en-US"/>
              </w:rPr>
              <w:t>0400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DCC7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8A80B2" w14:textId="77777777" w:rsidR="00081D7B" w:rsidRPr="00A564B4" w:rsidRDefault="00081D7B" w:rsidP="00600F51">
            <w:pPr>
              <w:pStyle w:val="TAL"/>
              <w:rPr>
                <w:sz w:val="16"/>
                <w:szCs w:val="16"/>
                <w:lang w:eastAsia="en-US"/>
              </w:rPr>
            </w:pPr>
            <w:r w:rsidRPr="00A564B4">
              <w:rPr>
                <w:sz w:val="16"/>
                <w:szCs w:val="16"/>
                <w:lang w:eastAsia="en-US"/>
              </w:rPr>
              <w:t xml:space="preserve">Addition of applicability for test case 8.10.4.2.1 with 4 Rx </w:t>
            </w:r>
            <w:r w:rsidRPr="00A564B4">
              <w:rPr>
                <w:sz w:val="16"/>
                <w:szCs w:val="16"/>
                <w:lang w:eastAsia="en-US"/>
              </w:rPr>
              <w:lastRenderedPageBreak/>
              <w:t>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809B9" w14:textId="77777777" w:rsidR="00081D7B" w:rsidRPr="00A564B4" w:rsidRDefault="00081D7B" w:rsidP="00600F51">
            <w:pPr>
              <w:pStyle w:val="TAL"/>
              <w:rPr>
                <w:sz w:val="16"/>
                <w:szCs w:val="16"/>
                <w:lang w:eastAsia="en-US"/>
              </w:rPr>
            </w:pPr>
            <w:r w:rsidRPr="00A564B4">
              <w:rPr>
                <w:sz w:val="16"/>
                <w:szCs w:val="16"/>
                <w:lang w:eastAsia="en-US"/>
              </w:rPr>
              <w:lastRenderedPageBreak/>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19EEF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5D0AF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BE9CD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3B1E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1BF368" w14:textId="77777777" w:rsidR="00081D7B" w:rsidRPr="00A564B4" w:rsidRDefault="00081D7B" w:rsidP="00600F51">
            <w:pPr>
              <w:pStyle w:val="TAL"/>
              <w:rPr>
                <w:sz w:val="16"/>
                <w:szCs w:val="16"/>
                <w:lang w:eastAsia="en-US"/>
              </w:rPr>
            </w:pPr>
            <w:r w:rsidRPr="00A564B4">
              <w:rPr>
                <w:sz w:val="16"/>
                <w:szCs w:val="16"/>
                <w:lang w:eastAsia="en-US"/>
              </w:rPr>
              <w:t>R5-162260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55C17C" w14:textId="77777777" w:rsidR="00081D7B" w:rsidRPr="00A564B4" w:rsidRDefault="00081D7B" w:rsidP="00600F51">
            <w:pPr>
              <w:pStyle w:val="TAL"/>
              <w:rPr>
                <w:sz w:val="16"/>
                <w:szCs w:val="16"/>
                <w:lang w:eastAsia="en-US"/>
              </w:rPr>
            </w:pPr>
            <w:r w:rsidRPr="00A564B4">
              <w:rPr>
                <w:sz w:val="16"/>
                <w:szCs w:val="16"/>
                <w:lang w:eastAsia="en-US"/>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EC90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74CDC"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CC72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25C0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DB9BD4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EEE42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B42B4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EDEF1A" w14:textId="77777777" w:rsidR="00081D7B" w:rsidRPr="00A564B4" w:rsidRDefault="00081D7B" w:rsidP="00600F51">
            <w:pPr>
              <w:pStyle w:val="TAL"/>
              <w:rPr>
                <w:sz w:val="16"/>
                <w:szCs w:val="16"/>
                <w:lang w:eastAsia="en-US"/>
              </w:rPr>
            </w:pPr>
            <w:r w:rsidRPr="00A564B4">
              <w:rPr>
                <w:sz w:val="16"/>
                <w:szCs w:val="16"/>
                <w:lang w:eastAsia="en-US"/>
              </w:rPr>
              <w:t>R5-162298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AB93F" w14:textId="77777777" w:rsidR="00081D7B" w:rsidRPr="00A564B4" w:rsidRDefault="00081D7B" w:rsidP="00600F51">
            <w:pPr>
              <w:pStyle w:val="TAL"/>
              <w:rPr>
                <w:sz w:val="16"/>
                <w:szCs w:val="16"/>
                <w:lang w:eastAsia="en-US"/>
              </w:rPr>
            </w:pPr>
            <w:r w:rsidRPr="00A564B4">
              <w:rPr>
                <w:sz w:val="16"/>
                <w:szCs w:val="16"/>
                <w:lang w:eastAsia="en-US"/>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A189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124435"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CF725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62E361"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A1B9A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A0349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0EB49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31D021" w14:textId="77777777" w:rsidR="00081D7B" w:rsidRPr="00A564B4" w:rsidRDefault="00081D7B" w:rsidP="00600F51">
            <w:pPr>
              <w:pStyle w:val="TAL"/>
              <w:rPr>
                <w:sz w:val="16"/>
                <w:szCs w:val="16"/>
                <w:lang w:eastAsia="en-US"/>
              </w:rPr>
            </w:pPr>
            <w:r w:rsidRPr="00A564B4">
              <w:rPr>
                <w:sz w:val="16"/>
                <w:szCs w:val="16"/>
                <w:lang w:eastAsia="en-US"/>
              </w:rPr>
              <w:t>R5-162403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0A5754" w14:textId="77777777" w:rsidR="00081D7B" w:rsidRPr="00A564B4" w:rsidRDefault="00081D7B" w:rsidP="00600F51">
            <w:pPr>
              <w:pStyle w:val="TAL"/>
              <w:rPr>
                <w:sz w:val="16"/>
                <w:szCs w:val="16"/>
                <w:lang w:eastAsia="en-US"/>
              </w:rPr>
            </w:pPr>
            <w:r w:rsidRPr="00A564B4">
              <w:rPr>
                <w:sz w:val="16"/>
                <w:szCs w:val="16"/>
                <w:lang w:eastAsia="en-US"/>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52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6D590A"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CA_1A-3A-7A and CA_3A-7A-8A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FD9A5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15EC6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B9070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FAE56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40204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3E90F" w14:textId="77777777" w:rsidR="00081D7B" w:rsidRPr="00A564B4" w:rsidRDefault="00081D7B" w:rsidP="00600F51">
            <w:pPr>
              <w:pStyle w:val="TAL"/>
              <w:rPr>
                <w:sz w:val="16"/>
                <w:szCs w:val="16"/>
                <w:lang w:eastAsia="en-US"/>
              </w:rPr>
            </w:pPr>
            <w:r w:rsidRPr="00A564B4">
              <w:rPr>
                <w:sz w:val="16"/>
                <w:szCs w:val="16"/>
                <w:lang w:eastAsia="en-US"/>
              </w:rPr>
              <w:t>R5-162487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0E268" w14:textId="77777777" w:rsidR="00081D7B" w:rsidRPr="00A564B4" w:rsidRDefault="00081D7B" w:rsidP="00600F51">
            <w:pPr>
              <w:pStyle w:val="TAL"/>
              <w:rPr>
                <w:sz w:val="16"/>
                <w:szCs w:val="16"/>
                <w:lang w:eastAsia="en-US"/>
              </w:rPr>
            </w:pPr>
            <w:r w:rsidRPr="00A564B4">
              <w:rPr>
                <w:sz w:val="16"/>
                <w:szCs w:val="16"/>
                <w:lang w:eastAsia="en-US"/>
              </w:rPr>
              <w:t>0413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EA7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FF647" w14:textId="77777777" w:rsidR="00081D7B" w:rsidRPr="00A564B4" w:rsidRDefault="00081D7B" w:rsidP="00600F51">
            <w:pPr>
              <w:pStyle w:val="TAL"/>
              <w:rPr>
                <w:sz w:val="16"/>
                <w:szCs w:val="16"/>
                <w:lang w:eastAsia="en-US"/>
              </w:rPr>
            </w:pPr>
            <w:r w:rsidRPr="00A564B4">
              <w:rPr>
                <w:sz w:val="16"/>
                <w:szCs w:val="16"/>
                <w:lang w:eastAsia="en-US"/>
              </w:rPr>
              <w:t>Addition of applicability for Additional spurious emissions for CA (inter-band DL CA and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F7C4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44EE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98D35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3587E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AC346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38B84" w14:textId="77777777" w:rsidR="00081D7B" w:rsidRPr="00A564B4" w:rsidRDefault="00081D7B" w:rsidP="00600F51">
            <w:pPr>
              <w:pStyle w:val="TAL"/>
              <w:rPr>
                <w:sz w:val="16"/>
                <w:szCs w:val="16"/>
                <w:lang w:eastAsia="en-US"/>
              </w:rPr>
            </w:pPr>
            <w:r w:rsidRPr="00A564B4">
              <w:rPr>
                <w:sz w:val="16"/>
                <w:szCs w:val="16"/>
                <w:lang w:eastAsia="en-US"/>
              </w:rPr>
              <w:t>R5-162488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EC2BF6" w14:textId="77777777" w:rsidR="00081D7B" w:rsidRPr="00A564B4" w:rsidRDefault="00081D7B" w:rsidP="00600F51">
            <w:pPr>
              <w:pStyle w:val="TAL"/>
              <w:rPr>
                <w:sz w:val="16"/>
                <w:szCs w:val="16"/>
                <w:lang w:eastAsia="en-US"/>
              </w:rPr>
            </w:pPr>
            <w:r w:rsidRPr="00A564B4">
              <w:rPr>
                <w:sz w:val="16"/>
                <w:szCs w:val="16"/>
                <w:lang w:eastAsia="en-US"/>
              </w:rPr>
              <w:t>0414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F2A2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0CCF7" w14:textId="77777777" w:rsidR="00081D7B" w:rsidRPr="00A564B4" w:rsidRDefault="00081D7B" w:rsidP="00600F51">
            <w:pPr>
              <w:pStyle w:val="TAL"/>
              <w:rPr>
                <w:sz w:val="16"/>
                <w:szCs w:val="16"/>
                <w:lang w:eastAsia="en-US"/>
              </w:rPr>
            </w:pPr>
            <w:r w:rsidRPr="00A564B4">
              <w:rPr>
                <w:sz w:val="16"/>
                <w:szCs w:val="16"/>
                <w:lang w:eastAsia="en-US"/>
              </w:rPr>
              <w:t>Update to the applicability for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2425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A1B7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948ED9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586CFA"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978C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C4357" w14:textId="77777777" w:rsidR="00081D7B" w:rsidRPr="00A564B4" w:rsidRDefault="00081D7B" w:rsidP="00600F51">
            <w:pPr>
              <w:pStyle w:val="TAL"/>
              <w:rPr>
                <w:sz w:val="16"/>
                <w:szCs w:val="16"/>
                <w:lang w:eastAsia="en-US"/>
              </w:rPr>
            </w:pPr>
            <w:r w:rsidRPr="00A564B4">
              <w:rPr>
                <w:sz w:val="16"/>
                <w:szCs w:val="16"/>
                <w:lang w:eastAsia="en-US"/>
              </w:rPr>
              <w:t>R5-162489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302589" w14:textId="77777777" w:rsidR="00081D7B" w:rsidRPr="00A564B4" w:rsidRDefault="00081D7B" w:rsidP="00600F51">
            <w:pPr>
              <w:pStyle w:val="TAL"/>
              <w:rPr>
                <w:sz w:val="16"/>
                <w:szCs w:val="16"/>
                <w:lang w:eastAsia="en-US"/>
              </w:rPr>
            </w:pPr>
            <w:r w:rsidRPr="00A564B4">
              <w:rPr>
                <w:sz w:val="16"/>
                <w:szCs w:val="16"/>
                <w:lang w:eastAsia="en-US"/>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1CF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2932F5" w14:textId="77777777" w:rsidR="00081D7B" w:rsidRPr="00A564B4" w:rsidRDefault="00081D7B" w:rsidP="00600F51">
            <w:pPr>
              <w:pStyle w:val="TAL"/>
              <w:rPr>
                <w:sz w:val="16"/>
                <w:szCs w:val="16"/>
                <w:lang w:eastAsia="en-US"/>
              </w:rPr>
            </w:pPr>
            <w:r w:rsidRPr="00A564B4">
              <w:rPr>
                <w:sz w:val="16"/>
                <w:szCs w:val="16"/>
                <w:lang w:eastAsia="en-US"/>
              </w:rPr>
              <w:t>Correction to applicability table for EUTRA TDD to UTRA TDD Son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94E721"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7395D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644C2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CF9D6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D7948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9B36A" w14:textId="77777777" w:rsidR="00081D7B" w:rsidRPr="00A564B4" w:rsidRDefault="00081D7B" w:rsidP="00600F51">
            <w:pPr>
              <w:pStyle w:val="TAL"/>
              <w:rPr>
                <w:sz w:val="16"/>
                <w:szCs w:val="16"/>
                <w:lang w:eastAsia="en-US"/>
              </w:rPr>
            </w:pPr>
            <w:r w:rsidRPr="00A564B4">
              <w:rPr>
                <w:sz w:val="16"/>
                <w:szCs w:val="16"/>
                <w:lang w:eastAsia="en-US"/>
              </w:rPr>
              <w:t>R5-162503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14E871" w14:textId="77777777" w:rsidR="00081D7B" w:rsidRPr="00A564B4" w:rsidRDefault="00081D7B" w:rsidP="00600F51">
            <w:pPr>
              <w:pStyle w:val="TAL"/>
              <w:rPr>
                <w:sz w:val="16"/>
                <w:szCs w:val="16"/>
                <w:lang w:eastAsia="en-US"/>
              </w:rPr>
            </w:pPr>
            <w:r w:rsidRPr="00A564B4">
              <w:rPr>
                <w:sz w:val="16"/>
                <w:szCs w:val="16"/>
                <w:lang w:eastAsia="en-US"/>
              </w:rPr>
              <w:t>0416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5EA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A02ED9" w14:textId="77777777" w:rsidR="00081D7B" w:rsidRPr="00A564B4" w:rsidRDefault="00081D7B" w:rsidP="00600F51">
            <w:pPr>
              <w:pStyle w:val="TAL"/>
              <w:rPr>
                <w:sz w:val="16"/>
                <w:szCs w:val="16"/>
                <w:lang w:eastAsia="en-US"/>
              </w:rPr>
            </w:pPr>
            <w:r w:rsidRPr="00A564B4">
              <w:rPr>
                <w:sz w:val="16"/>
                <w:szCs w:val="16"/>
                <w:lang w:eastAsia="en-US"/>
              </w:rPr>
              <w:t>New some Rel-13 defined CA combinations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1F1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1CF80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FD90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CA810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C4FC5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10F610" w14:textId="77777777" w:rsidR="00081D7B" w:rsidRPr="00A564B4" w:rsidRDefault="00081D7B" w:rsidP="00600F51">
            <w:pPr>
              <w:pStyle w:val="TAL"/>
              <w:rPr>
                <w:sz w:val="16"/>
                <w:szCs w:val="16"/>
                <w:lang w:eastAsia="en-US"/>
              </w:rPr>
            </w:pPr>
            <w:r w:rsidRPr="00A564B4">
              <w:rPr>
                <w:sz w:val="16"/>
                <w:szCs w:val="16"/>
                <w:lang w:eastAsia="en-US"/>
              </w:rPr>
              <w:t>R5-162546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BC8B97" w14:textId="77777777" w:rsidR="00081D7B" w:rsidRPr="00A564B4" w:rsidRDefault="00081D7B" w:rsidP="00600F51">
            <w:pPr>
              <w:pStyle w:val="TAL"/>
              <w:rPr>
                <w:sz w:val="16"/>
                <w:szCs w:val="16"/>
                <w:lang w:eastAsia="en-US"/>
              </w:rPr>
            </w:pPr>
            <w:r w:rsidRPr="00A564B4">
              <w:rPr>
                <w:sz w:val="16"/>
                <w:szCs w:val="16"/>
                <w:lang w:eastAsia="en-US"/>
              </w:rPr>
              <w:t>0419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4420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9FF058" w14:textId="77777777" w:rsidR="00081D7B" w:rsidRPr="00A564B4" w:rsidRDefault="00081D7B" w:rsidP="00600F51">
            <w:pPr>
              <w:pStyle w:val="TAL"/>
              <w:rPr>
                <w:sz w:val="16"/>
                <w:szCs w:val="16"/>
                <w:lang w:eastAsia="en-US"/>
              </w:rPr>
            </w:pPr>
            <w:r w:rsidRPr="00A564B4">
              <w:rPr>
                <w:sz w:val="16"/>
                <w:szCs w:val="16"/>
                <w:lang w:eastAsia="en-US"/>
              </w:rPr>
              <w:t>Correction to condition C73h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D446F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B4751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F41EB6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90386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D0BA8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8FE710" w14:textId="77777777" w:rsidR="00081D7B" w:rsidRPr="00A564B4" w:rsidRDefault="00081D7B" w:rsidP="00600F51">
            <w:pPr>
              <w:pStyle w:val="TAL"/>
              <w:rPr>
                <w:sz w:val="16"/>
                <w:szCs w:val="16"/>
                <w:lang w:eastAsia="en-US"/>
              </w:rPr>
            </w:pPr>
            <w:r w:rsidRPr="00A564B4">
              <w:rPr>
                <w:sz w:val="16"/>
                <w:szCs w:val="16"/>
                <w:lang w:eastAsia="en-US"/>
              </w:rPr>
              <w:t>R5-162547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048D9" w14:textId="77777777" w:rsidR="00081D7B" w:rsidRPr="00A564B4" w:rsidRDefault="00081D7B" w:rsidP="00600F51">
            <w:pPr>
              <w:pStyle w:val="TAL"/>
              <w:rPr>
                <w:sz w:val="16"/>
                <w:szCs w:val="16"/>
                <w:lang w:eastAsia="en-US"/>
              </w:rPr>
            </w:pPr>
            <w:r w:rsidRPr="00A564B4">
              <w:rPr>
                <w:sz w:val="16"/>
                <w:szCs w:val="16"/>
                <w:lang w:eastAsia="en-US"/>
              </w:rPr>
              <w:t>0420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1786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8AC6AC" w14:textId="77777777" w:rsidR="00081D7B" w:rsidRPr="00A564B4" w:rsidRDefault="00081D7B" w:rsidP="00600F51">
            <w:pPr>
              <w:pStyle w:val="TAL"/>
              <w:rPr>
                <w:sz w:val="16"/>
                <w:szCs w:val="16"/>
                <w:lang w:eastAsia="en-US"/>
              </w:rPr>
            </w:pPr>
            <w:r w:rsidRPr="00A564B4">
              <w:rPr>
                <w:sz w:val="16"/>
                <w:szCs w:val="16"/>
                <w:lang w:eastAsia="en-US"/>
              </w:rPr>
              <w:t>Correction to condition C28y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F49E8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71BBE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3BBB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1870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D59D2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FB1FB6" w14:textId="77777777" w:rsidR="00081D7B" w:rsidRPr="00A564B4" w:rsidRDefault="00081D7B" w:rsidP="00600F51">
            <w:pPr>
              <w:pStyle w:val="TAL"/>
              <w:rPr>
                <w:sz w:val="16"/>
                <w:szCs w:val="16"/>
                <w:lang w:eastAsia="en-US"/>
              </w:rPr>
            </w:pPr>
            <w:r w:rsidRPr="00A564B4">
              <w:rPr>
                <w:sz w:val="16"/>
                <w:szCs w:val="16"/>
                <w:lang w:eastAsia="en-US"/>
              </w:rPr>
              <w:t>R5-162565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FC5F95" w14:textId="77777777" w:rsidR="00081D7B" w:rsidRPr="00A564B4" w:rsidRDefault="00081D7B" w:rsidP="00600F51">
            <w:pPr>
              <w:pStyle w:val="TAL"/>
              <w:rPr>
                <w:sz w:val="16"/>
                <w:szCs w:val="16"/>
                <w:lang w:eastAsia="en-US"/>
              </w:rPr>
            </w:pPr>
            <w:r w:rsidRPr="00A564B4">
              <w:rPr>
                <w:sz w:val="16"/>
                <w:szCs w:val="16"/>
                <w:lang w:eastAsia="en-US"/>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EBC87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778329" w14:textId="77777777" w:rsidR="00081D7B" w:rsidRPr="00A564B4" w:rsidRDefault="00081D7B" w:rsidP="00600F51">
            <w:pPr>
              <w:pStyle w:val="TAL"/>
              <w:rPr>
                <w:sz w:val="16"/>
                <w:szCs w:val="16"/>
                <w:lang w:eastAsia="en-US"/>
              </w:rPr>
            </w:pPr>
            <w:r w:rsidRPr="00A564B4">
              <w:rPr>
                <w:sz w:val="16"/>
                <w:szCs w:val="16"/>
                <w:lang w:eastAsia="en-US"/>
              </w:rPr>
              <w:t>Applicability for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F79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0BD0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164DB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83123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5EF94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8D5009" w14:textId="77777777" w:rsidR="00081D7B" w:rsidRPr="00A564B4" w:rsidRDefault="00081D7B" w:rsidP="00600F51">
            <w:pPr>
              <w:pStyle w:val="TAL"/>
              <w:rPr>
                <w:sz w:val="16"/>
                <w:szCs w:val="16"/>
                <w:lang w:eastAsia="en-US"/>
              </w:rPr>
            </w:pPr>
            <w:r w:rsidRPr="00A564B4">
              <w:rPr>
                <w:sz w:val="16"/>
                <w:szCs w:val="16"/>
                <w:lang w:eastAsia="en-US"/>
              </w:rPr>
              <w:t>R5-162574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45B28" w14:textId="77777777" w:rsidR="00081D7B" w:rsidRPr="00A564B4" w:rsidRDefault="00081D7B" w:rsidP="00600F51">
            <w:pPr>
              <w:pStyle w:val="TAL"/>
              <w:rPr>
                <w:sz w:val="16"/>
                <w:szCs w:val="16"/>
                <w:lang w:eastAsia="en-US"/>
              </w:rPr>
            </w:pPr>
            <w:r w:rsidRPr="00A564B4">
              <w:rPr>
                <w:sz w:val="16"/>
                <w:szCs w:val="16"/>
                <w:lang w:eastAsia="en-US"/>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A11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27B0D5" w14:textId="77777777" w:rsidR="00081D7B" w:rsidRPr="00A564B4" w:rsidRDefault="00081D7B" w:rsidP="00600F51">
            <w:pPr>
              <w:pStyle w:val="TAL"/>
              <w:rPr>
                <w:sz w:val="16"/>
                <w:szCs w:val="16"/>
                <w:lang w:eastAsia="en-US"/>
              </w:rPr>
            </w:pPr>
            <w:r w:rsidRPr="00A564B4">
              <w:rPr>
                <w:sz w:val="16"/>
                <w:szCs w:val="16"/>
                <w:lang w:eastAsia="en-US"/>
              </w:rPr>
              <w:t>Applicability for 2UL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B7DC1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83D3E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68B54AD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361EE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4D69E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E57E4A" w14:textId="77777777" w:rsidR="00081D7B" w:rsidRPr="00A564B4" w:rsidRDefault="00081D7B" w:rsidP="00600F51">
            <w:pPr>
              <w:pStyle w:val="TAL"/>
              <w:rPr>
                <w:sz w:val="16"/>
                <w:szCs w:val="16"/>
                <w:lang w:eastAsia="en-US"/>
              </w:rPr>
            </w:pPr>
            <w:r w:rsidRPr="00A564B4">
              <w:rPr>
                <w:sz w:val="16"/>
                <w:szCs w:val="16"/>
                <w:lang w:eastAsia="en-US"/>
              </w:rPr>
              <w:t>R5-162650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ACAF4" w14:textId="77777777" w:rsidR="00081D7B" w:rsidRPr="00A564B4" w:rsidRDefault="00081D7B" w:rsidP="00600F51">
            <w:pPr>
              <w:pStyle w:val="TAL"/>
              <w:rPr>
                <w:sz w:val="16"/>
                <w:szCs w:val="16"/>
                <w:lang w:eastAsia="en-US"/>
              </w:rPr>
            </w:pPr>
            <w:r w:rsidRPr="00A564B4">
              <w:rPr>
                <w:sz w:val="16"/>
                <w:szCs w:val="16"/>
                <w:lang w:eastAsia="en-US"/>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B8C5F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8F479B" w14:textId="77777777" w:rsidR="00081D7B" w:rsidRPr="00A564B4" w:rsidRDefault="00081D7B" w:rsidP="00600F51">
            <w:pPr>
              <w:pStyle w:val="TAL"/>
              <w:rPr>
                <w:sz w:val="16"/>
                <w:szCs w:val="16"/>
                <w:lang w:eastAsia="en-US"/>
              </w:rPr>
            </w:pPr>
            <w:r w:rsidRPr="00A564B4">
              <w:rPr>
                <w:sz w:val="16"/>
                <w:szCs w:val="16"/>
                <w:lang w:eastAsia="en-US"/>
              </w:rPr>
              <w:t>Band 65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AEBF5"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FB108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2C915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048DA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BAD1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D2320" w14:textId="77777777" w:rsidR="00081D7B" w:rsidRPr="00A564B4" w:rsidRDefault="00081D7B" w:rsidP="00600F51">
            <w:pPr>
              <w:pStyle w:val="TAL"/>
              <w:rPr>
                <w:sz w:val="16"/>
                <w:szCs w:val="16"/>
                <w:lang w:eastAsia="en-US"/>
              </w:rPr>
            </w:pPr>
            <w:r w:rsidRPr="00A564B4">
              <w:rPr>
                <w:sz w:val="16"/>
                <w:szCs w:val="16"/>
                <w:lang w:eastAsia="en-US"/>
              </w:rPr>
              <w:t>R5-162822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696A8D" w14:textId="77777777" w:rsidR="00081D7B" w:rsidRPr="00A564B4" w:rsidRDefault="00081D7B" w:rsidP="00600F51">
            <w:pPr>
              <w:pStyle w:val="TAL"/>
              <w:rPr>
                <w:sz w:val="16"/>
                <w:szCs w:val="16"/>
                <w:lang w:eastAsia="en-US"/>
              </w:rPr>
            </w:pPr>
            <w:r w:rsidRPr="00A564B4">
              <w:rPr>
                <w:sz w:val="16"/>
                <w:szCs w:val="16"/>
                <w:lang w:eastAsia="en-US"/>
              </w:rPr>
              <w:t>0402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297A9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50C4C1" w14:textId="77777777" w:rsidR="00081D7B" w:rsidRPr="00A564B4" w:rsidRDefault="00081D7B" w:rsidP="00600F51">
            <w:pPr>
              <w:pStyle w:val="TAL"/>
              <w:rPr>
                <w:sz w:val="16"/>
                <w:szCs w:val="16"/>
                <w:lang w:eastAsia="en-US"/>
              </w:rPr>
            </w:pPr>
            <w:r w:rsidRPr="00A564B4">
              <w:rPr>
                <w:sz w:val="16"/>
                <w:szCs w:val="16"/>
                <w:lang w:eastAsia="en-US"/>
              </w:rPr>
              <w:t>Editorial corrections of the condition table in the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98E80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0AD63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993D38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4DDCE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2079B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EA1541" w14:textId="77777777" w:rsidR="00081D7B" w:rsidRPr="00A564B4" w:rsidRDefault="00081D7B" w:rsidP="00600F51">
            <w:pPr>
              <w:pStyle w:val="TAL"/>
              <w:rPr>
                <w:sz w:val="16"/>
                <w:szCs w:val="16"/>
                <w:lang w:eastAsia="en-US"/>
              </w:rPr>
            </w:pPr>
            <w:r w:rsidRPr="00A564B4">
              <w:rPr>
                <w:sz w:val="16"/>
                <w:szCs w:val="16"/>
                <w:lang w:eastAsia="en-US"/>
              </w:rPr>
              <w:t>R5-162824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E4C29" w14:textId="77777777" w:rsidR="00081D7B" w:rsidRPr="00A564B4" w:rsidRDefault="00081D7B" w:rsidP="00600F51">
            <w:pPr>
              <w:pStyle w:val="TAL"/>
              <w:rPr>
                <w:sz w:val="16"/>
                <w:szCs w:val="16"/>
                <w:lang w:eastAsia="en-US"/>
              </w:rPr>
            </w:pPr>
            <w:r w:rsidRPr="00A564B4">
              <w:rPr>
                <w:sz w:val="16"/>
                <w:szCs w:val="16"/>
                <w:lang w:eastAsia="en-US"/>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FC89F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450CF0" w14:textId="77777777" w:rsidR="00081D7B" w:rsidRPr="00A564B4" w:rsidRDefault="00081D7B" w:rsidP="00600F51">
            <w:pPr>
              <w:pStyle w:val="TAL"/>
              <w:rPr>
                <w:sz w:val="16"/>
                <w:szCs w:val="16"/>
                <w:lang w:eastAsia="en-US"/>
              </w:rPr>
            </w:pPr>
            <w:r w:rsidRPr="00A564B4">
              <w:rPr>
                <w:sz w:val="16"/>
                <w:szCs w:val="16"/>
                <w:lang w:eastAsia="en-US"/>
              </w:rPr>
              <w:t>Modification to feICIC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0E2E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2CF3D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09246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6BA0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AC228"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753CC" w14:textId="77777777" w:rsidR="00081D7B" w:rsidRPr="00A564B4" w:rsidRDefault="00081D7B" w:rsidP="00600F51">
            <w:pPr>
              <w:pStyle w:val="TAL"/>
              <w:rPr>
                <w:sz w:val="16"/>
                <w:szCs w:val="16"/>
                <w:lang w:eastAsia="en-US"/>
              </w:rPr>
            </w:pPr>
            <w:r w:rsidRPr="00A564B4">
              <w:rPr>
                <w:sz w:val="16"/>
                <w:szCs w:val="16"/>
                <w:lang w:eastAsia="en-US"/>
              </w:rPr>
              <w:t>R5-162825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1675BA" w14:textId="77777777" w:rsidR="00081D7B" w:rsidRPr="00A564B4" w:rsidRDefault="00081D7B" w:rsidP="00600F51">
            <w:pPr>
              <w:pStyle w:val="TAL"/>
              <w:rPr>
                <w:sz w:val="16"/>
                <w:szCs w:val="16"/>
                <w:lang w:eastAsia="en-US"/>
              </w:rPr>
            </w:pPr>
            <w:r w:rsidRPr="00A564B4">
              <w:rPr>
                <w:sz w:val="16"/>
                <w:szCs w:val="16"/>
                <w:lang w:eastAsia="en-US"/>
              </w:rPr>
              <w:t>0407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AF386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13034E" w14:textId="77777777" w:rsidR="00081D7B" w:rsidRPr="00A564B4" w:rsidRDefault="00081D7B" w:rsidP="00600F51">
            <w:pPr>
              <w:pStyle w:val="TAL"/>
              <w:rPr>
                <w:sz w:val="16"/>
                <w:szCs w:val="16"/>
                <w:lang w:eastAsia="en-US"/>
              </w:rPr>
            </w:pPr>
            <w:r w:rsidRPr="00A564B4">
              <w:rPr>
                <w:sz w:val="16"/>
                <w:szCs w:val="16"/>
                <w:lang w:eastAsia="en-US"/>
              </w:rPr>
              <w:t>Minor correction to FGI FDD and TDD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2C3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B9F25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707F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9BE98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5A68B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70D0D5" w14:textId="77777777" w:rsidR="00081D7B" w:rsidRPr="00A564B4" w:rsidRDefault="00081D7B" w:rsidP="00600F51">
            <w:pPr>
              <w:pStyle w:val="TAL"/>
              <w:rPr>
                <w:sz w:val="16"/>
                <w:szCs w:val="16"/>
                <w:lang w:eastAsia="en-US"/>
              </w:rPr>
            </w:pPr>
            <w:r w:rsidRPr="00A564B4">
              <w:rPr>
                <w:sz w:val="16"/>
                <w:szCs w:val="16"/>
                <w:lang w:eastAsia="en-US"/>
              </w:rPr>
              <w:t>R5-162826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0861BB" w14:textId="77777777" w:rsidR="00081D7B" w:rsidRPr="00A564B4" w:rsidRDefault="00081D7B" w:rsidP="00600F51">
            <w:pPr>
              <w:pStyle w:val="TAL"/>
              <w:rPr>
                <w:sz w:val="16"/>
                <w:szCs w:val="16"/>
                <w:lang w:eastAsia="en-US"/>
              </w:rPr>
            </w:pPr>
            <w:r w:rsidRPr="00A564B4">
              <w:rPr>
                <w:sz w:val="16"/>
                <w:szCs w:val="16"/>
                <w:lang w:eastAsia="en-US"/>
              </w:rPr>
              <w:t>0409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9A216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00E195" w14:textId="77777777" w:rsidR="00081D7B" w:rsidRPr="00A564B4" w:rsidRDefault="00081D7B" w:rsidP="00600F51">
            <w:pPr>
              <w:pStyle w:val="TAL"/>
              <w:rPr>
                <w:sz w:val="16"/>
                <w:szCs w:val="16"/>
                <w:lang w:eastAsia="en-US"/>
              </w:rPr>
            </w:pPr>
            <w:r w:rsidRPr="00A564B4">
              <w:rPr>
                <w:sz w:val="16"/>
                <w:szCs w:val="16"/>
                <w:lang w:eastAsia="en-US"/>
              </w:rPr>
              <w:t>Correction to applicability of RRM test cases condition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DAF78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7E8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6E95C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C89E6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71915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E25C41" w14:textId="77777777" w:rsidR="00081D7B" w:rsidRPr="00A564B4" w:rsidRDefault="00081D7B" w:rsidP="00600F51">
            <w:pPr>
              <w:pStyle w:val="TAL"/>
              <w:rPr>
                <w:sz w:val="16"/>
                <w:szCs w:val="16"/>
                <w:lang w:eastAsia="en-US"/>
              </w:rPr>
            </w:pPr>
            <w:r w:rsidRPr="00A564B4">
              <w:rPr>
                <w:sz w:val="16"/>
                <w:szCs w:val="16"/>
                <w:lang w:eastAsia="en-US"/>
              </w:rPr>
              <w:t>R5-162827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F9D752" w14:textId="77777777" w:rsidR="00081D7B" w:rsidRPr="00A564B4" w:rsidRDefault="00081D7B" w:rsidP="00600F51">
            <w:pPr>
              <w:pStyle w:val="TAL"/>
              <w:rPr>
                <w:sz w:val="16"/>
                <w:szCs w:val="16"/>
                <w:lang w:eastAsia="en-US"/>
              </w:rPr>
            </w:pPr>
            <w:r w:rsidRPr="00A564B4">
              <w:rPr>
                <w:sz w:val="16"/>
                <w:szCs w:val="16"/>
                <w:lang w:eastAsia="en-US"/>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C636F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385C5C" w14:textId="77777777" w:rsidR="00081D7B" w:rsidRPr="00A564B4" w:rsidRDefault="00081D7B" w:rsidP="00600F51">
            <w:pPr>
              <w:pStyle w:val="TAL"/>
              <w:rPr>
                <w:sz w:val="16"/>
                <w:szCs w:val="16"/>
                <w:lang w:eastAsia="en-US"/>
              </w:rPr>
            </w:pPr>
            <w:r w:rsidRPr="00A564B4">
              <w:rPr>
                <w:sz w:val="16"/>
                <w:szCs w:val="16"/>
                <w:lang w:eastAsia="en-US"/>
              </w:rPr>
              <w:t>Correction to RF applicability condition for feICIC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3BDDB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B644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520EA9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73C9E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14A27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A88E1" w14:textId="77777777" w:rsidR="00081D7B" w:rsidRPr="00A564B4" w:rsidRDefault="00081D7B" w:rsidP="00600F51">
            <w:pPr>
              <w:pStyle w:val="TAL"/>
              <w:rPr>
                <w:sz w:val="16"/>
                <w:szCs w:val="16"/>
                <w:lang w:eastAsia="en-US"/>
              </w:rPr>
            </w:pPr>
            <w:r w:rsidRPr="00A564B4">
              <w:rPr>
                <w:sz w:val="16"/>
                <w:szCs w:val="16"/>
                <w:lang w:eastAsia="en-US"/>
              </w:rPr>
              <w:t>R5-162828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51CFB1" w14:textId="77777777" w:rsidR="00081D7B" w:rsidRPr="00A564B4" w:rsidRDefault="00081D7B" w:rsidP="00600F51">
            <w:pPr>
              <w:pStyle w:val="TAL"/>
              <w:rPr>
                <w:sz w:val="16"/>
                <w:szCs w:val="16"/>
                <w:lang w:eastAsia="en-US"/>
              </w:rPr>
            </w:pPr>
            <w:r w:rsidRPr="00A564B4">
              <w:rPr>
                <w:sz w:val="16"/>
                <w:szCs w:val="16"/>
                <w:lang w:eastAsia="en-US"/>
              </w:rPr>
              <w:t>0417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999CB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1E8D45" w14:textId="77777777" w:rsidR="00081D7B" w:rsidRPr="00A564B4" w:rsidRDefault="00081D7B" w:rsidP="00600F51">
            <w:pPr>
              <w:pStyle w:val="TAL"/>
              <w:rPr>
                <w:sz w:val="16"/>
                <w:szCs w:val="16"/>
                <w:lang w:eastAsia="en-US"/>
              </w:rPr>
            </w:pPr>
            <w:r w:rsidRPr="00A564B4">
              <w:rPr>
                <w:sz w:val="16"/>
                <w:szCs w:val="16"/>
                <w:lang w:eastAsia="en-US"/>
              </w:rPr>
              <w:t>Correction of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1E7A03"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BBF2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75D1E3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D4C8A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23473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6F4BC3" w14:textId="77777777" w:rsidR="00081D7B" w:rsidRPr="00A564B4" w:rsidRDefault="00081D7B" w:rsidP="00600F51">
            <w:pPr>
              <w:pStyle w:val="TAL"/>
              <w:rPr>
                <w:sz w:val="16"/>
                <w:szCs w:val="16"/>
                <w:lang w:eastAsia="en-US"/>
              </w:rPr>
            </w:pPr>
            <w:r w:rsidRPr="00A564B4">
              <w:rPr>
                <w:sz w:val="16"/>
                <w:szCs w:val="16"/>
                <w:lang w:eastAsia="en-US"/>
              </w:rPr>
              <w:t>R5-162829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BA68B0" w14:textId="77777777" w:rsidR="00081D7B" w:rsidRPr="00A564B4" w:rsidRDefault="00081D7B" w:rsidP="00600F51">
            <w:pPr>
              <w:pStyle w:val="TAL"/>
              <w:rPr>
                <w:sz w:val="16"/>
                <w:szCs w:val="16"/>
                <w:lang w:eastAsia="en-US"/>
              </w:rPr>
            </w:pPr>
            <w:r w:rsidRPr="00A564B4">
              <w:rPr>
                <w:sz w:val="16"/>
                <w:szCs w:val="16"/>
                <w:lang w:eastAsia="en-US"/>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ED89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70819" w14:textId="77777777" w:rsidR="00081D7B" w:rsidRPr="00A564B4" w:rsidRDefault="00081D7B" w:rsidP="00600F51">
            <w:pPr>
              <w:pStyle w:val="TAL"/>
              <w:rPr>
                <w:sz w:val="16"/>
                <w:szCs w:val="16"/>
                <w:lang w:eastAsia="en-US"/>
              </w:rPr>
            </w:pPr>
            <w:r w:rsidRPr="00A564B4">
              <w:rPr>
                <w:sz w:val="16"/>
                <w:szCs w:val="16"/>
                <w:lang w:eastAsia="en-US"/>
              </w:rPr>
              <w:t>New CA band combination CA_8A-40A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E5D4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2C6CF7"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C4067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CFFB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CA0F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A3806" w14:textId="77777777" w:rsidR="00081D7B" w:rsidRPr="00A564B4" w:rsidRDefault="00081D7B" w:rsidP="00600F51">
            <w:pPr>
              <w:pStyle w:val="TAL"/>
              <w:rPr>
                <w:sz w:val="16"/>
                <w:szCs w:val="16"/>
                <w:lang w:eastAsia="en-US"/>
              </w:rPr>
            </w:pPr>
            <w:r w:rsidRPr="00A564B4">
              <w:rPr>
                <w:sz w:val="16"/>
                <w:szCs w:val="16"/>
                <w:lang w:eastAsia="en-US"/>
              </w:rPr>
              <w:t>R5-162850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D415C6" w14:textId="77777777" w:rsidR="00081D7B" w:rsidRPr="00A564B4" w:rsidRDefault="00081D7B" w:rsidP="00600F51">
            <w:pPr>
              <w:pStyle w:val="TAL"/>
              <w:rPr>
                <w:sz w:val="16"/>
                <w:szCs w:val="16"/>
                <w:lang w:eastAsia="en-US"/>
              </w:rPr>
            </w:pPr>
            <w:r w:rsidRPr="00A564B4">
              <w:rPr>
                <w:sz w:val="16"/>
                <w:szCs w:val="16"/>
                <w:lang w:eastAsia="en-US"/>
              </w:rPr>
              <w:t>0391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40D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91B115"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43359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6CB0B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29026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37EC1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696D1F"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8C29A2" w14:textId="77777777" w:rsidR="00081D7B" w:rsidRPr="00A564B4" w:rsidRDefault="00081D7B" w:rsidP="00600F51">
            <w:pPr>
              <w:pStyle w:val="TAL"/>
              <w:rPr>
                <w:sz w:val="16"/>
                <w:szCs w:val="16"/>
                <w:lang w:eastAsia="en-US"/>
              </w:rPr>
            </w:pPr>
            <w:r w:rsidRPr="00A564B4">
              <w:rPr>
                <w:sz w:val="16"/>
                <w:szCs w:val="16"/>
                <w:lang w:eastAsia="en-US"/>
              </w:rPr>
              <w:t>R5-162864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2610DB" w14:textId="77777777" w:rsidR="00081D7B" w:rsidRPr="00A564B4" w:rsidRDefault="00081D7B" w:rsidP="00600F51">
            <w:pPr>
              <w:pStyle w:val="TAL"/>
              <w:rPr>
                <w:sz w:val="16"/>
                <w:szCs w:val="16"/>
                <w:lang w:eastAsia="en-US"/>
              </w:rPr>
            </w:pPr>
            <w:r w:rsidRPr="00A564B4">
              <w:rPr>
                <w:sz w:val="16"/>
                <w:szCs w:val="16"/>
                <w:lang w:eastAsia="en-US"/>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6175B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ED538E" w14:textId="77777777" w:rsidR="00081D7B" w:rsidRPr="00A564B4" w:rsidRDefault="00081D7B" w:rsidP="00600F51">
            <w:pPr>
              <w:pStyle w:val="TAL"/>
              <w:rPr>
                <w:sz w:val="16"/>
                <w:szCs w:val="16"/>
                <w:lang w:eastAsia="en-US"/>
              </w:rPr>
            </w:pPr>
            <w:r w:rsidRPr="00A564B4">
              <w:rPr>
                <w:sz w:val="16"/>
                <w:szCs w:val="16"/>
                <w:lang w:eastAsia="en-US"/>
              </w:rPr>
              <w:t>Addition of applicability for TC 7.9_1 Spurious emissions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AB4E4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E6852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3AB229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323D8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6FE97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5C709E" w14:textId="77777777" w:rsidR="00081D7B" w:rsidRPr="00A564B4" w:rsidRDefault="00081D7B" w:rsidP="00600F51">
            <w:pPr>
              <w:pStyle w:val="TAL"/>
              <w:rPr>
                <w:sz w:val="16"/>
                <w:szCs w:val="16"/>
                <w:lang w:eastAsia="en-US"/>
              </w:rPr>
            </w:pPr>
            <w:r w:rsidRPr="00A564B4">
              <w:rPr>
                <w:sz w:val="16"/>
                <w:szCs w:val="16"/>
                <w:lang w:eastAsia="en-US"/>
              </w:rPr>
              <w:t>R5-162873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5936F0" w14:textId="77777777" w:rsidR="00081D7B" w:rsidRPr="00A564B4" w:rsidRDefault="00081D7B" w:rsidP="00600F51">
            <w:pPr>
              <w:pStyle w:val="TAL"/>
              <w:rPr>
                <w:sz w:val="16"/>
                <w:szCs w:val="16"/>
                <w:lang w:eastAsia="en-US"/>
              </w:rPr>
            </w:pPr>
            <w:r w:rsidRPr="00A564B4">
              <w:rPr>
                <w:sz w:val="16"/>
                <w:szCs w:val="16"/>
                <w:lang w:eastAsia="en-US"/>
              </w:rPr>
              <w:t>0392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9D71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124D34" w14:textId="77777777" w:rsidR="00081D7B" w:rsidRPr="00A564B4" w:rsidRDefault="00081D7B" w:rsidP="00600F51">
            <w:pPr>
              <w:pStyle w:val="TAL"/>
              <w:rPr>
                <w:sz w:val="16"/>
                <w:szCs w:val="16"/>
                <w:lang w:eastAsia="en-US"/>
              </w:rPr>
            </w:pPr>
            <w:r w:rsidRPr="00A564B4">
              <w:rPr>
                <w:sz w:val="16"/>
                <w:szCs w:val="16"/>
                <w:lang w:eastAsia="en-US"/>
              </w:rPr>
              <w:t>Add applicability for test case 6.2.4A.2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28B70F"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0374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B6135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5BB6AD"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7BFC4B"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A7D05" w14:textId="77777777" w:rsidR="00081D7B" w:rsidRPr="00A564B4" w:rsidRDefault="00081D7B" w:rsidP="00600F51">
            <w:pPr>
              <w:pStyle w:val="TAL"/>
              <w:rPr>
                <w:sz w:val="16"/>
                <w:szCs w:val="16"/>
                <w:lang w:eastAsia="en-US"/>
              </w:rPr>
            </w:pPr>
            <w:r w:rsidRPr="00A564B4">
              <w:rPr>
                <w:sz w:val="16"/>
                <w:szCs w:val="16"/>
                <w:lang w:eastAsia="en-US"/>
              </w:rPr>
              <w:t>R5-162956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B165D" w14:textId="77777777" w:rsidR="00081D7B" w:rsidRPr="00A564B4" w:rsidRDefault="00081D7B" w:rsidP="00600F51">
            <w:pPr>
              <w:pStyle w:val="TAL"/>
              <w:rPr>
                <w:sz w:val="16"/>
                <w:szCs w:val="16"/>
                <w:lang w:eastAsia="en-US"/>
              </w:rPr>
            </w:pPr>
            <w:r w:rsidRPr="00A564B4">
              <w:rPr>
                <w:sz w:val="16"/>
                <w:szCs w:val="16"/>
                <w:lang w:eastAsia="en-US"/>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5B6D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0433C4"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42C1F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18F44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056D6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54B92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5044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5308A5" w14:textId="77777777" w:rsidR="00081D7B" w:rsidRPr="00A564B4" w:rsidRDefault="00081D7B" w:rsidP="00600F51">
            <w:pPr>
              <w:pStyle w:val="TAL"/>
              <w:rPr>
                <w:sz w:val="16"/>
                <w:szCs w:val="16"/>
                <w:lang w:eastAsia="en-US"/>
              </w:rPr>
            </w:pPr>
            <w:r w:rsidRPr="00A564B4">
              <w:rPr>
                <w:sz w:val="16"/>
                <w:szCs w:val="16"/>
                <w:lang w:eastAsia="en-US"/>
              </w:rPr>
              <w:t>R5-163019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F8D8A" w14:textId="77777777" w:rsidR="00081D7B" w:rsidRPr="00A564B4" w:rsidRDefault="00081D7B" w:rsidP="00600F51">
            <w:pPr>
              <w:pStyle w:val="TAL"/>
              <w:rPr>
                <w:sz w:val="16"/>
                <w:szCs w:val="16"/>
                <w:lang w:eastAsia="en-US"/>
              </w:rPr>
            </w:pPr>
            <w:r w:rsidRPr="00A564B4">
              <w:rPr>
                <w:sz w:val="16"/>
                <w:szCs w:val="16"/>
                <w:lang w:eastAsia="en-US"/>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65B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B76CFF" w14:textId="77777777" w:rsidR="00081D7B" w:rsidRPr="00A564B4" w:rsidRDefault="00081D7B" w:rsidP="00600F51">
            <w:pPr>
              <w:pStyle w:val="TAL"/>
              <w:rPr>
                <w:sz w:val="16"/>
                <w:szCs w:val="16"/>
                <w:lang w:eastAsia="en-US"/>
              </w:rPr>
            </w:pPr>
            <w:r w:rsidRPr="00A564B4">
              <w:rPr>
                <w:sz w:val="16"/>
                <w:szCs w:val="16"/>
                <w:lang w:eastAsia="en-US"/>
              </w:rPr>
              <w:t>Introduction of CA Physical Layer Baseline Implementation for CA_1A-8A-11A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DD2690"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1D4E70"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AE9DE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A5FB0"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E5BB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5FB1C7" w14:textId="77777777" w:rsidR="00081D7B" w:rsidRPr="00A564B4" w:rsidRDefault="00081D7B" w:rsidP="00600F51">
            <w:pPr>
              <w:pStyle w:val="TAL"/>
              <w:rPr>
                <w:sz w:val="16"/>
                <w:szCs w:val="16"/>
                <w:lang w:eastAsia="en-US"/>
              </w:rPr>
            </w:pPr>
            <w:r w:rsidRPr="00A564B4">
              <w:rPr>
                <w:sz w:val="16"/>
                <w:szCs w:val="16"/>
                <w:lang w:eastAsia="en-US"/>
              </w:rPr>
              <w:t>R5-163105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3E5A6" w14:textId="77777777" w:rsidR="00081D7B" w:rsidRPr="00A564B4" w:rsidRDefault="00081D7B" w:rsidP="00600F51">
            <w:pPr>
              <w:pStyle w:val="TAL"/>
              <w:rPr>
                <w:sz w:val="16"/>
                <w:szCs w:val="16"/>
                <w:lang w:eastAsia="en-US"/>
              </w:rPr>
            </w:pPr>
            <w:r w:rsidRPr="00A564B4">
              <w:rPr>
                <w:sz w:val="16"/>
                <w:szCs w:val="16"/>
                <w:lang w:eastAsia="en-US"/>
              </w:rPr>
              <w:t>0426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FE00A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BB700" w14:textId="77777777" w:rsidR="00081D7B" w:rsidRPr="00A564B4" w:rsidRDefault="00081D7B" w:rsidP="00600F51">
            <w:pPr>
              <w:pStyle w:val="TAL"/>
              <w:rPr>
                <w:sz w:val="16"/>
                <w:szCs w:val="16"/>
                <w:lang w:eastAsia="en-US"/>
              </w:rPr>
            </w:pPr>
            <w:r w:rsidRPr="00A564B4">
              <w:rPr>
                <w:sz w:val="16"/>
                <w:szCs w:val="16"/>
                <w:lang w:eastAsia="en-US"/>
              </w:rPr>
              <w:t>Introduction of ICS and applicability for new e-MTC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8348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E4A58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58FC0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BEBB44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6FE51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40F93" w14:textId="77777777" w:rsidR="00081D7B" w:rsidRPr="00A564B4" w:rsidRDefault="00081D7B" w:rsidP="00600F51">
            <w:pPr>
              <w:pStyle w:val="TAL"/>
              <w:rPr>
                <w:sz w:val="16"/>
                <w:szCs w:val="16"/>
                <w:lang w:eastAsia="en-US"/>
              </w:rPr>
            </w:pPr>
            <w:r w:rsidRPr="00A564B4">
              <w:rPr>
                <w:sz w:val="16"/>
                <w:szCs w:val="16"/>
                <w:lang w:eastAsia="en-US"/>
              </w:rPr>
              <w:t>R5-163109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6560A" w14:textId="77777777" w:rsidR="00081D7B" w:rsidRPr="00A564B4" w:rsidRDefault="00081D7B" w:rsidP="00600F51">
            <w:pPr>
              <w:pStyle w:val="TAL"/>
              <w:rPr>
                <w:sz w:val="16"/>
                <w:szCs w:val="16"/>
                <w:lang w:eastAsia="en-US"/>
              </w:rPr>
            </w:pPr>
            <w:r w:rsidRPr="00A564B4">
              <w:rPr>
                <w:sz w:val="16"/>
                <w:szCs w:val="16"/>
                <w:lang w:eastAsia="en-US"/>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DF9D1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9A64ED" w14:textId="77777777" w:rsidR="00081D7B" w:rsidRPr="00A564B4" w:rsidRDefault="00081D7B" w:rsidP="00600F51">
            <w:pPr>
              <w:pStyle w:val="TAL"/>
              <w:rPr>
                <w:sz w:val="16"/>
                <w:szCs w:val="16"/>
                <w:lang w:eastAsia="en-US"/>
              </w:rPr>
            </w:pPr>
            <w:r w:rsidRPr="00A564B4">
              <w:rPr>
                <w:sz w:val="16"/>
                <w:szCs w:val="16"/>
                <w:lang w:eastAsia="en-US"/>
              </w:rPr>
              <w:t>Add B66 information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1ED5A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F8382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ADA55B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CE85E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2D88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9EAC5" w14:textId="77777777" w:rsidR="00081D7B" w:rsidRPr="00A564B4" w:rsidRDefault="00081D7B" w:rsidP="00600F51">
            <w:pPr>
              <w:pStyle w:val="TAL"/>
              <w:rPr>
                <w:sz w:val="16"/>
                <w:szCs w:val="16"/>
                <w:lang w:eastAsia="en-US"/>
              </w:rPr>
            </w:pPr>
            <w:r w:rsidRPr="00A564B4">
              <w:rPr>
                <w:sz w:val="16"/>
                <w:szCs w:val="16"/>
                <w:lang w:eastAsia="en-US"/>
              </w:rPr>
              <w:t>R5-163118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049BB" w14:textId="77777777" w:rsidR="00081D7B" w:rsidRPr="00A564B4" w:rsidRDefault="00081D7B" w:rsidP="00600F51">
            <w:pPr>
              <w:pStyle w:val="TAL"/>
              <w:rPr>
                <w:sz w:val="16"/>
                <w:szCs w:val="16"/>
                <w:lang w:eastAsia="en-US"/>
              </w:rPr>
            </w:pPr>
            <w:r w:rsidRPr="00A564B4">
              <w:rPr>
                <w:sz w:val="16"/>
                <w:szCs w:val="16"/>
                <w:lang w:eastAsia="en-US"/>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F94D5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181A15" w14:textId="77777777" w:rsidR="00081D7B" w:rsidRPr="00A564B4" w:rsidRDefault="00081D7B" w:rsidP="00600F51">
            <w:pPr>
              <w:pStyle w:val="TAL"/>
              <w:rPr>
                <w:sz w:val="16"/>
                <w:szCs w:val="16"/>
                <w:lang w:eastAsia="en-US"/>
              </w:rPr>
            </w:pPr>
            <w:r w:rsidRPr="00A564B4">
              <w:rPr>
                <w:sz w:val="16"/>
                <w:szCs w:val="16"/>
                <w:lang w:eastAsia="en-US"/>
              </w:rPr>
              <w:t>Applicability CR to 36.521-2 for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AD62A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ADB3D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4F23C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182A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2EA69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BA619F" w14:textId="77777777" w:rsidR="00081D7B" w:rsidRPr="00A564B4" w:rsidRDefault="00081D7B" w:rsidP="00600F51">
            <w:pPr>
              <w:pStyle w:val="TAL"/>
              <w:rPr>
                <w:sz w:val="16"/>
                <w:szCs w:val="16"/>
                <w:lang w:eastAsia="en-US"/>
              </w:rPr>
            </w:pPr>
            <w:r w:rsidRPr="00A564B4">
              <w:rPr>
                <w:sz w:val="16"/>
                <w:szCs w:val="16"/>
                <w:lang w:eastAsia="en-US"/>
              </w:rPr>
              <w:t>R5-165030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3FFE62" w14:textId="77777777" w:rsidR="00081D7B" w:rsidRPr="00A564B4" w:rsidRDefault="00081D7B" w:rsidP="00600F51">
            <w:pPr>
              <w:pStyle w:val="TAL"/>
              <w:rPr>
                <w:sz w:val="16"/>
                <w:szCs w:val="16"/>
                <w:lang w:eastAsia="en-US"/>
              </w:rPr>
            </w:pPr>
            <w:r w:rsidRPr="00A564B4">
              <w:rPr>
                <w:sz w:val="16"/>
                <w:szCs w:val="16"/>
                <w:lang w:eastAsia="en-US"/>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0EC5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BAA4E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5D62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04E5D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30A84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191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04AFA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D28A1C" w14:textId="77777777" w:rsidR="00081D7B" w:rsidRPr="00A564B4" w:rsidRDefault="00081D7B" w:rsidP="00600F51">
            <w:pPr>
              <w:pStyle w:val="TAL"/>
              <w:rPr>
                <w:sz w:val="16"/>
                <w:szCs w:val="16"/>
                <w:lang w:eastAsia="en-US"/>
              </w:rPr>
            </w:pPr>
            <w:r w:rsidRPr="00A564B4">
              <w:rPr>
                <w:sz w:val="16"/>
                <w:szCs w:val="16"/>
                <w:lang w:eastAsia="en-US"/>
              </w:rPr>
              <w:t>R5-165090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906C0" w14:textId="77777777" w:rsidR="00081D7B" w:rsidRPr="00A564B4" w:rsidRDefault="00081D7B" w:rsidP="00600F51">
            <w:pPr>
              <w:pStyle w:val="TAL"/>
              <w:rPr>
                <w:sz w:val="16"/>
                <w:szCs w:val="16"/>
                <w:lang w:eastAsia="en-US"/>
              </w:rPr>
            </w:pPr>
            <w:r w:rsidRPr="00A564B4">
              <w:rPr>
                <w:sz w:val="16"/>
                <w:szCs w:val="16"/>
                <w:lang w:eastAsia="en-US"/>
              </w:rPr>
              <w:t>0430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54BE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1E3106" w14:textId="77777777" w:rsidR="00081D7B" w:rsidRPr="00A564B4" w:rsidRDefault="00081D7B" w:rsidP="00600F51">
            <w:pPr>
              <w:pStyle w:val="TAL"/>
              <w:rPr>
                <w:sz w:val="16"/>
                <w:szCs w:val="16"/>
                <w:lang w:eastAsia="en-US"/>
              </w:rPr>
            </w:pPr>
            <w:r w:rsidRPr="00A564B4">
              <w:rPr>
                <w:sz w:val="16"/>
                <w:szCs w:val="16"/>
                <w:lang w:eastAsia="en-US"/>
              </w:rPr>
              <w:t>Applicability of new RF and RRM test cases for CAT-M1 UE and UE in enhanced coverage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4B8BA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3A0CD2"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CF30C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94410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904E2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127A52" w14:textId="77777777" w:rsidR="00081D7B" w:rsidRPr="00A564B4" w:rsidRDefault="00081D7B" w:rsidP="00600F51">
            <w:pPr>
              <w:pStyle w:val="TAL"/>
              <w:rPr>
                <w:sz w:val="16"/>
                <w:szCs w:val="16"/>
                <w:lang w:eastAsia="en-US"/>
              </w:rPr>
            </w:pPr>
            <w:r w:rsidRPr="00A564B4">
              <w:rPr>
                <w:sz w:val="16"/>
                <w:szCs w:val="16"/>
                <w:lang w:eastAsia="en-US"/>
              </w:rPr>
              <w:t>R5-165196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EB5AF4" w14:textId="77777777" w:rsidR="00081D7B" w:rsidRPr="00A564B4" w:rsidRDefault="00081D7B" w:rsidP="00600F51">
            <w:pPr>
              <w:pStyle w:val="TAL"/>
              <w:rPr>
                <w:sz w:val="16"/>
                <w:szCs w:val="16"/>
                <w:lang w:eastAsia="en-US"/>
              </w:rPr>
            </w:pPr>
            <w:r w:rsidRPr="00A564B4">
              <w:rPr>
                <w:sz w:val="16"/>
                <w:szCs w:val="16"/>
                <w:lang w:eastAsia="en-US"/>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D21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8435" w14:textId="77777777" w:rsidR="00081D7B" w:rsidRPr="00A564B4" w:rsidRDefault="00081D7B" w:rsidP="00600F51">
            <w:pPr>
              <w:pStyle w:val="TAL"/>
              <w:rPr>
                <w:sz w:val="16"/>
                <w:szCs w:val="16"/>
                <w:lang w:eastAsia="en-US"/>
              </w:rPr>
            </w:pPr>
            <w:r w:rsidRPr="00A564B4">
              <w:rPr>
                <w:sz w:val="16"/>
                <w:szCs w:val="16"/>
                <w:lang w:eastAsia="en-US"/>
              </w:rPr>
              <w:t>Applicability of new added ProSe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3FC78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79EC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87B8B9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2E1DF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410A1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2BE686" w14:textId="77777777" w:rsidR="00081D7B" w:rsidRPr="00A564B4" w:rsidRDefault="00081D7B" w:rsidP="00600F51">
            <w:pPr>
              <w:pStyle w:val="TAL"/>
              <w:rPr>
                <w:sz w:val="16"/>
                <w:szCs w:val="16"/>
                <w:lang w:eastAsia="en-US"/>
              </w:rPr>
            </w:pPr>
            <w:r w:rsidRPr="00A564B4">
              <w:rPr>
                <w:sz w:val="16"/>
                <w:szCs w:val="16"/>
                <w:lang w:eastAsia="en-US"/>
              </w:rPr>
              <w:t>R5-165197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6CEF" w14:textId="77777777" w:rsidR="00081D7B" w:rsidRPr="00A564B4" w:rsidRDefault="00081D7B" w:rsidP="00600F51">
            <w:pPr>
              <w:pStyle w:val="TAL"/>
              <w:rPr>
                <w:sz w:val="16"/>
                <w:szCs w:val="16"/>
                <w:lang w:eastAsia="en-US"/>
              </w:rPr>
            </w:pPr>
            <w:r w:rsidRPr="00A564B4">
              <w:rPr>
                <w:sz w:val="16"/>
                <w:szCs w:val="16"/>
                <w:lang w:eastAsia="en-US"/>
              </w:rPr>
              <w:t>0433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5AE6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58790A" w14:textId="77777777" w:rsidR="00081D7B" w:rsidRPr="00A564B4" w:rsidRDefault="00081D7B" w:rsidP="00600F51">
            <w:pPr>
              <w:pStyle w:val="TAL"/>
              <w:rPr>
                <w:sz w:val="16"/>
                <w:szCs w:val="16"/>
                <w:lang w:eastAsia="en-US"/>
              </w:rPr>
            </w:pPr>
            <w:r w:rsidRPr="00A564B4">
              <w:rPr>
                <w:sz w:val="16"/>
                <w:szCs w:val="16"/>
                <w:lang w:eastAsia="en-US"/>
              </w:rPr>
              <w:t>Applicability of new added NAICS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8680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2B7D88"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68DD4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7211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DEF6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C575FD" w14:textId="77777777" w:rsidR="00081D7B" w:rsidRPr="00A564B4" w:rsidRDefault="00081D7B" w:rsidP="00600F51">
            <w:pPr>
              <w:pStyle w:val="TAL"/>
              <w:rPr>
                <w:sz w:val="16"/>
                <w:szCs w:val="16"/>
                <w:lang w:eastAsia="en-US"/>
              </w:rPr>
            </w:pPr>
            <w:r w:rsidRPr="00A564B4">
              <w:rPr>
                <w:sz w:val="16"/>
                <w:szCs w:val="16"/>
                <w:lang w:eastAsia="en-US"/>
              </w:rPr>
              <w:t>R5-165212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C60A0" w14:textId="77777777" w:rsidR="00081D7B" w:rsidRPr="00A564B4" w:rsidRDefault="00081D7B" w:rsidP="00600F51">
            <w:pPr>
              <w:pStyle w:val="TAL"/>
              <w:rPr>
                <w:sz w:val="16"/>
                <w:szCs w:val="16"/>
                <w:lang w:eastAsia="en-US"/>
              </w:rPr>
            </w:pPr>
            <w:r w:rsidRPr="00A564B4">
              <w:rPr>
                <w:sz w:val="16"/>
                <w:szCs w:val="16"/>
                <w:lang w:eastAsia="en-US"/>
              </w:rPr>
              <w:t>0435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39B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A26F3" w14:textId="77777777" w:rsidR="00081D7B" w:rsidRPr="00A564B4" w:rsidRDefault="00081D7B" w:rsidP="00600F51">
            <w:pPr>
              <w:pStyle w:val="TAL"/>
              <w:rPr>
                <w:sz w:val="16"/>
                <w:szCs w:val="16"/>
                <w:lang w:eastAsia="en-US"/>
              </w:rPr>
            </w:pPr>
            <w:r w:rsidRPr="00A564B4">
              <w:rPr>
                <w:sz w:val="16"/>
                <w:szCs w:val="16"/>
                <w:lang w:eastAsia="en-US"/>
              </w:rPr>
              <w:t>New CA band combination CA_1A-40A and CA_3A-40A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851EC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AA4B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D340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0BD86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79A24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54A80F" w14:textId="77777777" w:rsidR="00081D7B" w:rsidRPr="00A564B4" w:rsidRDefault="00081D7B" w:rsidP="00600F51">
            <w:pPr>
              <w:pStyle w:val="TAL"/>
              <w:rPr>
                <w:sz w:val="16"/>
                <w:szCs w:val="16"/>
                <w:lang w:eastAsia="en-US"/>
              </w:rPr>
            </w:pPr>
            <w:r w:rsidRPr="00A564B4">
              <w:rPr>
                <w:sz w:val="16"/>
                <w:szCs w:val="16"/>
                <w:lang w:eastAsia="en-US"/>
              </w:rPr>
              <w:t>R5-165213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02ED9" w14:textId="77777777" w:rsidR="00081D7B" w:rsidRPr="00A564B4" w:rsidRDefault="00081D7B" w:rsidP="00600F51">
            <w:pPr>
              <w:pStyle w:val="TAL"/>
              <w:rPr>
                <w:sz w:val="16"/>
                <w:szCs w:val="16"/>
                <w:lang w:eastAsia="en-US"/>
              </w:rPr>
            </w:pPr>
            <w:r w:rsidRPr="00A564B4">
              <w:rPr>
                <w:sz w:val="16"/>
                <w:szCs w:val="16"/>
                <w:lang w:eastAsia="en-US"/>
              </w:rPr>
              <w:t>0436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2E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413030"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to test cases 9.5.2.1_D and 9.5.2.2_D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266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247A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A3CEA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58E4D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FB04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2B232E" w14:textId="77777777" w:rsidR="00081D7B" w:rsidRPr="00A564B4" w:rsidRDefault="00081D7B" w:rsidP="00600F51">
            <w:pPr>
              <w:pStyle w:val="TAL"/>
              <w:rPr>
                <w:sz w:val="16"/>
                <w:szCs w:val="16"/>
                <w:lang w:eastAsia="en-US"/>
              </w:rPr>
            </w:pPr>
            <w:r w:rsidRPr="00A564B4">
              <w:rPr>
                <w:sz w:val="16"/>
                <w:szCs w:val="16"/>
                <w:lang w:eastAsia="en-US"/>
              </w:rPr>
              <w:t>R5-165214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1982B" w14:textId="77777777" w:rsidR="00081D7B" w:rsidRPr="00A564B4" w:rsidRDefault="00081D7B" w:rsidP="00600F51">
            <w:pPr>
              <w:pStyle w:val="TAL"/>
              <w:rPr>
                <w:sz w:val="16"/>
                <w:szCs w:val="16"/>
                <w:lang w:eastAsia="en-US"/>
              </w:rPr>
            </w:pPr>
            <w:r w:rsidRPr="00A564B4">
              <w:rPr>
                <w:sz w:val="16"/>
                <w:szCs w:val="16"/>
                <w:lang w:eastAsia="en-US"/>
              </w:rPr>
              <w:t>0437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6778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BEAF1" w14:textId="77777777" w:rsidR="00081D7B" w:rsidRPr="00A564B4" w:rsidRDefault="00081D7B" w:rsidP="00600F51">
            <w:pPr>
              <w:pStyle w:val="TAL"/>
              <w:rPr>
                <w:sz w:val="16"/>
                <w:szCs w:val="16"/>
                <w:lang w:eastAsia="en-US"/>
              </w:rPr>
            </w:pPr>
            <w:r w:rsidRPr="00A564B4">
              <w:rPr>
                <w:sz w:val="16"/>
                <w:szCs w:val="16"/>
                <w:lang w:eastAsia="en-US"/>
              </w:rPr>
              <w:t>Correction to applicability of RF test cases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F0D6E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71FE7D"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E5985D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09DD0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70FB6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8AE07" w14:textId="77777777" w:rsidR="00081D7B" w:rsidRPr="00A564B4" w:rsidRDefault="00081D7B" w:rsidP="00600F51">
            <w:pPr>
              <w:pStyle w:val="TAL"/>
              <w:rPr>
                <w:sz w:val="16"/>
                <w:szCs w:val="16"/>
                <w:lang w:eastAsia="en-US"/>
              </w:rPr>
            </w:pPr>
            <w:r w:rsidRPr="00A564B4">
              <w:rPr>
                <w:sz w:val="16"/>
                <w:szCs w:val="16"/>
                <w:lang w:eastAsia="en-US"/>
              </w:rPr>
              <w:t>R5-165216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90AB3" w14:textId="77777777" w:rsidR="00081D7B" w:rsidRPr="00A564B4" w:rsidRDefault="00081D7B" w:rsidP="00600F51">
            <w:pPr>
              <w:pStyle w:val="TAL"/>
              <w:rPr>
                <w:sz w:val="16"/>
                <w:szCs w:val="16"/>
                <w:lang w:eastAsia="en-US"/>
              </w:rPr>
            </w:pPr>
            <w:r w:rsidRPr="00A564B4">
              <w:rPr>
                <w:sz w:val="16"/>
                <w:szCs w:val="16"/>
                <w:lang w:eastAsia="en-US"/>
              </w:rPr>
              <w:t>0438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4C4BC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4919F" w14:textId="77777777" w:rsidR="00081D7B" w:rsidRPr="00A564B4" w:rsidRDefault="00081D7B" w:rsidP="00600F51">
            <w:pPr>
              <w:pStyle w:val="TAL"/>
              <w:rPr>
                <w:sz w:val="16"/>
                <w:szCs w:val="16"/>
                <w:lang w:eastAsia="en-US"/>
              </w:rPr>
            </w:pPr>
            <w:r w:rsidRPr="00A564B4">
              <w:rPr>
                <w:sz w:val="16"/>
                <w:szCs w:val="16"/>
                <w:lang w:eastAsia="en-US"/>
              </w:rPr>
              <w:t>Correction to incorrect test case number and title in Table 4.2-1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5369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95DA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3A4B2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6F495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5E559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0675C5" w14:textId="77777777" w:rsidR="00081D7B" w:rsidRPr="00A564B4" w:rsidRDefault="00081D7B" w:rsidP="00600F51">
            <w:pPr>
              <w:pStyle w:val="TAL"/>
              <w:rPr>
                <w:sz w:val="16"/>
                <w:szCs w:val="16"/>
                <w:lang w:eastAsia="en-US"/>
              </w:rPr>
            </w:pPr>
            <w:r w:rsidRPr="00A564B4">
              <w:rPr>
                <w:sz w:val="16"/>
                <w:szCs w:val="16"/>
                <w:lang w:eastAsia="en-US"/>
              </w:rPr>
              <w:t>R5-165249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E0E054" w14:textId="77777777" w:rsidR="00081D7B" w:rsidRPr="00A564B4" w:rsidRDefault="00081D7B" w:rsidP="00600F51">
            <w:pPr>
              <w:pStyle w:val="TAL"/>
              <w:rPr>
                <w:sz w:val="16"/>
                <w:szCs w:val="16"/>
                <w:lang w:eastAsia="en-US"/>
              </w:rPr>
            </w:pPr>
            <w:r w:rsidRPr="00A564B4">
              <w:rPr>
                <w:sz w:val="16"/>
                <w:szCs w:val="16"/>
                <w:lang w:eastAsia="en-US"/>
              </w:rPr>
              <w:t>0439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AE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631CA3" w14:textId="77777777" w:rsidR="00081D7B" w:rsidRPr="00A564B4" w:rsidRDefault="00081D7B" w:rsidP="00600F51">
            <w:pPr>
              <w:pStyle w:val="TAL"/>
              <w:rPr>
                <w:sz w:val="16"/>
                <w:szCs w:val="16"/>
                <w:lang w:eastAsia="en-US"/>
              </w:rPr>
            </w:pPr>
            <w:r w:rsidRPr="00A564B4">
              <w:rPr>
                <w:sz w:val="16"/>
                <w:szCs w:val="16"/>
                <w:lang w:eastAsia="en-US"/>
              </w:rPr>
              <w:t>Applicabilities for new 4Rx Test Cases - CQI reporting / AWGN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4E8D6D"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94844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CC1C7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571C2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DF513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B9768" w14:textId="77777777" w:rsidR="00081D7B" w:rsidRPr="00A564B4" w:rsidRDefault="00081D7B" w:rsidP="00600F51">
            <w:pPr>
              <w:pStyle w:val="TAL"/>
              <w:rPr>
                <w:sz w:val="16"/>
                <w:szCs w:val="16"/>
                <w:lang w:eastAsia="en-US"/>
              </w:rPr>
            </w:pPr>
            <w:r w:rsidRPr="00A564B4">
              <w:rPr>
                <w:sz w:val="16"/>
                <w:szCs w:val="16"/>
                <w:lang w:eastAsia="en-US"/>
              </w:rPr>
              <w:t>R5-165271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2C1DE4" w14:textId="77777777" w:rsidR="00081D7B" w:rsidRPr="00A564B4" w:rsidRDefault="00081D7B" w:rsidP="00600F51">
            <w:pPr>
              <w:pStyle w:val="TAL"/>
              <w:rPr>
                <w:sz w:val="16"/>
                <w:szCs w:val="16"/>
                <w:lang w:eastAsia="en-US"/>
              </w:rPr>
            </w:pPr>
            <w:r w:rsidRPr="00A564B4">
              <w:rPr>
                <w:sz w:val="16"/>
                <w:szCs w:val="16"/>
                <w:lang w:eastAsia="en-US"/>
              </w:rPr>
              <w:t>0440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83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1E95FE" w14:textId="77777777" w:rsidR="00081D7B" w:rsidRPr="00A564B4" w:rsidRDefault="00081D7B" w:rsidP="00600F51">
            <w:pPr>
              <w:pStyle w:val="TAL"/>
              <w:rPr>
                <w:sz w:val="16"/>
                <w:szCs w:val="16"/>
                <w:lang w:eastAsia="en-US"/>
              </w:rPr>
            </w:pPr>
            <w:r w:rsidRPr="00A564B4">
              <w:rPr>
                <w:sz w:val="16"/>
                <w:szCs w:val="16"/>
                <w:lang w:eastAsia="en-US"/>
              </w:rPr>
              <w:t>Change of names of 3DL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6CDFA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CCF43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2FF65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FE6590"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8B1A5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7EF51E" w14:textId="77777777" w:rsidR="00081D7B" w:rsidRPr="00A564B4" w:rsidRDefault="00081D7B" w:rsidP="00600F51">
            <w:pPr>
              <w:pStyle w:val="TAL"/>
              <w:rPr>
                <w:sz w:val="16"/>
                <w:szCs w:val="16"/>
                <w:lang w:eastAsia="en-US"/>
              </w:rPr>
            </w:pPr>
            <w:r w:rsidRPr="00A564B4">
              <w:rPr>
                <w:sz w:val="16"/>
                <w:szCs w:val="16"/>
                <w:lang w:eastAsia="en-US"/>
              </w:rPr>
              <w:t>R5-165315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E547F" w14:textId="77777777" w:rsidR="00081D7B" w:rsidRPr="00A564B4" w:rsidRDefault="00081D7B" w:rsidP="00600F51">
            <w:pPr>
              <w:pStyle w:val="TAL"/>
              <w:rPr>
                <w:sz w:val="16"/>
                <w:szCs w:val="16"/>
                <w:lang w:eastAsia="en-US"/>
              </w:rPr>
            </w:pPr>
            <w:r w:rsidRPr="00A564B4">
              <w:rPr>
                <w:sz w:val="16"/>
                <w:szCs w:val="16"/>
                <w:lang w:eastAsia="en-US"/>
              </w:rPr>
              <w:t>0443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C426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9B96EC" w14:textId="77777777" w:rsidR="00081D7B" w:rsidRPr="00A564B4" w:rsidRDefault="00081D7B" w:rsidP="00600F51">
            <w:pPr>
              <w:pStyle w:val="TAL"/>
              <w:rPr>
                <w:sz w:val="16"/>
                <w:szCs w:val="16"/>
                <w:lang w:eastAsia="en-US"/>
              </w:rPr>
            </w:pPr>
            <w:r w:rsidRPr="00A564B4">
              <w:rPr>
                <w:sz w:val="16"/>
                <w:szCs w:val="16"/>
                <w:lang w:eastAsia="en-US"/>
              </w:rPr>
              <w:t>Update applicability for PCFICH/PDCCH performance with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9CD1B"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E318A"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5E061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F2690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B42AC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D9EA15" w14:textId="77777777" w:rsidR="00081D7B" w:rsidRPr="00A564B4" w:rsidRDefault="00081D7B" w:rsidP="00600F51">
            <w:pPr>
              <w:pStyle w:val="TAL"/>
              <w:rPr>
                <w:sz w:val="16"/>
                <w:szCs w:val="16"/>
                <w:lang w:eastAsia="en-US"/>
              </w:rPr>
            </w:pPr>
            <w:r w:rsidRPr="00A564B4">
              <w:rPr>
                <w:sz w:val="16"/>
                <w:szCs w:val="16"/>
                <w:lang w:eastAsia="en-US"/>
              </w:rPr>
              <w:t>R5-165361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F62702" w14:textId="77777777" w:rsidR="00081D7B" w:rsidRPr="00A564B4" w:rsidRDefault="00081D7B" w:rsidP="00600F51">
            <w:pPr>
              <w:pStyle w:val="TAL"/>
              <w:rPr>
                <w:sz w:val="16"/>
                <w:szCs w:val="16"/>
                <w:lang w:eastAsia="en-US"/>
              </w:rPr>
            </w:pPr>
            <w:r w:rsidRPr="00A564B4">
              <w:rPr>
                <w:sz w:val="16"/>
                <w:szCs w:val="16"/>
                <w:lang w:eastAsia="en-US"/>
              </w:rPr>
              <w:t>0444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43497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668750"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61F8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88458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5E3FCB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FEBA5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FBEB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84A99C" w14:textId="77777777" w:rsidR="00081D7B" w:rsidRPr="00A564B4" w:rsidRDefault="00081D7B" w:rsidP="00600F51">
            <w:pPr>
              <w:pStyle w:val="TAL"/>
              <w:rPr>
                <w:sz w:val="16"/>
                <w:szCs w:val="16"/>
                <w:lang w:eastAsia="en-US"/>
              </w:rPr>
            </w:pPr>
            <w:r w:rsidRPr="00A564B4">
              <w:rPr>
                <w:sz w:val="16"/>
                <w:szCs w:val="16"/>
                <w:lang w:eastAsia="en-US"/>
              </w:rPr>
              <w:t>R5-165399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7672" w14:textId="77777777" w:rsidR="00081D7B" w:rsidRPr="00A564B4" w:rsidRDefault="00081D7B" w:rsidP="00600F51">
            <w:pPr>
              <w:pStyle w:val="TAL"/>
              <w:rPr>
                <w:sz w:val="16"/>
                <w:szCs w:val="16"/>
                <w:lang w:eastAsia="en-US"/>
              </w:rPr>
            </w:pPr>
            <w:r w:rsidRPr="00A564B4">
              <w:rPr>
                <w:sz w:val="16"/>
                <w:szCs w:val="16"/>
                <w:lang w:eastAsia="en-US"/>
              </w:rPr>
              <w:t>0445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ABFD2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AD5CB" w14:textId="77777777" w:rsidR="00081D7B" w:rsidRPr="00A564B4" w:rsidRDefault="00081D7B" w:rsidP="00600F51">
            <w:pPr>
              <w:pStyle w:val="TAL"/>
              <w:rPr>
                <w:sz w:val="16"/>
                <w:szCs w:val="16"/>
                <w:lang w:eastAsia="en-US"/>
              </w:rPr>
            </w:pPr>
            <w:r w:rsidRPr="00A564B4">
              <w:rPr>
                <w:sz w:val="16"/>
                <w:szCs w:val="16"/>
                <w:lang w:eastAsia="en-US"/>
              </w:rPr>
              <w:t xml:space="preserve">Updates of physical layer baseline implementation capability for CA_1A-3C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88C1C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7F0B5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91E16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6239E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54AC9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6DC384" w14:textId="77777777" w:rsidR="00081D7B" w:rsidRPr="00A564B4" w:rsidRDefault="00081D7B" w:rsidP="00600F51">
            <w:pPr>
              <w:pStyle w:val="TAL"/>
              <w:rPr>
                <w:sz w:val="16"/>
                <w:szCs w:val="16"/>
                <w:lang w:eastAsia="en-US"/>
              </w:rPr>
            </w:pPr>
            <w:r w:rsidRPr="00A564B4">
              <w:rPr>
                <w:sz w:val="16"/>
                <w:szCs w:val="16"/>
                <w:lang w:eastAsia="en-US"/>
              </w:rPr>
              <w:t>R5-165416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F294AA" w14:textId="77777777" w:rsidR="00081D7B" w:rsidRPr="00A564B4" w:rsidRDefault="00081D7B" w:rsidP="00600F51">
            <w:pPr>
              <w:pStyle w:val="TAL"/>
              <w:rPr>
                <w:sz w:val="16"/>
                <w:szCs w:val="16"/>
                <w:lang w:eastAsia="en-US"/>
              </w:rPr>
            </w:pPr>
            <w:r w:rsidRPr="00A564B4">
              <w:rPr>
                <w:sz w:val="16"/>
                <w:szCs w:val="16"/>
                <w:lang w:eastAsia="en-US"/>
              </w:rPr>
              <w:t>0448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E254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2A2297" w14:textId="77777777" w:rsidR="00081D7B" w:rsidRPr="00A564B4" w:rsidRDefault="00081D7B" w:rsidP="00600F51">
            <w:pPr>
              <w:pStyle w:val="TAL"/>
              <w:rPr>
                <w:sz w:val="16"/>
                <w:szCs w:val="16"/>
                <w:lang w:eastAsia="en-US"/>
              </w:rPr>
            </w:pPr>
            <w:r w:rsidRPr="00A564B4">
              <w:rPr>
                <w:sz w:val="16"/>
                <w:szCs w:val="16"/>
                <w:lang w:eastAsia="en-US"/>
              </w:rPr>
              <w:t>Additional CA Physical Layer Baseline Implementation Capabilities for new CA combinations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7DBAF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7B8E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E82CCE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43FD87"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2197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76942" w14:textId="77777777" w:rsidR="00081D7B" w:rsidRPr="00A564B4" w:rsidRDefault="00081D7B" w:rsidP="00600F51">
            <w:pPr>
              <w:pStyle w:val="TAL"/>
              <w:rPr>
                <w:sz w:val="16"/>
                <w:szCs w:val="16"/>
                <w:lang w:eastAsia="en-US"/>
              </w:rPr>
            </w:pPr>
            <w:r w:rsidRPr="00A564B4">
              <w:rPr>
                <w:sz w:val="16"/>
                <w:szCs w:val="16"/>
                <w:lang w:eastAsia="en-US"/>
              </w:rPr>
              <w:t>R5-165434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DD4F3" w14:textId="77777777" w:rsidR="00081D7B" w:rsidRPr="00A564B4" w:rsidRDefault="00081D7B" w:rsidP="00600F51">
            <w:pPr>
              <w:pStyle w:val="TAL"/>
              <w:rPr>
                <w:sz w:val="16"/>
                <w:szCs w:val="16"/>
                <w:lang w:eastAsia="en-US"/>
              </w:rPr>
            </w:pPr>
            <w:r w:rsidRPr="00A564B4">
              <w:rPr>
                <w:sz w:val="16"/>
                <w:szCs w:val="16"/>
                <w:lang w:eastAsia="en-US"/>
              </w:rPr>
              <w:t>0452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AF75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C6A47"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NB-IoT test cases 6.2.5F, 6.5.2.1F.1 and 6.5.2.2F</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C5DC1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A38D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EA1B4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FB49A8"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456B3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E7412" w14:textId="77777777" w:rsidR="00081D7B" w:rsidRPr="00A564B4" w:rsidRDefault="00081D7B" w:rsidP="00600F51">
            <w:pPr>
              <w:pStyle w:val="TAL"/>
              <w:rPr>
                <w:sz w:val="16"/>
                <w:szCs w:val="16"/>
                <w:lang w:eastAsia="en-US"/>
              </w:rPr>
            </w:pPr>
            <w:r w:rsidRPr="00A564B4">
              <w:rPr>
                <w:sz w:val="16"/>
                <w:szCs w:val="16"/>
                <w:lang w:eastAsia="en-US"/>
              </w:rPr>
              <w:t>R5-165445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7A9A3" w14:textId="77777777" w:rsidR="00081D7B" w:rsidRPr="00A564B4" w:rsidRDefault="00081D7B" w:rsidP="00600F51">
            <w:pPr>
              <w:pStyle w:val="TAL"/>
              <w:rPr>
                <w:sz w:val="16"/>
                <w:szCs w:val="16"/>
                <w:lang w:eastAsia="en-US"/>
              </w:rPr>
            </w:pPr>
            <w:r w:rsidRPr="00A564B4">
              <w:rPr>
                <w:sz w:val="16"/>
                <w:szCs w:val="16"/>
                <w:lang w:eastAsia="en-US"/>
              </w:rPr>
              <w:t>0453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A396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D36BDF"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UL 64QAM+UL intra-band non-contiguous CA EVM 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DE433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C69DD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68465B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A857B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3B296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1424B" w14:textId="77777777" w:rsidR="00081D7B" w:rsidRPr="00A564B4" w:rsidRDefault="00081D7B" w:rsidP="00600F51">
            <w:pPr>
              <w:pStyle w:val="TAL"/>
              <w:rPr>
                <w:sz w:val="16"/>
                <w:szCs w:val="16"/>
                <w:lang w:eastAsia="en-US"/>
              </w:rPr>
            </w:pPr>
            <w:r w:rsidRPr="00A564B4">
              <w:rPr>
                <w:sz w:val="16"/>
                <w:szCs w:val="16"/>
                <w:lang w:eastAsia="en-US"/>
              </w:rPr>
              <w:t>R5-165493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90F37" w14:textId="77777777" w:rsidR="00081D7B" w:rsidRPr="00A564B4" w:rsidRDefault="00081D7B" w:rsidP="00600F51">
            <w:pPr>
              <w:pStyle w:val="TAL"/>
              <w:rPr>
                <w:sz w:val="16"/>
                <w:szCs w:val="16"/>
                <w:lang w:eastAsia="en-US"/>
              </w:rPr>
            </w:pPr>
            <w:r w:rsidRPr="00A564B4">
              <w:rPr>
                <w:sz w:val="16"/>
                <w:szCs w:val="16"/>
                <w:lang w:eastAsia="en-US"/>
              </w:rPr>
              <w:t>0454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D96D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9DDE1" w14:textId="77777777" w:rsidR="00081D7B" w:rsidRPr="00A564B4" w:rsidRDefault="00081D7B" w:rsidP="00600F51">
            <w:pPr>
              <w:pStyle w:val="TAL"/>
              <w:rPr>
                <w:sz w:val="16"/>
                <w:szCs w:val="16"/>
                <w:lang w:eastAsia="en-US"/>
              </w:rPr>
            </w:pPr>
            <w:r w:rsidRPr="00A564B4">
              <w:rPr>
                <w:sz w:val="16"/>
                <w:szCs w:val="16"/>
                <w:lang w:eastAsia="en-US"/>
              </w:rPr>
              <w:t>Correction to applicability of Power Class 3 only UL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1EBF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E6136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7EF5E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3ECF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C7B2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FCA251" w14:textId="77777777" w:rsidR="00081D7B" w:rsidRPr="00A564B4" w:rsidRDefault="00081D7B" w:rsidP="00600F51">
            <w:pPr>
              <w:pStyle w:val="TAL"/>
              <w:rPr>
                <w:sz w:val="16"/>
                <w:szCs w:val="16"/>
                <w:lang w:eastAsia="en-US"/>
              </w:rPr>
            </w:pPr>
            <w:r w:rsidRPr="00A564B4">
              <w:rPr>
                <w:sz w:val="16"/>
                <w:szCs w:val="16"/>
                <w:lang w:eastAsia="en-US"/>
              </w:rPr>
              <w:t>R5-165504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EBC4AF" w14:textId="77777777" w:rsidR="00081D7B" w:rsidRPr="00A564B4" w:rsidRDefault="00081D7B" w:rsidP="00600F51">
            <w:pPr>
              <w:pStyle w:val="TAL"/>
              <w:rPr>
                <w:sz w:val="16"/>
                <w:szCs w:val="16"/>
                <w:lang w:eastAsia="en-US"/>
              </w:rPr>
            </w:pPr>
            <w:r w:rsidRPr="00A564B4">
              <w:rPr>
                <w:sz w:val="16"/>
                <w:szCs w:val="16"/>
                <w:lang w:eastAsia="en-US"/>
              </w:rPr>
              <w:t>0456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E53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733061" w14:textId="77777777" w:rsidR="00081D7B" w:rsidRPr="00A564B4" w:rsidRDefault="00081D7B" w:rsidP="00600F51">
            <w:pPr>
              <w:pStyle w:val="TAL"/>
              <w:rPr>
                <w:sz w:val="16"/>
                <w:szCs w:val="16"/>
                <w:lang w:eastAsia="en-US"/>
              </w:rPr>
            </w:pPr>
            <w:r w:rsidRPr="00A564B4">
              <w:rPr>
                <w:sz w:val="16"/>
                <w:szCs w:val="16"/>
                <w:lang w:eastAsia="en-US"/>
              </w:rPr>
              <w:t>Introduction of Band 45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13DDA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2AC5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6C29AF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FC279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874D0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A3E854" w14:textId="77777777" w:rsidR="00081D7B" w:rsidRPr="00A564B4" w:rsidRDefault="00081D7B" w:rsidP="00600F51">
            <w:pPr>
              <w:pStyle w:val="TAL"/>
              <w:rPr>
                <w:sz w:val="16"/>
                <w:szCs w:val="16"/>
                <w:lang w:eastAsia="en-US"/>
              </w:rPr>
            </w:pPr>
            <w:r w:rsidRPr="00A564B4">
              <w:rPr>
                <w:sz w:val="16"/>
                <w:szCs w:val="16"/>
                <w:lang w:eastAsia="en-US"/>
              </w:rPr>
              <w:t>R5-165515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4BAFA" w14:textId="77777777" w:rsidR="00081D7B" w:rsidRPr="00A564B4" w:rsidRDefault="00081D7B" w:rsidP="00600F51">
            <w:pPr>
              <w:pStyle w:val="TAL"/>
              <w:rPr>
                <w:sz w:val="16"/>
                <w:szCs w:val="16"/>
                <w:lang w:eastAsia="en-US"/>
              </w:rPr>
            </w:pPr>
            <w:r w:rsidRPr="00A564B4">
              <w:rPr>
                <w:sz w:val="16"/>
                <w:szCs w:val="16"/>
                <w:lang w:eastAsia="en-US"/>
              </w:rPr>
              <w:t>0457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E8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B9F57E" w14:textId="77777777" w:rsidR="00081D7B" w:rsidRPr="00A564B4" w:rsidRDefault="00081D7B" w:rsidP="00600F51">
            <w:pPr>
              <w:pStyle w:val="TAL"/>
              <w:rPr>
                <w:sz w:val="16"/>
                <w:szCs w:val="16"/>
                <w:lang w:eastAsia="en-US"/>
              </w:rPr>
            </w:pPr>
            <w:r w:rsidRPr="00A564B4">
              <w:rPr>
                <w:sz w:val="16"/>
                <w:szCs w:val="16"/>
                <w:lang w:eastAsia="en-US"/>
              </w:rPr>
              <w:t>Correction to applicability of Multi-Cluster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0BE47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48DFE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84B9D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C03E89" w14:textId="77777777" w:rsidR="00081D7B" w:rsidRPr="00A564B4" w:rsidRDefault="00081D7B" w:rsidP="00600F51">
            <w:pPr>
              <w:pStyle w:val="TAL"/>
              <w:rPr>
                <w:sz w:val="16"/>
                <w:szCs w:val="16"/>
                <w:lang w:eastAsia="en-US"/>
              </w:rPr>
            </w:pPr>
            <w:r w:rsidRPr="00A564B4">
              <w:rPr>
                <w:sz w:val="16"/>
                <w:szCs w:val="16"/>
                <w:lang w:eastAsia="en-US"/>
              </w:rPr>
              <w:lastRenderedPageBreak/>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C148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D73D0" w14:textId="77777777" w:rsidR="00081D7B" w:rsidRPr="00A564B4" w:rsidRDefault="00081D7B" w:rsidP="00600F51">
            <w:pPr>
              <w:pStyle w:val="TAL"/>
              <w:rPr>
                <w:sz w:val="16"/>
                <w:szCs w:val="16"/>
                <w:lang w:eastAsia="en-US"/>
              </w:rPr>
            </w:pPr>
            <w:r w:rsidRPr="00A564B4">
              <w:rPr>
                <w:sz w:val="16"/>
                <w:szCs w:val="16"/>
                <w:lang w:eastAsia="en-US"/>
              </w:rPr>
              <w:t>R5-165533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0BF71" w14:textId="77777777" w:rsidR="00081D7B" w:rsidRPr="00A564B4" w:rsidRDefault="00081D7B" w:rsidP="00600F51">
            <w:pPr>
              <w:pStyle w:val="TAL"/>
              <w:rPr>
                <w:sz w:val="16"/>
                <w:szCs w:val="16"/>
                <w:lang w:eastAsia="en-US"/>
              </w:rPr>
            </w:pPr>
            <w:r w:rsidRPr="00A564B4">
              <w:rPr>
                <w:sz w:val="16"/>
                <w:szCs w:val="16"/>
                <w:lang w:eastAsia="en-US"/>
              </w:rPr>
              <w:t>0458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ED13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1085AA" w14:textId="77777777" w:rsidR="00081D7B" w:rsidRPr="00A564B4" w:rsidRDefault="00081D7B" w:rsidP="00600F51">
            <w:pPr>
              <w:pStyle w:val="TAL"/>
              <w:rPr>
                <w:sz w:val="16"/>
                <w:szCs w:val="16"/>
                <w:lang w:eastAsia="en-US"/>
              </w:rPr>
            </w:pPr>
            <w:r w:rsidRPr="00A564B4">
              <w:rPr>
                <w:sz w:val="16"/>
                <w:szCs w:val="16"/>
                <w:lang w:eastAsia="en-US"/>
              </w:rPr>
              <w:t>Supplementation of SCE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47E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714F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8E1AFD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ED9354"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39B2F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28E96" w14:textId="77777777" w:rsidR="00081D7B" w:rsidRPr="00A564B4" w:rsidRDefault="00081D7B" w:rsidP="00600F51">
            <w:pPr>
              <w:pStyle w:val="TAL"/>
              <w:rPr>
                <w:sz w:val="16"/>
                <w:szCs w:val="16"/>
                <w:lang w:eastAsia="en-US"/>
              </w:rPr>
            </w:pPr>
            <w:r w:rsidRPr="00A564B4">
              <w:rPr>
                <w:sz w:val="16"/>
                <w:szCs w:val="16"/>
                <w:lang w:eastAsia="en-US"/>
              </w:rPr>
              <w:t>R5-165627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4CB76" w14:textId="77777777" w:rsidR="00081D7B" w:rsidRPr="00A564B4" w:rsidRDefault="00081D7B" w:rsidP="00600F51">
            <w:pPr>
              <w:pStyle w:val="TAL"/>
              <w:rPr>
                <w:sz w:val="16"/>
                <w:szCs w:val="16"/>
                <w:lang w:eastAsia="en-US"/>
              </w:rPr>
            </w:pPr>
            <w:r w:rsidRPr="00A564B4">
              <w:rPr>
                <w:sz w:val="16"/>
                <w:szCs w:val="16"/>
                <w:lang w:eastAsia="en-US"/>
              </w:rPr>
              <w:t>0460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AE45D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9DFAA"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C623B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553511"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AF381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2446D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BF721D"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89969B" w14:textId="77777777" w:rsidR="00081D7B" w:rsidRPr="00A564B4" w:rsidRDefault="00081D7B" w:rsidP="00600F51">
            <w:pPr>
              <w:pStyle w:val="TAL"/>
              <w:rPr>
                <w:sz w:val="16"/>
                <w:szCs w:val="16"/>
                <w:lang w:eastAsia="en-US"/>
              </w:rPr>
            </w:pPr>
            <w:r w:rsidRPr="00A564B4">
              <w:rPr>
                <w:sz w:val="16"/>
                <w:szCs w:val="16"/>
                <w:lang w:eastAsia="en-US"/>
              </w:rPr>
              <w:t>R5-165647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638A81" w14:textId="77777777" w:rsidR="00081D7B" w:rsidRPr="00A564B4" w:rsidRDefault="00081D7B" w:rsidP="00600F51">
            <w:pPr>
              <w:pStyle w:val="TAL"/>
              <w:rPr>
                <w:sz w:val="16"/>
                <w:szCs w:val="16"/>
                <w:lang w:eastAsia="en-US"/>
              </w:rPr>
            </w:pPr>
            <w:r w:rsidRPr="00A564B4">
              <w:rPr>
                <w:sz w:val="16"/>
                <w:szCs w:val="16"/>
                <w:lang w:eastAsia="en-US"/>
              </w:rPr>
              <w:t>0461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C55A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3429DC"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for EUTRA TDD to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6D1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61A1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6AB096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C49E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F60C1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3A3748" w14:textId="77777777" w:rsidR="00081D7B" w:rsidRPr="00A564B4" w:rsidRDefault="00081D7B" w:rsidP="00600F51">
            <w:pPr>
              <w:pStyle w:val="TAL"/>
              <w:rPr>
                <w:sz w:val="16"/>
                <w:szCs w:val="16"/>
                <w:lang w:eastAsia="en-US"/>
              </w:rPr>
            </w:pPr>
            <w:r w:rsidRPr="00A564B4">
              <w:rPr>
                <w:sz w:val="16"/>
                <w:szCs w:val="16"/>
                <w:lang w:eastAsia="en-US"/>
              </w:rPr>
              <w:t>R5-165656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77ABC" w14:textId="77777777" w:rsidR="00081D7B" w:rsidRPr="00A564B4" w:rsidRDefault="00081D7B" w:rsidP="00600F51">
            <w:pPr>
              <w:pStyle w:val="TAL"/>
              <w:rPr>
                <w:sz w:val="16"/>
                <w:szCs w:val="16"/>
                <w:lang w:eastAsia="en-US"/>
              </w:rPr>
            </w:pPr>
            <w:r w:rsidRPr="00A564B4">
              <w:rPr>
                <w:sz w:val="16"/>
                <w:szCs w:val="16"/>
                <w:lang w:eastAsia="en-US"/>
              </w:rPr>
              <w:t>0462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DC2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7303" w14:textId="77777777" w:rsidR="00081D7B" w:rsidRPr="00A564B4" w:rsidRDefault="00081D7B" w:rsidP="00600F51">
            <w:pPr>
              <w:pStyle w:val="TAL"/>
              <w:rPr>
                <w:sz w:val="16"/>
                <w:szCs w:val="16"/>
                <w:lang w:eastAsia="en-US"/>
              </w:rPr>
            </w:pPr>
            <w:r w:rsidRPr="00A564B4">
              <w:rPr>
                <w:sz w:val="16"/>
                <w:szCs w:val="16"/>
                <w:lang w:eastAsia="en-US"/>
              </w:rPr>
              <w:t>Correction to test cases release information for test cases 9.3.3 and 9.4.3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4FF80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C133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1CE54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9503D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C060B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4BF725" w14:textId="77777777" w:rsidR="00081D7B" w:rsidRPr="00A564B4" w:rsidRDefault="00081D7B" w:rsidP="00600F51">
            <w:pPr>
              <w:pStyle w:val="TAL"/>
              <w:rPr>
                <w:sz w:val="16"/>
                <w:szCs w:val="16"/>
                <w:lang w:eastAsia="en-US"/>
              </w:rPr>
            </w:pPr>
            <w:r w:rsidRPr="00A564B4">
              <w:rPr>
                <w:sz w:val="16"/>
                <w:szCs w:val="16"/>
                <w:lang w:eastAsia="en-US"/>
              </w:rPr>
              <w:t>R5-165662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52107" w14:textId="77777777" w:rsidR="00081D7B" w:rsidRPr="00A564B4" w:rsidRDefault="00081D7B" w:rsidP="00600F51">
            <w:pPr>
              <w:pStyle w:val="TAL"/>
              <w:rPr>
                <w:sz w:val="16"/>
                <w:szCs w:val="16"/>
                <w:lang w:eastAsia="en-US"/>
              </w:rPr>
            </w:pPr>
            <w:r w:rsidRPr="00A564B4">
              <w:rPr>
                <w:sz w:val="16"/>
                <w:szCs w:val="16"/>
                <w:lang w:eastAsia="en-US"/>
              </w:rPr>
              <w:t>0464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E0FA8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F83050" w14:textId="77777777" w:rsidR="00081D7B" w:rsidRPr="00A564B4" w:rsidRDefault="00081D7B" w:rsidP="00600F51">
            <w:pPr>
              <w:pStyle w:val="TAL"/>
              <w:rPr>
                <w:sz w:val="16"/>
                <w:szCs w:val="16"/>
                <w:lang w:eastAsia="en-US"/>
              </w:rPr>
            </w:pPr>
            <w:r w:rsidRPr="00A564B4">
              <w:rPr>
                <w:sz w:val="16"/>
                <w:szCs w:val="16"/>
                <w:lang w:eastAsia="en-US"/>
              </w:rPr>
              <w:t>Update of applicability for RRM 3 DL CA activation and deactivation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623F0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190B2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18D7DA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9530D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7ECC8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79CBAE" w14:textId="77777777" w:rsidR="00081D7B" w:rsidRPr="00A564B4" w:rsidRDefault="00081D7B" w:rsidP="00600F51">
            <w:pPr>
              <w:pStyle w:val="TAL"/>
              <w:rPr>
                <w:sz w:val="16"/>
                <w:szCs w:val="16"/>
                <w:lang w:eastAsia="en-US"/>
              </w:rPr>
            </w:pPr>
            <w:r w:rsidRPr="00A564B4">
              <w:rPr>
                <w:sz w:val="16"/>
                <w:szCs w:val="16"/>
                <w:lang w:eastAsia="en-US"/>
              </w:rPr>
              <w:t>R5-165824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87D495" w14:textId="77777777" w:rsidR="00081D7B" w:rsidRPr="00A564B4" w:rsidRDefault="00081D7B" w:rsidP="00600F51">
            <w:pPr>
              <w:pStyle w:val="TAL"/>
              <w:rPr>
                <w:sz w:val="16"/>
                <w:szCs w:val="16"/>
                <w:lang w:eastAsia="en-US"/>
              </w:rPr>
            </w:pPr>
            <w:r w:rsidRPr="00A564B4">
              <w:rPr>
                <w:sz w:val="16"/>
                <w:szCs w:val="16"/>
                <w:lang w:eastAsia="en-US"/>
              </w:rPr>
              <w:t>0465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F35A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E10301" w14:textId="77777777" w:rsidR="00081D7B" w:rsidRPr="00A564B4" w:rsidRDefault="00081D7B" w:rsidP="00600F51">
            <w:pPr>
              <w:pStyle w:val="TAL"/>
              <w:rPr>
                <w:sz w:val="16"/>
                <w:szCs w:val="16"/>
                <w:lang w:eastAsia="en-US"/>
              </w:rPr>
            </w:pPr>
            <w:r w:rsidRPr="00A564B4">
              <w:rPr>
                <w:sz w:val="16"/>
                <w:szCs w:val="16"/>
                <w:lang w:eastAsia="en-US"/>
              </w:rPr>
              <w:t>36.521-2 4CC Band combinations addition (CA_2A-2A-4A-4A and CA_2A-4A-5A-30A)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3D1D6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E8CD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E92E7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19507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2FFFC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745160" w14:textId="77777777" w:rsidR="00081D7B" w:rsidRPr="00A564B4" w:rsidRDefault="00081D7B" w:rsidP="00600F51">
            <w:pPr>
              <w:pStyle w:val="TAL"/>
              <w:rPr>
                <w:sz w:val="16"/>
                <w:szCs w:val="16"/>
                <w:lang w:eastAsia="en-US"/>
              </w:rPr>
            </w:pPr>
            <w:r w:rsidRPr="00A564B4">
              <w:rPr>
                <w:sz w:val="16"/>
                <w:szCs w:val="16"/>
                <w:lang w:eastAsia="en-US"/>
              </w:rPr>
              <w:t>R5-165830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62D924" w14:textId="77777777" w:rsidR="00081D7B" w:rsidRPr="00A564B4" w:rsidRDefault="00081D7B" w:rsidP="00600F51">
            <w:pPr>
              <w:pStyle w:val="TAL"/>
              <w:rPr>
                <w:sz w:val="16"/>
                <w:szCs w:val="16"/>
                <w:lang w:eastAsia="en-US"/>
              </w:rPr>
            </w:pPr>
            <w:r w:rsidRPr="00A564B4">
              <w:rPr>
                <w:sz w:val="16"/>
                <w:szCs w:val="16"/>
                <w:lang w:eastAsia="en-US"/>
              </w:rPr>
              <w:t>0466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131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3CBD59" w14:textId="77777777" w:rsidR="00081D7B" w:rsidRPr="00A564B4" w:rsidRDefault="00081D7B" w:rsidP="00600F51">
            <w:pPr>
              <w:pStyle w:val="TAL"/>
              <w:rPr>
                <w:sz w:val="16"/>
                <w:szCs w:val="16"/>
                <w:lang w:eastAsia="en-US"/>
              </w:rPr>
            </w:pPr>
            <w:r w:rsidRPr="00A564B4">
              <w:rPr>
                <w:sz w:val="16"/>
                <w:szCs w:val="16"/>
                <w:lang w:eastAsia="en-US"/>
              </w:rPr>
              <w:t>Correction to applicability for RF test cases in TS 36.521-2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8D4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3E06A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72F2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BC6CE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A26B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9D1E8B" w14:textId="77777777" w:rsidR="00081D7B" w:rsidRPr="00A564B4" w:rsidRDefault="00081D7B" w:rsidP="00600F51">
            <w:pPr>
              <w:pStyle w:val="TAL"/>
              <w:rPr>
                <w:sz w:val="16"/>
                <w:szCs w:val="16"/>
                <w:lang w:eastAsia="en-US"/>
              </w:rPr>
            </w:pPr>
            <w:r w:rsidRPr="00A564B4">
              <w:rPr>
                <w:sz w:val="16"/>
                <w:szCs w:val="16"/>
                <w:lang w:eastAsia="en-US"/>
              </w:rPr>
              <w:t>R5-165984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A973F7" w14:textId="77777777" w:rsidR="00081D7B" w:rsidRPr="00A564B4" w:rsidRDefault="00081D7B" w:rsidP="00600F51">
            <w:pPr>
              <w:pStyle w:val="TAL"/>
              <w:rPr>
                <w:sz w:val="16"/>
                <w:szCs w:val="16"/>
                <w:lang w:eastAsia="en-US"/>
              </w:rPr>
            </w:pPr>
            <w:r w:rsidRPr="00A564B4">
              <w:rPr>
                <w:sz w:val="16"/>
                <w:szCs w:val="16"/>
                <w:lang w:eastAsia="en-US"/>
              </w:rPr>
              <w:t>0451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D2B0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D4D1A2" w14:textId="77777777" w:rsidR="00081D7B" w:rsidRPr="00A564B4" w:rsidRDefault="00081D7B" w:rsidP="00600F51">
            <w:pPr>
              <w:pStyle w:val="TAL"/>
              <w:rPr>
                <w:sz w:val="16"/>
                <w:szCs w:val="16"/>
                <w:lang w:eastAsia="en-US"/>
              </w:rPr>
            </w:pPr>
            <w:r w:rsidRPr="00A564B4">
              <w:rPr>
                <w:sz w:val="16"/>
                <w:szCs w:val="16"/>
                <w:lang w:eastAsia="en-US"/>
              </w:rPr>
              <w:t>Introduction of ICS proforma tables for NB-IoT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7AF9C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CC736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B8C4C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DE721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CEB0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6218C2" w14:textId="77777777" w:rsidR="00081D7B" w:rsidRPr="00A564B4" w:rsidRDefault="00081D7B" w:rsidP="00600F51">
            <w:pPr>
              <w:pStyle w:val="TAL"/>
              <w:rPr>
                <w:sz w:val="16"/>
                <w:szCs w:val="16"/>
                <w:lang w:eastAsia="en-US"/>
              </w:rPr>
            </w:pPr>
            <w:r w:rsidRPr="00A564B4">
              <w:rPr>
                <w:sz w:val="16"/>
                <w:szCs w:val="16"/>
                <w:lang w:eastAsia="en-US"/>
              </w:rPr>
              <w:t>R5-166014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5C8572" w14:textId="77777777" w:rsidR="00081D7B" w:rsidRPr="00A564B4" w:rsidRDefault="00081D7B" w:rsidP="00600F51">
            <w:pPr>
              <w:pStyle w:val="TAL"/>
              <w:rPr>
                <w:sz w:val="16"/>
                <w:szCs w:val="16"/>
                <w:lang w:eastAsia="en-US"/>
              </w:rPr>
            </w:pPr>
            <w:r w:rsidRPr="00A564B4">
              <w:rPr>
                <w:sz w:val="16"/>
                <w:szCs w:val="16"/>
                <w:lang w:eastAsia="en-US"/>
              </w:rPr>
              <w:t>0429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783E6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DF284" w14:textId="77777777" w:rsidR="00081D7B" w:rsidRPr="00A564B4" w:rsidRDefault="00081D7B" w:rsidP="00600F51">
            <w:pPr>
              <w:pStyle w:val="TAL"/>
              <w:rPr>
                <w:sz w:val="16"/>
                <w:szCs w:val="16"/>
                <w:lang w:eastAsia="en-US"/>
              </w:rPr>
            </w:pPr>
            <w:r w:rsidRPr="00A564B4">
              <w:rPr>
                <w:sz w:val="16"/>
                <w:szCs w:val="16"/>
                <w:lang w:eastAsia="en-US"/>
              </w:rPr>
              <w:t>Adding missing test cases 6.3.5_1.1, 6.3.5_1.2, 6.3.5_1.3 to table 4.1-1,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DA5B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DB4FAB"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64CB64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5CF4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2811F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64B75" w14:textId="77777777" w:rsidR="00081D7B" w:rsidRPr="00A564B4" w:rsidRDefault="00081D7B" w:rsidP="00600F51">
            <w:pPr>
              <w:pStyle w:val="TAL"/>
              <w:rPr>
                <w:sz w:val="16"/>
                <w:szCs w:val="16"/>
                <w:lang w:eastAsia="en-US"/>
              </w:rPr>
            </w:pPr>
            <w:r w:rsidRPr="00A564B4">
              <w:rPr>
                <w:sz w:val="16"/>
                <w:szCs w:val="16"/>
                <w:lang w:eastAsia="en-US"/>
              </w:rPr>
              <w:t>R5-166016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9A4B7" w14:textId="77777777" w:rsidR="00081D7B" w:rsidRPr="00A564B4" w:rsidRDefault="00081D7B" w:rsidP="00600F51">
            <w:pPr>
              <w:pStyle w:val="TAL"/>
              <w:rPr>
                <w:sz w:val="16"/>
                <w:szCs w:val="16"/>
                <w:lang w:eastAsia="en-US"/>
              </w:rPr>
            </w:pPr>
            <w:r w:rsidRPr="00A564B4">
              <w:rPr>
                <w:sz w:val="16"/>
                <w:szCs w:val="16"/>
                <w:lang w:eastAsia="en-US"/>
              </w:rPr>
              <w:t>0449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C0D8D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4AD00D" w14:textId="77777777" w:rsidR="00081D7B" w:rsidRPr="00A564B4" w:rsidRDefault="00081D7B" w:rsidP="00600F51">
            <w:pPr>
              <w:pStyle w:val="TAL"/>
              <w:rPr>
                <w:sz w:val="16"/>
                <w:szCs w:val="16"/>
                <w:lang w:eastAsia="en-US"/>
              </w:rPr>
            </w:pPr>
            <w:r w:rsidRPr="00A564B4">
              <w:rPr>
                <w:sz w:val="16"/>
                <w:szCs w:val="16"/>
                <w:lang w:eastAsia="en-US"/>
              </w:rPr>
              <w:t>Correction to test cases not applicable for UE category 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1C3B71"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14B2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C8367D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F910C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5F72A"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7E1AB" w14:textId="77777777" w:rsidR="00081D7B" w:rsidRPr="00A564B4" w:rsidRDefault="00081D7B" w:rsidP="00600F51">
            <w:pPr>
              <w:pStyle w:val="TAL"/>
              <w:rPr>
                <w:sz w:val="16"/>
                <w:szCs w:val="16"/>
                <w:lang w:eastAsia="en-US"/>
              </w:rPr>
            </w:pPr>
            <w:r w:rsidRPr="00A564B4">
              <w:rPr>
                <w:sz w:val="16"/>
                <w:szCs w:val="16"/>
                <w:lang w:eastAsia="en-US"/>
              </w:rPr>
              <w:t>R5-166017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C94E09" w14:textId="77777777" w:rsidR="00081D7B" w:rsidRPr="00A564B4" w:rsidRDefault="00081D7B" w:rsidP="00600F51">
            <w:pPr>
              <w:pStyle w:val="TAL"/>
              <w:rPr>
                <w:sz w:val="16"/>
                <w:szCs w:val="16"/>
                <w:lang w:eastAsia="en-US"/>
              </w:rPr>
            </w:pPr>
            <w:r w:rsidRPr="00A564B4">
              <w:rPr>
                <w:sz w:val="16"/>
                <w:szCs w:val="16"/>
                <w:lang w:eastAsia="en-US"/>
              </w:rPr>
              <w:t>0450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C3A53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A5B859" w14:textId="77777777" w:rsidR="00081D7B" w:rsidRPr="00A564B4" w:rsidRDefault="00081D7B" w:rsidP="00600F51">
            <w:pPr>
              <w:pStyle w:val="TAL"/>
              <w:rPr>
                <w:sz w:val="16"/>
                <w:szCs w:val="16"/>
                <w:lang w:eastAsia="en-US"/>
              </w:rPr>
            </w:pPr>
            <w:r w:rsidRPr="00A564B4">
              <w:rPr>
                <w:sz w:val="16"/>
                <w:szCs w:val="16"/>
                <w:lang w:eastAsia="en-US"/>
              </w:rPr>
              <w:t>Correction for UL 64QAM test cases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DFCE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FD250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82F60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32C60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E47D4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A6A1C6" w14:textId="77777777" w:rsidR="00081D7B" w:rsidRPr="00A564B4" w:rsidRDefault="00081D7B" w:rsidP="00600F51">
            <w:pPr>
              <w:pStyle w:val="TAL"/>
              <w:rPr>
                <w:sz w:val="16"/>
                <w:szCs w:val="16"/>
                <w:lang w:eastAsia="en-US"/>
              </w:rPr>
            </w:pPr>
            <w:r w:rsidRPr="00A564B4">
              <w:rPr>
                <w:sz w:val="16"/>
                <w:szCs w:val="16"/>
                <w:lang w:eastAsia="en-US"/>
              </w:rPr>
              <w:t>R5-166018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8FD5F" w14:textId="77777777" w:rsidR="00081D7B" w:rsidRPr="00A564B4" w:rsidRDefault="00081D7B" w:rsidP="00600F51">
            <w:pPr>
              <w:pStyle w:val="TAL"/>
              <w:rPr>
                <w:sz w:val="16"/>
                <w:szCs w:val="16"/>
                <w:lang w:eastAsia="en-US"/>
              </w:rPr>
            </w:pPr>
            <w:r w:rsidRPr="00A564B4">
              <w:rPr>
                <w:sz w:val="16"/>
                <w:szCs w:val="16"/>
                <w:lang w:eastAsia="en-US"/>
              </w:rPr>
              <w:t>0463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D1A8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0626D"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CA test cases bandwidth configurations of 20MHz+20MHz and 20MHz+10MHz in 3GPP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3CA2D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041F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FC4EA2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87525E"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6F901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F818DF" w14:textId="77777777" w:rsidR="00081D7B" w:rsidRPr="00A564B4" w:rsidRDefault="00081D7B" w:rsidP="00600F51">
            <w:pPr>
              <w:pStyle w:val="TAL"/>
              <w:rPr>
                <w:sz w:val="16"/>
                <w:szCs w:val="16"/>
                <w:lang w:eastAsia="en-US"/>
              </w:rPr>
            </w:pPr>
            <w:r w:rsidRPr="00A564B4">
              <w:rPr>
                <w:sz w:val="16"/>
                <w:szCs w:val="16"/>
                <w:lang w:eastAsia="en-US"/>
              </w:rPr>
              <w:t>R5-166019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DF24A4" w14:textId="77777777" w:rsidR="00081D7B" w:rsidRPr="00A564B4" w:rsidRDefault="00081D7B" w:rsidP="00600F51">
            <w:pPr>
              <w:pStyle w:val="TAL"/>
              <w:rPr>
                <w:sz w:val="16"/>
                <w:szCs w:val="16"/>
                <w:lang w:eastAsia="en-US"/>
              </w:rPr>
            </w:pPr>
            <w:r w:rsidRPr="00A564B4">
              <w:rPr>
                <w:sz w:val="16"/>
                <w:szCs w:val="16"/>
                <w:lang w:eastAsia="en-US"/>
              </w:rPr>
              <w:t>0467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D643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49A9FB" w14:textId="77777777" w:rsidR="00081D7B" w:rsidRPr="00A564B4" w:rsidRDefault="00081D7B" w:rsidP="00600F51">
            <w:pPr>
              <w:pStyle w:val="TAL"/>
              <w:rPr>
                <w:sz w:val="16"/>
                <w:szCs w:val="16"/>
                <w:lang w:eastAsia="en-US"/>
              </w:rPr>
            </w:pPr>
            <w:r w:rsidRPr="00A564B4">
              <w:rPr>
                <w:sz w:val="16"/>
                <w:szCs w:val="16"/>
                <w:lang w:eastAsia="en-US"/>
              </w:rPr>
              <w:t>Addition of modifiedMPR-behavior capability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0AD7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FB2B9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0DEA3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576B8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C5DF7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A602D" w14:textId="77777777" w:rsidR="00081D7B" w:rsidRPr="00A564B4" w:rsidRDefault="00081D7B" w:rsidP="00600F51">
            <w:pPr>
              <w:pStyle w:val="TAL"/>
              <w:rPr>
                <w:sz w:val="16"/>
                <w:szCs w:val="16"/>
                <w:lang w:eastAsia="en-US"/>
              </w:rPr>
            </w:pPr>
            <w:r w:rsidRPr="00A564B4">
              <w:rPr>
                <w:sz w:val="16"/>
                <w:szCs w:val="16"/>
                <w:lang w:eastAsia="en-US"/>
              </w:rPr>
              <w:t>R5-166049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E85B91" w14:textId="77777777" w:rsidR="00081D7B" w:rsidRPr="00A564B4" w:rsidRDefault="00081D7B" w:rsidP="00600F51">
            <w:pPr>
              <w:pStyle w:val="TAL"/>
              <w:rPr>
                <w:sz w:val="16"/>
                <w:szCs w:val="16"/>
                <w:lang w:eastAsia="en-US"/>
              </w:rPr>
            </w:pPr>
            <w:r w:rsidRPr="00A564B4">
              <w:rPr>
                <w:sz w:val="16"/>
                <w:szCs w:val="16"/>
                <w:lang w:eastAsia="en-US"/>
              </w:rPr>
              <w:t>0441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D8C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45854" w14:textId="77777777" w:rsidR="00081D7B" w:rsidRPr="00A564B4" w:rsidRDefault="00081D7B" w:rsidP="00600F51">
            <w:pPr>
              <w:pStyle w:val="TAL"/>
              <w:rPr>
                <w:sz w:val="16"/>
                <w:szCs w:val="16"/>
                <w:lang w:eastAsia="en-US"/>
              </w:rPr>
            </w:pPr>
            <w:r w:rsidRPr="00A564B4">
              <w:rPr>
                <w:sz w:val="16"/>
                <w:szCs w:val="16"/>
                <w:lang w:eastAsia="en-US"/>
              </w:rPr>
              <w:t>Introduction of CA physical layer capabilities for CA_8A-42A (2DL) and CA_8A-42C (3DL)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4D671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785EE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4BFA3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270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B4D0B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7F3D8" w14:textId="77777777" w:rsidR="00081D7B" w:rsidRPr="00A564B4" w:rsidRDefault="00081D7B" w:rsidP="00600F51">
            <w:pPr>
              <w:pStyle w:val="TAL"/>
              <w:rPr>
                <w:sz w:val="16"/>
                <w:szCs w:val="16"/>
                <w:lang w:eastAsia="en-US"/>
              </w:rPr>
            </w:pPr>
            <w:r w:rsidRPr="00A564B4">
              <w:rPr>
                <w:sz w:val="16"/>
                <w:szCs w:val="16"/>
                <w:lang w:eastAsia="en-US"/>
              </w:rPr>
              <w:t>R5-166088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26681" w14:textId="77777777" w:rsidR="00081D7B" w:rsidRPr="00A564B4" w:rsidRDefault="00081D7B" w:rsidP="00600F51">
            <w:pPr>
              <w:pStyle w:val="TAL"/>
              <w:rPr>
                <w:sz w:val="16"/>
                <w:szCs w:val="16"/>
                <w:lang w:eastAsia="en-US"/>
              </w:rPr>
            </w:pPr>
            <w:r w:rsidRPr="00A564B4">
              <w:rPr>
                <w:sz w:val="16"/>
                <w:szCs w:val="16"/>
                <w:lang w:eastAsia="en-US"/>
              </w:rPr>
              <w:t>0447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F3562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3DEB2B" w14:textId="77777777" w:rsidR="00081D7B" w:rsidRPr="00A564B4" w:rsidRDefault="00081D7B" w:rsidP="00600F51">
            <w:pPr>
              <w:pStyle w:val="TAL"/>
              <w:rPr>
                <w:sz w:val="16"/>
                <w:szCs w:val="16"/>
                <w:lang w:eastAsia="en-US"/>
              </w:rPr>
            </w:pPr>
            <w:r w:rsidRPr="00A564B4">
              <w:rPr>
                <w:sz w:val="16"/>
                <w:szCs w:val="16"/>
                <w:lang w:eastAsia="en-US"/>
              </w:rPr>
              <w:t>Update of Feature Group Indicators for eMTC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39C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56F9F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822ED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E90B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FAD3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61E2F" w14:textId="77777777" w:rsidR="00081D7B" w:rsidRPr="00A564B4" w:rsidRDefault="00081D7B" w:rsidP="00600F51">
            <w:pPr>
              <w:pStyle w:val="TAL"/>
              <w:rPr>
                <w:sz w:val="16"/>
                <w:szCs w:val="16"/>
                <w:lang w:eastAsia="en-US"/>
              </w:rPr>
            </w:pPr>
            <w:r w:rsidRPr="00A564B4">
              <w:rPr>
                <w:sz w:val="16"/>
                <w:szCs w:val="16"/>
                <w:lang w:eastAsia="en-US"/>
              </w:rPr>
              <w:t>R5-166332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40B1D0" w14:textId="77777777" w:rsidR="00081D7B" w:rsidRPr="00A564B4" w:rsidRDefault="00081D7B" w:rsidP="00600F51">
            <w:pPr>
              <w:pStyle w:val="TAL"/>
              <w:rPr>
                <w:sz w:val="16"/>
                <w:szCs w:val="16"/>
                <w:lang w:eastAsia="en-US"/>
              </w:rPr>
            </w:pPr>
            <w:r w:rsidRPr="00A564B4">
              <w:rPr>
                <w:sz w:val="16"/>
                <w:szCs w:val="16"/>
                <w:lang w:eastAsia="en-US"/>
              </w:rPr>
              <w:t>0442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F25000"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F40F3A" w14:textId="77777777" w:rsidR="00081D7B" w:rsidRPr="00A564B4" w:rsidRDefault="00081D7B" w:rsidP="00600F51">
            <w:pPr>
              <w:pStyle w:val="TAL"/>
              <w:rPr>
                <w:sz w:val="16"/>
                <w:szCs w:val="16"/>
                <w:lang w:eastAsia="en-US"/>
              </w:rPr>
            </w:pPr>
            <w:r w:rsidRPr="00A564B4">
              <w:rPr>
                <w:sz w:val="16"/>
                <w:szCs w:val="16"/>
                <w:lang w:eastAsia="en-US"/>
              </w:rPr>
              <w:t>Cleanup TS36.521-2 for XML compliant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F90E6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A08D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A7CFA3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0825C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9D6E1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95A120" w14:textId="77777777" w:rsidR="00081D7B" w:rsidRPr="00A564B4" w:rsidRDefault="00081D7B" w:rsidP="00600F51">
            <w:pPr>
              <w:pStyle w:val="TAL"/>
              <w:rPr>
                <w:sz w:val="16"/>
                <w:szCs w:val="16"/>
                <w:lang w:eastAsia="en-US"/>
              </w:rPr>
            </w:pPr>
            <w:r w:rsidRPr="00A564B4">
              <w:rPr>
                <w:sz w:val="16"/>
                <w:szCs w:val="16"/>
                <w:lang w:eastAsia="en-US"/>
              </w:rPr>
              <w:t>R5-166057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345FB" w14:textId="77777777" w:rsidR="00081D7B" w:rsidRPr="00A564B4" w:rsidRDefault="00081D7B" w:rsidP="00600F51">
            <w:pPr>
              <w:pStyle w:val="TAL"/>
              <w:rPr>
                <w:sz w:val="16"/>
                <w:szCs w:val="16"/>
                <w:lang w:eastAsia="en-US"/>
              </w:rPr>
            </w:pPr>
            <w:r w:rsidRPr="00A564B4">
              <w:rPr>
                <w:sz w:val="16"/>
                <w:szCs w:val="16"/>
                <w:lang w:eastAsia="en-US"/>
              </w:rPr>
              <w:t>0459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B083A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8675A" w14:textId="77777777" w:rsidR="00081D7B" w:rsidRPr="00A564B4" w:rsidRDefault="00081D7B" w:rsidP="00600F51">
            <w:pPr>
              <w:pStyle w:val="TAL"/>
              <w:rPr>
                <w:sz w:val="16"/>
                <w:szCs w:val="16"/>
                <w:lang w:eastAsia="en-US"/>
              </w:rPr>
            </w:pPr>
            <w:r w:rsidRPr="00A564B4">
              <w:rPr>
                <w:sz w:val="16"/>
                <w:szCs w:val="16"/>
                <w:lang w:eastAsia="en-US"/>
              </w:rPr>
              <w:t>New CA band combination CA_1A-41A-42A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1C9ED" w14:textId="77777777" w:rsidR="00081D7B" w:rsidRPr="00A564B4" w:rsidRDefault="00081D7B" w:rsidP="00600F51">
            <w:pPr>
              <w:pStyle w:val="TAL"/>
              <w:rPr>
                <w:sz w:val="16"/>
                <w:szCs w:val="16"/>
                <w:lang w:eastAsia="en-US"/>
              </w:rPr>
            </w:pPr>
            <w:r w:rsidRPr="00A564B4">
              <w:rPr>
                <w:sz w:val="16"/>
                <w:szCs w:val="16"/>
                <w:lang w:eastAsia="en-US"/>
              </w:rPr>
              <w:t>13.3.0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8C67F5" w14:textId="77777777" w:rsidR="00081D7B" w:rsidRPr="00A564B4" w:rsidRDefault="00081D7B" w:rsidP="00600F51">
            <w:pPr>
              <w:pStyle w:val="TAL"/>
              <w:rPr>
                <w:sz w:val="16"/>
                <w:szCs w:val="16"/>
                <w:lang w:eastAsia="en-US"/>
              </w:rPr>
            </w:pPr>
            <w:r w:rsidRPr="00A564B4">
              <w:rPr>
                <w:sz w:val="16"/>
                <w:szCs w:val="16"/>
                <w:lang w:eastAsia="en-US"/>
              </w:rPr>
              <w:t>14.0.0</w:t>
            </w:r>
          </w:p>
        </w:tc>
      </w:tr>
      <w:tr w:rsidR="00081D7B" w:rsidRPr="00A564B4" w14:paraId="4A17BA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9721F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FFA7D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8025C" w14:textId="77777777" w:rsidR="00081D7B" w:rsidRPr="00A564B4" w:rsidRDefault="00081D7B" w:rsidP="00600F51">
            <w:pPr>
              <w:pStyle w:val="TAL"/>
              <w:rPr>
                <w:sz w:val="16"/>
                <w:szCs w:val="16"/>
                <w:lang w:eastAsia="en-US"/>
              </w:rPr>
            </w:pPr>
            <w:r w:rsidRPr="00A564B4">
              <w:rPr>
                <w:sz w:val="16"/>
                <w:szCs w:val="16"/>
                <w:lang w:eastAsia="en-US"/>
              </w:rPr>
              <w:t>R5-168040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DF4FEC" w14:textId="77777777" w:rsidR="00081D7B" w:rsidRPr="00A564B4" w:rsidRDefault="00081D7B" w:rsidP="00600F51">
            <w:pPr>
              <w:pStyle w:val="TAL"/>
              <w:rPr>
                <w:sz w:val="16"/>
                <w:szCs w:val="16"/>
                <w:lang w:eastAsia="en-US"/>
              </w:rPr>
            </w:pPr>
            <w:r w:rsidRPr="00A564B4">
              <w:rPr>
                <w:sz w:val="16"/>
                <w:szCs w:val="16"/>
                <w:lang w:eastAsia="en-US"/>
              </w:rPr>
              <w:t>0469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9FC0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169CF0" w14:textId="77777777" w:rsidR="00081D7B" w:rsidRPr="00A564B4" w:rsidRDefault="00081D7B" w:rsidP="00600F51">
            <w:pPr>
              <w:pStyle w:val="TAL"/>
              <w:rPr>
                <w:sz w:val="16"/>
                <w:szCs w:val="16"/>
                <w:lang w:eastAsia="en-US"/>
              </w:rPr>
            </w:pPr>
            <w:r w:rsidRPr="00A564B4">
              <w:rPr>
                <w:sz w:val="16"/>
                <w:szCs w:val="16"/>
                <w:lang w:eastAsia="en-US"/>
              </w:rPr>
              <w:t>Updates of Table A.4.6.3-3 to 36.521-2 for CA_1A-3A-41A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FA1D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3FA7D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EE9632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57CC1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CE4F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29DA49" w14:textId="77777777" w:rsidR="00081D7B" w:rsidRPr="00A564B4" w:rsidRDefault="00081D7B" w:rsidP="00600F51">
            <w:pPr>
              <w:pStyle w:val="TAL"/>
              <w:rPr>
                <w:sz w:val="16"/>
                <w:szCs w:val="16"/>
                <w:lang w:eastAsia="en-US"/>
              </w:rPr>
            </w:pPr>
            <w:r w:rsidRPr="00A564B4">
              <w:rPr>
                <w:sz w:val="16"/>
                <w:szCs w:val="16"/>
                <w:lang w:eastAsia="en-US"/>
              </w:rPr>
              <w:t>R5-168261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A7FF95" w14:textId="77777777" w:rsidR="00081D7B" w:rsidRPr="00A564B4" w:rsidRDefault="00081D7B" w:rsidP="00600F51">
            <w:pPr>
              <w:pStyle w:val="TAL"/>
              <w:rPr>
                <w:sz w:val="16"/>
                <w:szCs w:val="16"/>
                <w:lang w:eastAsia="en-US"/>
              </w:rPr>
            </w:pPr>
            <w:r w:rsidRPr="00A564B4">
              <w:rPr>
                <w:sz w:val="16"/>
                <w:szCs w:val="16"/>
                <w:lang w:eastAsia="en-US"/>
              </w:rPr>
              <w:t>0475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04C1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816668" w14:textId="77777777" w:rsidR="00081D7B" w:rsidRPr="00A564B4" w:rsidRDefault="00081D7B" w:rsidP="00600F51">
            <w:pPr>
              <w:pStyle w:val="TAL"/>
              <w:rPr>
                <w:sz w:val="16"/>
                <w:szCs w:val="16"/>
                <w:lang w:eastAsia="en-US"/>
              </w:rPr>
            </w:pPr>
            <w:r w:rsidRPr="00A564B4">
              <w:rPr>
                <w:sz w:val="16"/>
                <w:szCs w:val="16"/>
                <w:lang w:eastAsia="en-US"/>
              </w:rPr>
              <w:t>Update to the applicability in identification of a new CGI E-UTRA cell using autonomous gaps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42821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8686A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B710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8DB3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3A50A5"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34B397" w14:textId="77777777" w:rsidR="00081D7B" w:rsidRPr="00A564B4" w:rsidRDefault="00081D7B" w:rsidP="00600F51">
            <w:pPr>
              <w:pStyle w:val="TAL"/>
              <w:rPr>
                <w:sz w:val="16"/>
                <w:szCs w:val="16"/>
                <w:lang w:eastAsia="en-US"/>
              </w:rPr>
            </w:pPr>
            <w:r w:rsidRPr="00A564B4">
              <w:rPr>
                <w:sz w:val="16"/>
                <w:szCs w:val="16"/>
                <w:lang w:eastAsia="en-US"/>
              </w:rPr>
              <w:t>R5-168391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A8630" w14:textId="77777777" w:rsidR="00081D7B" w:rsidRPr="00A564B4" w:rsidRDefault="00081D7B" w:rsidP="00600F51">
            <w:pPr>
              <w:pStyle w:val="TAL"/>
              <w:rPr>
                <w:sz w:val="16"/>
                <w:szCs w:val="16"/>
                <w:lang w:eastAsia="en-US"/>
              </w:rPr>
            </w:pPr>
            <w:r w:rsidRPr="00A564B4">
              <w:rPr>
                <w:sz w:val="16"/>
                <w:szCs w:val="16"/>
                <w:lang w:eastAsia="en-US"/>
              </w:rPr>
              <w:t>0479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5AD3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39D38" w14:textId="77777777" w:rsidR="00081D7B" w:rsidRPr="00A564B4" w:rsidRDefault="00081D7B" w:rsidP="00600F51">
            <w:pPr>
              <w:pStyle w:val="TAL"/>
              <w:rPr>
                <w:sz w:val="16"/>
                <w:szCs w:val="16"/>
                <w:lang w:eastAsia="en-US"/>
              </w:rPr>
            </w:pPr>
            <w:r w:rsidRPr="00A564B4">
              <w:rPr>
                <w:sz w:val="16"/>
                <w:szCs w:val="16"/>
                <w:lang w:eastAsia="en-US"/>
              </w:rPr>
              <w:t>Band 66 Intra-band CA applicability dependency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635FFB"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661CF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AE5AA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25EA8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A2361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0231C0" w14:textId="77777777" w:rsidR="00081D7B" w:rsidRPr="00A564B4" w:rsidRDefault="00081D7B" w:rsidP="00600F51">
            <w:pPr>
              <w:pStyle w:val="TAL"/>
              <w:rPr>
                <w:sz w:val="16"/>
                <w:szCs w:val="16"/>
                <w:lang w:eastAsia="en-US"/>
              </w:rPr>
            </w:pPr>
            <w:r w:rsidRPr="00A564B4">
              <w:rPr>
                <w:sz w:val="16"/>
                <w:szCs w:val="16"/>
                <w:lang w:eastAsia="en-US"/>
              </w:rPr>
              <w:t>R5-168393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B7654" w14:textId="77777777" w:rsidR="00081D7B" w:rsidRPr="00A564B4" w:rsidRDefault="00081D7B" w:rsidP="00600F51">
            <w:pPr>
              <w:pStyle w:val="TAL"/>
              <w:rPr>
                <w:sz w:val="16"/>
                <w:szCs w:val="16"/>
                <w:lang w:eastAsia="en-US"/>
              </w:rPr>
            </w:pPr>
            <w:r w:rsidRPr="00A564B4">
              <w:rPr>
                <w:sz w:val="16"/>
                <w:szCs w:val="16"/>
                <w:lang w:eastAsia="en-US"/>
              </w:rPr>
              <w:t>0480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375D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131038" w14:textId="77777777" w:rsidR="00081D7B" w:rsidRPr="00A564B4" w:rsidRDefault="00081D7B" w:rsidP="00600F51">
            <w:pPr>
              <w:pStyle w:val="TAL"/>
              <w:rPr>
                <w:sz w:val="16"/>
                <w:szCs w:val="16"/>
                <w:lang w:eastAsia="en-US"/>
              </w:rPr>
            </w:pPr>
            <w:r w:rsidRPr="00A564B4">
              <w:rPr>
                <w:sz w:val="16"/>
                <w:szCs w:val="16"/>
                <w:lang w:eastAsia="en-US"/>
              </w:rPr>
              <w:t>Correction to Band 65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620CE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9614F2"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85889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D7E71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C87EC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B52942" w14:textId="77777777" w:rsidR="00081D7B" w:rsidRPr="00A564B4" w:rsidRDefault="00081D7B" w:rsidP="00600F51">
            <w:pPr>
              <w:pStyle w:val="TAL"/>
              <w:rPr>
                <w:sz w:val="16"/>
                <w:szCs w:val="16"/>
                <w:lang w:eastAsia="en-US"/>
              </w:rPr>
            </w:pPr>
            <w:r w:rsidRPr="00A564B4">
              <w:rPr>
                <w:sz w:val="16"/>
                <w:szCs w:val="16"/>
                <w:lang w:eastAsia="en-US"/>
              </w:rPr>
              <w:t>R5-168486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C9807" w14:textId="77777777" w:rsidR="00081D7B" w:rsidRPr="00A564B4" w:rsidRDefault="00081D7B" w:rsidP="00600F51">
            <w:pPr>
              <w:pStyle w:val="TAL"/>
              <w:rPr>
                <w:sz w:val="16"/>
                <w:szCs w:val="16"/>
                <w:lang w:eastAsia="en-US"/>
              </w:rPr>
            </w:pPr>
            <w:r w:rsidRPr="00A564B4">
              <w:rPr>
                <w:sz w:val="16"/>
                <w:szCs w:val="16"/>
                <w:lang w:eastAsia="en-US"/>
              </w:rPr>
              <w:t>0483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611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B81FB8" w14:textId="77777777" w:rsidR="00081D7B" w:rsidRPr="00A564B4" w:rsidRDefault="00081D7B" w:rsidP="00600F51">
            <w:pPr>
              <w:pStyle w:val="TAL"/>
              <w:rPr>
                <w:sz w:val="16"/>
                <w:szCs w:val="16"/>
                <w:lang w:eastAsia="en-US"/>
              </w:rPr>
            </w:pPr>
            <w:r w:rsidRPr="00A564B4">
              <w:rPr>
                <w:sz w:val="16"/>
                <w:szCs w:val="16"/>
                <w:lang w:eastAsia="en-US"/>
              </w:rPr>
              <w:t>Maintenance of the tables in 4.1, 4.2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5947C"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E2D3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441B20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B1A89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827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44F2B5" w14:textId="77777777" w:rsidR="00081D7B" w:rsidRPr="00A564B4" w:rsidRDefault="00081D7B" w:rsidP="00600F51">
            <w:pPr>
              <w:pStyle w:val="TAL"/>
              <w:rPr>
                <w:sz w:val="16"/>
                <w:szCs w:val="16"/>
                <w:lang w:eastAsia="en-US"/>
              </w:rPr>
            </w:pPr>
            <w:r w:rsidRPr="00A564B4">
              <w:rPr>
                <w:sz w:val="16"/>
                <w:szCs w:val="16"/>
                <w:lang w:eastAsia="en-US"/>
              </w:rPr>
              <w:t>R5-168488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1FD282" w14:textId="77777777" w:rsidR="00081D7B" w:rsidRPr="00A564B4" w:rsidRDefault="00081D7B" w:rsidP="00600F51">
            <w:pPr>
              <w:pStyle w:val="TAL"/>
              <w:rPr>
                <w:sz w:val="16"/>
                <w:szCs w:val="16"/>
                <w:lang w:eastAsia="en-US"/>
              </w:rPr>
            </w:pPr>
            <w:r w:rsidRPr="00A564B4">
              <w:rPr>
                <w:sz w:val="16"/>
                <w:szCs w:val="16"/>
                <w:lang w:eastAsia="en-US"/>
              </w:rPr>
              <w:t>0484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DBAD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72825" w14:textId="77777777" w:rsidR="00081D7B" w:rsidRPr="00A564B4" w:rsidRDefault="00081D7B" w:rsidP="00600F51">
            <w:pPr>
              <w:pStyle w:val="TAL"/>
              <w:rPr>
                <w:sz w:val="16"/>
                <w:szCs w:val="16"/>
                <w:lang w:eastAsia="en-US"/>
              </w:rPr>
            </w:pPr>
            <w:r w:rsidRPr="00A564B4">
              <w:rPr>
                <w:sz w:val="16"/>
                <w:szCs w:val="16"/>
                <w:lang w:eastAsia="en-US"/>
              </w:rPr>
              <w:t>Maintenance of tables in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EBFF57"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AF75A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DB2488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589E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D3BE7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F5CFB" w14:textId="77777777" w:rsidR="00081D7B" w:rsidRPr="00A564B4" w:rsidRDefault="00081D7B" w:rsidP="00600F51">
            <w:pPr>
              <w:pStyle w:val="TAL"/>
              <w:rPr>
                <w:sz w:val="16"/>
                <w:szCs w:val="16"/>
                <w:lang w:eastAsia="en-US"/>
              </w:rPr>
            </w:pPr>
            <w:r w:rsidRPr="00A564B4">
              <w:rPr>
                <w:sz w:val="16"/>
                <w:szCs w:val="16"/>
                <w:lang w:eastAsia="en-US"/>
              </w:rPr>
              <w:t>R5-168501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F0364" w14:textId="77777777" w:rsidR="00081D7B" w:rsidRPr="00A564B4" w:rsidRDefault="00081D7B" w:rsidP="00600F51">
            <w:pPr>
              <w:pStyle w:val="TAL"/>
              <w:rPr>
                <w:sz w:val="16"/>
                <w:szCs w:val="16"/>
                <w:lang w:eastAsia="en-US"/>
              </w:rPr>
            </w:pPr>
            <w:r w:rsidRPr="00A564B4">
              <w:rPr>
                <w:sz w:val="16"/>
                <w:szCs w:val="16"/>
                <w:lang w:eastAsia="en-US"/>
              </w:rPr>
              <w:t>0489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1F7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BFCB39" w14:textId="77777777" w:rsidR="00081D7B" w:rsidRPr="00A564B4" w:rsidRDefault="00081D7B" w:rsidP="00600F51">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41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AD035"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C9913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94997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D035FC"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B3D099" w14:textId="77777777" w:rsidR="00081D7B" w:rsidRPr="00A564B4" w:rsidRDefault="00081D7B" w:rsidP="00600F51">
            <w:pPr>
              <w:pStyle w:val="TAL"/>
              <w:rPr>
                <w:sz w:val="16"/>
                <w:szCs w:val="16"/>
                <w:lang w:eastAsia="en-US"/>
              </w:rPr>
            </w:pPr>
            <w:r w:rsidRPr="00A564B4">
              <w:rPr>
                <w:sz w:val="16"/>
                <w:szCs w:val="16"/>
                <w:lang w:eastAsia="en-US"/>
              </w:rPr>
              <w:t>R5-168533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566570" w14:textId="77777777" w:rsidR="00081D7B" w:rsidRPr="00A564B4" w:rsidRDefault="00081D7B" w:rsidP="00600F51">
            <w:pPr>
              <w:pStyle w:val="TAL"/>
              <w:rPr>
                <w:sz w:val="16"/>
                <w:szCs w:val="16"/>
                <w:lang w:eastAsia="en-US"/>
              </w:rPr>
            </w:pPr>
            <w:r w:rsidRPr="00A564B4">
              <w:rPr>
                <w:sz w:val="16"/>
                <w:szCs w:val="16"/>
                <w:lang w:eastAsia="en-US"/>
              </w:rPr>
              <w:t>0492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E23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463A" w14:textId="77777777" w:rsidR="00081D7B" w:rsidRPr="00A564B4" w:rsidRDefault="00081D7B" w:rsidP="00600F51">
            <w:pPr>
              <w:pStyle w:val="TAL"/>
              <w:rPr>
                <w:sz w:val="16"/>
                <w:szCs w:val="16"/>
                <w:lang w:eastAsia="en-US"/>
              </w:rPr>
            </w:pPr>
            <w:r w:rsidRPr="00A564B4">
              <w:rPr>
                <w:sz w:val="16"/>
                <w:szCs w:val="16"/>
                <w:lang w:eastAsia="en-US"/>
              </w:rPr>
              <w:t>Correction of title of 256 QAM DL test case 7.4A.3_H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BE6A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FB73E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412E2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8DAEA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72FDE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2BB8A" w14:textId="77777777" w:rsidR="00081D7B" w:rsidRPr="00A564B4" w:rsidRDefault="00081D7B" w:rsidP="00600F51">
            <w:pPr>
              <w:pStyle w:val="TAL"/>
              <w:rPr>
                <w:sz w:val="16"/>
                <w:szCs w:val="16"/>
                <w:lang w:eastAsia="en-US"/>
              </w:rPr>
            </w:pPr>
            <w:r w:rsidRPr="00A564B4">
              <w:rPr>
                <w:sz w:val="16"/>
                <w:szCs w:val="16"/>
                <w:lang w:eastAsia="en-US"/>
              </w:rPr>
              <w:t>R5-168624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61814F" w14:textId="77777777" w:rsidR="00081D7B" w:rsidRPr="00A564B4" w:rsidRDefault="00081D7B" w:rsidP="00600F51">
            <w:pPr>
              <w:pStyle w:val="TAL"/>
              <w:rPr>
                <w:sz w:val="16"/>
                <w:szCs w:val="16"/>
                <w:lang w:eastAsia="en-US"/>
              </w:rPr>
            </w:pPr>
            <w:r w:rsidRPr="00A564B4">
              <w:rPr>
                <w:sz w:val="16"/>
                <w:szCs w:val="16"/>
                <w:lang w:eastAsia="en-US"/>
              </w:rPr>
              <w:t>0499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AAAE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EFC03D" w14:textId="77777777" w:rsidR="00081D7B" w:rsidRPr="00A564B4" w:rsidRDefault="00081D7B" w:rsidP="00600F51">
            <w:pPr>
              <w:pStyle w:val="TAL"/>
              <w:rPr>
                <w:sz w:val="16"/>
                <w:szCs w:val="16"/>
                <w:lang w:eastAsia="en-US"/>
              </w:rPr>
            </w:pPr>
            <w:r w:rsidRPr="00A564B4">
              <w:rPr>
                <w:sz w:val="16"/>
                <w:szCs w:val="16"/>
                <w:lang w:eastAsia="en-US"/>
              </w:rPr>
              <w:t>CA_20A-28A: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E9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AB720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A52AB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95A628"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14015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84DC11" w14:textId="77777777" w:rsidR="00081D7B" w:rsidRPr="00A564B4" w:rsidRDefault="00081D7B" w:rsidP="00600F51">
            <w:pPr>
              <w:pStyle w:val="TAL"/>
              <w:rPr>
                <w:sz w:val="16"/>
                <w:szCs w:val="16"/>
                <w:lang w:eastAsia="en-US"/>
              </w:rPr>
            </w:pPr>
            <w:r w:rsidRPr="00A564B4">
              <w:rPr>
                <w:sz w:val="16"/>
                <w:szCs w:val="16"/>
                <w:lang w:eastAsia="en-US"/>
              </w:rPr>
              <w:t>R5-168733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FB7A7A" w14:textId="77777777" w:rsidR="00081D7B" w:rsidRPr="00A564B4" w:rsidRDefault="00081D7B" w:rsidP="00600F51">
            <w:pPr>
              <w:pStyle w:val="TAL"/>
              <w:rPr>
                <w:sz w:val="16"/>
                <w:szCs w:val="16"/>
                <w:lang w:eastAsia="en-US"/>
              </w:rPr>
            </w:pPr>
            <w:r w:rsidRPr="00A564B4">
              <w:rPr>
                <w:sz w:val="16"/>
                <w:szCs w:val="16"/>
                <w:lang w:eastAsia="en-US"/>
              </w:rPr>
              <w:t>0502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966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3B22D7" w14:textId="77777777" w:rsidR="00081D7B" w:rsidRPr="00A564B4" w:rsidRDefault="00081D7B" w:rsidP="00600F51">
            <w:pPr>
              <w:pStyle w:val="TAL"/>
              <w:rPr>
                <w:sz w:val="16"/>
                <w:szCs w:val="16"/>
                <w:lang w:eastAsia="en-US"/>
              </w:rPr>
            </w:pPr>
            <w:r w:rsidRPr="00A564B4">
              <w:rPr>
                <w:sz w:val="16"/>
                <w:szCs w:val="16"/>
                <w:lang w:eastAsia="en-US"/>
              </w:rPr>
              <w:t>Correction to applicability test conditions C120, C93a, C93b, C94a, C94b, C94c C94d,</w:t>
            </w:r>
            <w:r w:rsidR="00AD2E81" w:rsidRPr="00A564B4">
              <w:rPr>
                <w:sz w:val="16"/>
                <w:szCs w:val="16"/>
                <w:lang w:eastAsia="en-US"/>
              </w:rPr>
              <w:t xml:space="preserve"> </w:t>
            </w:r>
            <w:r w:rsidRPr="00A564B4">
              <w:rPr>
                <w:sz w:val="16"/>
                <w:szCs w:val="16"/>
                <w:lang w:eastAsia="en-US"/>
              </w:rPr>
              <w:t>C107a, C107b, C107c and C107d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48D1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947B8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0D682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874AD7"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EF69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55F80F" w14:textId="77777777" w:rsidR="00081D7B" w:rsidRPr="00A564B4" w:rsidRDefault="00081D7B" w:rsidP="00600F51">
            <w:pPr>
              <w:pStyle w:val="TAL"/>
              <w:rPr>
                <w:sz w:val="16"/>
                <w:szCs w:val="16"/>
                <w:lang w:eastAsia="en-US"/>
              </w:rPr>
            </w:pPr>
            <w:r w:rsidRPr="00A564B4">
              <w:rPr>
                <w:sz w:val="16"/>
                <w:szCs w:val="16"/>
                <w:lang w:eastAsia="en-US"/>
              </w:rPr>
              <w:t>R5-168748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A3A0F" w14:textId="77777777" w:rsidR="00081D7B" w:rsidRPr="00A564B4" w:rsidRDefault="00081D7B" w:rsidP="00600F51">
            <w:pPr>
              <w:pStyle w:val="TAL"/>
              <w:rPr>
                <w:sz w:val="16"/>
                <w:szCs w:val="16"/>
                <w:lang w:eastAsia="en-US"/>
              </w:rPr>
            </w:pPr>
            <w:r w:rsidRPr="00A564B4">
              <w:rPr>
                <w:sz w:val="16"/>
                <w:szCs w:val="16"/>
                <w:lang w:eastAsia="en-US"/>
              </w:rPr>
              <w:t>0503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3206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2D472F" w14:textId="77777777" w:rsidR="00081D7B" w:rsidRPr="00A564B4" w:rsidRDefault="00081D7B" w:rsidP="00600F51">
            <w:pPr>
              <w:pStyle w:val="TAL"/>
              <w:rPr>
                <w:sz w:val="16"/>
                <w:szCs w:val="16"/>
                <w:lang w:eastAsia="en-US"/>
              </w:rPr>
            </w:pPr>
            <w:r w:rsidRPr="00A564B4">
              <w:rPr>
                <w:sz w:val="16"/>
                <w:szCs w:val="16"/>
                <w:lang w:eastAsia="en-US"/>
              </w:rPr>
              <w:t>Addition of missing CA Configurations selection in table 4.1-1 for some RF test cases 7.4.X</w:t>
            </w:r>
            <w:r w:rsidR="00AD2E81" w:rsidRPr="00A564B4">
              <w:rPr>
                <w:sz w:val="16"/>
                <w:szCs w:val="16"/>
                <w:lang w:eastAsia="en-US"/>
              </w:rPr>
              <w:t xml:space="preserve">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10A9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4DC0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7D15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5BCA9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78F66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928426" w14:textId="77777777" w:rsidR="00081D7B" w:rsidRPr="00A564B4" w:rsidRDefault="00081D7B" w:rsidP="00600F51">
            <w:pPr>
              <w:pStyle w:val="TAL"/>
              <w:rPr>
                <w:sz w:val="16"/>
                <w:szCs w:val="16"/>
                <w:lang w:eastAsia="en-US"/>
              </w:rPr>
            </w:pPr>
            <w:r w:rsidRPr="00A564B4">
              <w:rPr>
                <w:sz w:val="16"/>
                <w:szCs w:val="16"/>
                <w:lang w:eastAsia="en-US"/>
              </w:rPr>
              <w:t>R5-168846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E46365" w14:textId="77777777" w:rsidR="00081D7B" w:rsidRPr="00A564B4" w:rsidRDefault="00081D7B" w:rsidP="00600F51">
            <w:pPr>
              <w:pStyle w:val="TAL"/>
              <w:rPr>
                <w:sz w:val="16"/>
                <w:szCs w:val="16"/>
                <w:lang w:eastAsia="en-US"/>
              </w:rPr>
            </w:pPr>
            <w:r w:rsidRPr="00A564B4">
              <w:rPr>
                <w:sz w:val="16"/>
                <w:szCs w:val="16"/>
                <w:lang w:eastAsia="en-US"/>
              </w:rPr>
              <w:t>0509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5F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E2A5B9" w14:textId="77777777" w:rsidR="00081D7B" w:rsidRPr="00A564B4" w:rsidRDefault="00081D7B" w:rsidP="00600F51">
            <w:pPr>
              <w:pStyle w:val="TAL"/>
              <w:rPr>
                <w:sz w:val="16"/>
                <w:szCs w:val="16"/>
                <w:lang w:eastAsia="en-US"/>
              </w:rPr>
            </w:pPr>
            <w:r w:rsidRPr="00A564B4">
              <w:rPr>
                <w:sz w:val="16"/>
                <w:szCs w:val="16"/>
                <w:lang w:eastAsia="en-US"/>
              </w:rPr>
              <w:t xml:space="preserve">CA_70C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FC654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5272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721E4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A46C7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32BD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159991" w14:textId="77777777" w:rsidR="00081D7B" w:rsidRPr="00A564B4" w:rsidRDefault="00081D7B" w:rsidP="00600F51">
            <w:pPr>
              <w:pStyle w:val="TAL"/>
              <w:rPr>
                <w:sz w:val="16"/>
                <w:szCs w:val="16"/>
                <w:lang w:eastAsia="en-US"/>
              </w:rPr>
            </w:pPr>
            <w:r w:rsidRPr="00A564B4">
              <w:rPr>
                <w:sz w:val="16"/>
                <w:szCs w:val="16"/>
                <w:lang w:eastAsia="en-US"/>
              </w:rPr>
              <w:t>R5-168860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B12DEF" w14:textId="77777777" w:rsidR="00081D7B" w:rsidRPr="00A564B4" w:rsidRDefault="00081D7B" w:rsidP="00600F51">
            <w:pPr>
              <w:pStyle w:val="TAL"/>
              <w:rPr>
                <w:sz w:val="16"/>
                <w:szCs w:val="16"/>
                <w:lang w:eastAsia="en-US"/>
              </w:rPr>
            </w:pPr>
            <w:r w:rsidRPr="00A564B4">
              <w:rPr>
                <w:sz w:val="16"/>
                <w:szCs w:val="16"/>
                <w:lang w:eastAsia="en-US"/>
              </w:rPr>
              <w:t>0511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3C16F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4B0125" w14:textId="77777777" w:rsidR="00081D7B" w:rsidRPr="00A564B4" w:rsidRDefault="00081D7B" w:rsidP="00600F51">
            <w:pPr>
              <w:pStyle w:val="TAL"/>
              <w:rPr>
                <w:sz w:val="16"/>
                <w:szCs w:val="16"/>
                <w:lang w:eastAsia="en-US"/>
              </w:rPr>
            </w:pPr>
            <w:r w:rsidRPr="00A564B4">
              <w:rPr>
                <w:sz w:val="16"/>
                <w:szCs w:val="16"/>
                <w:lang w:eastAsia="en-US"/>
              </w:rPr>
              <w:t>Correction to TS 36.521-2 Tested Bands Selection Criteria D10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78703"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35C1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9A7A7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005DE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20995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A7F188" w14:textId="77777777" w:rsidR="00081D7B" w:rsidRPr="00A564B4" w:rsidRDefault="00081D7B" w:rsidP="00600F51">
            <w:pPr>
              <w:pStyle w:val="TAL"/>
              <w:rPr>
                <w:sz w:val="16"/>
                <w:szCs w:val="16"/>
                <w:lang w:eastAsia="en-US"/>
              </w:rPr>
            </w:pPr>
            <w:r w:rsidRPr="00A564B4">
              <w:rPr>
                <w:sz w:val="16"/>
                <w:szCs w:val="16"/>
                <w:lang w:eastAsia="en-US"/>
              </w:rPr>
              <w:t>R5-168905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E9AE2C" w14:textId="77777777" w:rsidR="00081D7B" w:rsidRPr="00A564B4" w:rsidRDefault="00081D7B" w:rsidP="00600F51">
            <w:pPr>
              <w:pStyle w:val="TAL"/>
              <w:rPr>
                <w:sz w:val="16"/>
                <w:szCs w:val="16"/>
                <w:lang w:eastAsia="en-US"/>
              </w:rPr>
            </w:pPr>
            <w:r w:rsidRPr="00A564B4">
              <w:rPr>
                <w:sz w:val="16"/>
                <w:szCs w:val="16"/>
                <w:lang w:eastAsia="en-US"/>
              </w:rPr>
              <w:t>0512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B97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825763" w14:textId="77777777" w:rsidR="00081D7B" w:rsidRPr="00A564B4" w:rsidRDefault="00081D7B" w:rsidP="00600F51">
            <w:pPr>
              <w:pStyle w:val="TAL"/>
              <w:rPr>
                <w:sz w:val="16"/>
                <w:szCs w:val="16"/>
                <w:lang w:eastAsia="en-US"/>
              </w:rPr>
            </w:pPr>
            <w:r w:rsidRPr="00A564B4">
              <w:rPr>
                <w:sz w:val="16"/>
                <w:szCs w:val="16"/>
                <w:lang w:eastAsia="en-US"/>
              </w:rPr>
              <w:t>CA_3A-20A-32A: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F564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D5EB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082B24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E090C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1FBA1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324E2F" w14:textId="77777777" w:rsidR="00081D7B" w:rsidRPr="00A564B4" w:rsidRDefault="00081D7B" w:rsidP="00600F51">
            <w:pPr>
              <w:pStyle w:val="TAL"/>
              <w:rPr>
                <w:sz w:val="16"/>
                <w:szCs w:val="16"/>
                <w:lang w:eastAsia="en-US"/>
              </w:rPr>
            </w:pPr>
            <w:r w:rsidRPr="00A564B4">
              <w:rPr>
                <w:sz w:val="16"/>
                <w:szCs w:val="16"/>
                <w:lang w:eastAsia="en-US"/>
              </w:rPr>
              <w:t>R5-168918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EE2E67" w14:textId="77777777" w:rsidR="00081D7B" w:rsidRPr="00A564B4" w:rsidRDefault="00081D7B" w:rsidP="00600F51">
            <w:pPr>
              <w:pStyle w:val="TAL"/>
              <w:rPr>
                <w:sz w:val="16"/>
                <w:szCs w:val="16"/>
                <w:lang w:eastAsia="en-US"/>
              </w:rPr>
            </w:pPr>
            <w:r w:rsidRPr="00A564B4">
              <w:rPr>
                <w:sz w:val="16"/>
                <w:szCs w:val="16"/>
                <w:lang w:eastAsia="en-US"/>
              </w:rPr>
              <w:t>0513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76EA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067CDC"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for CA_3A-7A-28A, CA_3A-7B, CA_7A-22A, CA_7B, CA_7B-28A, CA_7C-28A and CA_20A-40A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0E04F"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DA0F1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E21A0A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FD8F4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6F6A7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53595A" w14:textId="77777777" w:rsidR="00081D7B" w:rsidRPr="00A564B4" w:rsidRDefault="00081D7B" w:rsidP="00600F51">
            <w:pPr>
              <w:pStyle w:val="TAL"/>
              <w:rPr>
                <w:sz w:val="16"/>
                <w:szCs w:val="16"/>
                <w:lang w:eastAsia="en-US"/>
              </w:rPr>
            </w:pPr>
            <w:r w:rsidRPr="00A564B4">
              <w:rPr>
                <w:sz w:val="16"/>
                <w:szCs w:val="16"/>
                <w:lang w:eastAsia="en-US"/>
              </w:rPr>
              <w:t>R5-169046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97B10A" w14:textId="77777777" w:rsidR="00081D7B" w:rsidRPr="00A564B4" w:rsidRDefault="00081D7B" w:rsidP="00600F51">
            <w:pPr>
              <w:pStyle w:val="TAL"/>
              <w:rPr>
                <w:sz w:val="16"/>
                <w:szCs w:val="16"/>
                <w:lang w:eastAsia="en-US"/>
              </w:rPr>
            </w:pPr>
            <w:r w:rsidRPr="00A564B4">
              <w:rPr>
                <w:sz w:val="16"/>
                <w:szCs w:val="16"/>
                <w:lang w:eastAsia="en-US"/>
              </w:rPr>
              <w:t>0517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FBE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FE377E" w14:textId="77777777" w:rsidR="00081D7B" w:rsidRPr="00A564B4" w:rsidRDefault="00081D7B" w:rsidP="00600F51">
            <w:pPr>
              <w:pStyle w:val="TAL"/>
              <w:rPr>
                <w:sz w:val="16"/>
                <w:szCs w:val="16"/>
                <w:lang w:eastAsia="en-US"/>
              </w:rPr>
            </w:pPr>
            <w:r w:rsidRPr="00A564B4">
              <w:rPr>
                <w:sz w:val="16"/>
                <w:szCs w:val="16"/>
                <w:lang w:eastAsia="en-US"/>
              </w:rPr>
              <w:t>Applicability test case 6.7EA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A398D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2C4A0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2B380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1BF40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6DFC4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73DEB3" w14:textId="77777777" w:rsidR="00081D7B" w:rsidRPr="00A564B4" w:rsidRDefault="00081D7B" w:rsidP="00600F51">
            <w:pPr>
              <w:pStyle w:val="TAL"/>
              <w:rPr>
                <w:sz w:val="16"/>
                <w:szCs w:val="16"/>
                <w:lang w:eastAsia="en-US"/>
              </w:rPr>
            </w:pPr>
            <w:r w:rsidRPr="00A564B4">
              <w:rPr>
                <w:sz w:val="16"/>
                <w:szCs w:val="16"/>
                <w:lang w:eastAsia="en-US"/>
              </w:rPr>
              <w:t>R5-169090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347A0" w14:textId="77777777" w:rsidR="00081D7B" w:rsidRPr="00A564B4" w:rsidRDefault="00081D7B" w:rsidP="00600F51">
            <w:pPr>
              <w:pStyle w:val="TAL"/>
              <w:rPr>
                <w:sz w:val="16"/>
                <w:szCs w:val="16"/>
                <w:lang w:eastAsia="en-US"/>
              </w:rPr>
            </w:pPr>
            <w:r w:rsidRPr="00A564B4">
              <w:rPr>
                <w:sz w:val="16"/>
                <w:szCs w:val="16"/>
                <w:lang w:eastAsia="en-US"/>
              </w:rPr>
              <w:t>0518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FB3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AE7794" w14:textId="77777777" w:rsidR="00081D7B" w:rsidRPr="00A564B4" w:rsidRDefault="00081D7B" w:rsidP="00600F51">
            <w:pPr>
              <w:pStyle w:val="TAL"/>
              <w:rPr>
                <w:sz w:val="16"/>
                <w:szCs w:val="16"/>
                <w:lang w:eastAsia="en-US"/>
              </w:rPr>
            </w:pPr>
            <w:r w:rsidRPr="00A564B4">
              <w:rPr>
                <w:sz w:val="16"/>
                <w:szCs w:val="16"/>
                <w:lang w:eastAsia="en-US"/>
              </w:rPr>
              <w:t>Applicability of Dual Connectivity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2E4B8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14169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F0321B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57E8C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89292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C8C5F" w14:textId="77777777" w:rsidR="00081D7B" w:rsidRPr="00A564B4" w:rsidRDefault="00081D7B" w:rsidP="00600F51">
            <w:pPr>
              <w:pStyle w:val="TAL"/>
              <w:rPr>
                <w:sz w:val="16"/>
                <w:szCs w:val="16"/>
                <w:lang w:eastAsia="en-US"/>
              </w:rPr>
            </w:pPr>
            <w:r w:rsidRPr="00A564B4">
              <w:rPr>
                <w:sz w:val="16"/>
                <w:szCs w:val="16"/>
                <w:lang w:eastAsia="en-US"/>
              </w:rPr>
              <w:t>R5-169163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1CBC3" w14:textId="77777777" w:rsidR="00081D7B" w:rsidRPr="00A564B4" w:rsidRDefault="00081D7B" w:rsidP="00600F51">
            <w:pPr>
              <w:pStyle w:val="TAL"/>
              <w:rPr>
                <w:sz w:val="16"/>
                <w:szCs w:val="16"/>
                <w:lang w:eastAsia="en-US"/>
              </w:rPr>
            </w:pPr>
            <w:r w:rsidRPr="00A564B4">
              <w:rPr>
                <w:sz w:val="16"/>
                <w:szCs w:val="16"/>
                <w:lang w:eastAsia="en-US"/>
              </w:rPr>
              <w:t>0497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12DAF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6741EC" w14:textId="77777777" w:rsidR="00081D7B" w:rsidRPr="00A564B4" w:rsidRDefault="00081D7B" w:rsidP="00600F51">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58CEC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2870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0703D1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311AD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0386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DF752C" w14:textId="77777777" w:rsidR="00081D7B" w:rsidRPr="00A564B4" w:rsidRDefault="00081D7B" w:rsidP="00600F51">
            <w:pPr>
              <w:pStyle w:val="TAL"/>
              <w:rPr>
                <w:sz w:val="16"/>
                <w:szCs w:val="16"/>
                <w:lang w:eastAsia="en-US"/>
              </w:rPr>
            </w:pPr>
            <w:r w:rsidRPr="00A564B4">
              <w:rPr>
                <w:sz w:val="16"/>
                <w:szCs w:val="16"/>
                <w:lang w:eastAsia="en-US"/>
              </w:rPr>
              <w:t>R5-169515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9ED89A" w14:textId="77777777" w:rsidR="00081D7B" w:rsidRPr="00A564B4" w:rsidRDefault="00081D7B" w:rsidP="00600F51">
            <w:pPr>
              <w:pStyle w:val="TAL"/>
              <w:rPr>
                <w:sz w:val="16"/>
                <w:szCs w:val="16"/>
                <w:lang w:eastAsia="en-US"/>
              </w:rPr>
            </w:pPr>
            <w:r w:rsidRPr="00A564B4">
              <w:rPr>
                <w:sz w:val="16"/>
                <w:szCs w:val="16"/>
                <w:lang w:eastAsia="en-US"/>
              </w:rPr>
              <w:t>0468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E847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0F35D0"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of RRM TC 8.7.3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902AC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FEC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419ABD4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E478C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ACAA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C616D" w14:textId="77777777" w:rsidR="00081D7B" w:rsidRPr="00A564B4" w:rsidRDefault="00081D7B" w:rsidP="00600F51">
            <w:pPr>
              <w:pStyle w:val="TAL"/>
              <w:rPr>
                <w:sz w:val="16"/>
                <w:szCs w:val="16"/>
                <w:lang w:eastAsia="en-US"/>
              </w:rPr>
            </w:pPr>
            <w:r w:rsidRPr="00A564B4">
              <w:rPr>
                <w:sz w:val="16"/>
                <w:szCs w:val="16"/>
                <w:lang w:eastAsia="en-US"/>
              </w:rPr>
              <w:t>R5-169516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24B66" w14:textId="77777777" w:rsidR="00081D7B" w:rsidRPr="00A564B4" w:rsidRDefault="00081D7B" w:rsidP="00600F51">
            <w:pPr>
              <w:pStyle w:val="TAL"/>
              <w:rPr>
                <w:sz w:val="16"/>
                <w:szCs w:val="16"/>
                <w:lang w:eastAsia="en-US"/>
              </w:rPr>
            </w:pPr>
            <w:r w:rsidRPr="00A564B4">
              <w:rPr>
                <w:sz w:val="16"/>
                <w:szCs w:val="16"/>
                <w:lang w:eastAsia="en-US"/>
              </w:rPr>
              <w:t>0510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C32F6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FDF708" w14:textId="77777777" w:rsidR="00081D7B" w:rsidRPr="00A564B4" w:rsidRDefault="00081D7B" w:rsidP="00600F51">
            <w:pPr>
              <w:pStyle w:val="TAL"/>
              <w:rPr>
                <w:sz w:val="16"/>
                <w:szCs w:val="16"/>
                <w:lang w:eastAsia="en-US"/>
              </w:rPr>
            </w:pPr>
            <w:r w:rsidRPr="00A564B4">
              <w:rPr>
                <w:sz w:val="16"/>
                <w:szCs w:val="16"/>
                <w:lang w:eastAsia="en-US"/>
              </w:rPr>
              <w:t xml:space="preserve">Correction to TS 36.521-2 </w:t>
            </w:r>
            <w:r w:rsidR="00806457" w:rsidRPr="00A564B4">
              <w:rPr>
                <w:sz w:val="16"/>
                <w:szCs w:val="16"/>
                <w:lang w:eastAsia="en-US"/>
              </w:rPr>
              <w:t>Applicability</w:t>
            </w:r>
            <w:r w:rsidRPr="00A564B4">
              <w:rPr>
                <w:sz w:val="16"/>
                <w:szCs w:val="16"/>
                <w:lang w:eastAsia="en-US"/>
              </w:rPr>
              <w:t xml:space="preserve"> Tables 4.1-1a &amp;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AC772"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C23C9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568A9B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5C198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BDD28"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701933" w14:textId="77777777" w:rsidR="00081D7B" w:rsidRPr="00A564B4" w:rsidRDefault="00081D7B" w:rsidP="00600F51">
            <w:pPr>
              <w:pStyle w:val="TAL"/>
              <w:rPr>
                <w:sz w:val="16"/>
                <w:szCs w:val="16"/>
                <w:lang w:eastAsia="en-US"/>
              </w:rPr>
            </w:pPr>
            <w:r w:rsidRPr="00A564B4">
              <w:rPr>
                <w:sz w:val="16"/>
                <w:szCs w:val="16"/>
                <w:lang w:eastAsia="en-US"/>
              </w:rPr>
              <w:t>R5-169518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3B949" w14:textId="77777777" w:rsidR="00081D7B" w:rsidRPr="00A564B4" w:rsidRDefault="00081D7B" w:rsidP="00600F51">
            <w:pPr>
              <w:pStyle w:val="TAL"/>
              <w:rPr>
                <w:sz w:val="16"/>
                <w:szCs w:val="16"/>
                <w:lang w:eastAsia="en-US"/>
              </w:rPr>
            </w:pPr>
            <w:r w:rsidRPr="00A564B4">
              <w:rPr>
                <w:sz w:val="16"/>
                <w:szCs w:val="16"/>
                <w:lang w:eastAsia="en-US"/>
              </w:rPr>
              <w:t>0496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7CD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3EF45C"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31130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B42127"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0C542E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429A9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31113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6DF83F" w14:textId="77777777" w:rsidR="00081D7B" w:rsidRPr="00A564B4" w:rsidRDefault="00081D7B" w:rsidP="00600F51">
            <w:pPr>
              <w:pStyle w:val="TAL"/>
              <w:rPr>
                <w:sz w:val="16"/>
                <w:szCs w:val="16"/>
                <w:lang w:eastAsia="en-US"/>
              </w:rPr>
            </w:pPr>
            <w:r w:rsidRPr="00A564B4">
              <w:rPr>
                <w:sz w:val="16"/>
                <w:szCs w:val="16"/>
                <w:lang w:eastAsia="en-US"/>
              </w:rPr>
              <w:t>R5-169530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94223" w14:textId="77777777" w:rsidR="00081D7B" w:rsidRPr="00A564B4" w:rsidRDefault="00081D7B" w:rsidP="00600F51">
            <w:pPr>
              <w:pStyle w:val="TAL"/>
              <w:rPr>
                <w:sz w:val="16"/>
                <w:szCs w:val="16"/>
                <w:lang w:eastAsia="en-US"/>
              </w:rPr>
            </w:pPr>
            <w:r w:rsidRPr="00A564B4">
              <w:rPr>
                <w:sz w:val="16"/>
                <w:szCs w:val="16"/>
                <w:lang w:eastAsia="en-US"/>
              </w:rPr>
              <w:t>0478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CAE38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867479" w14:textId="77777777" w:rsidR="00081D7B" w:rsidRPr="00A564B4" w:rsidRDefault="00081D7B" w:rsidP="00600F51">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2F310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78C90A"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D925EE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A4493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99D71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5158" w14:textId="77777777" w:rsidR="00081D7B" w:rsidRPr="00A564B4" w:rsidRDefault="00081D7B" w:rsidP="00600F51">
            <w:pPr>
              <w:pStyle w:val="TAL"/>
              <w:rPr>
                <w:sz w:val="16"/>
                <w:szCs w:val="16"/>
                <w:lang w:eastAsia="en-US"/>
              </w:rPr>
            </w:pPr>
            <w:r w:rsidRPr="00A564B4">
              <w:rPr>
                <w:sz w:val="16"/>
                <w:szCs w:val="16"/>
                <w:lang w:eastAsia="en-US"/>
              </w:rPr>
              <w:t>R5-169554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E386B2" w14:textId="77777777" w:rsidR="00081D7B" w:rsidRPr="00A564B4" w:rsidRDefault="00081D7B" w:rsidP="00600F51">
            <w:pPr>
              <w:pStyle w:val="TAL"/>
              <w:rPr>
                <w:sz w:val="16"/>
                <w:szCs w:val="16"/>
                <w:lang w:eastAsia="en-US"/>
              </w:rPr>
            </w:pPr>
            <w:r w:rsidRPr="00A564B4">
              <w:rPr>
                <w:sz w:val="16"/>
                <w:szCs w:val="16"/>
                <w:lang w:eastAsia="en-US"/>
              </w:rPr>
              <w:t>0500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B319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E45938" w14:textId="77777777" w:rsidR="00081D7B" w:rsidRPr="00A564B4" w:rsidRDefault="00081D7B" w:rsidP="00600F51">
            <w:pPr>
              <w:pStyle w:val="TAL"/>
              <w:rPr>
                <w:sz w:val="16"/>
                <w:szCs w:val="16"/>
                <w:lang w:eastAsia="en-US"/>
              </w:rPr>
            </w:pPr>
            <w:r w:rsidRPr="00A564B4">
              <w:rPr>
                <w:sz w:val="16"/>
                <w:szCs w:val="16"/>
                <w:lang w:eastAsia="en-US"/>
              </w:rPr>
              <w:t>New CA band combination CA_1A-11A-18A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FB0A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67F0EC"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8DDD6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4ED31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046B2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8E81C4" w14:textId="77777777" w:rsidR="00081D7B" w:rsidRPr="00A564B4" w:rsidRDefault="00081D7B" w:rsidP="00600F51">
            <w:pPr>
              <w:pStyle w:val="TAL"/>
              <w:rPr>
                <w:sz w:val="16"/>
                <w:szCs w:val="16"/>
                <w:lang w:eastAsia="en-US"/>
              </w:rPr>
            </w:pPr>
            <w:r w:rsidRPr="00A564B4">
              <w:rPr>
                <w:sz w:val="16"/>
                <w:szCs w:val="16"/>
                <w:lang w:eastAsia="en-US"/>
              </w:rPr>
              <w:t>R5-169589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51F8E" w14:textId="77777777" w:rsidR="00081D7B" w:rsidRPr="00A564B4" w:rsidRDefault="00081D7B" w:rsidP="00600F51">
            <w:pPr>
              <w:pStyle w:val="TAL"/>
              <w:rPr>
                <w:sz w:val="16"/>
                <w:szCs w:val="16"/>
                <w:lang w:eastAsia="en-US"/>
              </w:rPr>
            </w:pPr>
            <w:r w:rsidRPr="00A564B4">
              <w:rPr>
                <w:sz w:val="16"/>
                <w:szCs w:val="16"/>
                <w:lang w:eastAsia="en-US"/>
              </w:rPr>
              <w:t>0508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885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24271" w14:textId="77777777" w:rsidR="00081D7B" w:rsidRPr="00A564B4" w:rsidRDefault="00081D7B" w:rsidP="00600F51">
            <w:pPr>
              <w:pStyle w:val="TAL"/>
              <w:rPr>
                <w:sz w:val="16"/>
                <w:szCs w:val="16"/>
                <w:lang w:eastAsia="en-US"/>
              </w:rPr>
            </w:pPr>
            <w:r w:rsidRPr="00A564B4">
              <w:rPr>
                <w:sz w:val="16"/>
                <w:szCs w:val="16"/>
                <w:lang w:eastAsia="en-US"/>
              </w:rPr>
              <w:t>Applicability for E-UTRAN HD-FDD intra-frequency event triggered reporting under fading propagation conditions for Cat-M1 UE in CEModeA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4BBF3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3A85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8F145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734E4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8F94F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51F1DE" w14:textId="77777777" w:rsidR="00081D7B" w:rsidRPr="00A564B4" w:rsidRDefault="00081D7B" w:rsidP="00600F51">
            <w:pPr>
              <w:pStyle w:val="TAL"/>
              <w:rPr>
                <w:sz w:val="16"/>
                <w:szCs w:val="16"/>
                <w:lang w:eastAsia="en-US"/>
              </w:rPr>
            </w:pPr>
            <w:r w:rsidRPr="00A564B4">
              <w:rPr>
                <w:sz w:val="16"/>
                <w:szCs w:val="16"/>
                <w:lang w:eastAsia="en-US"/>
              </w:rPr>
              <w:t>R5-169590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87EFB" w14:textId="77777777" w:rsidR="00081D7B" w:rsidRPr="00A564B4" w:rsidRDefault="00081D7B" w:rsidP="00600F51">
            <w:pPr>
              <w:pStyle w:val="TAL"/>
              <w:rPr>
                <w:sz w:val="16"/>
                <w:szCs w:val="16"/>
                <w:lang w:eastAsia="en-US"/>
              </w:rPr>
            </w:pPr>
            <w:r w:rsidRPr="00A564B4">
              <w:rPr>
                <w:sz w:val="16"/>
                <w:szCs w:val="16"/>
                <w:lang w:eastAsia="en-US"/>
              </w:rPr>
              <w:t>0477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EC38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4FC7F7" w14:textId="77777777" w:rsidR="00081D7B" w:rsidRPr="00A564B4" w:rsidRDefault="00081D7B" w:rsidP="00600F51">
            <w:pPr>
              <w:pStyle w:val="TAL"/>
              <w:rPr>
                <w:sz w:val="16"/>
                <w:szCs w:val="16"/>
                <w:lang w:eastAsia="en-US"/>
              </w:rPr>
            </w:pPr>
            <w:r w:rsidRPr="00A564B4">
              <w:rPr>
                <w:sz w:val="16"/>
                <w:szCs w:val="16"/>
                <w:lang w:eastAsia="en-US"/>
              </w:rPr>
              <w:t>Addition of applicability for Dual Connectivity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B7249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03E19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1530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FC7BB5"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22955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7E221" w14:textId="77777777" w:rsidR="00081D7B" w:rsidRPr="00A564B4" w:rsidRDefault="00081D7B" w:rsidP="00600F51">
            <w:pPr>
              <w:pStyle w:val="TAL"/>
              <w:rPr>
                <w:sz w:val="16"/>
                <w:szCs w:val="16"/>
                <w:lang w:eastAsia="en-US"/>
              </w:rPr>
            </w:pPr>
            <w:r w:rsidRPr="00A564B4">
              <w:rPr>
                <w:sz w:val="16"/>
                <w:szCs w:val="16"/>
                <w:lang w:eastAsia="en-US"/>
              </w:rPr>
              <w:t>R5-169617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AD651" w14:textId="77777777" w:rsidR="00081D7B" w:rsidRPr="00A564B4" w:rsidRDefault="00081D7B" w:rsidP="00600F51">
            <w:pPr>
              <w:pStyle w:val="TAL"/>
              <w:rPr>
                <w:sz w:val="16"/>
                <w:szCs w:val="16"/>
                <w:lang w:eastAsia="en-US"/>
              </w:rPr>
            </w:pPr>
            <w:r w:rsidRPr="00A564B4">
              <w:rPr>
                <w:sz w:val="16"/>
                <w:szCs w:val="16"/>
                <w:lang w:eastAsia="en-US"/>
              </w:rPr>
              <w:t>0491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CC27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CE4F5" w14:textId="77777777" w:rsidR="00081D7B" w:rsidRPr="00A564B4" w:rsidRDefault="00081D7B" w:rsidP="00600F51">
            <w:pPr>
              <w:pStyle w:val="TAL"/>
              <w:rPr>
                <w:sz w:val="16"/>
                <w:szCs w:val="16"/>
                <w:lang w:eastAsia="en-US"/>
              </w:rPr>
            </w:pPr>
            <w:r w:rsidRPr="00A564B4">
              <w:rPr>
                <w:sz w:val="16"/>
                <w:szCs w:val="16"/>
                <w:lang w:eastAsia="en-US"/>
              </w:rPr>
              <w:t xml:space="preserve">Add test cases 6.3.2A.2, 6.5.1A.2 and 6.6.2.3A.2 in Table 4.1-1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E87E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4177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80586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2C3D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50F0F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A15D8" w14:textId="77777777" w:rsidR="00081D7B" w:rsidRPr="00A564B4" w:rsidRDefault="00081D7B" w:rsidP="00600F51">
            <w:pPr>
              <w:pStyle w:val="TAL"/>
              <w:rPr>
                <w:sz w:val="16"/>
                <w:szCs w:val="16"/>
                <w:lang w:eastAsia="en-US"/>
              </w:rPr>
            </w:pPr>
            <w:r w:rsidRPr="00A564B4">
              <w:rPr>
                <w:sz w:val="16"/>
                <w:szCs w:val="16"/>
                <w:lang w:eastAsia="en-US"/>
              </w:rPr>
              <w:t>R5-169651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DA96" w14:textId="77777777" w:rsidR="00081D7B" w:rsidRPr="00A564B4" w:rsidRDefault="00081D7B" w:rsidP="00600F51">
            <w:pPr>
              <w:pStyle w:val="TAL"/>
              <w:rPr>
                <w:sz w:val="16"/>
                <w:szCs w:val="16"/>
                <w:lang w:eastAsia="en-US"/>
              </w:rPr>
            </w:pPr>
            <w:r w:rsidRPr="00A564B4">
              <w:rPr>
                <w:sz w:val="16"/>
                <w:szCs w:val="16"/>
                <w:lang w:eastAsia="en-US"/>
              </w:rPr>
              <w:t>0481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225B2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10870B" w14:textId="77777777" w:rsidR="00081D7B" w:rsidRPr="00A564B4" w:rsidRDefault="00081D7B" w:rsidP="00600F51">
            <w:pPr>
              <w:pStyle w:val="TAL"/>
              <w:rPr>
                <w:sz w:val="16"/>
                <w:szCs w:val="16"/>
                <w:lang w:eastAsia="en-US"/>
              </w:rPr>
            </w:pPr>
            <w:r w:rsidRPr="00A564B4">
              <w:rPr>
                <w:sz w:val="16"/>
                <w:szCs w:val="16"/>
                <w:lang w:eastAsia="en-US"/>
              </w:rPr>
              <w:t xml:space="preserve">Band 70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991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E00AA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94358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0D7FA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3FD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885BCB" w14:textId="77777777" w:rsidR="00081D7B" w:rsidRPr="00A564B4" w:rsidRDefault="00081D7B" w:rsidP="00600F51">
            <w:pPr>
              <w:pStyle w:val="TAL"/>
              <w:rPr>
                <w:sz w:val="16"/>
                <w:szCs w:val="16"/>
                <w:lang w:eastAsia="en-US"/>
              </w:rPr>
            </w:pPr>
            <w:r w:rsidRPr="00A564B4">
              <w:rPr>
                <w:sz w:val="16"/>
                <w:szCs w:val="16"/>
                <w:lang w:eastAsia="en-US"/>
              </w:rPr>
              <w:t>R5-169731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3641EE" w14:textId="77777777" w:rsidR="00081D7B" w:rsidRPr="00A564B4" w:rsidRDefault="00081D7B" w:rsidP="00600F51">
            <w:pPr>
              <w:pStyle w:val="TAL"/>
              <w:rPr>
                <w:sz w:val="16"/>
                <w:szCs w:val="16"/>
                <w:lang w:eastAsia="en-US"/>
              </w:rPr>
            </w:pPr>
            <w:r w:rsidRPr="00A564B4">
              <w:rPr>
                <w:sz w:val="16"/>
                <w:szCs w:val="16"/>
                <w:lang w:eastAsia="en-US"/>
              </w:rPr>
              <w:t>0507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8C10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5CB5E0"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4Rx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A100A"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063C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3CC10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9A446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4035D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F032D" w14:textId="77777777" w:rsidR="00081D7B" w:rsidRPr="00A564B4" w:rsidRDefault="00081D7B" w:rsidP="00600F51">
            <w:pPr>
              <w:pStyle w:val="TAL"/>
              <w:rPr>
                <w:sz w:val="16"/>
                <w:szCs w:val="16"/>
                <w:lang w:eastAsia="en-US"/>
              </w:rPr>
            </w:pPr>
            <w:r w:rsidRPr="00A564B4">
              <w:rPr>
                <w:sz w:val="16"/>
                <w:szCs w:val="16"/>
                <w:lang w:eastAsia="en-US"/>
              </w:rPr>
              <w:t>R5-169733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09AF7C" w14:textId="77777777" w:rsidR="00081D7B" w:rsidRPr="00A564B4" w:rsidRDefault="00081D7B" w:rsidP="00600F51">
            <w:pPr>
              <w:pStyle w:val="TAL"/>
              <w:rPr>
                <w:sz w:val="16"/>
                <w:szCs w:val="16"/>
                <w:lang w:eastAsia="en-US"/>
              </w:rPr>
            </w:pPr>
            <w:r w:rsidRPr="00A564B4">
              <w:rPr>
                <w:sz w:val="16"/>
                <w:szCs w:val="16"/>
                <w:lang w:eastAsia="en-US"/>
              </w:rPr>
              <w:t>0495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9E15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F3146" w14:textId="77777777" w:rsidR="00081D7B" w:rsidRPr="00A564B4" w:rsidRDefault="00081D7B" w:rsidP="00600F51">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0228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8D62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757B3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A0D34B" w14:textId="77777777" w:rsidR="00081D7B" w:rsidRPr="00A564B4" w:rsidRDefault="00081D7B" w:rsidP="00600F51">
            <w:pPr>
              <w:pStyle w:val="TAL"/>
              <w:rPr>
                <w:sz w:val="16"/>
                <w:szCs w:val="16"/>
                <w:lang w:eastAsia="en-US"/>
              </w:rPr>
            </w:pPr>
            <w:r w:rsidRPr="00A564B4">
              <w:rPr>
                <w:sz w:val="16"/>
                <w:szCs w:val="16"/>
                <w:lang w:eastAsia="en-US"/>
              </w:rPr>
              <w:lastRenderedPageBreak/>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D695D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F891C" w14:textId="77777777" w:rsidR="00081D7B" w:rsidRPr="00A564B4" w:rsidRDefault="00081D7B" w:rsidP="00600F51">
            <w:pPr>
              <w:pStyle w:val="TAL"/>
              <w:rPr>
                <w:sz w:val="16"/>
                <w:szCs w:val="16"/>
                <w:lang w:eastAsia="en-US"/>
              </w:rPr>
            </w:pPr>
            <w:r w:rsidRPr="00A564B4">
              <w:rPr>
                <w:sz w:val="16"/>
                <w:szCs w:val="16"/>
                <w:lang w:eastAsia="en-US"/>
              </w:rPr>
              <w:t>R5-169734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7BEADD" w14:textId="77777777" w:rsidR="00081D7B" w:rsidRPr="00A564B4" w:rsidRDefault="00081D7B" w:rsidP="00600F51">
            <w:pPr>
              <w:pStyle w:val="TAL"/>
              <w:rPr>
                <w:sz w:val="16"/>
                <w:szCs w:val="16"/>
                <w:lang w:eastAsia="en-US"/>
              </w:rPr>
            </w:pPr>
            <w:r w:rsidRPr="00A564B4">
              <w:rPr>
                <w:sz w:val="16"/>
                <w:szCs w:val="16"/>
                <w:lang w:eastAsia="en-US"/>
              </w:rPr>
              <w:t>0490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EDE52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7C9381" w14:textId="77777777" w:rsidR="00081D7B" w:rsidRPr="00A564B4" w:rsidRDefault="00081D7B" w:rsidP="00600F51">
            <w:pPr>
              <w:pStyle w:val="TAL"/>
              <w:rPr>
                <w:sz w:val="16"/>
                <w:szCs w:val="16"/>
                <w:lang w:eastAsia="en-US"/>
              </w:rPr>
            </w:pPr>
            <w:r w:rsidRPr="00A564B4">
              <w:rPr>
                <w:sz w:val="16"/>
                <w:szCs w:val="16"/>
                <w:lang w:eastAsia="en-US"/>
              </w:rPr>
              <w:t>Update to the applicability in the power control test cases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33BE9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246587" w14:textId="77777777" w:rsidR="00081D7B" w:rsidRPr="00A564B4" w:rsidRDefault="00081D7B" w:rsidP="00600F51">
            <w:pPr>
              <w:pStyle w:val="TAL"/>
              <w:rPr>
                <w:sz w:val="16"/>
                <w:szCs w:val="16"/>
                <w:lang w:eastAsia="en-US"/>
              </w:rPr>
            </w:pPr>
            <w:r w:rsidRPr="00A564B4">
              <w:rPr>
                <w:sz w:val="16"/>
                <w:szCs w:val="16"/>
                <w:lang w:eastAsia="en-US"/>
              </w:rPr>
              <w:t>14.1.0</w:t>
            </w:r>
          </w:p>
        </w:tc>
      </w:tr>
      <w:bookmarkEnd w:id="101"/>
      <w:tr w:rsidR="00745674" w:rsidRPr="00A564B4" w14:paraId="33A2F4E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8940B8" w14:textId="77777777" w:rsidR="00745674" w:rsidRPr="00A564B4" w:rsidRDefault="00745674" w:rsidP="00441756">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849A53" w14:textId="77777777" w:rsidR="00745674" w:rsidRPr="00A564B4" w:rsidRDefault="00745674" w:rsidP="00335FB9">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2146EE" w14:textId="77777777" w:rsidR="00745674" w:rsidRPr="00A564B4" w:rsidRDefault="00745674" w:rsidP="00155715">
            <w:pPr>
              <w:pStyle w:val="TAL"/>
              <w:rPr>
                <w:sz w:val="16"/>
                <w:szCs w:val="16"/>
                <w:lang w:eastAsia="en-US"/>
              </w:rPr>
            </w:pPr>
            <w:r w:rsidRPr="00A564B4">
              <w:rPr>
                <w:sz w:val="16"/>
                <w:szCs w:val="16"/>
                <w:lang w:eastAsia="en-US"/>
              </w:rPr>
              <w:t>R5-170524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AAFE23" w14:textId="77777777" w:rsidR="00745674" w:rsidRPr="00A564B4" w:rsidRDefault="00745674" w:rsidP="00155715">
            <w:pPr>
              <w:pStyle w:val="TAL"/>
              <w:rPr>
                <w:sz w:val="16"/>
                <w:szCs w:val="16"/>
                <w:lang w:eastAsia="en-US"/>
              </w:rPr>
            </w:pPr>
            <w:r w:rsidRPr="00A564B4">
              <w:rPr>
                <w:sz w:val="16"/>
                <w:szCs w:val="16"/>
                <w:lang w:eastAsia="en-US"/>
              </w:rPr>
              <w:t>0519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E4714A" w14:textId="77777777" w:rsidR="00745674" w:rsidRPr="00A564B4" w:rsidRDefault="00745674" w:rsidP="0015571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DADEEE" w14:textId="77777777" w:rsidR="00745674" w:rsidRPr="00A564B4" w:rsidRDefault="00745674" w:rsidP="00C277D5">
            <w:pPr>
              <w:pStyle w:val="TAL"/>
              <w:rPr>
                <w:sz w:val="16"/>
                <w:szCs w:val="16"/>
                <w:lang w:eastAsia="en-US"/>
              </w:rPr>
            </w:pPr>
            <w:r w:rsidRPr="00A564B4">
              <w:rPr>
                <w:sz w:val="16"/>
                <w:szCs w:val="16"/>
                <w:lang w:eastAsia="en-US"/>
              </w:rPr>
              <w:t>Update of CA Physical Layer Baseline Implementation Capabilities for R14 CA configuration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70909" w14:textId="77777777" w:rsidR="00745674" w:rsidRPr="00A564B4" w:rsidRDefault="00745674" w:rsidP="00AE693B">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125711" w14:textId="77777777" w:rsidR="00745674" w:rsidRPr="00A564B4" w:rsidRDefault="00745674" w:rsidP="00CF558D">
            <w:pPr>
              <w:pStyle w:val="TAL"/>
              <w:rPr>
                <w:sz w:val="16"/>
                <w:szCs w:val="16"/>
                <w:lang w:eastAsia="en-US"/>
              </w:rPr>
            </w:pPr>
            <w:r w:rsidRPr="00A564B4">
              <w:rPr>
                <w:sz w:val="16"/>
                <w:szCs w:val="16"/>
                <w:lang w:eastAsia="en-US"/>
              </w:rPr>
              <w:t>14.2.0</w:t>
            </w:r>
          </w:p>
        </w:tc>
      </w:tr>
      <w:tr w:rsidR="00745674" w:rsidRPr="00A564B4" w14:paraId="2E6A8E5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991D1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D4AB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289FD5" w14:textId="77777777" w:rsidR="00745674" w:rsidRPr="00A564B4" w:rsidRDefault="00745674" w:rsidP="00155715">
            <w:pPr>
              <w:pStyle w:val="TAL"/>
              <w:rPr>
                <w:sz w:val="16"/>
                <w:szCs w:val="16"/>
                <w:lang w:eastAsia="en-US"/>
              </w:rPr>
            </w:pPr>
            <w:r w:rsidRPr="00A564B4">
              <w:rPr>
                <w:sz w:val="16"/>
                <w:szCs w:val="16"/>
                <w:lang w:eastAsia="en-US"/>
              </w:rPr>
              <w:t>R5-170544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87530" w14:textId="77777777" w:rsidR="00745674" w:rsidRPr="00A564B4" w:rsidRDefault="00745674" w:rsidP="00155715">
            <w:pPr>
              <w:pStyle w:val="TAL"/>
              <w:rPr>
                <w:sz w:val="16"/>
                <w:szCs w:val="16"/>
                <w:lang w:eastAsia="en-US"/>
              </w:rPr>
            </w:pPr>
            <w:r w:rsidRPr="00A564B4">
              <w:rPr>
                <w:sz w:val="16"/>
                <w:szCs w:val="16"/>
                <w:lang w:eastAsia="en-US"/>
              </w:rPr>
              <w:t>0520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047EDD"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3C89C" w14:textId="77777777" w:rsidR="00745674" w:rsidRPr="00A564B4" w:rsidRDefault="00745674" w:rsidP="00AE693B">
            <w:pPr>
              <w:pStyle w:val="TAL"/>
              <w:rPr>
                <w:sz w:val="16"/>
                <w:szCs w:val="16"/>
                <w:lang w:eastAsia="en-US"/>
              </w:rPr>
            </w:pPr>
            <w:r w:rsidRPr="00A564B4">
              <w:rPr>
                <w:sz w:val="16"/>
                <w:szCs w:val="16"/>
                <w:lang w:eastAsia="en-US"/>
              </w:rPr>
              <w:t>Update TS 36.521-2 with Addition of LTE Band 48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B4113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045CD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FD253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E4024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7AFE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55DBB" w14:textId="77777777" w:rsidR="00745674" w:rsidRPr="00A564B4" w:rsidRDefault="00745674" w:rsidP="00155715">
            <w:pPr>
              <w:pStyle w:val="TAL"/>
              <w:rPr>
                <w:sz w:val="16"/>
                <w:szCs w:val="16"/>
                <w:lang w:eastAsia="en-US"/>
              </w:rPr>
            </w:pPr>
            <w:r w:rsidRPr="00A564B4">
              <w:rPr>
                <w:sz w:val="16"/>
                <w:szCs w:val="16"/>
                <w:lang w:eastAsia="en-US"/>
              </w:rPr>
              <w:t>R5-170628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C9BD27" w14:textId="77777777" w:rsidR="00745674" w:rsidRPr="00A564B4" w:rsidRDefault="00745674" w:rsidP="00155715">
            <w:pPr>
              <w:pStyle w:val="TAL"/>
              <w:rPr>
                <w:sz w:val="16"/>
                <w:szCs w:val="16"/>
                <w:lang w:eastAsia="en-US"/>
              </w:rPr>
            </w:pPr>
            <w:r w:rsidRPr="00A564B4">
              <w:rPr>
                <w:sz w:val="16"/>
                <w:szCs w:val="16"/>
                <w:lang w:eastAsia="en-US"/>
              </w:rPr>
              <w:t>0523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A626E"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4EC0BF" w14:textId="77777777" w:rsidR="00745674" w:rsidRPr="00A564B4" w:rsidRDefault="00745674" w:rsidP="00AE693B">
            <w:pPr>
              <w:pStyle w:val="TAL"/>
              <w:rPr>
                <w:sz w:val="16"/>
                <w:szCs w:val="16"/>
                <w:lang w:eastAsia="en-US"/>
              </w:rPr>
            </w:pPr>
            <w:r w:rsidRPr="00A564B4">
              <w:rPr>
                <w:sz w:val="16"/>
                <w:szCs w:val="16"/>
                <w:lang w:eastAsia="en-US"/>
              </w:rPr>
              <w:t>Resubmission of R5-170022 Introduction of test applicability for TC 6.3.5F.3, 8.12.1.1.2 and 8.12.2.1.1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452E5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106A7E"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BD8443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D41C3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4ACA7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44F279" w14:textId="77777777" w:rsidR="00745674" w:rsidRPr="00A564B4" w:rsidRDefault="00745674" w:rsidP="00155715">
            <w:pPr>
              <w:pStyle w:val="TAL"/>
              <w:rPr>
                <w:sz w:val="16"/>
                <w:szCs w:val="16"/>
                <w:lang w:eastAsia="en-US"/>
              </w:rPr>
            </w:pPr>
            <w:r w:rsidRPr="00A564B4">
              <w:rPr>
                <w:sz w:val="16"/>
                <w:szCs w:val="16"/>
                <w:lang w:eastAsia="en-US"/>
              </w:rPr>
              <w:t>R5-170812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16BFE2" w14:textId="77777777" w:rsidR="00745674" w:rsidRPr="00A564B4" w:rsidRDefault="00745674" w:rsidP="00155715">
            <w:pPr>
              <w:pStyle w:val="TAL"/>
              <w:rPr>
                <w:sz w:val="16"/>
                <w:szCs w:val="16"/>
                <w:lang w:eastAsia="en-US"/>
              </w:rPr>
            </w:pPr>
            <w:r w:rsidRPr="00A564B4">
              <w:rPr>
                <w:sz w:val="16"/>
                <w:szCs w:val="16"/>
                <w:lang w:eastAsia="en-US"/>
              </w:rPr>
              <w:t>0528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C1638"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7D495F" w14:textId="77777777" w:rsidR="00745674" w:rsidRPr="00A564B4" w:rsidRDefault="00745674" w:rsidP="00AE693B">
            <w:pPr>
              <w:pStyle w:val="TAL"/>
              <w:rPr>
                <w:sz w:val="16"/>
                <w:szCs w:val="16"/>
                <w:lang w:eastAsia="en-US"/>
              </w:rPr>
            </w:pPr>
            <w:r w:rsidRPr="00A564B4">
              <w:rPr>
                <w:sz w:val="16"/>
                <w:szCs w:val="16"/>
                <w:lang w:eastAsia="en-US"/>
              </w:rPr>
              <w:t>Correction of description of TC 8.2.2.4.2_1</w:t>
            </w:r>
            <w:r w:rsidR="00AD2E81" w:rsidRPr="00A564B4">
              <w:rPr>
                <w:sz w:val="16"/>
                <w:szCs w:val="16"/>
                <w:lang w:eastAsia="en-US"/>
              </w:rPr>
              <w:t xml:space="preserve"> </w:t>
            </w:r>
            <w:r w:rsidRPr="00A564B4">
              <w:rPr>
                <w:sz w:val="16"/>
                <w:szCs w:val="16"/>
                <w:lang w:eastAsia="en-US"/>
              </w:rPr>
              <w:t>FDD PDSCH Closed Loop Multi Layer Spatial Multiplexing 4x2 (Release 9 and Forward)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491F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114D8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B9B0D9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BD6B0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BF3021"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613E5" w14:textId="77777777" w:rsidR="00745674" w:rsidRPr="00A564B4" w:rsidRDefault="00745674" w:rsidP="00155715">
            <w:pPr>
              <w:pStyle w:val="TAL"/>
              <w:rPr>
                <w:sz w:val="16"/>
                <w:szCs w:val="16"/>
                <w:lang w:eastAsia="en-US"/>
              </w:rPr>
            </w:pPr>
            <w:r w:rsidRPr="00A564B4">
              <w:rPr>
                <w:sz w:val="16"/>
                <w:szCs w:val="16"/>
                <w:lang w:eastAsia="en-US"/>
              </w:rPr>
              <w:t>R5-170888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55EA9F" w14:textId="77777777" w:rsidR="00745674" w:rsidRPr="00A564B4" w:rsidRDefault="00745674" w:rsidP="00155715">
            <w:pPr>
              <w:pStyle w:val="TAL"/>
              <w:rPr>
                <w:sz w:val="16"/>
                <w:szCs w:val="16"/>
                <w:lang w:eastAsia="en-US"/>
              </w:rPr>
            </w:pPr>
            <w:r w:rsidRPr="00A564B4">
              <w:rPr>
                <w:sz w:val="16"/>
                <w:szCs w:val="16"/>
                <w:lang w:eastAsia="en-US"/>
              </w:rPr>
              <w:t>0537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16929B"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30AAB" w14:textId="77777777" w:rsidR="00745674" w:rsidRPr="00A564B4" w:rsidRDefault="00745674" w:rsidP="00AE693B">
            <w:pPr>
              <w:pStyle w:val="TAL"/>
              <w:rPr>
                <w:sz w:val="16"/>
                <w:szCs w:val="16"/>
                <w:lang w:eastAsia="en-US"/>
              </w:rPr>
            </w:pPr>
            <w:r w:rsidRPr="00A564B4">
              <w:rPr>
                <w:sz w:val="16"/>
                <w:szCs w:val="16"/>
                <w:lang w:eastAsia="en-US"/>
              </w:rPr>
              <w:t>Corrections to Table 4.2-1 and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BD0B1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FBB2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1DF0A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6679C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AD28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4AB1CC" w14:textId="77777777" w:rsidR="00745674" w:rsidRPr="00A564B4" w:rsidRDefault="00745674" w:rsidP="00155715">
            <w:pPr>
              <w:pStyle w:val="TAL"/>
              <w:rPr>
                <w:sz w:val="16"/>
                <w:szCs w:val="16"/>
                <w:lang w:eastAsia="en-US"/>
              </w:rPr>
            </w:pPr>
            <w:r w:rsidRPr="00A564B4">
              <w:rPr>
                <w:sz w:val="16"/>
                <w:szCs w:val="16"/>
                <w:lang w:eastAsia="en-US"/>
              </w:rPr>
              <w:t>R5-171194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3C097" w14:textId="77777777" w:rsidR="00745674" w:rsidRPr="00A564B4" w:rsidRDefault="00745674" w:rsidP="00155715">
            <w:pPr>
              <w:pStyle w:val="TAL"/>
              <w:rPr>
                <w:sz w:val="16"/>
                <w:szCs w:val="16"/>
                <w:lang w:eastAsia="en-US"/>
              </w:rPr>
            </w:pPr>
            <w:r w:rsidRPr="00A564B4">
              <w:rPr>
                <w:sz w:val="16"/>
                <w:szCs w:val="16"/>
                <w:lang w:eastAsia="en-US"/>
              </w:rPr>
              <w:t>0542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5046C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B75B83" w14:textId="77777777" w:rsidR="00745674" w:rsidRPr="00A564B4" w:rsidRDefault="00745674" w:rsidP="00AE693B">
            <w:pPr>
              <w:pStyle w:val="TAL"/>
              <w:rPr>
                <w:sz w:val="16"/>
                <w:szCs w:val="16"/>
                <w:lang w:eastAsia="en-US"/>
              </w:rPr>
            </w:pPr>
            <w:r w:rsidRPr="00A564B4">
              <w:rPr>
                <w:sz w:val="16"/>
                <w:szCs w:val="16"/>
                <w:lang w:eastAsia="en-US"/>
              </w:rPr>
              <w:t>Correction to applicability of 2CA TDD FDD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EA508"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DE1D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4A34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95EB8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78DCE7"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F5B5E" w14:textId="77777777" w:rsidR="00745674" w:rsidRPr="00A564B4" w:rsidRDefault="00745674" w:rsidP="00155715">
            <w:pPr>
              <w:pStyle w:val="TAL"/>
              <w:rPr>
                <w:sz w:val="16"/>
                <w:szCs w:val="16"/>
                <w:lang w:eastAsia="en-US"/>
              </w:rPr>
            </w:pPr>
            <w:r w:rsidRPr="00A564B4">
              <w:rPr>
                <w:sz w:val="16"/>
                <w:szCs w:val="16"/>
                <w:lang w:eastAsia="en-US"/>
              </w:rPr>
              <w:t>R5-171348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20E9A2" w14:textId="77777777" w:rsidR="00745674" w:rsidRPr="00A564B4" w:rsidRDefault="00745674" w:rsidP="00155715">
            <w:pPr>
              <w:pStyle w:val="TAL"/>
              <w:rPr>
                <w:sz w:val="16"/>
                <w:szCs w:val="16"/>
                <w:lang w:eastAsia="en-US"/>
              </w:rPr>
            </w:pPr>
            <w:r w:rsidRPr="00A564B4">
              <w:rPr>
                <w:sz w:val="16"/>
                <w:szCs w:val="16"/>
                <w:lang w:eastAsia="en-US"/>
              </w:rPr>
              <w:t>0547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C671"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5CA7AD" w14:textId="77777777" w:rsidR="00745674" w:rsidRPr="00A564B4" w:rsidRDefault="00745674" w:rsidP="00AE693B">
            <w:pPr>
              <w:pStyle w:val="TAL"/>
              <w:rPr>
                <w:sz w:val="16"/>
                <w:szCs w:val="16"/>
                <w:lang w:eastAsia="en-US"/>
              </w:rPr>
            </w:pPr>
            <w:r w:rsidRPr="00A564B4">
              <w:rPr>
                <w:sz w:val="16"/>
                <w:szCs w:val="16"/>
                <w:lang w:eastAsia="en-US"/>
              </w:rPr>
              <w:t>Correction to Band 70 RF additional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9994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EC822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546A0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D6FCD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ADF8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1D7C65" w14:textId="77777777" w:rsidR="00745674" w:rsidRPr="00A564B4" w:rsidRDefault="00745674" w:rsidP="00155715">
            <w:pPr>
              <w:pStyle w:val="TAL"/>
              <w:rPr>
                <w:sz w:val="16"/>
                <w:szCs w:val="16"/>
                <w:lang w:eastAsia="en-US"/>
              </w:rPr>
            </w:pPr>
            <w:r w:rsidRPr="00A564B4">
              <w:rPr>
                <w:sz w:val="16"/>
                <w:szCs w:val="16"/>
                <w:lang w:eastAsia="en-US"/>
              </w:rPr>
              <w:t>R5-171350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3A1783" w14:textId="77777777" w:rsidR="00745674" w:rsidRPr="00A564B4" w:rsidRDefault="00745674" w:rsidP="00155715">
            <w:pPr>
              <w:pStyle w:val="TAL"/>
              <w:rPr>
                <w:sz w:val="16"/>
                <w:szCs w:val="16"/>
                <w:lang w:eastAsia="en-US"/>
              </w:rPr>
            </w:pPr>
            <w:r w:rsidRPr="00A564B4">
              <w:rPr>
                <w:sz w:val="16"/>
                <w:szCs w:val="16"/>
                <w:lang w:eastAsia="en-US"/>
              </w:rPr>
              <w:t>0548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A50137"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2C61F0" w14:textId="77777777" w:rsidR="00745674" w:rsidRPr="00A564B4" w:rsidRDefault="00745674" w:rsidP="00AE693B">
            <w:pPr>
              <w:pStyle w:val="TAL"/>
              <w:rPr>
                <w:sz w:val="16"/>
                <w:szCs w:val="16"/>
                <w:lang w:eastAsia="en-US"/>
              </w:rPr>
            </w:pPr>
            <w:r w:rsidRPr="00A564B4">
              <w:rPr>
                <w:sz w:val="16"/>
                <w:szCs w:val="16"/>
                <w:lang w:eastAsia="en-US"/>
              </w:rPr>
              <w:t>CA_29A-66A, CA_29A-66A-66A, CA_29A-66C, CA_46A-66A addition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60E8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9134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162E38D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8C2B2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076F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1E9D5" w14:textId="77777777" w:rsidR="00745674" w:rsidRPr="00A564B4" w:rsidRDefault="00745674" w:rsidP="00155715">
            <w:pPr>
              <w:pStyle w:val="TAL"/>
              <w:rPr>
                <w:sz w:val="16"/>
                <w:szCs w:val="16"/>
                <w:lang w:eastAsia="en-US"/>
              </w:rPr>
            </w:pPr>
            <w:r w:rsidRPr="00A564B4">
              <w:rPr>
                <w:sz w:val="16"/>
                <w:szCs w:val="16"/>
                <w:lang w:eastAsia="en-US"/>
              </w:rPr>
              <w:t>R5-171519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45802" w14:textId="77777777" w:rsidR="00745674" w:rsidRPr="00A564B4" w:rsidRDefault="00745674" w:rsidP="00155715">
            <w:pPr>
              <w:pStyle w:val="TAL"/>
              <w:rPr>
                <w:sz w:val="16"/>
                <w:szCs w:val="16"/>
                <w:lang w:eastAsia="en-US"/>
              </w:rPr>
            </w:pPr>
            <w:r w:rsidRPr="00A564B4">
              <w:rPr>
                <w:sz w:val="16"/>
                <w:szCs w:val="16"/>
                <w:lang w:eastAsia="en-US"/>
              </w:rPr>
              <w:t>0541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21377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58C77D" w14:textId="77777777" w:rsidR="00745674" w:rsidRPr="00A564B4" w:rsidRDefault="00745674" w:rsidP="00AE693B">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9CD4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589A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EDA0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48398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D294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22B04" w14:textId="77777777" w:rsidR="00745674" w:rsidRPr="00A564B4" w:rsidRDefault="00745674" w:rsidP="00155715">
            <w:pPr>
              <w:pStyle w:val="TAL"/>
              <w:rPr>
                <w:sz w:val="16"/>
                <w:szCs w:val="16"/>
                <w:lang w:eastAsia="en-US"/>
              </w:rPr>
            </w:pPr>
            <w:r w:rsidRPr="00A564B4">
              <w:rPr>
                <w:sz w:val="16"/>
                <w:szCs w:val="16"/>
                <w:lang w:eastAsia="en-US"/>
              </w:rPr>
              <w:t>R5-171702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892EFE" w14:textId="77777777" w:rsidR="00745674" w:rsidRPr="00A564B4" w:rsidRDefault="00745674" w:rsidP="00155715">
            <w:pPr>
              <w:pStyle w:val="TAL"/>
              <w:rPr>
                <w:sz w:val="16"/>
                <w:szCs w:val="16"/>
                <w:lang w:eastAsia="en-US"/>
              </w:rPr>
            </w:pPr>
            <w:r w:rsidRPr="00A564B4">
              <w:rPr>
                <w:sz w:val="16"/>
                <w:szCs w:val="16"/>
                <w:lang w:eastAsia="en-US"/>
              </w:rPr>
              <w:t>0536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DC878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48749F" w14:textId="77777777" w:rsidR="00745674" w:rsidRPr="00A564B4" w:rsidRDefault="00745674" w:rsidP="00AE693B">
            <w:pPr>
              <w:pStyle w:val="TAL"/>
              <w:rPr>
                <w:sz w:val="16"/>
                <w:szCs w:val="16"/>
                <w:lang w:eastAsia="en-US"/>
              </w:rPr>
            </w:pPr>
            <w:r w:rsidRPr="00A564B4">
              <w:rPr>
                <w:sz w:val="16"/>
                <w:szCs w:val="16"/>
                <w:lang w:eastAsia="en-US"/>
              </w:rPr>
              <w:t>Addition of frequency bands 46, 47, 48, 67, 68, 69 into Tables A.4.3-3, A.4.5-3 and A.4.5-4.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AF008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B341BC"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A584B2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282C6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D58B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806B3F" w14:textId="77777777" w:rsidR="00745674" w:rsidRPr="00A564B4" w:rsidRDefault="00745674" w:rsidP="00155715">
            <w:pPr>
              <w:pStyle w:val="TAL"/>
              <w:rPr>
                <w:sz w:val="16"/>
                <w:szCs w:val="16"/>
                <w:lang w:eastAsia="en-US"/>
              </w:rPr>
            </w:pPr>
            <w:r w:rsidRPr="00A564B4">
              <w:rPr>
                <w:sz w:val="16"/>
                <w:szCs w:val="16"/>
                <w:lang w:eastAsia="en-US"/>
              </w:rPr>
              <w:t>R5-171712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9F2DC6" w14:textId="77777777" w:rsidR="00745674" w:rsidRPr="00A564B4" w:rsidRDefault="00745674" w:rsidP="00155715">
            <w:pPr>
              <w:pStyle w:val="TAL"/>
              <w:rPr>
                <w:sz w:val="16"/>
                <w:szCs w:val="16"/>
                <w:lang w:eastAsia="en-US"/>
              </w:rPr>
            </w:pPr>
            <w:r w:rsidRPr="00A564B4">
              <w:rPr>
                <w:sz w:val="16"/>
                <w:szCs w:val="16"/>
                <w:lang w:eastAsia="en-US"/>
              </w:rPr>
              <w:t>0532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ABCF4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3AF803" w14:textId="77777777" w:rsidR="00745674" w:rsidRPr="00A564B4" w:rsidRDefault="00745674" w:rsidP="00AE693B">
            <w:pPr>
              <w:pStyle w:val="TAL"/>
              <w:rPr>
                <w:sz w:val="16"/>
                <w:szCs w:val="16"/>
                <w:lang w:eastAsia="en-US"/>
              </w:rPr>
            </w:pPr>
            <w:r w:rsidRPr="00A564B4">
              <w:rPr>
                <w:sz w:val="16"/>
                <w:szCs w:val="16"/>
                <w:lang w:eastAsia="en-US"/>
              </w:rPr>
              <w:t>Introduction of CA_1A-8A-28A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49472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3CA37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329B8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47C3C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D79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9B6B7B" w14:textId="77777777" w:rsidR="00745674" w:rsidRPr="00A564B4" w:rsidRDefault="00745674" w:rsidP="00155715">
            <w:pPr>
              <w:pStyle w:val="TAL"/>
              <w:rPr>
                <w:sz w:val="16"/>
                <w:szCs w:val="16"/>
                <w:lang w:eastAsia="en-US"/>
              </w:rPr>
            </w:pPr>
            <w:r w:rsidRPr="00A564B4">
              <w:rPr>
                <w:sz w:val="16"/>
                <w:szCs w:val="16"/>
                <w:lang w:eastAsia="en-US"/>
              </w:rPr>
              <w:t>R5-171715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77462B" w14:textId="77777777" w:rsidR="00745674" w:rsidRPr="00A564B4" w:rsidRDefault="00745674" w:rsidP="00155715">
            <w:pPr>
              <w:pStyle w:val="TAL"/>
              <w:rPr>
                <w:sz w:val="16"/>
                <w:szCs w:val="16"/>
                <w:lang w:eastAsia="en-US"/>
              </w:rPr>
            </w:pPr>
            <w:r w:rsidRPr="00A564B4">
              <w:rPr>
                <w:sz w:val="16"/>
                <w:szCs w:val="16"/>
                <w:lang w:eastAsia="en-US"/>
              </w:rPr>
              <w:t>0533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CBBC75"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09B05D" w14:textId="77777777" w:rsidR="00745674" w:rsidRPr="00A564B4" w:rsidRDefault="00745674" w:rsidP="00AE693B">
            <w:pPr>
              <w:pStyle w:val="TAL"/>
              <w:rPr>
                <w:sz w:val="16"/>
                <w:szCs w:val="16"/>
                <w:lang w:eastAsia="en-US"/>
              </w:rPr>
            </w:pPr>
            <w:r w:rsidRPr="00A564B4">
              <w:rPr>
                <w:sz w:val="16"/>
                <w:szCs w:val="16"/>
                <w:lang w:eastAsia="en-US"/>
              </w:rPr>
              <w:t>Introduction of CA_3A-8A-28A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BFD42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A9318"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CC0A6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9E2D65"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405B2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5AA60" w14:textId="77777777" w:rsidR="00745674" w:rsidRPr="00A564B4" w:rsidRDefault="00745674" w:rsidP="00155715">
            <w:pPr>
              <w:pStyle w:val="TAL"/>
              <w:rPr>
                <w:sz w:val="16"/>
                <w:szCs w:val="16"/>
                <w:lang w:eastAsia="en-US"/>
              </w:rPr>
            </w:pPr>
            <w:r w:rsidRPr="00A564B4">
              <w:rPr>
                <w:sz w:val="16"/>
                <w:szCs w:val="16"/>
                <w:lang w:eastAsia="en-US"/>
              </w:rPr>
              <w:t>R5-171718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62275" w14:textId="77777777" w:rsidR="00745674" w:rsidRPr="00A564B4" w:rsidRDefault="00745674" w:rsidP="00155715">
            <w:pPr>
              <w:pStyle w:val="TAL"/>
              <w:rPr>
                <w:sz w:val="16"/>
                <w:szCs w:val="16"/>
                <w:lang w:eastAsia="en-US"/>
              </w:rPr>
            </w:pPr>
            <w:r w:rsidRPr="00A564B4">
              <w:rPr>
                <w:sz w:val="16"/>
                <w:szCs w:val="16"/>
                <w:lang w:eastAsia="en-US"/>
              </w:rPr>
              <w:t>0534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B4A676"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62F368" w14:textId="77777777" w:rsidR="00745674" w:rsidRPr="00A564B4" w:rsidRDefault="00745674" w:rsidP="00AE693B">
            <w:pPr>
              <w:pStyle w:val="TAL"/>
              <w:rPr>
                <w:sz w:val="16"/>
                <w:szCs w:val="16"/>
                <w:lang w:eastAsia="en-US"/>
              </w:rPr>
            </w:pPr>
            <w:r w:rsidRPr="00A564B4">
              <w:rPr>
                <w:sz w:val="16"/>
                <w:szCs w:val="16"/>
                <w:lang w:eastAsia="en-US"/>
              </w:rPr>
              <w:t>Introduction of CA_3A-28A-41A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209E0B"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5BEDD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7BC7E3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C901F1"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C424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6B14C" w14:textId="77777777" w:rsidR="00745674" w:rsidRPr="00A564B4" w:rsidRDefault="00745674" w:rsidP="00155715">
            <w:pPr>
              <w:pStyle w:val="TAL"/>
              <w:rPr>
                <w:sz w:val="16"/>
                <w:szCs w:val="16"/>
                <w:lang w:eastAsia="en-US"/>
              </w:rPr>
            </w:pPr>
            <w:r w:rsidRPr="00A564B4">
              <w:rPr>
                <w:sz w:val="16"/>
                <w:szCs w:val="16"/>
                <w:lang w:eastAsia="en-US"/>
              </w:rPr>
              <w:t>R5-171721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AC89D9" w14:textId="77777777" w:rsidR="00745674" w:rsidRPr="00A564B4" w:rsidRDefault="00745674" w:rsidP="00155715">
            <w:pPr>
              <w:pStyle w:val="TAL"/>
              <w:rPr>
                <w:sz w:val="16"/>
                <w:szCs w:val="16"/>
                <w:lang w:eastAsia="en-US"/>
              </w:rPr>
            </w:pPr>
            <w:r w:rsidRPr="00A564B4">
              <w:rPr>
                <w:sz w:val="16"/>
                <w:szCs w:val="16"/>
                <w:lang w:eastAsia="en-US"/>
              </w:rPr>
              <w:t>0530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31307D"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DD90B" w14:textId="77777777" w:rsidR="00745674" w:rsidRPr="00A564B4" w:rsidRDefault="00745674" w:rsidP="00AE693B">
            <w:pPr>
              <w:pStyle w:val="TAL"/>
              <w:rPr>
                <w:sz w:val="16"/>
                <w:szCs w:val="16"/>
                <w:lang w:eastAsia="en-US"/>
              </w:rPr>
            </w:pPr>
            <w:r w:rsidRPr="00A564B4">
              <w:rPr>
                <w:sz w:val="16"/>
                <w:szCs w:val="16"/>
                <w:lang w:eastAsia="en-US"/>
              </w:rPr>
              <w:t>Introduction of CA_8A-28A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1C4639"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BEE0A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4D9962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42FC3E"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39E75"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72B05D" w14:textId="77777777" w:rsidR="00745674" w:rsidRPr="00A564B4" w:rsidRDefault="00745674" w:rsidP="00155715">
            <w:pPr>
              <w:pStyle w:val="TAL"/>
              <w:rPr>
                <w:sz w:val="16"/>
                <w:szCs w:val="16"/>
                <w:lang w:eastAsia="en-US"/>
              </w:rPr>
            </w:pPr>
            <w:r w:rsidRPr="00A564B4">
              <w:rPr>
                <w:sz w:val="16"/>
                <w:szCs w:val="16"/>
                <w:lang w:eastAsia="en-US"/>
              </w:rPr>
              <w:t>R5-171722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E4D307" w14:textId="77777777" w:rsidR="00745674" w:rsidRPr="00A564B4" w:rsidRDefault="00745674" w:rsidP="00155715">
            <w:pPr>
              <w:pStyle w:val="TAL"/>
              <w:rPr>
                <w:sz w:val="16"/>
                <w:szCs w:val="16"/>
                <w:lang w:eastAsia="en-US"/>
              </w:rPr>
            </w:pPr>
            <w:r w:rsidRPr="00A564B4">
              <w:rPr>
                <w:sz w:val="16"/>
                <w:szCs w:val="16"/>
                <w:lang w:eastAsia="en-US"/>
              </w:rPr>
              <w:t>0531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80751B"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19642C" w14:textId="77777777" w:rsidR="00745674" w:rsidRPr="00A564B4" w:rsidRDefault="00745674" w:rsidP="00AE693B">
            <w:pPr>
              <w:pStyle w:val="TAL"/>
              <w:rPr>
                <w:sz w:val="16"/>
                <w:szCs w:val="16"/>
                <w:lang w:eastAsia="en-US"/>
              </w:rPr>
            </w:pPr>
            <w:r w:rsidRPr="00A564B4">
              <w:rPr>
                <w:sz w:val="16"/>
                <w:szCs w:val="16"/>
                <w:lang w:eastAsia="en-US"/>
              </w:rPr>
              <w:t>Introduction of CA_11A-28A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24E43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550CD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967E5A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62230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E744C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6295B" w14:textId="77777777" w:rsidR="00745674" w:rsidRPr="00A564B4" w:rsidRDefault="00745674" w:rsidP="00155715">
            <w:pPr>
              <w:pStyle w:val="TAL"/>
              <w:rPr>
                <w:sz w:val="16"/>
                <w:szCs w:val="16"/>
                <w:lang w:eastAsia="en-US"/>
              </w:rPr>
            </w:pPr>
            <w:r w:rsidRPr="00A564B4">
              <w:rPr>
                <w:sz w:val="16"/>
                <w:szCs w:val="16"/>
                <w:lang w:eastAsia="en-US"/>
              </w:rPr>
              <w:t>R5-171726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D888F" w14:textId="77777777" w:rsidR="00745674" w:rsidRPr="00A564B4" w:rsidRDefault="00745674" w:rsidP="00155715">
            <w:pPr>
              <w:pStyle w:val="TAL"/>
              <w:rPr>
                <w:sz w:val="16"/>
                <w:szCs w:val="16"/>
                <w:lang w:eastAsia="en-US"/>
              </w:rPr>
            </w:pPr>
            <w:r w:rsidRPr="00A564B4">
              <w:rPr>
                <w:sz w:val="16"/>
                <w:szCs w:val="16"/>
                <w:lang w:eastAsia="en-US"/>
              </w:rPr>
              <w:t>0526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5CC39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787E9" w14:textId="77777777" w:rsidR="00745674" w:rsidRPr="00A564B4" w:rsidRDefault="00745674" w:rsidP="00AE693B">
            <w:pPr>
              <w:pStyle w:val="TAL"/>
              <w:rPr>
                <w:sz w:val="16"/>
                <w:szCs w:val="16"/>
                <w:lang w:eastAsia="en-US"/>
              </w:rPr>
            </w:pPr>
            <w:r w:rsidRPr="00A564B4">
              <w:rPr>
                <w:sz w:val="16"/>
                <w:szCs w:val="16"/>
                <w:lang w:eastAsia="en-US"/>
              </w:rPr>
              <w:t>Realignment and rename of the Table A.4.3.4-a0 for UE category NB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B5E7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88EFE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2839F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1E3149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A7AB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19FDC" w14:textId="77777777" w:rsidR="00745674" w:rsidRPr="00A564B4" w:rsidRDefault="00745674" w:rsidP="00155715">
            <w:pPr>
              <w:pStyle w:val="TAL"/>
              <w:rPr>
                <w:sz w:val="16"/>
                <w:szCs w:val="16"/>
                <w:lang w:eastAsia="en-US"/>
              </w:rPr>
            </w:pPr>
            <w:r w:rsidRPr="00A564B4">
              <w:rPr>
                <w:sz w:val="16"/>
                <w:szCs w:val="16"/>
                <w:lang w:eastAsia="en-US"/>
              </w:rPr>
              <w:t>R5-171893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3E8062" w14:textId="77777777" w:rsidR="00745674" w:rsidRPr="00A564B4" w:rsidRDefault="00745674" w:rsidP="00155715">
            <w:pPr>
              <w:pStyle w:val="TAL"/>
              <w:rPr>
                <w:sz w:val="16"/>
                <w:szCs w:val="16"/>
                <w:lang w:eastAsia="en-US"/>
              </w:rPr>
            </w:pPr>
            <w:r w:rsidRPr="00A564B4">
              <w:rPr>
                <w:sz w:val="16"/>
                <w:szCs w:val="16"/>
                <w:lang w:eastAsia="en-US"/>
              </w:rPr>
              <w:t>0544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CFF1AF"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7CEB8" w14:textId="77777777" w:rsidR="00745674" w:rsidRPr="00A564B4" w:rsidRDefault="00745674" w:rsidP="00AE693B">
            <w:pPr>
              <w:pStyle w:val="TAL"/>
              <w:rPr>
                <w:sz w:val="16"/>
                <w:szCs w:val="16"/>
                <w:lang w:eastAsia="en-US"/>
              </w:rPr>
            </w:pPr>
            <w:r w:rsidRPr="00A564B4">
              <w:rPr>
                <w:sz w:val="16"/>
                <w:szCs w:val="16"/>
                <w:lang w:eastAsia="en-US"/>
              </w:rPr>
              <w:t>Applicability update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4252B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6C299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275D91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994C6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15318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1A2311" w14:textId="77777777" w:rsidR="00745674" w:rsidRPr="00A564B4" w:rsidRDefault="00745674" w:rsidP="00155715">
            <w:pPr>
              <w:pStyle w:val="TAL"/>
              <w:rPr>
                <w:sz w:val="16"/>
                <w:szCs w:val="16"/>
                <w:lang w:eastAsia="en-US"/>
              </w:rPr>
            </w:pPr>
            <w:r w:rsidRPr="00A564B4">
              <w:rPr>
                <w:sz w:val="16"/>
                <w:szCs w:val="16"/>
                <w:lang w:eastAsia="en-US"/>
              </w:rPr>
              <w:t>R5-171894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C03C43" w14:textId="77777777" w:rsidR="00745674" w:rsidRPr="00A564B4" w:rsidRDefault="00745674" w:rsidP="00155715">
            <w:pPr>
              <w:pStyle w:val="TAL"/>
              <w:rPr>
                <w:sz w:val="16"/>
                <w:szCs w:val="16"/>
                <w:lang w:eastAsia="en-US"/>
              </w:rPr>
            </w:pPr>
            <w:r w:rsidRPr="00A564B4">
              <w:rPr>
                <w:sz w:val="16"/>
                <w:szCs w:val="16"/>
                <w:lang w:eastAsia="en-US"/>
              </w:rPr>
              <w:t>0522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D49E3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C5C56C" w14:textId="77777777" w:rsidR="00745674" w:rsidRPr="00A564B4" w:rsidRDefault="00745674" w:rsidP="00AE693B">
            <w:pPr>
              <w:pStyle w:val="TAL"/>
              <w:rPr>
                <w:sz w:val="16"/>
                <w:szCs w:val="16"/>
                <w:lang w:eastAsia="en-US"/>
              </w:rPr>
            </w:pPr>
            <w:r w:rsidRPr="00A564B4">
              <w:rPr>
                <w:sz w:val="16"/>
                <w:szCs w:val="16"/>
                <w:lang w:eastAsia="en-US"/>
              </w:rPr>
              <w:t>Addition of applicability for 4Rx test cases 9.9.4.1.1/9.9.4.1.2/9.9.4.2.1/9.9.4.2.2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39163"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5D2B9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FD4E25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A2BE7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712668"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DB3B73" w14:textId="77777777" w:rsidR="00745674" w:rsidRPr="00A564B4" w:rsidRDefault="00745674" w:rsidP="00155715">
            <w:pPr>
              <w:pStyle w:val="TAL"/>
              <w:rPr>
                <w:sz w:val="16"/>
                <w:szCs w:val="16"/>
                <w:lang w:eastAsia="en-US"/>
              </w:rPr>
            </w:pPr>
            <w:r w:rsidRPr="00A564B4">
              <w:rPr>
                <w:sz w:val="16"/>
                <w:szCs w:val="16"/>
                <w:lang w:eastAsia="en-US"/>
              </w:rPr>
              <w:t>R5-171920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4722F" w14:textId="77777777" w:rsidR="00745674" w:rsidRPr="00A564B4" w:rsidRDefault="00745674" w:rsidP="00155715">
            <w:pPr>
              <w:pStyle w:val="TAL"/>
              <w:rPr>
                <w:sz w:val="16"/>
                <w:szCs w:val="16"/>
                <w:lang w:eastAsia="en-US"/>
              </w:rPr>
            </w:pPr>
            <w:r w:rsidRPr="00A564B4">
              <w:rPr>
                <w:sz w:val="16"/>
                <w:szCs w:val="16"/>
                <w:lang w:eastAsia="en-US"/>
              </w:rPr>
              <w:t>0543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1D52E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0191D4" w14:textId="77777777" w:rsidR="00745674" w:rsidRPr="00A564B4" w:rsidRDefault="00745674" w:rsidP="00AE693B">
            <w:pPr>
              <w:pStyle w:val="TAL"/>
              <w:rPr>
                <w:sz w:val="16"/>
                <w:szCs w:val="16"/>
                <w:lang w:eastAsia="en-US"/>
              </w:rPr>
            </w:pPr>
            <w:r w:rsidRPr="00A564B4">
              <w:rPr>
                <w:sz w:val="16"/>
                <w:szCs w:val="16"/>
                <w:lang w:eastAsia="en-US"/>
              </w:rPr>
              <w:t>LAA: Applicability addition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430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1410C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6219CC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FBC59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D9506E"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EF8CEA" w14:textId="77777777" w:rsidR="00745674" w:rsidRPr="00A564B4" w:rsidRDefault="00745674" w:rsidP="00155715">
            <w:pPr>
              <w:pStyle w:val="TAL"/>
              <w:rPr>
                <w:sz w:val="16"/>
                <w:szCs w:val="16"/>
                <w:lang w:eastAsia="en-US"/>
              </w:rPr>
            </w:pPr>
            <w:r w:rsidRPr="00A564B4">
              <w:rPr>
                <w:sz w:val="16"/>
                <w:szCs w:val="16"/>
                <w:lang w:eastAsia="en-US"/>
              </w:rPr>
              <w:t>R5-171925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FDB7B7" w14:textId="77777777" w:rsidR="00745674" w:rsidRPr="00A564B4" w:rsidRDefault="00745674" w:rsidP="00155715">
            <w:pPr>
              <w:pStyle w:val="TAL"/>
              <w:rPr>
                <w:sz w:val="16"/>
                <w:szCs w:val="16"/>
                <w:lang w:eastAsia="en-US"/>
              </w:rPr>
            </w:pPr>
            <w:r w:rsidRPr="00A564B4">
              <w:rPr>
                <w:sz w:val="16"/>
                <w:szCs w:val="16"/>
                <w:lang w:eastAsia="en-US"/>
              </w:rPr>
              <w:t>0539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7D9EA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3B5457" w14:textId="77777777" w:rsidR="00745674" w:rsidRPr="00A564B4" w:rsidRDefault="00745674" w:rsidP="00AE693B">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F5C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3B045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E76131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89243D"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001BD"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8F97BB" w14:textId="77777777" w:rsidR="00745674" w:rsidRPr="00A564B4" w:rsidRDefault="00745674" w:rsidP="00155715">
            <w:pPr>
              <w:pStyle w:val="TAL"/>
              <w:rPr>
                <w:sz w:val="16"/>
                <w:szCs w:val="16"/>
                <w:lang w:eastAsia="en-US"/>
              </w:rPr>
            </w:pPr>
            <w:r w:rsidRPr="00A564B4">
              <w:rPr>
                <w:sz w:val="16"/>
                <w:szCs w:val="16"/>
                <w:lang w:eastAsia="en-US"/>
              </w:rPr>
              <w:t>R5-171935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CEC9A" w14:textId="77777777" w:rsidR="00745674" w:rsidRPr="00A564B4" w:rsidRDefault="00745674" w:rsidP="00155715">
            <w:pPr>
              <w:pStyle w:val="TAL"/>
              <w:rPr>
                <w:sz w:val="16"/>
                <w:szCs w:val="16"/>
                <w:lang w:eastAsia="en-US"/>
              </w:rPr>
            </w:pPr>
            <w:r w:rsidRPr="00A564B4">
              <w:rPr>
                <w:sz w:val="16"/>
                <w:szCs w:val="16"/>
                <w:lang w:eastAsia="en-US"/>
              </w:rPr>
              <w:t>0540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CD999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8A71A1" w14:textId="77777777" w:rsidR="00745674" w:rsidRPr="00A564B4" w:rsidRDefault="00745674" w:rsidP="00AE693B">
            <w:pPr>
              <w:pStyle w:val="TAL"/>
              <w:rPr>
                <w:sz w:val="16"/>
                <w:szCs w:val="16"/>
                <w:lang w:eastAsia="en-US"/>
              </w:rPr>
            </w:pPr>
            <w:r w:rsidRPr="00A564B4">
              <w:rPr>
                <w:sz w:val="16"/>
                <w:szCs w:val="16"/>
                <w:lang w:eastAsia="en-US"/>
              </w:rPr>
              <w:t>New CA band combinations CA_1A-41A-42C and 1A-41C-42A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35E84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DE8BA"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30F7D8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C74C4B"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6CB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7A3A81" w14:textId="77777777" w:rsidR="00745674" w:rsidRPr="00A564B4" w:rsidRDefault="00745674" w:rsidP="00155715">
            <w:pPr>
              <w:pStyle w:val="TAL"/>
              <w:rPr>
                <w:sz w:val="16"/>
                <w:szCs w:val="16"/>
                <w:lang w:eastAsia="en-US"/>
              </w:rPr>
            </w:pPr>
            <w:r w:rsidRPr="00A564B4">
              <w:rPr>
                <w:sz w:val="16"/>
                <w:szCs w:val="16"/>
                <w:lang w:eastAsia="en-US"/>
              </w:rPr>
              <w:t>R5-171944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33F80" w14:textId="77777777" w:rsidR="00745674" w:rsidRPr="00A564B4" w:rsidRDefault="00745674" w:rsidP="00155715">
            <w:pPr>
              <w:pStyle w:val="TAL"/>
              <w:rPr>
                <w:sz w:val="16"/>
                <w:szCs w:val="16"/>
                <w:lang w:eastAsia="en-US"/>
              </w:rPr>
            </w:pPr>
            <w:r w:rsidRPr="00A564B4">
              <w:rPr>
                <w:sz w:val="16"/>
                <w:szCs w:val="16"/>
                <w:lang w:eastAsia="en-US"/>
              </w:rPr>
              <w:t>0549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80D2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CA01B" w14:textId="77777777" w:rsidR="00745674" w:rsidRPr="00A564B4" w:rsidRDefault="00745674" w:rsidP="00AE693B">
            <w:pPr>
              <w:pStyle w:val="TAL"/>
              <w:rPr>
                <w:sz w:val="16"/>
                <w:szCs w:val="16"/>
                <w:lang w:eastAsia="en-US"/>
              </w:rPr>
            </w:pPr>
            <w:r w:rsidRPr="00A564B4">
              <w:rPr>
                <w:sz w:val="16"/>
                <w:szCs w:val="16"/>
                <w:lang w:eastAsia="en-US"/>
              </w:rPr>
              <w:t>Correction to 2DL CA downlink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06DB9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23EB8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170235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50461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9DBF3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BD792C" w14:textId="77777777" w:rsidR="00745674" w:rsidRPr="00A564B4" w:rsidRDefault="00745674" w:rsidP="00607DFA">
            <w:pPr>
              <w:pStyle w:val="TAL"/>
              <w:rPr>
                <w:sz w:val="16"/>
                <w:szCs w:val="16"/>
                <w:lang w:eastAsia="en-US"/>
              </w:rPr>
            </w:pPr>
            <w:r w:rsidRPr="00A564B4">
              <w:rPr>
                <w:sz w:val="16"/>
                <w:szCs w:val="16"/>
                <w:lang w:eastAsia="en-US"/>
              </w:rPr>
              <w:t>R5-1719</w:t>
            </w:r>
            <w:r w:rsidR="00607DFA" w:rsidRPr="00A564B4">
              <w:rPr>
                <w:sz w:val="16"/>
                <w:szCs w:val="16"/>
                <w:lang w:eastAsia="en-US"/>
              </w:rPr>
              <w:t>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E5ECF" w14:textId="77777777" w:rsidR="00745674" w:rsidRPr="00A564B4" w:rsidRDefault="00745674" w:rsidP="00C277D5">
            <w:pPr>
              <w:pStyle w:val="TAL"/>
              <w:rPr>
                <w:sz w:val="16"/>
                <w:szCs w:val="16"/>
                <w:lang w:eastAsia="en-US"/>
              </w:rPr>
            </w:pPr>
            <w:r w:rsidRPr="00A564B4">
              <w:rPr>
                <w:sz w:val="16"/>
                <w:szCs w:val="16"/>
                <w:lang w:eastAsia="en-US"/>
              </w:rPr>
              <w:t>0525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7EC2A" w14:textId="77777777" w:rsidR="00745674" w:rsidRPr="00A564B4" w:rsidRDefault="00607DFA" w:rsidP="00AE693B">
            <w:pPr>
              <w:pStyle w:val="TAL"/>
              <w:rPr>
                <w:sz w:val="16"/>
                <w:szCs w:val="16"/>
                <w:lang w:eastAsia="en-US"/>
              </w:rPr>
            </w:pPr>
            <w:r w:rsidRPr="00A564B4">
              <w:rPr>
                <w:sz w:val="16"/>
                <w:szCs w:val="16"/>
                <w:lang w:eastAsia="en-US"/>
              </w:rPr>
              <w:t>3</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5BCD3E" w14:textId="77777777" w:rsidR="00745674" w:rsidRPr="00A564B4" w:rsidRDefault="00745674" w:rsidP="00C746CD">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DD9006"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EB217B" w14:textId="77777777" w:rsidR="00745674" w:rsidRPr="00A564B4" w:rsidRDefault="00745674" w:rsidP="00407FCD">
            <w:pPr>
              <w:pStyle w:val="TAL"/>
              <w:rPr>
                <w:sz w:val="16"/>
                <w:szCs w:val="16"/>
                <w:lang w:eastAsia="en-US"/>
              </w:rPr>
            </w:pPr>
            <w:r w:rsidRPr="00A564B4">
              <w:rPr>
                <w:sz w:val="16"/>
                <w:szCs w:val="16"/>
                <w:lang w:eastAsia="en-US"/>
              </w:rPr>
              <w:t>14.2.0</w:t>
            </w:r>
          </w:p>
        </w:tc>
      </w:tr>
      <w:tr w:rsidR="00607DFA" w:rsidRPr="00A564B4" w14:paraId="12F59E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093253" w14:textId="77777777" w:rsidR="00607DFA" w:rsidRPr="00A564B4" w:rsidRDefault="00607DFA" w:rsidP="00CE74D8">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DC72F2" w14:textId="77777777" w:rsidR="00607DFA" w:rsidRPr="00A564B4" w:rsidRDefault="00607DFA" w:rsidP="00CE74D8">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326AC2" w14:textId="77777777" w:rsidR="00607DFA" w:rsidRPr="00A564B4" w:rsidRDefault="00607DFA" w:rsidP="00CE74D8">
            <w:pPr>
              <w:pStyle w:val="TAL"/>
              <w:rPr>
                <w:sz w:val="16"/>
                <w:szCs w:val="16"/>
                <w:lang w:eastAsia="en-US"/>
              </w:rPr>
            </w:pPr>
            <w:r w:rsidRPr="00A564B4">
              <w:rPr>
                <w:sz w:val="16"/>
                <w:szCs w:val="16"/>
                <w:lang w:eastAsia="en-US"/>
              </w:rPr>
              <w:t>R5-171970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365AD5" w14:textId="77777777" w:rsidR="00607DFA" w:rsidRPr="00A564B4" w:rsidRDefault="00607DFA" w:rsidP="00CE74D8">
            <w:pPr>
              <w:pStyle w:val="TAL"/>
              <w:rPr>
                <w:sz w:val="16"/>
                <w:szCs w:val="16"/>
                <w:lang w:eastAsia="en-US"/>
              </w:rPr>
            </w:pPr>
            <w:r w:rsidRPr="00A564B4">
              <w:rPr>
                <w:sz w:val="16"/>
                <w:szCs w:val="16"/>
                <w:lang w:eastAsia="en-US"/>
              </w:rPr>
              <w:t>0524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478CB8" w14:textId="77777777" w:rsidR="00607DFA" w:rsidRPr="00A564B4" w:rsidRDefault="00607DFA" w:rsidP="00CE74D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E6BE6" w14:textId="77777777" w:rsidR="00607DFA" w:rsidRPr="00A564B4" w:rsidRDefault="00607DFA" w:rsidP="00CE74D8">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E3677" w14:textId="77777777" w:rsidR="00607DFA" w:rsidRPr="00A564B4" w:rsidRDefault="00607DFA" w:rsidP="00CE74D8">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C39E3" w14:textId="77777777" w:rsidR="00607DFA" w:rsidRPr="00A564B4" w:rsidRDefault="00607DFA" w:rsidP="00CE74D8">
            <w:pPr>
              <w:pStyle w:val="TAL"/>
              <w:rPr>
                <w:sz w:val="16"/>
                <w:szCs w:val="16"/>
                <w:lang w:eastAsia="en-US"/>
              </w:rPr>
            </w:pPr>
            <w:r w:rsidRPr="00A564B4">
              <w:rPr>
                <w:sz w:val="16"/>
                <w:szCs w:val="16"/>
                <w:lang w:eastAsia="en-US"/>
              </w:rPr>
              <w:t>14.2.0</w:t>
            </w:r>
          </w:p>
        </w:tc>
      </w:tr>
      <w:tr w:rsidR="00DE49E9" w:rsidRPr="00A564B4" w14:paraId="038DFBC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C775FE"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069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2A19EF" w14:textId="77777777" w:rsidR="00DE49E9" w:rsidRPr="00A564B4" w:rsidRDefault="00DE49E9" w:rsidP="00DE49E9">
            <w:pPr>
              <w:pStyle w:val="TAL"/>
              <w:rPr>
                <w:sz w:val="16"/>
                <w:szCs w:val="16"/>
                <w:lang w:eastAsia="en-US"/>
              </w:rPr>
            </w:pPr>
            <w:r w:rsidRPr="00A564B4">
              <w:rPr>
                <w:sz w:val="16"/>
                <w:szCs w:val="16"/>
                <w:lang w:eastAsia="en-US"/>
              </w:rPr>
              <w:t>R5-172112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19E9F" w14:textId="77777777" w:rsidR="00DE49E9" w:rsidRPr="00A564B4" w:rsidRDefault="00DE49E9" w:rsidP="00DE49E9">
            <w:pPr>
              <w:pStyle w:val="TAL"/>
              <w:rPr>
                <w:sz w:val="16"/>
                <w:szCs w:val="16"/>
                <w:lang w:eastAsia="en-US"/>
              </w:rPr>
            </w:pPr>
            <w:r w:rsidRPr="00A564B4">
              <w:rPr>
                <w:sz w:val="16"/>
                <w:szCs w:val="16"/>
                <w:lang w:eastAsia="en-US"/>
              </w:rPr>
              <w:t>0550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9F077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EE2191" w14:textId="77777777" w:rsidR="00DE49E9" w:rsidRPr="00A564B4" w:rsidRDefault="00DE49E9" w:rsidP="00DE49E9">
            <w:pPr>
              <w:pStyle w:val="TAL"/>
              <w:rPr>
                <w:sz w:val="16"/>
                <w:szCs w:val="16"/>
                <w:lang w:eastAsia="en-US"/>
              </w:rPr>
            </w:pPr>
            <w:r w:rsidRPr="00A564B4">
              <w:rPr>
                <w:sz w:val="16"/>
                <w:szCs w:val="16"/>
                <w:lang w:eastAsia="en-US"/>
              </w:rPr>
              <w:t xml:space="preserve">Addition of 14 CA </w:t>
            </w:r>
            <w:r w:rsidR="00806457" w:rsidRPr="00A564B4">
              <w:rPr>
                <w:sz w:val="16"/>
                <w:szCs w:val="16"/>
                <w:lang w:eastAsia="en-US"/>
              </w:rPr>
              <w:t>configurations</w:t>
            </w:r>
            <w:r w:rsidRPr="00A564B4">
              <w:rPr>
                <w:sz w:val="16"/>
                <w:szCs w:val="16"/>
                <w:lang w:eastAsia="en-US"/>
              </w:rPr>
              <w:t xml:space="preserve"> containing Band 66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8AA07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3C2CC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3E447F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019B7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64D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681F9" w14:textId="77777777" w:rsidR="00DE49E9" w:rsidRPr="00A564B4" w:rsidRDefault="00DE49E9" w:rsidP="00DE49E9">
            <w:pPr>
              <w:pStyle w:val="TAL"/>
              <w:rPr>
                <w:sz w:val="16"/>
                <w:szCs w:val="16"/>
                <w:lang w:eastAsia="en-US"/>
              </w:rPr>
            </w:pPr>
            <w:r w:rsidRPr="00A564B4">
              <w:rPr>
                <w:sz w:val="16"/>
                <w:szCs w:val="16"/>
                <w:lang w:eastAsia="en-US"/>
              </w:rPr>
              <w:t>R5-172158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A52BA3" w14:textId="77777777" w:rsidR="00DE49E9" w:rsidRPr="00A564B4" w:rsidRDefault="00DE49E9" w:rsidP="00DE49E9">
            <w:pPr>
              <w:pStyle w:val="TAL"/>
              <w:rPr>
                <w:sz w:val="16"/>
                <w:szCs w:val="16"/>
                <w:lang w:eastAsia="en-US"/>
              </w:rPr>
            </w:pPr>
            <w:r w:rsidRPr="00A564B4">
              <w:rPr>
                <w:sz w:val="16"/>
                <w:szCs w:val="16"/>
                <w:lang w:eastAsia="en-US"/>
              </w:rPr>
              <w:t>0552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7E18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E50085" w14:textId="77777777" w:rsidR="00DE49E9" w:rsidRPr="00A564B4" w:rsidRDefault="00DE49E9" w:rsidP="00DE49E9">
            <w:pPr>
              <w:pStyle w:val="TAL"/>
              <w:rPr>
                <w:sz w:val="16"/>
                <w:szCs w:val="16"/>
                <w:lang w:eastAsia="en-US"/>
              </w:rPr>
            </w:pPr>
            <w:r w:rsidRPr="00A564B4">
              <w:rPr>
                <w:sz w:val="16"/>
                <w:szCs w:val="16"/>
                <w:lang w:eastAsia="en-US"/>
              </w:rPr>
              <w:t>New CA band combination CA_1A-41C-42C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51B26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36DDB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F4D0C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AA899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CE4B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8FBE6A" w14:textId="77777777" w:rsidR="00DE49E9" w:rsidRPr="00A564B4" w:rsidRDefault="00DE49E9" w:rsidP="00DE49E9">
            <w:pPr>
              <w:pStyle w:val="TAL"/>
              <w:rPr>
                <w:sz w:val="16"/>
                <w:szCs w:val="16"/>
                <w:lang w:eastAsia="en-US"/>
              </w:rPr>
            </w:pPr>
            <w:r w:rsidRPr="00A564B4">
              <w:rPr>
                <w:sz w:val="16"/>
                <w:szCs w:val="16"/>
                <w:lang w:eastAsia="en-US"/>
              </w:rPr>
              <w:t>R5-172356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88B23C" w14:textId="77777777" w:rsidR="00DE49E9" w:rsidRPr="00A564B4" w:rsidRDefault="00DE49E9" w:rsidP="00DE49E9">
            <w:pPr>
              <w:pStyle w:val="TAL"/>
              <w:rPr>
                <w:sz w:val="16"/>
                <w:szCs w:val="16"/>
                <w:lang w:eastAsia="en-US"/>
              </w:rPr>
            </w:pPr>
            <w:r w:rsidRPr="00A564B4">
              <w:rPr>
                <w:sz w:val="16"/>
                <w:szCs w:val="16"/>
                <w:lang w:eastAsia="en-US"/>
              </w:rPr>
              <w:t>0555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2A9DC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F4EB43" w14:textId="77777777" w:rsidR="00DE49E9" w:rsidRPr="00A564B4" w:rsidRDefault="00DE49E9" w:rsidP="00DE49E9">
            <w:pPr>
              <w:pStyle w:val="TAL"/>
              <w:rPr>
                <w:sz w:val="16"/>
                <w:szCs w:val="16"/>
                <w:lang w:eastAsia="en-US"/>
              </w:rPr>
            </w:pPr>
            <w:r w:rsidRPr="00A564B4">
              <w:rPr>
                <w:sz w:val="16"/>
                <w:szCs w:val="16"/>
                <w:lang w:eastAsia="en-US"/>
              </w:rPr>
              <w:t>Update to Additional UE radio access capabilities for NS_04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F233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B7E80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3F923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E5F1B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775B3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417DE" w14:textId="77777777" w:rsidR="00DE49E9" w:rsidRPr="00A564B4" w:rsidRDefault="00DE49E9" w:rsidP="00DE49E9">
            <w:pPr>
              <w:pStyle w:val="TAL"/>
              <w:rPr>
                <w:sz w:val="16"/>
                <w:szCs w:val="16"/>
                <w:lang w:eastAsia="en-US"/>
              </w:rPr>
            </w:pPr>
            <w:r w:rsidRPr="00A564B4">
              <w:rPr>
                <w:sz w:val="16"/>
                <w:szCs w:val="16"/>
                <w:lang w:eastAsia="en-US"/>
              </w:rPr>
              <w:t>R5-172425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4457EB" w14:textId="77777777" w:rsidR="00DE49E9" w:rsidRPr="00A564B4" w:rsidRDefault="00DE49E9" w:rsidP="00DE49E9">
            <w:pPr>
              <w:pStyle w:val="TAL"/>
              <w:rPr>
                <w:sz w:val="16"/>
                <w:szCs w:val="16"/>
                <w:lang w:eastAsia="en-US"/>
              </w:rPr>
            </w:pPr>
            <w:r w:rsidRPr="00A564B4">
              <w:rPr>
                <w:sz w:val="16"/>
                <w:szCs w:val="16"/>
                <w:lang w:eastAsia="en-US"/>
              </w:rPr>
              <w:t>0558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DBC0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2EA00" w14:textId="77777777" w:rsidR="00DE49E9" w:rsidRPr="00A564B4" w:rsidRDefault="00DE49E9" w:rsidP="00DE49E9">
            <w:pPr>
              <w:pStyle w:val="TAL"/>
              <w:rPr>
                <w:sz w:val="16"/>
                <w:szCs w:val="16"/>
                <w:lang w:eastAsia="en-US"/>
              </w:rPr>
            </w:pPr>
            <w:r w:rsidRPr="00A564B4">
              <w:rPr>
                <w:sz w:val="16"/>
                <w:szCs w:val="16"/>
                <w:lang w:eastAsia="en-US"/>
              </w:rPr>
              <w:t>Addition of CA_2A-66A, CA_5A-66A and CA_13A-66A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E7E83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C3E37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61FDED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9304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D1A1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7F7E9D" w14:textId="77777777" w:rsidR="00DE49E9" w:rsidRPr="00A564B4" w:rsidRDefault="00DE49E9" w:rsidP="00DE49E9">
            <w:pPr>
              <w:pStyle w:val="TAL"/>
              <w:rPr>
                <w:sz w:val="16"/>
                <w:szCs w:val="16"/>
                <w:lang w:eastAsia="en-US"/>
              </w:rPr>
            </w:pPr>
            <w:r w:rsidRPr="00A564B4">
              <w:rPr>
                <w:sz w:val="16"/>
                <w:szCs w:val="16"/>
                <w:lang w:eastAsia="en-US"/>
              </w:rPr>
              <w:t>R5-172524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2909BB" w14:textId="77777777" w:rsidR="00DE49E9" w:rsidRPr="00A564B4" w:rsidRDefault="00DE49E9" w:rsidP="00DE49E9">
            <w:pPr>
              <w:pStyle w:val="TAL"/>
              <w:rPr>
                <w:sz w:val="16"/>
                <w:szCs w:val="16"/>
                <w:lang w:eastAsia="en-US"/>
              </w:rPr>
            </w:pPr>
            <w:r w:rsidRPr="00A564B4">
              <w:rPr>
                <w:sz w:val="16"/>
                <w:szCs w:val="16"/>
                <w:lang w:eastAsia="en-US"/>
              </w:rPr>
              <w:t>0560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35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F896C9" w14:textId="77777777" w:rsidR="00DE49E9" w:rsidRPr="00A564B4" w:rsidRDefault="00DE49E9" w:rsidP="00DE49E9">
            <w:pPr>
              <w:pStyle w:val="TAL"/>
              <w:rPr>
                <w:sz w:val="16"/>
                <w:szCs w:val="16"/>
                <w:lang w:eastAsia="en-US"/>
              </w:rPr>
            </w:pPr>
            <w:r w:rsidRPr="00A564B4">
              <w:rPr>
                <w:sz w:val="16"/>
                <w:szCs w:val="16"/>
                <w:lang w:eastAsia="en-US"/>
              </w:rPr>
              <w:t>Introduction of CA_1A-11A-28A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D5B3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62674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AE11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B58B3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ABA3E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B178D" w14:textId="77777777" w:rsidR="00DE49E9" w:rsidRPr="00A564B4" w:rsidRDefault="00DE49E9" w:rsidP="00DE49E9">
            <w:pPr>
              <w:pStyle w:val="TAL"/>
              <w:rPr>
                <w:sz w:val="16"/>
                <w:szCs w:val="16"/>
                <w:lang w:eastAsia="en-US"/>
              </w:rPr>
            </w:pPr>
            <w:r w:rsidRPr="00A564B4">
              <w:rPr>
                <w:sz w:val="16"/>
                <w:szCs w:val="16"/>
                <w:lang w:eastAsia="en-US"/>
              </w:rPr>
              <w:t>R5-172528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35F20" w14:textId="77777777" w:rsidR="00DE49E9" w:rsidRPr="00A564B4" w:rsidRDefault="00DE49E9" w:rsidP="00DE49E9">
            <w:pPr>
              <w:pStyle w:val="TAL"/>
              <w:rPr>
                <w:sz w:val="16"/>
                <w:szCs w:val="16"/>
                <w:lang w:eastAsia="en-US"/>
              </w:rPr>
            </w:pPr>
            <w:r w:rsidRPr="00A564B4">
              <w:rPr>
                <w:sz w:val="16"/>
                <w:szCs w:val="16"/>
                <w:lang w:eastAsia="en-US"/>
              </w:rPr>
              <w:t>0561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45D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B4FC47" w14:textId="77777777" w:rsidR="00DE49E9" w:rsidRPr="00A564B4" w:rsidRDefault="00DE49E9" w:rsidP="00DE49E9">
            <w:pPr>
              <w:pStyle w:val="TAL"/>
              <w:rPr>
                <w:sz w:val="16"/>
                <w:szCs w:val="16"/>
                <w:lang w:eastAsia="en-US"/>
              </w:rPr>
            </w:pPr>
            <w:r w:rsidRPr="00A564B4">
              <w:rPr>
                <w:sz w:val="16"/>
                <w:szCs w:val="16"/>
                <w:lang w:eastAsia="en-US"/>
              </w:rPr>
              <w:t>Introduction of CA_8A-11A-28A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F325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7A37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6C5B8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DFEDA6"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ACCBC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350CB" w14:textId="77777777" w:rsidR="00DE49E9" w:rsidRPr="00A564B4" w:rsidRDefault="00DE49E9" w:rsidP="00DE49E9">
            <w:pPr>
              <w:pStyle w:val="TAL"/>
              <w:rPr>
                <w:sz w:val="16"/>
                <w:szCs w:val="16"/>
                <w:lang w:eastAsia="en-US"/>
              </w:rPr>
            </w:pPr>
            <w:r w:rsidRPr="00A564B4">
              <w:rPr>
                <w:sz w:val="16"/>
                <w:szCs w:val="16"/>
                <w:lang w:eastAsia="en-US"/>
              </w:rPr>
              <w:t>R5-172687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0F1CA4" w14:textId="77777777" w:rsidR="00DE49E9" w:rsidRPr="00A564B4" w:rsidRDefault="00DE49E9" w:rsidP="00DE49E9">
            <w:pPr>
              <w:pStyle w:val="TAL"/>
              <w:rPr>
                <w:sz w:val="16"/>
                <w:szCs w:val="16"/>
                <w:lang w:eastAsia="en-US"/>
              </w:rPr>
            </w:pPr>
            <w:r w:rsidRPr="00A564B4">
              <w:rPr>
                <w:sz w:val="16"/>
                <w:szCs w:val="16"/>
                <w:lang w:eastAsia="en-US"/>
              </w:rPr>
              <w:t>0563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CA8F74"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EE20BE" w14:textId="77777777" w:rsidR="00DE49E9" w:rsidRPr="00A564B4" w:rsidRDefault="00DE49E9" w:rsidP="00DE49E9">
            <w:pPr>
              <w:pStyle w:val="TAL"/>
              <w:rPr>
                <w:sz w:val="16"/>
                <w:szCs w:val="16"/>
                <w:lang w:eastAsia="en-US"/>
              </w:rPr>
            </w:pPr>
            <w:r w:rsidRPr="00A564B4">
              <w:rPr>
                <w:sz w:val="16"/>
                <w:szCs w:val="16"/>
                <w:lang w:eastAsia="en-US"/>
              </w:rPr>
              <w:t>Maintenance of the tables 4.1, 4.1-1a, 4.2 in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6AFD6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927B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6F831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2AE6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588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8E419C" w14:textId="77777777" w:rsidR="00DE49E9" w:rsidRPr="00A564B4" w:rsidRDefault="00DE49E9" w:rsidP="00DE49E9">
            <w:pPr>
              <w:pStyle w:val="TAL"/>
              <w:rPr>
                <w:sz w:val="16"/>
                <w:szCs w:val="16"/>
                <w:lang w:eastAsia="en-US"/>
              </w:rPr>
            </w:pPr>
            <w:r w:rsidRPr="00A564B4">
              <w:rPr>
                <w:sz w:val="16"/>
                <w:szCs w:val="16"/>
                <w:lang w:eastAsia="en-US"/>
              </w:rPr>
              <w:t>R5-172695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7FCFA" w14:textId="77777777" w:rsidR="00DE49E9" w:rsidRPr="00A564B4" w:rsidRDefault="00DE49E9" w:rsidP="00DE49E9">
            <w:pPr>
              <w:pStyle w:val="TAL"/>
              <w:rPr>
                <w:sz w:val="16"/>
                <w:szCs w:val="16"/>
                <w:lang w:eastAsia="en-US"/>
              </w:rPr>
            </w:pPr>
            <w:r w:rsidRPr="00A564B4">
              <w:rPr>
                <w:sz w:val="16"/>
                <w:szCs w:val="16"/>
                <w:lang w:eastAsia="en-US"/>
              </w:rPr>
              <w:t>0564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30CDAD"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4F2AEE" w14:textId="77777777" w:rsidR="00DE49E9" w:rsidRPr="00A564B4" w:rsidRDefault="00DE49E9" w:rsidP="00DE49E9">
            <w:pPr>
              <w:pStyle w:val="TAL"/>
              <w:rPr>
                <w:sz w:val="16"/>
                <w:szCs w:val="16"/>
                <w:lang w:eastAsia="en-US"/>
              </w:rPr>
            </w:pPr>
            <w:r w:rsidRPr="00A564B4">
              <w:rPr>
                <w:sz w:val="16"/>
                <w:szCs w:val="16"/>
                <w:lang w:eastAsia="en-US"/>
              </w:rPr>
              <w:t>Correction to RRM applicability condition C132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ED86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1EA5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F2662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9E142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78C5D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4B55A7" w14:textId="77777777" w:rsidR="00DE49E9" w:rsidRPr="00A564B4" w:rsidRDefault="00DE49E9" w:rsidP="00DE49E9">
            <w:pPr>
              <w:pStyle w:val="TAL"/>
              <w:rPr>
                <w:sz w:val="16"/>
                <w:szCs w:val="16"/>
                <w:lang w:eastAsia="en-US"/>
              </w:rPr>
            </w:pPr>
            <w:r w:rsidRPr="00A564B4">
              <w:rPr>
                <w:sz w:val="16"/>
                <w:szCs w:val="16"/>
                <w:lang w:eastAsia="en-US"/>
              </w:rPr>
              <w:t>R5-172697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19B24" w14:textId="77777777" w:rsidR="00DE49E9" w:rsidRPr="00A564B4" w:rsidRDefault="00DE49E9" w:rsidP="00DE49E9">
            <w:pPr>
              <w:pStyle w:val="TAL"/>
              <w:rPr>
                <w:sz w:val="16"/>
                <w:szCs w:val="16"/>
                <w:lang w:eastAsia="en-US"/>
              </w:rPr>
            </w:pPr>
            <w:r w:rsidRPr="00A564B4">
              <w:rPr>
                <w:sz w:val="16"/>
                <w:szCs w:val="16"/>
                <w:lang w:eastAsia="en-US"/>
              </w:rPr>
              <w:t>0565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49AC1E"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5CAE14"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CA_3A-69A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8EEB10"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DCAEAF"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CD49A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A3ED9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DED84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1B0F00" w14:textId="77777777" w:rsidR="00DE49E9" w:rsidRPr="00A564B4" w:rsidRDefault="00DE49E9" w:rsidP="00DE49E9">
            <w:pPr>
              <w:pStyle w:val="TAL"/>
              <w:rPr>
                <w:sz w:val="16"/>
                <w:szCs w:val="16"/>
                <w:lang w:eastAsia="en-US"/>
              </w:rPr>
            </w:pPr>
            <w:r w:rsidRPr="00A564B4">
              <w:rPr>
                <w:sz w:val="16"/>
                <w:szCs w:val="16"/>
                <w:lang w:eastAsia="en-US"/>
              </w:rPr>
              <w:t>R5-172699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1B6797" w14:textId="77777777" w:rsidR="00DE49E9" w:rsidRPr="00A564B4" w:rsidRDefault="00DE49E9" w:rsidP="00DE49E9">
            <w:pPr>
              <w:pStyle w:val="TAL"/>
              <w:rPr>
                <w:sz w:val="16"/>
                <w:szCs w:val="16"/>
                <w:lang w:eastAsia="en-US"/>
              </w:rPr>
            </w:pPr>
            <w:r w:rsidRPr="00A564B4">
              <w:rPr>
                <w:sz w:val="16"/>
                <w:szCs w:val="16"/>
                <w:lang w:eastAsia="en-US"/>
              </w:rPr>
              <w:t>0566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61D79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9947A6"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CA_2A-2A-12A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5E8C2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34E1F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32A15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8F306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050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0EC1AD" w14:textId="77777777" w:rsidR="00DE49E9" w:rsidRPr="00A564B4" w:rsidRDefault="00DE49E9" w:rsidP="00DE49E9">
            <w:pPr>
              <w:pStyle w:val="TAL"/>
              <w:rPr>
                <w:sz w:val="16"/>
                <w:szCs w:val="16"/>
                <w:lang w:eastAsia="en-US"/>
              </w:rPr>
            </w:pPr>
            <w:r w:rsidRPr="00A564B4">
              <w:rPr>
                <w:sz w:val="16"/>
                <w:szCs w:val="16"/>
                <w:lang w:eastAsia="en-US"/>
              </w:rPr>
              <w:t>R5-172721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8F0A6" w14:textId="77777777" w:rsidR="00DE49E9" w:rsidRPr="00A564B4" w:rsidRDefault="00DE49E9" w:rsidP="00DE49E9">
            <w:pPr>
              <w:pStyle w:val="TAL"/>
              <w:rPr>
                <w:sz w:val="16"/>
                <w:szCs w:val="16"/>
                <w:lang w:eastAsia="en-US"/>
              </w:rPr>
            </w:pPr>
            <w:r w:rsidRPr="00A564B4">
              <w:rPr>
                <w:sz w:val="16"/>
                <w:szCs w:val="16"/>
                <w:lang w:eastAsia="en-US"/>
              </w:rPr>
              <w:t>0569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A4F23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EDD125" w14:textId="77777777" w:rsidR="00DE49E9" w:rsidRPr="00A564B4" w:rsidRDefault="00DE49E9" w:rsidP="00DE49E9">
            <w:pPr>
              <w:pStyle w:val="TAL"/>
              <w:rPr>
                <w:sz w:val="16"/>
                <w:szCs w:val="16"/>
                <w:lang w:eastAsia="en-US"/>
              </w:rPr>
            </w:pPr>
            <w:r w:rsidRPr="00A564B4">
              <w:rPr>
                <w:sz w:val="16"/>
                <w:szCs w:val="16"/>
                <w:lang w:eastAsia="en-US"/>
              </w:rPr>
              <w:t>Applicability correction for eDL-MIMO test cases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D611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038C4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1C94C7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8C890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72649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88F0A6" w14:textId="77777777" w:rsidR="00DE49E9" w:rsidRPr="00A564B4" w:rsidRDefault="00DE49E9" w:rsidP="00DE49E9">
            <w:pPr>
              <w:pStyle w:val="TAL"/>
              <w:rPr>
                <w:sz w:val="16"/>
                <w:szCs w:val="16"/>
                <w:lang w:eastAsia="en-US"/>
              </w:rPr>
            </w:pPr>
            <w:r w:rsidRPr="00A564B4">
              <w:rPr>
                <w:sz w:val="16"/>
                <w:szCs w:val="16"/>
                <w:lang w:eastAsia="en-US"/>
              </w:rPr>
              <w:t>R5-172726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84C38F" w14:textId="77777777" w:rsidR="00DE49E9" w:rsidRPr="00A564B4" w:rsidRDefault="00DE49E9" w:rsidP="00DE49E9">
            <w:pPr>
              <w:pStyle w:val="TAL"/>
              <w:rPr>
                <w:sz w:val="16"/>
                <w:szCs w:val="16"/>
                <w:lang w:eastAsia="en-US"/>
              </w:rPr>
            </w:pPr>
            <w:r w:rsidRPr="00A564B4">
              <w:rPr>
                <w:sz w:val="16"/>
                <w:szCs w:val="16"/>
                <w:lang w:eastAsia="en-US"/>
              </w:rPr>
              <w:t>0571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4F01B8"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01AF3C" w14:textId="77777777" w:rsidR="00DE49E9" w:rsidRPr="00A564B4" w:rsidRDefault="00DE49E9" w:rsidP="00DE49E9">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AC5DE6"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9B16E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C5DD4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86665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FEE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BF3D1" w14:textId="77777777" w:rsidR="00DE49E9" w:rsidRPr="00A564B4" w:rsidRDefault="00DE49E9" w:rsidP="00DE49E9">
            <w:pPr>
              <w:pStyle w:val="TAL"/>
              <w:rPr>
                <w:sz w:val="16"/>
                <w:szCs w:val="16"/>
                <w:lang w:eastAsia="en-US"/>
              </w:rPr>
            </w:pPr>
            <w:r w:rsidRPr="00A564B4">
              <w:rPr>
                <w:sz w:val="16"/>
                <w:szCs w:val="16"/>
                <w:lang w:eastAsia="en-US"/>
              </w:rPr>
              <w:t>R5-172734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3547E8" w14:textId="77777777" w:rsidR="00DE49E9" w:rsidRPr="00A564B4" w:rsidRDefault="00DE49E9" w:rsidP="00DE49E9">
            <w:pPr>
              <w:pStyle w:val="TAL"/>
              <w:rPr>
                <w:sz w:val="16"/>
                <w:szCs w:val="16"/>
                <w:lang w:eastAsia="en-US"/>
              </w:rPr>
            </w:pPr>
            <w:r w:rsidRPr="00A564B4">
              <w:rPr>
                <w:sz w:val="16"/>
                <w:szCs w:val="16"/>
                <w:lang w:eastAsia="en-US"/>
              </w:rPr>
              <w:t>0572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464DA"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6DDA50" w14:textId="77777777" w:rsidR="00DE49E9" w:rsidRPr="00A564B4" w:rsidRDefault="00DE49E9" w:rsidP="00DE49E9">
            <w:pPr>
              <w:pStyle w:val="TAL"/>
              <w:rPr>
                <w:sz w:val="16"/>
                <w:szCs w:val="16"/>
                <w:lang w:eastAsia="en-US"/>
              </w:rPr>
            </w:pPr>
            <w:r w:rsidRPr="00A564B4">
              <w:rPr>
                <w:sz w:val="16"/>
                <w:szCs w:val="16"/>
                <w:lang w:eastAsia="en-US"/>
              </w:rPr>
              <w:t>Add Applicability for TS 36.521-2 Test case 8.22.11 and 8.22.12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5CDD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B3A21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DAF3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A92B0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5C3A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90ACE6" w14:textId="77777777" w:rsidR="00DE49E9" w:rsidRPr="00A564B4" w:rsidRDefault="00DE49E9" w:rsidP="00DE49E9">
            <w:pPr>
              <w:pStyle w:val="TAL"/>
              <w:rPr>
                <w:sz w:val="16"/>
                <w:szCs w:val="16"/>
                <w:lang w:eastAsia="en-US"/>
              </w:rPr>
            </w:pPr>
            <w:r w:rsidRPr="00A564B4">
              <w:rPr>
                <w:sz w:val="16"/>
                <w:szCs w:val="16"/>
                <w:lang w:eastAsia="en-US"/>
              </w:rPr>
              <w:t>R5-173207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45C05C" w14:textId="77777777" w:rsidR="00DE49E9" w:rsidRPr="00A564B4" w:rsidRDefault="00DE49E9" w:rsidP="00DE49E9">
            <w:pPr>
              <w:pStyle w:val="TAL"/>
              <w:rPr>
                <w:sz w:val="16"/>
                <w:szCs w:val="16"/>
                <w:lang w:eastAsia="en-US"/>
              </w:rPr>
            </w:pPr>
            <w:r w:rsidRPr="00A564B4">
              <w:rPr>
                <w:sz w:val="16"/>
                <w:szCs w:val="16"/>
                <w:lang w:eastAsia="en-US"/>
              </w:rPr>
              <w:t>0556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15AD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37E17E" w14:textId="77777777" w:rsidR="00DE49E9" w:rsidRPr="00A564B4" w:rsidRDefault="00DE49E9" w:rsidP="00DE49E9">
            <w:pPr>
              <w:pStyle w:val="TAL"/>
              <w:rPr>
                <w:sz w:val="16"/>
                <w:szCs w:val="16"/>
                <w:lang w:eastAsia="en-US"/>
              </w:rPr>
            </w:pPr>
            <w:r w:rsidRPr="00A564B4">
              <w:rPr>
                <w:sz w:val="16"/>
                <w:szCs w:val="16"/>
                <w:lang w:eastAsia="en-US"/>
              </w:rPr>
              <w:t>Remove MPR/A-MPR test cases from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D29FBB"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466D4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F69B4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CD326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1368C5"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A70EC1" w14:textId="77777777" w:rsidR="00DE49E9" w:rsidRPr="00A564B4" w:rsidRDefault="00DE49E9" w:rsidP="00DE49E9">
            <w:pPr>
              <w:pStyle w:val="TAL"/>
              <w:rPr>
                <w:sz w:val="16"/>
                <w:szCs w:val="16"/>
                <w:lang w:eastAsia="en-US"/>
              </w:rPr>
            </w:pPr>
            <w:r w:rsidRPr="00A564B4">
              <w:rPr>
                <w:sz w:val="16"/>
                <w:szCs w:val="16"/>
                <w:lang w:eastAsia="en-US"/>
              </w:rPr>
              <w:t>R5-173224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DDD01" w14:textId="77777777" w:rsidR="00DE49E9" w:rsidRPr="00A564B4" w:rsidRDefault="00DE49E9" w:rsidP="00DE49E9">
            <w:pPr>
              <w:pStyle w:val="TAL"/>
              <w:rPr>
                <w:sz w:val="16"/>
                <w:szCs w:val="16"/>
                <w:lang w:eastAsia="en-US"/>
              </w:rPr>
            </w:pPr>
            <w:r w:rsidRPr="00A564B4">
              <w:rPr>
                <w:sz w:val="16"/>
                <w:szCs w:val="16"/>
                <w:lang w:eastAsia="en-US"/>
              </w:rPr>
              <w:t>0553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4468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51A638" w14:textId="77777777" w:rsidR="00DE49E9" w:rsidRPr="00A564B4" w:rsidRDefault="00DE49E9" w:rsidP="00DE49E9">
            <w:pPr>
              <w:pStyle w:val="TAL"/>
              <w:rPr>
                <w:sz w:val="16"/>
                <w:szCs w:val="16"/>
                <w:lang w:eastAsia="en-US"/>
              </w:rPr>
            </w:pPr>
            <w:r w:rsidRPr="00A564B4">
              <w:rPr>
                <w:sz w:val="16"/>
                <w:szCs w:val="16"/>
                <w:lang w:eastAsia="en-US"/>
              </w:rPr>
              <w:t>New CA band combination CA_3C-8A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6286A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D40251"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4FFA1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4C818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1168C3"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ECE970" w14:textId="77777777" w:rsidR="00DE49E9" w:rsidRPr="00A564B4" w:rsidRDefault="00DE49E9" w:rsidP="00DE49E9">
            <w:pPr>
              <w:pStyle w:val="TAL"/>
              <w:rPr>
                <w:sz w:val="16"/>
                <w:szCs w:val="16"/>
                <w:lang w:eastAsia="en-US"/>
              </w:rPr>
            </w:pPr>
            <w:r w:rsidRPr="00A564B4">
              <w:rPr>
                <w:sz w:val="16"/>
                <w:szCs w:val="16"/>
                <w:lang w:eastAsia="en-US"/>
              </w:rPr>
              <w:t>R5-173282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45D67" w14:textId="77777777" w:rsidR="00DE49E9" w:rsidRPr="00A564B4" w:rsidRDefault="00DE49E9" w:rsidP="00DE49E9">
            <w:pPr>
              <w:pStyle w:val="TAL"/>
              <w:rPr>
                <w:sz w:val="16"/>
                <w:szCs w:val="16"/>
                <w:lang w:eastAsia="en-US"/>
              </w:rPr>
            </w:pPr>
            <w:r w:rsidRPr="00A564B4">
              <w:rPr>
                <w:sz w:val="16"/>
                <w:szCs w:val="16"/>
                <w:lang w:eastAsia="en-US"/>
              </w:rPr>
              <w:t>0557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031F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C928F2" w14:textId="77777777" w:rsidR="00DE49E9" w:rsidRPr="00A564B4" w:rsidRDefault="00DE49E9" w:rsidP="00DE49E9">
            <w:pPr>
              <w:pStyle w:val="TAL"/>
              <w:rPr>
                <w:sz w:val="16"/>
                <w:szCs w:val="16"/>
                <w:lang w:eastAsia="en-US"/>
              </w:rPr>
            </w:pPr>
            <w:r w:rsidRPr="00A564B4">
              <w:rPr>
                <w:sz w:val="16"/>
                <w:szCs w:val="16"/>
                <w:lang w:eastAsia="en-US"/>
              </w:rPr>
              <w:t>LAA: Applicability update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349472"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FACA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44BEA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E9E18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DF20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BAC54A" w14:textId="77777777" w:rsidR="00DE49E9" w:rsidRPr="00A564B4" w:rsidRDefault="00DE49E9" w:rsidP="00DE49E9">
            <w:pPr>
              <w:pStyle w:val="TAL"/>
              <w:rPr>
                <w:sz w:val="16"/>
                <w:szCs w:val="16"/>
                <w:lang w:eastAsia="en-US"/>
              </w:rPr>
            </w:pPr>
            <w:r w:rsidRPr="00A564B4">
              <w:rPr>
                <w:sz w:val="16"/>
                <w:szCs w:val="16"/>
                <w:lang w:eastAsia="en-US"/>
              </w:rPr>
              <w:t>R5-173308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2FA46B" w14:textId="77777777" w:rsidR="00DE49E9" w:rsidRPr="00A564B4" w:rsidRDefault="00DE49E9" w:rsidP="00DE49E9">
            <w:pPr>
              <w:pStyle w:val="TAL"/>
              <w:rPr>
                <w:sz w:val="16"/>
                <w:szCs w:val="16"/>
                <w:lang w:eastAsia="en-US"/>
              </w:rPr>
            </w:pPr>
            <w:r w:rsidRPr="00A564B4">
              <w:rPr>
                <w:sz w:val="16"/>
                <w:szCs w:val="16"/>
                <w:lang w:eastAsia="en-US"/>
              </w:rPr>
              <w:t>0570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C34C0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477F81" w14:textId="77777777" w:rsidR="00DE49E9" w:rsidRPr="00A564B4" w:rsidRDefault="00DE49E9" w:rsidP="00DE49E9">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35A1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D4299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8B251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818AD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7A7FA"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B40E2C" w14:textId="77777777" w:rsidR="00DE49E9" w:rsidRPr="00A564B4" w:rsidRDefault="00DE49E9" w:rsidP="00DE49E9">
            <w:pPr>
              <w:pStyle w:val="TAL"/>
              <w:rPr>
                <w:sz w:val="16"/>
                <w:szCs w:val="16"/>
                <w:lang w:eastAsia="en-US"/>
              </w:rPr>
            </w:pPr>
            <w:r w:rsidRPr="00A564B4">
              <w:rPr>
                <w:sz w:val="16"/>
                <w:szCs w:val="16"/>
                <w:lang w:eastAsia="en-US"/>
              </w:rPr>
              <w:t>R5-173324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05420" w14:textId="77777777" w:rsidR="00DE49E9" w:rsidRPr="00A564B4" w:rsidRDefault="00DE49E9" w:rsidP="00DE49E9">
            <w:pPr>
              <w:pStyle w:val="TAL"/>
              <w:rPr>
                <w:sz w:val="16"/>
                <w:szCs w:val="16"/>
                <w:lang w:eastAsia="en-US"/>
              </w:rPr>
            </w:pPr>
            <w:r w:rsidRPr="00A564B4">
              <w:rPr>
                <w:sz w:val="16"/>
                <w:szCs w:val="16"/>
                <w:lang w:eastAsia="en-US"/>
              </w:rPr>
              <w:t>0576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8148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398FFC" w14:textId="77777777" w:rsidR="00DE49E9" w:rsidRPr="00A564B4" w:rsidRDefault="00DE49E9" w:rsidP="00DE49E9">
            <w:pPr>
              <w:pStyle w:val="TAL"/>
              <w:rPr>
                <w:sz w:val="16"/>
                <w:szCs w:val="16"/>
                <w:lang w:eastAsia="en-US"/>
              </w:rPr>
            </w:pPr>
            <w:r w:rsidRPr="00A564B4">
              <w:rPr>
                <w:sz w:val="16"/>
                <w:szCs w:val="16"/>
                <w:lang w:eastAsia="en-US"/>
              </w:rPr>
              <w:t>Update of CA Physical Layer Baseline Implementation Capabilities for new CA 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558ED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549A5B"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032EEF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FCD14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F559C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81D7A0" w14:textId="77777777" w:rsidR="00DE49E9" w:rsidRPr="00A564B4" w:rsidRDefault="00DE49E9" w:rsidP="00DE49E9">
            <w:pPr>
              <w:pStyle w:val="TAL"/>
              <w:rPr>
                <w:sz w:val="16"/>
                <w:szCs w:val="16"/>
                <w:lang w:eastAsia="en-US"/>
              </w:rPr>
            </w:pPr>
            <w:r w:rsidRPr="00A564B4">
              <w:rPr>
                <w:sz w:val="16"/>
                <w:szCs w:val="16"/>
                <w:lang w:eastAsia="en-US"/>
              </w:rPr>
              <w:t>R5-173327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39CEAC" w14:textId="77777777" w:rsidR="00DE49E9" w:rsidRPr="00A564B4" w:rsidRDefault="00DE49E9" w:rsidP="00DE49E9">
            <w:pPr>
              <w:pStyle w:val="TAL"/>
              <w:rPr>
                <w:sz w:val="16"/>
                <w:szCs w:val="16"/>
                <w:lang w:eastAsia="en-US"/>
              </w:rPr>
            </w:pPr>
            <w:r w:rsidRPr="00A564B4">
              <w:rPr>
                <w:sz w:val="16"/>
                <w:szCs w:val="16"/>
                <w:lang w:eastAsia="en-US"/>
              </w:rPr>
              <w:t>0577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A632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7A40F0" w14:textId="77777777" w:rsidR="00DE49E9" w:rsidRPr="00A564B4" w:rsidRDefault="00DE49E9" w:rsidP="00DE49E9">
            <w:pPr>
              <w:pStyle w:val="TAL"/>
              <w:rPr>
                <w:sz w:val="16"/>
                <w:szCs w:val="16"/>
                <w:lang w:eastAsia="en-US"/>
              </w:rPr>
            </w:pPr>
            <w:r w:rsidRPr="00A564B4">
              <w:rPr>
                <w:sz w:val="16"/>
                <w:szCs w:val="16"/>
                <w:lang w:eastAsia="en-US"/>
              </w:rPr>
              <w:t>Update test applicabilities for NB-IoT test cases 6.1.15 and 6.1.16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19D708"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5B2F5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090C96B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078BC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8ADED0"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92F9" w14:textId="77777777" w:rsidR="00DE49E9" w:rsidRPr="00A564B4" w:rsidRDefault="00DE49E9" w:rsidP="00DE49E9">
            <w:pPr>
              <w:pStyle w:val="TAL"/>
              <w:rPr>
                <w:sz w:val="16"/>
                <w:szCs w:val="16"/>
                <w:lang w:eastAsia="en-US"/>
              </w:rPr>
            </w:pPr>
            <w:r w:rsidRPr="00A564B4">
              <w:rPr>
                <w:sz w:val="16"/>
                <w:szCs w:val="16"/>
                <w:lang w:eastAsia="en-US"/>
              </w:rPr>
              <w:t>R5-173350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D4A41" w14:textId="77777777" w:rsidR="00DE49E9" w:rsidRPr="00A564B4" w:rsidRDefault="00DE49E9" w:rsidP="00DE49E9">
            <w:pPr>
              <w:pStyle w:val="TAL"/>
              <w:rPr>
                <w:sz w:val="16"/>
                <w:szCs w:val="16"/>
                <w:lang w:eastAsia="en-US"/>
              </w:rPr>
            </w:pPr>
            <w:r w:rsidRPr="00A564B4">
              <w:rPr>
                <w:sz w:val="16"/>
                <w:szCs w:val="16"/>
                <w:lang w:eastAsia="en-US"/>
              </w:rPr>
              <w:t>0551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6536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A9EA83" w14:textId="77777777" w:rsidR="00DE49E9" w:rsidRPr="00A564B4" w:rsidRDefault="00DE49E9" w:rsidP="00DE49E9">
            <w:pPr>
              <w:pStyle w:val="TAL"/>
              <w:rPr>
                <w:sz w:val="16"/>
                <w:szCs w:val="16"/>
                <w:lang w:eastAsia="en-US"/>
              </w:rPr>
            </w:pPr>
            <w:r w:rsidRPr="00A564B4">
              <w:rPr>
                <w:sz w:val="16"/>
                <w:szCs w:val="16"/>
                <w:lang w:eastAsia="en-US"/>
              </w:rPr>
              <w:t>NB-IoT bands 11, 25, 31, and 70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966CA5"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D2D39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096811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FF715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AB84D9"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450CC" w14:textId="77777777" w:rsidR="00DE49E9" w:rsidRPr="00A564B4" w:rsidRDefault="00DE49E9" w:rsidP="00DE49E9">
            <w:pPr>
              <w:pStyle w:val="TAL"/>
              <w:rPr>
                <w:sz w:val="16"/>
                <w:szCs w:val="16"/>
                <w:lang w:eastAsia="en-US"/>
              </w:rPr>
            </w:pPr>
            <w:r w:rsidRPr="00A564B4">
              <w:rPr>
                <w:sz w:val="16"/>
                <w:szCs w:val="16"/>
                <w:lang w:eastAsia="en-US"/>
              </w:rPr>
              <w:t>R5-173367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C8564" w14:textId="77777777" w:rsidR="00DE49E9" w:rsidRPr="00A564B4" w:rsidRDefault="00DE49E9" w:rsidP="00DE49E9">
            <w:pPr>
              <w:pStyle w:val="TAL"/>
              <w:rPr>
                <w:sz w:val="16"/>
                <w:szCs w:val="16"/>
                <w:lang w:eastAsia="en-US"/>
              </w:rPr>
            </w:pPr>
            <w:r w:rsidRPr="00A564B4">
              <w:rPr>
                <w:sz w:val="16"/>
                <w:szCs w:val="16"/>
                <w:lang w:eastAsia="en-US"/>
              </w:rPr>
              <w:t>0574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461AA7"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963E4" w14:textId="77777777" w:rsidR="00DE49E9" w:rsidRPr="00A564B4" w:rsidRDefault="00DE49E9" w:rsidP="00DE49E9">
            <w:pPr>
              <w:pStyle w:val="TAL"/>
              <w:rPr>
                <w:sz w:val="16"/>
                <w:szCs w:val="16"/>
                <w:lang w:eastAsia="en-US"/>
              </w:rPr>
            </w:pPr>
            <w:r w:rsidRPr="00A564B4">
              <w:rPr>
                <w:sz w:val="16"/>
                <w:szCs w:val="16"/>
                <w:lang w:eastAsia="en-US"/>
              </w:rPr>
              <w:t>Corrections to Applicability Conformance and Conditions for intra/inter-frequency SI acquisition for HO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9F8F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D125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8194A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E276A5"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EE490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741DAF" w14:textId="77777777" w:rsidR="00DE49E9" w:rsidRPr="00A564B4" w:rsidRDefault="00DE49E9" w:rsidP="00DE49E9">
            <w:pPr>
              <w:pStyle w:val="TAL"/>
              <w:rPr>
                <w:sz w:val="16"/>
                <w:szCs w:val="16"/>
                <w:lang w:eastAsia="en-US"/>
              </w:rPr>
            </w:pPr>
            <w:r w:rsidRPr="00A564B4">
              <w:rPr>
                <w:sz w:val="16"/>
                <w:szCs w:val="16"/>
                <w:lang w:eastAsia="en-US"/>
              </w:rPr>
              <w:t>R5-173413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3868A" w14:textId="77777777" w:rsidR="00DE49E9" w:rsidRPr="00A564B4" w:rsidRDefault="00DE49E9" w:rsidP="00DE49E9">
            <w:pPr>
              <w:pStyle w:val="TAL"/>
              <w:rPr>
                <w:sz w:val="16"/>
                <w:szCs w:val="16"/>
                <w:lang w:eastAsia="en-US"/>
              </w:rPr>
            </w:pPr>
            <w:r w:rsidRPr="00A564B4">
              <w:rPr>
                <w:sz w:val="16"/>
                <w:szCs w:val="16"/>
                <w:lang w:eastAsia="en-US"/>
              </w:rPr>
              <w:t>0562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6D05F2"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89D608" w14:textId="77777777" w:rsidR="00DE49E9" w:rsidRPr="00A564B4" w:rsidRDefault="00DE49E9" w:rsidP="00DE49E9">
            <w:pPr>
              <w:pStyle w:val="TAL"/>
              <w:rPr>
                <w:sz w:val="16"/>
                <w:szCs w:val="16"/>
                <w:lang w:eastAsia="en-US"/>
              </w:rPr>
            </w:pPr>
            <w:r w:rsidRPr="00A564B4">
              <w:rPr>
                <w:sz w:val="16"/>
                <w:szCs w:val="16"/>
                <w:lang w:eastAsia="en-US"/>
              </w:rPr>
              <w:t>Correction to FD-FDD only test case comment and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E49E7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9FFF7E"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037E3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4A417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F7A8F"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D761F" w14:textId="77777777" w:rsidR="00DE49E9" w:rsidRPr="00A564B4" w:rsidRDefault="00DE49E9" w:rsidP="00DE49E9">
            <w:pPr>
              <w:pStyle w:val="TAL"/>
              <w:rPr>
                <w:sz w:val="16"/>
                <w:szCs w:val="16"/>
                <w:lang w:eastAsia="en-US"/>
              </w:rPr>
            </w:pPr>
            <w:r w:rsidRPr="00A564B4">
              <w:rPr>
                <w:sz w:val="16"/>
                <w:szCs w:val="16"/>
                <w:lang w:eastAsia="en-US"/>
              </w:rPr>
              <w:t>R5-173419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39699E" w14:textId="77777777" w:rsidR="00DE49E9" w:rsidRPr="00A564B4" w:rsidRDefault="00DE49E9" w:rsidP="00DE49E9">
            <w:pPr>
              <w:pStyle w:val="TAL"/>
              <w:rPr>
                <w:sz w:val="16"/>
                <w:szCs w:val="16"/>
                <w:lang w:eastAsia="en-US"/>
              </w:rPr>
            </w:pPr>
            <w:r w:rsidRPr="00A564B4">
              <w:rPr>
                <w:sz w:val="16"/>
                <w:szCs w:val="16"/>
                <w:lang w:eastAsia="en-US"/>
              </w:rPr>
              <w:t>0554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958A86"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EFEC07" w14:textId="77777777" w:rsidR="00DE49E9" w:rsidRPr="00A564B4" w:rsidRDefault="00DE49E9" w:rsidP="00DE49E9">
            <w:pPr>
              <w:pStyle w:val="TAL"/>
              <w:rPr>
                <w:sz w:val="16"/>
                <w:szCs w:val="16"/>
                <w:lang w:eastAsia="en-US"/>
              </w:rPr>
            </w:pPr>
            <w:r w:rsidRPr="00A564B4">
              <w:rPr>
                <w:sz w:val="16"/>
                <w:szCs w:val="16"/>
                <w:lang w:eastAsia="en-US"/>
              </w:rPr>
              <w:t>Remove applicability of SDR test cases for 4Rx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3EAEF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B458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4B08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235952"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26787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8CA6C" w14:textId="77777777" w:rsidR="00DE49E9" w:rsidRPr="00A564B4" w:rsidRDefault="00DE49E9" w:rsidP="00DE49E9">
            <w:pPr>
              <w:pStyle w:val="TAL"/>
              <w:rPr>
                <w:sz w:val="16"/>
                <w:szCs w:val="16"/>
                <w:lang w:eastAsia="en-US"/>
              </w:rPr>
            </w:pPr>
            <w:r w:rsidRPr="00A564B4">
              <w:rPr>
                <w:sz w:val="16"/>
                <w:szCs w:val="16"/>
                <w:lang w:eastAsia="en-US"/>
              </w:rPr>
              <w:t>R5-173420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AA4C80" w14:textId="77777777" w:rsidR="00DE49E9" w:rsidRPr="00A564B4" w:rsidRDefault="00DE49E9" w:rsidP="00DE49E9">
            <w:pPr>
              <w:pStyle w:val="TAL"/>
              <w:rPr>
                <w:sz w:val="16"/>
                <w:szCs w:val="16"/>
                <w:lang w:eastAsia="en-US"/>
              </w:rPr>
            </w:pPr>
            <w:r w:rsidRPr="00A564B4">
              <w:rPr>
                <w:sz w:val="16"/>
                <w:szCs w:val="16"/>
                <w:lang w:eastAsia="en-US"/>
              </w:rPr>
              <w:t>0568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5BE58"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A3E28D" w14:textId="77777777" w:rsidR="00DE49E9" w:rsidRPr="00A564B4" w:rsidRDefault="00DE49E9" w:rsidP="00DE49E9">
            <w:pPr>
              <w:pStyle w:val="TAL"/>
              <w:rPr>
                <w:sz w:val="16"/>
                <w:szCs w:val="16"/>
                <w:lang w:eastAsia="en-US"/>
              </w:rPr>
            </w:pPr>
            <w:r w:rsidRPr="00A564B4">
              <w:rPr>
                <w:sz w:val="16"/>
                <w:szCs w:val="16"/>
                <w:lang w:eastAsia="en-US"/>
              </w:rPr>
              <w:t>4Rx updates to RF/RRM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3717F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9FF372" w14:textId="77777777" w:rsidR="00DE49E9" w:rsidRPr="00A564B4" w:rsidRDefault="00DE49E9" w:rsidP="00DE49E9">
            <w:pPr>
              <w:pStyle w:val="TAL"/>
              <w:rPr>
                <w:sz w:val="16"/>
                <w:szCs w:val="16"/>
                <w:lang w:eastAsia="en-US"/>
              </w:rPr>
            </w:pPr>
            <w:r w:rsidRPr="00A564B4">
              <w:rPr>
                <w:sz w:val="16"/>
                <w:szCs w:val="16"/>
                <w:lang w:eastAsia="en-US"/>
              </w:rPr>
              <w:t>14.3.0</w:t>
            </w:r>
          </w:p>
        </w:tc>
      </w:tr>
      <w:tr w:rsidR="00A003A0" w:rsidRPr="00A564B4" w14:paraId="70F774F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855CD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46C02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46662B" w14:textId="77777777" w:rsidR="00A003A0" w:rsidRPr="00A564B4" w:rsidRDefault="00A003A0" w:rsidP="00A003A0">
            <w:pPr>
              <w:pStyle w:val="TAL"/>
              <w:rPr>
                <w:sz w:val="16"/>
                <w:szCs w:val="16"/>
                <w:lang w:eastAsia="en-US"/>
              </w:rPr>
            </w:pPr>
            <w:r w:rsidRPr="00A564B4">
              <w:rPr>
                <w:sz w:val="16"/>
                <w:szCs w:val="16"/>
                <w:lang w:eastAsia="en-US"/>
              </w:rPr>
              <w:t>R5-173701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CA5CE8" w14:textId="77777777" w:rsidR="00A003A0" w:rsidRPr="00A564B4" w:rsidRDefault="00A003A0" w:rsidP="00A003A0">
            <w:pPr>
              <w:pStyle w:val="TAL"/>
              <w:rPr>
                <w:sz w:val="16"/>
                <w:szCs w:val="16"/>
                <w:lang w:eastAsia="en-US"/>
              </w:rPr>
            </w:pPr>
            <w:r w:rsidRPr="00A564B4">
              <w:rPr>
                <w:sz w:val="16"/>
                <w:szCs w:val="16"/>
                <w:lang w:eastAsia="en-US"/>
              </w:rPr>
              <w:t>0579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5B0F9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1EF7E" w14:textId="77777777" w:rsidR="00A003A0" w:rsidRPr="00A564B4" w:rsidRDefault="00A003A0" w:rsidP="00A003A0">
            <w:pPr>
              <w:pStyle w:val="TAL"/>
              <w:rPr>
                <w:sz w:val="16"/>
                <w:szCs w:val="16"/>
                <w:lang w:eastAsia="en-US"/>
              </w:rPr>
            </w:pPr>
            <w:r w:rsidRPr="00A564B4">
              <w:rPr>
                <w:sz w:val="16"/>
                <w:szCs w:val="16"/>
                <w:lang w:eastAsia="en-US"/>
              </w:rPr>
              <w:t>New CA band combination CA_1A-3C-8A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FD943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C850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2EF86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4E2BDF"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F600A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82C235" w14:textId="77777777" w:rsidR="00A003A0" w:rsidRPr="00A564B4" w:rsidRDefault="00A003A0" w:rsidP="00A003A0">
            <w:pPr>
              <w:pStyle w:val="TAL"/>
              <w:rPr>
                <w:sz w:val="16"/>
                <w:szCs w:val="16"/>
                <w:lang w:eastAsia="en-US"/>
              </w:rPr>
            </w:pPr>
            <w:r w:rsidRPr="00A564B4">
              <w:rPr>
                <w:sz w:val="16"/>
                <w:szCs w:val="16"/>
                <w:lang w:eastAsia="en-US"/>
              </w:rPr>
              <w:t>R5-173938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13B0D" w14:textId="77777777" w:rsidR="00A003A0" w:rsidRPr="00A564B4" w:rsidRDefault="00A003A0" w:rsidP="00A003A0">
            <w:pPr>
              <w:pStyle w:val="TAL"/>
              <w:rPr>
                <w:sz w:val="16"/>
                <w:szCs w:val="16"/>
                <w:lang w:eastAsia="en-US"/>
              </w:rPr>
            </w:pPr>
            <w:r w:rsidRPr="00A564B4">
              <w:rPr>
                <w:sz w:val="16"/>
                <w:szCs w:val="16"/>
                <w:lang w:eastAsia="en-US"/>
              </w:rPr>
              <w:t>0584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234CB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43175F" w14:textId="77777777" w:rsidR="00A003A0" w:rsidRPr="00A564B4" w:rsidRDefault="00A003A0" w:rsidP="00A003A0">
            <w:pPr>
              <w:pStyle w:val="TAL"/>
              <w:rPr>
                <w:sz w:val="16"/>
                <w:szCs w:val="16"/>
                <w:lang w:eastAsia="en-US"/>
              </w:rPr>
            </w:pPr>
            <w:r w:rsidRPr="00A564B4">
              <w:rPr>
                <w:sz w:val="16"/>
                <w:szCs w:val="16"/>
                <w:lang w:eastAsia="en-US"/>
              </w:rPr>
              <w:t>Addition of test applicability of LAA test case 9.2.6.2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459E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59A3D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BFCEB2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11C9E4" w14:textId="77777777" w:rsidR="00A003A0" w:rsidRPr="00A564B4" w:rsidRDefault="00A003A0" w:rsidP="00A003A0">
            <w:pPr>
              <w:pStyle w:val="TAL"/>
              <w:rPr>
                <w:sz w:val="16"/>
                <w:szCs w:val="16"/>
                <w:lang w:eastAsia="en-US"/>
              </w:rPr>
            </w:pPr>
            <w:r w:rsidRPr="00A564B4">
              <w:rPr>
                <w:sz w:val="16"/>
                <w:szCs w:val="16"/>
                <w:lang w:eastAsia="en-US"/>
              </w:rPr>
              <w:lastRenderedPageBreak/>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B34FA"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AC2C1D" w14:textId="77777777" w:rsidR="00A003A0" w:rsidRPr="00A564B4" w:rsidRDefault="00A003A0" w:rsidP="00A003A0">
            <w:pPr>
              <w:pStyle w:val="TAL"/>
              <w:rPr>
                <w:sz w:val="16"/>
                <w:szCs w:val="16"/>
                <w:lang w:eastAsia="en-US"/>
              </w:rPr>
            </w:pPr>
            <w:r w:rsidRPr="00A564B4">
              <w:rPr>
                <w:sz w:val="16"/>
                <w:szCs w:val="16"/>
                <w:lang w:eastAsia="en-US"/>
              </w:rPr>
              <w:t>R5-173969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2557D0" w14:textId="77777777" w:rsidR="00A003A0" w:rsidRPr="00A564B4" w:rsidRDefault="00A003A0" w:rsidP="00A003A0">
            <w:pPr>
              <w:pStyle w:val="TAL"/>
              <w:rPr>
                <w:sz w:val="16"/>
                <w:szCs w:val="16"/>
                <w:lang w:eastAsia="en-US"/>
              </w:rPr>
            </w:pPr>
            <w:r w:rsidRPr="00A564B4">
              <w:rPr>
                <w:sz w:val="16"/>
                <w:szCs w:val="16"/>
                <w:lang w:eastAsia="en-US"/>
              </w:rPr>
              <w:t>0586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A6830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FD93C9" w14:textId="77777777" w:rsidR="00A003A0" w:rsidRPr="00A564B4" w:rsidRDefault="00A003A0" w:rsidP="00A003A0">
            <w:pPr>
              <w:pStyle w:val="TAL"/>
              <w:rPr>
                <w:sz w:val="16"/>
                <w:szCs w:val="16"/>
                <w:lang w:eastAsia="en-US"/>
              </w:rPr>
            </w:pPr>
            <w:r w:rsidRPr="00A564B4">
              <w:rPr>
                <w:sz w:val="16"/>
                <w:szCs w:val="16"/>
                <w:lang w:eastAsia="en-US"/>
              </w:rPr>
              <w:t>Introduction of CA_1A-3A-11A</w:t>
            </w:r>
            <w:r w:rsidR="00AD2E81" w:rsidRPr="00A564B4">
              <w:rPr>
                <w:sz w:val="16"/>
                <w:szCs w:val="16"/>
                <w:lang w:eastAsia="en-US"/>
              </w:rPr>
              <w:t xml:space="preserve"> </w:t>
            </w:r>
            <w:r w:rsidRPr="00A564B4">
              <w:rPr>
                <w:sz w:val="16"/>
                <w:szCs w:val="16"/>
                <w:lang w:eastAsia="en-US"/>
              </w:rPr>
              <w:t>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1B639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C9062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EB983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D5A50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2925E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A014BD" w14:textId="77777777" w:rsidR="00A003A0" w:rsidRPr="00A564B4" w:rsidRDefault="00A003A0" w:rsidP="00A003A0">
            <w:pPr>
              <w:pStyle w:val="TAL"/>
              <w:rPr>
                <w:sz w:val="16"/>
                <w:szCs w:val="16"/>
                <w:lang w:eastAsia="en-US"/>
              </w:rPr>
            </w:pPr>
            <w:r w:rsidRPr="00A564B4">
              <w:rPr>
                <w:sz w:val="16"/>
                <w:szCs w:val="16"/>
                <w:lang w:eastAsia="en-US"/>
              </w:rPr>
              <w:t>R5-173976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88062" w14:textId="77777777" w:rsidR="00A003A0" w:rsidRPr="00A564B4" w:rsidRDefault="00A003A0" w:rsidP="00A003A0">
            <w:pPr>
              <w:pStyle w:val="TAL"/>
              <w:rPr>
                <w:sz w:val="16"/>
                <w:szCs w:val="16"/>
                <w:lang w:eastAsia="en-US"/>
              </w:rPr>
            </w:pPr>
            <w:r w:rsidRPr="00A564B4">
              <w:rPr>
                <w:sz w:val="16"/>
                <w:szCs w:val="16"/>
                <w:lang w:eastAsia="en-US"/>
              </w:rPr>
              <w:t>0587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7214C1"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31232" w14:textId="77777777" w:rsidR="00A003A0" w:rsidRPr="00A564B4" w:rsidRDefault="00A003A0" w:rsidP="00A003A0">
            <w:pPr>
              <w:pStyle w:val="TAL"/>
              <w:rPr>
                <w:sz w:val="16"/>
                <w:szCs w:val="16"/>
                <w:lang w:eastAsia="en-US"/>
              </w:rPr>
            </w:pPr>
            <w:r w:rsidRPr="00A564B4">
              <w:rPr>
                <w:sz w:val="16"/>
                <w:szCs w:val="16"/>
                <w:lang w:eastAsia="en-US"/>
              </w:rPr>
              <w:t>Introduction of CA_3A-8A-11A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2DD91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EE016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75F3E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FD257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941B9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F3D210" w14:textId="77777777" w:rsidR="00A003A0" w:rsidRPr="00A564B4" w:rsidRDefault="00A003A0" w:rsidP="00A003A0">
            <w:pPr>
              <w:pStyle w:val="TAL"/>
              <w:rPr>
                <w:sz w:val="16"/>
                <w:szCs w:val="16"/>
                <w:lang w:eastAsia="en-US"/>
              </w:rPr>
            </w:pPr>
            <w:r w:rsidRPr="00A564B4">
              <w:rPr>
                <w:sz w:val="16"/>
                <w:szCs w:val="16"/>
                <w:lang w:eastAsia="en-US"/>
              </w:rPr>
              <w:t>R5-173977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E97F7" w14:textId="77777777" w:rsidR="00A003A0" w:rsidRPr="00A564B4" w:rsidRDefault="00A003A0" w:rsidP="00A003A0">
            <w:pPr>
              <w:pStyle w:val="TAL"/>
              <w:rPr>
                <w:sz w:val="16"/>
                <w:szCs w:val="16"/>
                <w:lang w:eastAsia="en-US"/>
              </w:rPr>
            </w:pPr>
            <w:r w:rsidRPr="00A564B4">
              <w:rPr>
                <w:sz w:val="16"/>
                <w:szCs w:val="16"/>
                <w:lang w:eastAsia="en-US"/>
              </w:rPr>
              <w:t>0588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A8A4A3"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C0ED1C" w14:textId="77777777" w:rsidR="00A003A0" w:rsidRPr="00A564B4" w:rsidRDefault="00A003A0" w:rsidP="00A003A0">
            <w:pPr>
              <w:pStyle w:val="TAL"/>
              <w:rPr>
                <w:sz w:val="16"/>
                <w:szCs w:val="16"/>
                <w:lang w:eastAsia="en-US"/>
              </w:rPr>
            </w:pPr>
            <w:r w:rsidRPr="00A564B4">
              <w:rPr>
                <w:sz w:val="16"/>
                <w:szCs w:val="16"/>
                <w:lang w:eastAsia="en-US"/>
              </w:rPr>
              <w:t>Introduction of CA configuration CA_2A-7A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553A9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B59085"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7ED01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1A46C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1AD933"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B523D" w14:textId="77777777" w:rsidR="00A003A0" w:rsidRPr="00A564B4" w:rsidRDefault="00A003A0" w:rsidP="00A003A0">
            <w:pPr>
              <w:pStyle w:val="TAL"/>
              <w:rPr>
                <w:sz w:val="16"/>
                <w:szCs w:val="16"/>
                <w:lang w:eastAsia="en-US"/>
              </w:rPr>
            </w:pPr>
            <w:r w:rsidRPr="00A564B4">
              <w:rPr>
                <w:sz w:val="16"/>
                <w:szCs w:val="16"/>
                <w:lang w:eastAsia="en-US"/>
              </w:rPr>
              <w:t>R5-173986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5EF0C4" w14:textId="77777777" w:rsidR="00A003A0" w:rsidRPr="00A564B4" w:rsidRDefault="00A003A0" w:rsidP="00A003A0">
            <w:pPr>
              <w:pStyle w:val="TAL"/>
              <w:rPr>
                <w:sz w:val="16"/>
                <w:szCs w:val="16"/>
                <w:lang w:eastAsia="en-US"/>
              </w:rPr>
            </w:pPr>
            <w:r w:rsidRPr="00A564B4">
              <w:rPr>
                <w:sz w:val="16"/>
                <w:szCs w:val="16"/>
                <w:lang w:eastAsia="en-US"/>
              </w:rPr>
              <w:t>0589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73365"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B7943" w14:textId="77777777" w:rsidR="00A003A0" w:rsidRPr="00A564B4" w:rsidRDefault="00A003A0" w:rsidP="00A003A0">
            <w:pPr>
              <w:pStyle w:val="TAL"/>
              <w:rPr>
                <w:sz w:val="16"/>
                <w:szCs w:val="16"/>
                <w:lang w:eastAsia="en-US"/>
              </w:rPr>
            </w:pPr>
            <w:r w:rsidRPr="00A564B4">
              <w:rPr>
                <w:sz w:val="16"/>
                <w:szCs w:val="16"/>
                <w:lang w:eastAsia="en-US"/>
              </w:rPr>
              <w:t>Introduction of CA_3A-11A-28A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B7FBCB"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38FB6"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7312E8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59911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1F1BE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7F62BC" w14:textId="77777777" w:rsidR="00A003A0" w:rsidRPr="00A564B4" w:rsidRDefault="00A003A0" w:rsidP="00A003A0">
            <w:pPr>
              <w:pStyle w:val="TAL"/>
              <w:rPr>
                <w:sz w:val="16"/>
                <w:szCs w:val="16"/>
                <w:lang w:eastAsia="en-US"/>
              </w:rPr>
            </w:pPr>
            <w:r w:rsidRPr="00A564B4">
              <w:rPr>
                <w:sz w:val="16"/>
                <w:szCs w:val="16"/>
                <w:lang w:eastAsia="en-US"/>
              </w:rPr>
              <w:t>R5-174025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FBA801" w14:textId="77777777" w:rsidR="00A003A0" w:rsidRPr="00A564B4" w:rsidRDefault="00A003A0" w:rsidP="00A003A0">
            <w:pPr>
              <w:pStyle w:val="TAL"/>
              <w:rPr>
                <w:sz w:val="16"/>
                <w:szCs w:val="16"/>
                <w:lang w:eastAsia="en-US"/>
              </w:rPr>
            </w:pPr>
            <w:r w:rsidRPr="00A564B4">
              <w:rPr>
                <w:sz w:val="16"/>
                <w:szCs w:val="16"/>
                <w:lang w:eastAsia="en-US"/>
              </w:rPr>
              <w:t>0592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6902CE"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9D8DE0" w14:textId="77777777" w:rsidR="00A003A0" w:rsidRPr="00A564B4" w:rsidRDefault="00A003A0" w:rsidP="00A003A0">
            <w:pPr>
              <w:pStyle w:val="TAL"/>
              <w:rPr>
                <w:sz w:val="16"/>
                <w:szCs w:val="16"/>
                <w:lang w:eastAsia="en-US"/>
              </w:rPr>
            </w:pPr>
            <w:r w:rsidRPr="00A564B4">
              <w:rPr>
                <w:sz w:val="16"/>
                <w:szCs w:val="16"/>
                <w:lang w:eastAsia="en-US"/>
              </w:rPr>
              <w:t>Addition of new CA Configuration CA_3A-38A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5899B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0E35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09FB4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D24C0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BB8CB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12696D" w14:textId="77777777" w:rsidR="00A003A0" w:rsidRPr="00A564B4" w:rsidRDefault="00A003A0" w:rsidP="00A003A0">
            <w:pPr>
              <w:pStyle w:val="TAL"/>
              <w:rPr>
                <w:sz w:val="16"/>
                <w:szCs w:val="16"/>
                <w:lang w:eastAsia="en-US"/>
              </w:rPr>
            </w:pPr>
            <w:r w:rsidRPr="00A564B4">
              <w:rPr>
                <w:sz w:val="16"/>
                <w:szCs w:val="16"/>
                <w:lang w:eastAsia="en-US"/>
              </w:rPr>
              <w:t>R5-174144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635ABA" w14:textId="77777777" w:rsidR="00A003A0" w:rsidRPr="00A564B4" w:rsidRDefault="00A003A0" w:rsidP="00A003A0">
            <w:pPr>
              <w:pStyle w:val="TAL"/>
              <w:rPr>
                <w:sz w:val="16"/>
                <w:szCs w:val="16"/>
                <w:lang w:eastAsia="en-US"/>
              </w:rPr>
            </w:pPr>
            <w:r w:rsidRPr="00A564B4">
              <w:rPr>
                <w:sz w:val="16"/>
                <w:szCs w:val="16"/>
                <w:lang w:eastAsia="en-US"/>
              </w:rPr>
              <w:t>0596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9C938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D347C6" w14:textId="77777777" w:rsidR="00A003A0" w:rsidRPr="00A564B4" w:rsidRDefault="00A003A0" w:rsidP="00A003A0">
            <w:pPr>
              <w:pStyle w:val="TAL"/>
              <w:rPr>
                <w:sz w:val="16"/>
                <w:szCs w:val="16"/>
                <w:lang w:eastAsia="en-US"/>
              </w:rPr>
            </w:pPr>
            <w:r w:rsidRPr="00A564B4">
              <w:rPr>
                <w:sz w:val="16"/>
                <w:szCs w:val="16"/>
                <w:lang w:eastAsia="en-US"/>
              </w:rPr>
              <w:t>Addition of new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757291"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B8CD1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957AC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EEE22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67CA8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D0732F" w14:textId="77777777" w:rsidR="00A003A0" w:rsidRPr="00A564B4" w:rsidRDefault="00A003A0" w:rsidP="00A003A0">
            <w:pPr>
              <w:pStyle w:val="TAL"/>
              <w:rPr>
                <w:sz w:val="16"/>
                <w:szCs w:val="16"/>
                <w:lang w:eastAsia="en-US"/>
              </w:rPr>
            </w:pPr>
            <w:r w:rsidRPr="00A564B4">
              <w:rPr>
                <w:sz w:val="16"/>
                <w:szCs w:val="16"/>
                <w:lang w:eastAsia="en-US"/>
              </w:rPr>
              <w:t>R5-174154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F8E05" w14:textId="77777777" w:rsidR="00A003A0" w:rsidRPr="00A564B4" w:rsidRDefault="00A003A0" w:rsidP="00A003A0">
            <w:pPr>
              <w:pStyle w:val="TAL"/>
              <w:rPr>
                <w:sz w:val="16"/>
                <w:szCs w:val="16"/>
                <w:lang w:eastAsia="en-US"/>
              </w:rPr>
            </w:pPr>
            <w:r w:rsidRPr="00A564B4">
              <w:rPr>
                <w:sz w:val="16"/>
                <w:szCs w:val="16"/>
                <w:lang w:eastAsia="en-US"/>
              </w:rPr>
              <w:t>0597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58154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353F3A" w14:textId="77777777" w:rsidR="00A003A0" w:rsidRPr="00A564B4" w:rsidRDefault="00A003A0" w:rsidP="00A003A0">
            <w:pPr>
              <w:pStyle w:val="TAL"/>
              <w:rPr>
                <w:sz w:val="16"/>
                <w:szCs w:val="16"/>
                <w:lang w:eastAsia="en-US"/>
              </w:rPr>
            </w:pPr>
            <w:r w:rsidRPr="00A564B4">
              <w:rPr>
                <w:sz w:val="16"/>
                <w:szCs w:val="16"/>
                <w:lang w:eastAsia="en-US"/>
              </w:rPr>
              <w:t>Addition of 1.4 and 3 MHz to 36.521-2 for Band 65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C7664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AB22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5B1505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93748C"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EAD92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99325" w14:textId="77777777" w:rsidR="00A003A0" w:rsidRPr="00A564B4" w:rsidRDefault="00A003A0" w:rsidP="00A003A0">
            <w:pPr>
              <w:pStyle w:val="TAL"/>
              <w:rPr>
                <w:sz w:val="16"/>
                <w:szCs w:val="16"/>
                <w:lang w:eastAsia="en-US"/>
              </w:rPr>
            </w:pPr>
            <w:r w:rsidRPr="00A564B4">
              <w:rPr>
                <w:sz w:val="16"/>
                <w:szCs w:val="16"/>
                <w:lang w:eastAsia="en-US"/>
              </w:rPr>
              <w:t>R5-174224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AED473" w14:textId="77777777" w:rsidR="00A003A0" w:rsidRPr="00A564B4" w:rsidRDefault="00A003A0" w:rsidP="00A003A0">
            <w:pPr>
              <w:pStyle w:val="TAL"/>
              <w:rPr>
                <w:sz w:val="16"/>
                <w:szCs w:val="16"/>
                <w:lang w:eastAsia="en-US"/>
              </w:rPr>
            </w:pPr>
            <w:r w:rsidRPr="00A564B4">
              <w:rPr>
                <w:sz w:val="16"/>
                <w:szCs w:val="16"/>
                <w:lang w:eastAsia="en-US"/>
              </w:rPr>
              <w:t>0601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1909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972F7C" w14:textId="77777777" w:rsidR="00A003A0" w:rsidRPr="00A564B4" w:rsidRDefault="00A003A0" w:rsidP="00A003A0">
            <w:pPr>
              <w:pStyle w:val="TAL"/>
              <w:rPr>
                <w:sz w:val="16"/>
                <w:szCs w:val="16"/>
                <w:lang w:eastAsia="en-US"/>
              </w:rPr>
            </w:pPr>
            <w:r w:rsidRPr="00A564B4">
              <w:rPr>
                <w:sz w:val="16"/>
                <w:szCs w:val="16"/>
                <w:lang w:eastAsia="en-US"/>
              </w:rPr>
              <w:t>Editorial Change to correct applicability comment to TC8.16.52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059F1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5C0C7"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FC73FE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63B60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4A182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8CAD0A" w14:textId="77777777" w:rsidR="00A003A0" w:rsidRPr="00A564B4" w:rsidRDefault="00A003A0" w:rsidP="00A003A0">
            <w:pPr>
              <w:pStyle w:val="TAL"/>
              <w:rPr>
                <w:sz w:val="16"/>
                <w:szCs w:val="16"/>
                <w:lang w:eastAsia="en-US"/>
              </w:rPr>
            </w:pPr>
            <w:r w:rsidRPr="00A564B4">
              <w:rPr>
                <w:sz w:val="16"/>
                <w:szCs w:val="16"/>
                <w:lang w:eastAsia="en-US"/>
              </w:rPr>
              <w:t>R5-174225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726A1" w14:textId="77777777" w:rsidR="00A003A0" w:rsidRPr="00A564B4" w:rsidRDefault="00A003A0" w:rsidP="00A003A0">
            <w:pPr>
              <w:pStyle w:val="TAL"/>
              <w:rPr>
                <w:sz w:val="16"/>
                <w:szCs w:val="16"/>
                <w:lang w:eastAsia="en-US"/>
              </w:rPr>
            </w:pPr>
            <w:r w:rsidRPr="00A564B4">
              <w:rPr>
                <w:sz w:val="16"/>
                <w:szCs w:val="16"/>
                <w:lang w:eastAsia="en-US"/>
              </w:rPr>
              <w:t>0602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F1F21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E02827"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713FE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AE46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125E02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EA8D8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44585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FF16AA" w14:textId="77777777" w:rsidR="00A003A0" w:rsidRPr="00A564B4" w:rsidRDefault="00A003A0" w:rsidP="00A003A0">
            <w:pPr>
              <w:pStyle w:val="TAL"/>
              <w:rPr>
                <w:sz w:val="16"/>
                <w:szCs w:val="16"/>
                <w:lang w:eastAsia="en-US"/>
              </w:rPr>
            </w:pPr>
            <w:r w:rsidRPr="00A564B4">
              <w:rPr>
                <w:sz w:val="16"/>
                <w:szCs w:val="16"/>
                <w:lang w:eastAsia="en-US"/>
              </w:rPr>
              <w:t>R5-174226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157603" w14:textId="77777777" w:rsidR="00A003A0" w:rsidRPr="00A564B4" w:rsidRDefault="00A003A0" w:rsidP="00A003A0">
            <w:pPr>
              <w:pStyle w:val="TAL"/>
              <w:rPr>
                <w:sz w:val="16"/>
                <w:szCs w:val="16"/>
                <w:lang w:eastAsia="en-US"/>
              </w:rPr>
            </w:pPr>
            <w:r w:rsidRPr="00A564B4">
              <w:rPr>
                <w:sz w:val="16"/>
                <w:szCs w:val="16"/>
                <w:lang w:eastAsia="en-US"/>
              </w:rPr>
              <w:t>0603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D2D6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A399DE"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529E2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8958F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DECE4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161B4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205E9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D97AE4" w14:textId="77777777" w:rsidR="00A003A0" w:rsidRPr="00A564B4" w:rsidRDefault="00A003A0" w:rsidP="00A003A0">
            <w:pPr>
              <w:pStyle w:val="TAL"/>
              <w:rPr>
                <w:sz w:val="16"/>
                <w:szCs w:val="16"/>
                <w:lang w:eastAsia="en-US"/>
              </w:rPr>
            </w:pPr>
            <w:r w:rsidRPr="00A564B4">
              <w:rPr>
                <w:sz w:val="16"/>
                <w:szCs w:val="16"/>
                <w:lang w:eastAsia="en-US"/>
              </w:rPr>
              <w:t>R5-174417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4C6F9F" w14:textId="77777777" w:rsidR="00A003A0" w:rsidRPr="00A564B4" w:rsidRDefault="00A003A0" w:rsidP="00A003A0">
            <w:pPr>
              <w:pStyle w:val="TAL"/>
              <w:rPr>
                <w:sz w:val="16"/>
                <w:szCs w:val="16"/>
                <w:lang w:eastAsia="en-US"/>
              </w:rPr>
            </w:pPr>
            <w:r w:rsidRPr="00A564B4">
              <w:rPr>
                <w:sz w:val="16"/>
                <w:szCs w:val="16"/>
                <w:lang w:eastAsia="en-US"/>
              </w:rPr>
              <w:t>0614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62E4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ED95BB" w14:textId="77777777" w:rsidR="00A003A0" w:rsidRPr="00A564B4" w:rsidRDefault="00A003A0" w:rsidP="00A003A0">
            <w:pPr>
              <w:pStyle w:val="TAL"/>
              <w:rPr>
                <w:sz w:val="16"/>
                <w:szCs w:val="16"/>
                <w:lang w:eastAsia="en-US"/>
              </w:rPr>
            </w:pPr>
            <w:r w:rsidRPr="00A564B4">
              <w:rPr>
                <w:sz w:val="16"/>
                <w:szCs w:val="16"/>
                <w:lang w:eastAsia="en-US"/>
              </w:rPr>
              <w:t xml:space="preserve">Corrections to applicability Conformance and </w:t>
            </w:r>
            <w:r w:rsidR="00806457" w:rsidRPr="00A564B4">
              <w:rPr>
                <w:sz w:val="16"/>
                <w:szCs w:val="16"/>
                <w:lang w:eastAsia="en-US"/>
              </w:rPr>
              <w:t>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95D87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E03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8AC59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F9DAA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46FA44"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FBA6E4" w14:textId="77777777" w:rsidR="00A003A0" w:rsidRPr="00A564B4" w:rsidRDefault="00A003A0" w:rsidP="00A003A0">
            <w:pPr>
              <w:pStyle w:val="TAL"/>
              <w:rPr>
                <w:sz w:val="16"/>
                <w:szCs w:val="16"/>
                <w:lang w:eastAsia="en-US"/>
              </w:rPr>
            </w:pPr>
            <w:r w:rsidRPr="00A564B4">
              <w:rPr>
                <w:sz w:val="16"/>
                <w:szCs w:val="16"/>
                <w:lang w:eastAsia="en-US"/>
              </w:rPr>
              <w:t>R5-175015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3E6EC4" w14:textId="77777777" w:rsidR="00A003A0" w:rsidRPr="00A564B4" w:rsidRDefault="00A003A0" w:rsidP="00A003A0">
            <w:pPr>
              <w:pStyle w:val="TAL"/>
              <w:rPr>
                <w:sz w:val="16"/>
                <w:szCs w:val="16"/>
                <w:lang w:eastAsia="en-US"/>
              </w:rPr>
            </w:pPr>
            <w:r w:rsidRPr="00A564B4">
              <w:rPr>
                <w:sz w:val="16"/>
                <w:szCs w:val="16"/>
                <w:lang w:eastAsia="en-US"/>
              </w:rPr>
              <w:t>0581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2C424C"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F8496E" w14:textId="77777777" w:rsidR="00A003A0" w:rsidRPr="00A564B4" w:rsidRDefault="00A003A0" w:rsidP="00A003A0">
            <w:pPr>
              <w:pStyle w:val="TAL"/>
              <w:rPr>
                <w:sz w:val="16"/>
                <w:szCs w:val="16"/>
                <w:lang w:eastAsia="en-US"/>
              </w:rPr>
            </w:pPr>
            <w:r w:rsidRPr="00A564B4">
              <w:rPr>
                <w:sz w:val="16"/>
                <w:szCs w:val="16"/>
                <w:lang w:eastAsia="en-US"/>
              </w:rPr>
              <w:t>Applicability of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25E96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842E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9C417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F5A1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EE1E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9D57D3" w14:textId="77777777" w:rsidR="00A003A0" w:rsidRPr="00A564B4" w:rsidRDefault="00A003A0" w:rsidP="00A003A0">
            <w:pPr>
              <w:pStyle w:val="TAL"/>
              <w:rPr>
                <w:sz w:val="16"/>
                <w:szCs w:val="16"/>
                <w:lang w:eastAsia="en-US"/>
              </w:rPr>
            </w:pPr>
            <w:r w:rsidRPr="00A564B4">
              <w:rPr>
                <w:sz w:val="16"/>
                <w:szCs w:val="16"/>
                <w:lang w:eastAsia="en-US"/>
              </w:rPr>
              <w:t>R5-175022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F0BA0" w14:textId="77777777" w:rsidR="00A003A0" w:rsidRPr="00A564B4" w:rsidRDefault="00A003A0" w:rsidP="00A003A0">
            <w:pPr>
              <w:pStyle w:val="TAL"/>
              <w:rPr>
                <w:sz w:val="16"/>
                <w:szCs w:val="16"/>
                <w:lang w:eastAsia="en-US"/>
              </w:rPr>
            </w:pPr>
            <w:r w:rsidRPr="00A564B4">
              <w:rPr>
                <w:sz w:val="16"/>
                <w:szCs w:val="16"/>
                <w:lang w:eastAsia="en-US"/>
              </w:rPr>
              <w:t>0578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ADC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DF7249" w14:textId="77777777" w:rsidR="00A003A0" w:rsidRPr="00A564B4" w:rsidRDefault="00A003A0" w:rsidP="00A003A0">
            <w:pPr>
              <w:pStyle w:val="TAL"/>
              <w:rPr>
                <w:sz w:val="16"/>
                <w:szCs w:val="16"/>
                <w:lang w:eastAsia="en-US"/>
              </w:rPr>
            </w:pPr>
            <w:r w:rsidRPr="00A564B4">
              <w:rPr>
                <w:sz w:val="16"/>
                <w:szCs w:val="16"/>
                <w:lang w:eastAsia="en-US"/>
              </w:rPr>
              <w:t>Addition of CA_29A-70A, CA_29A-46A-66A, CA_46A-66A-66A, CA_46A-66C, CA_46A-70A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3027C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7294D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8B00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C57F6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B59BB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27FC8" w14:textId="77777777" w:rsidR="00A003A0" w:rsidRPr="00A564B4" w:rsidRDefault="00A003A0" w:rsidP="00A003A0">
            <w:pPr>
              <w:pStyle w:val="TAL"/>
              <w:rPr>
                <w:sz w:val="16"/>
                <w:szCs w:val="16"/>
                <w:lang w:eastAsia="en-US"/>
              </w:rPr>
            </w:pPr>
            <w:r w:rsidRPr="00A564B4">
              <w:rPr>
                <w:sz w:val="16"/>
                <w:szCs w:val="16"/>
                <w:lang w:eastAsia="en-US"/>
              </w:rPr>
              <w:t>R5-175028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8D1B7B" w14:textId="77777777" w:rsidR="00A003A0" w:rsidRPr="00A564B4" w:rsidRDefault="00A003A0" w:rsidP="00A003A0">
            <w:pPr>
              <w:pStyle w:val="TAL"/>
              <w:rPr>
                <w:sz w:val="16"/>
                <w:szCs w:val="16"/>
                <w:lang w:eastAsia="en-US"/>
              </w:rPr>
            </w:pPr>
            <w:r w:rsidRPr="00A564B4">
              <w:rPr>
                <w:sz w:val="16"/>
                <w:szCs w:val="16"/>
                <w:lang w:eastAsia="en-US"/>
              </w:rPr>
              <w:t>0591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4396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FA86F9" w14:textId="77777777" w:rsidR="00A003A0" w:rsidRPr="00A564B4" w:rsidRDefault="00A003A0" w:rsidP="00A003A0">
            <w:pPr>
              <w:pStyle w:val="TAL"/>
              <w:rPr>
                <w:sz w:val="16"/>
                <w:szCs w:val="16"/>
                <w:lang w:eastAsia="en-US"/>
              </w:rPr>
            </w:pPr>
            <w:r w:rsidRPr="00A564B4">
              <w:rPr>
                <w:sz w:val="16"/>
                <w:szCs w:val="16"/>
                <w:lang w:eastAsia="en-US"/>
              </w:rPr>
              <w:t>Addition of a few Band 46 CA Configurations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18C98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BF866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1CDF3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91FD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A426F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76D6FF" w14:textId="77777777" w:rsidR="00A003A0" w:rsidRPr="00A564B4" w:rsidRDefault="00A003A0" w:rsidP="00A003A0">
            <w:pPr>
              <w:pStyle w:val="TAL"/>
              <w:rPr>
                <w:sz w:val="16"/>
                <w:szCs w:val="16"/>
                <w:lang w:eastAsia="en-US"/>
              </w:rPr>
            </w:pPr>
            <w:r w:rsidRPr="00A564B4">
              <w:rPr>
                <w:sz w:val="16"/>
                <w:szCs w:val="16"/>
                <w:lang w:eastAsia="en-US"/>
              </w:rPr>
              <w:t>R5-175029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22E09C" w14:textId="77777777" w:rsidR="00A003A0" w:rsidRPr="00A564B4" w:rsidRDefault="00A003A0" w:rsidP="00A003A0">
            <w:pPr>
              <w:pStyle w:val="TAL"/>
              <w:rPr>
                <w:sz w:val="16"/>
                <w:szCs w:val="16"/>
                <w:lang w:eastAsia="en-US"/>
              </w:rPr>
            </w:pPr>
            <w:r w:rsidRPr="00A564B4">
              <w:rPr>
                <w:sz w:val="16"/>
                <w:szCs w:val="16"/>
                <w:lang w:eastAsia="en-US"/>
              </w:rPr>
              <w:t>0598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F90B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2ED634" w14:textId="77777777" w:rsidR="00A003A0" w:rsidRPr="00A564B4" w:rsidRDefault="00A003A0" w:rsidP="00A003A0">
            <w:pPr>
              <w:pStyle w:val="TAL"/>
              <w:rPr>
                <w:sz w:val="16"/>
                <w:szCs w:val="16"/>
                <w:lang w:eastAsia="en-US"/>
              </w:rPr>
            </w:pPr>
            <w:r w:rsidRPr="00A564B4">
              <w:rPr>
                <w:sz w:val="16"/>
                <w:szCs w:val="16"/>
                <w:lang w:eastAsia="en-US"/>
              </w:rPr>
              <w:t>Introduction of CA_3A-32A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DC650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1D8D98"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2E4FD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FBF78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543AC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60CA61" w14:textId="77777777" w:rsidR="00A003A0" w:rsidRPr="00A564B4" w:rsidRDefault="00A003A0" w:rsidP="00A003A0">
            <w:pPr>
              <w:pStyle w:val="TAL"/>
              <w:rPr>
                <w:sz w:val="16"/>
                <w:szCs w:val="16"/>
                <w:lang w:eastAsia="en-US"/>
              </w:rPr>
            </w:pPr>
            <w:r w:rsidRPr="00A564B4">
              <w:rPr>
                <w:sz w:val="16"/>
                <w:szCs w:val="16"/>
                <w:lang w:eastAsia="en-US"/>
              </w:rPr>
              <w:t>R5-175063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0A109" w14:textId="77777777" w:rsidR="00A003A0" w:rsidRPr="00A564B4" w:rsidRDefault="00A003A0" w:rsidP="00A003A0">
            <w:pPr>
              <w:pStyle w:val="TAL"/>
              <w:rPr>
                <w:sz w:val="16"/>
                <w:szCs w:val="16"/>
                <w:lang w:eastAsia="en-US"/>
              </w:rPr>
            </w:pPr>
            <w:r w:rsidRPr="00A564B4">
              <w:rPr>
                <w:sz w:val="16"/>
                <w:szCs w:val="16"/>
                <w:lang w:eastAsia="en-US"/>
              </w:rPr>
              <w:t>0593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ECBA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87546F" w14:textId="77777777" w:rsidR="00A003A0" w:rsidRPr="00A564B4" w:rsidRDefault="00A003A0" w:rsidP="00A003A0">
            <w:pPr>
              <w:pStyle w:val="TAL"/>
              <w:rPr>
                <w:sz w:val="16"/>
                <w:szCs w:val="16"/>
                <w:lang w:eastAsia="en-US"/>
              </w:rPr>
            </w:pPr>
            <w:r w:rsidRPr="00A564B4">
              <w:rPr>
                <w:sz w:val="16"/>
                <w:szCs w:val="16"/>
                <w:lang w:eastAsia="en-US"/>
              </w:rPr>
              <w:t>Update applicability of performance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ED1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74D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21892B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EFDE1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8381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FD212D" w14:textId="77777777" w:rsidR="00A003A0" w:rsidRPr="00A564B4" w:rsidRDefault="00A003A0" w:rsidP="00A003A0">
            <w:pPr>
              <w:pStyle w:val="TAL"/>
              <w:rPr>
                <w:sz w:val="16"/>
                <w:szCs w:val="16"/>
                <w:lang w:eastAsia="en-US"/>
              </w:rPr>
            </w:pPr>
            <w:r w:rsidRPr="00A564B4">
              <w:rPr>
                <w:sz w:val="16"/>
                <w:szCs w:val="16"/>
                <w:lang w:eastAsia="en-US"/>
              </w:rPr>
              <w:t>R5-175072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EE8C20" w14:textId="77777777" w:rsidR="00A003A0" w:rsidRPr="00A564B4" w:rsidRDefault="00A003A0" w:rsidP="00A003A0">
            <w:pPr>
              <w:pStyle w:val="TAL"/>
              <w:rPr>
                <w:sz w:val="16"/>
                <w:szCs w:val="16"/>
                <w:lang w:eastAsia="en-US"/>
              </w:rPr>
            </w:pPr>
            <w:r w:rsidRPr="00A564B4">
              <w:rPr>
                <w:sz w:val="16"/>
                <w:szCs w:val="16"/>
                <w:lang w:eastAsia="en-US"/>
              </w:rPr>
              <w:t>0615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8253C2"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D412CA" w14:textId="77777777" w:rsidR="00A003A0" w:rsidRPr="00A564B4" w:rsidRDefault="00A003A0" w:rsidP="00A003A0">
            <w:pPr>
              <w:pStyle w:val="TAL"/>
              <w:rPr>
                <w:sz w:val="16"/>
                <w:szCs w:val="16"/>
                <w:lang w:eastAsia="en-US"/>
              </w:rPr>
            </w:pPr>
            <w:r w:rsidRPr="00A564B4">
              <w:rPr>
                <w:sz w:val="16"/>
                <w:szCs w:val="16"/>
                <w:lang w:eastAsia="en-US"/>
              </w:rPr>
              <w:t>NB-IoT band 21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1BD00"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1C9F5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9D104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C111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B638B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BB8A5" w14:textId="77777777" w:rsidR="00A003A0" w:rsidRPr="00A564B4" w:rsidRDefault="00A003A0" w:rsidP="00A003A0">
            <w:pPr>
              <w:pStyle w:val="TAL"/>
              <w:rPr>
                <w:sz w:val="16"/>
                <w:szCs w:val="16"/>
                <w:lang w:eastAsia="en-US"/>
              </w:rPr>
            </w:pPr>
            <w:r w:rsidRPr="00A564B4">
              <w:rPr>
                <w:sz w:val="16"/>
                <w:szCs w:val="16"/>
                <w:lang w:eastAsia="en-US"/>
              </w:rPr>
              <w:t>R5-175080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73E30" w14:textId="77777777" w:rsidR="00A003A0" w:rsidRPr="00A564B4" w:rsidRDefault="00A003A0" w:rsidP="00A003A0">
            <w:pPr>
              <w:pStyle w:val="TAL"/>
              <w:rPr>
                <w:sz w:val="16"/>
                <w:szCs w:val="16"/>
                <w:lang w:eastAsia="en-US"/>
              </w:rPr>
            </w:pPr>
            <w:r w:rsidRPr="00A564B4">
              <w:rPr>
                <w:sz w:val="16"/>
                <w:szCs w:val="16"/>
                <w:lang w:eastAsia="en-US"/>
              </w:rPr>
              <w:t>0595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98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4226F" w14:textId="77777777" w:rsidR="00A003A0" w:rsidRPr="00A564B4" w:rsidRDefault="00A003A0" w:rsidP="00A003A0">
            <w:pPr>
              <w:pStyle w:val="TAL"/>
              <w:rPr>
                <w:sz w:val="16"/>
                <w:szCs w:val="16"/>
                <w:lang w:eastAsia="en-US"/>
              </w:rPr>
            </w:pPr>
            <w:r w:rsidRPr="00A564B4">
              <w:rPr>
                <w:sz w:val="16"/>
                <w:szCs w:val="16"/>
                <w:lang w:eastAsia="en-US"/>
              </w:rPr>
              <w:t>Applicability addition of 7.4.1, 7.4.2, 7.4.3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89F31F"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0D8FB"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7C85C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A785BB"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C25D3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7E80E8" w14:textId="77777777" w:rsidR="00A003A0" w:rsidRPr="00A564B4" w:rsidRDefault="00A003A0" w:rsidP="00A003A0">
            <w:pPr>
              <w:pStyle w:val="TAL"/>
              <w:rPr>
                <w:sz w:val="16"/>
                <w:szCs w:val="16"/>
                <w:lang w:eastAsia="en-US"/>
              </w:rPr>
            </w:pPr>
            <w:r w:rsidRPr="00A564B4">
              <w:rPr>
                <w:sz w:val="16"/>
                <w:szCs w:val="16"/>
                <w:lang w:eastAsia="en-US"/>
              </w:rPr>
              <w:t>R5-175081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244F7F" w14:textId="77777777" w:rsidR="00A003A0" w:rsidRPr="00A564B4" w:rsidRDefault="00A003A0" w:rsidP="00A003A0">
            <w:pPr>
              <w:pStyle w:val="TAL"/>
              <w:rPr>
                <w:sz w:val="16"/>
                <w:szCs w:val="16"/>
                <w:lang w:eastAsia="en-US"/>
              </w:rPr>
            </w:pPr>
            <w:r w:rsidRPr="00A564B4">
              <w:rPr>
                <w:sz w:val="16"/>
                <w:szCs w:val="16"/>
                <w:lang w:eastAsia="en-US"/>
              </w:rPr>
              <w:t>0611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0AA7D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D66BE8" w14:textId="77777777" w:rsidR="00A003A0" w:rsidRPr="00A564B4" w:rsidRDefault="00A003A0" w:rsidP="00A003A0">
            <w:pPr>
              <w:pStyle w:val="TAL"/>
              <w:rPr>
                <w:sz w:val="16"/>
                <w:szCs w:val="16"/>
                <w:lang w:eastAsia="en-US"/>
              </w:rPr>
            </w:pPr>
            <w:r w:rsidRPr="00A564B4">
              <w:rPr>
                <w:sz w:val="16"/>
                <w:szCs w:val="16"/>
                <w:lang w:eastAsia="en-US"/>
              </w:rPr>
              <w:t>Introduction of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F6539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F26794"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03C6C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2554E0"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5DB9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35C48A" w14:textId="77777777" w:rsidR="00A003A0" w:rsidRPr="00A564B4" w:rsidRDefault="00A003A0" w:rsidP="00A003A0">
            <w:pPr>
              <w:pStyle w:val="TAL"/>
              <w:rPr>
                <w:sz w:val="16"/>
                <w:szCs w:val="16"/>
                <w:lang w:eastAsia="en-US"/>
              </w:rPr>
            </w:pPr>
            <w:r w:rsidRPr="00A564B4">
              <w:rPr>
                <w:sz w:val="16"/>
                <w:szCs w:val="16"/>
                <w:lang w:eastAsia="en-US"/>
              </w:rPr>
              <w:t>R5-175082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19AB3" w14:textId="77777777" w:rsidR="00A003A0" w:rsidRPr="00A564B4" w:rsidRDefault="00A003A0" w:rsidP="00A003A0">
            <w:pPr>
              <w:pStyle w:val="TAL"/>
              <w:rPr>
                <w:sz w:val="16"/>
                <w:szCs w:val="16"/>
                <w:lang w:eastAsia="en-US"/>
              </w:rPr>
            </w:pPr>
            <w:r w:rsidRPr="00A564B4">
              <w:rPr>
                <w:sz w:val="16"/>
                <w:szCs w:val="16"/>
                <w:lang w:eastAsia="en-US"/>
              </w:rPr>
              <w:t>0608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58CA8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5F5114" w14:textId="77777777" w:rsidR="00A003A0" w:rsidRPr="00A564B4" w:rsidRDefault="00A003A0" w:rsidP="00A003A0">
            <w:pPr>
              <w:pStyle w:val="TAL"/>
              <w:rPr>
                <w:sz w:val="16"/>
                <w:szCs w:val="16"/>
                <w:lang w:eastAsia="en-US"/>
              </w:rPr>
            </w:pPr>
            <w:r w:rsidRPr="00A564B4">
              <w:rPr>
                <w:sz w:val="16"/>
                <w:szCs w:val="16"/>
                <w:lang w:eastAsia="en-US"/>
              </w:rPr>
              <w:t>Introduction of new RF Dual Connectivity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6152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73FE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61B668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1CFD9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3975A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64564D" w14:textId="77777777" w:rsidR="00A003A0" w:rsidRPr="00A564B4" w:rsidRDefault="00A003A0" w:rsidP="00A003A0">
            <w:pPr>
              <w:pStyle w:val="TAL"/>
              <w:rPr>
                <w:sz w:val="16"/>
                <w:szCs w:val="16"/>
                <w:lang w:eastAsia="en-US"/>
              </w:rPr>
            </w:pPr>
            <w:r w:rsidRPr="00A564B4">
              <w:rPr>
                <w:sz w:val="16"/>
                <w:szCs w:val="16"/>
                <w:lang w:eastAsia="en-US"/>
              </w:rPr>
              <w:t>R5-175108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F8365" w14:textId="77777777" w:rsidR="00A003A0" w:rsidRPr="00A564B4" w:rsidRDefault="00A003A0" w:rsidP="00A003A0">
            <w:pPr>
              <w:pStyle w:val="TAL"/>
              <w:rPr>
                <w:sz w:val="16"/>
                <w:szCs w:val="16"/>
                <w:lang w:eastAsia="en-US"/>
              </w:rPr>
            </w:pPr>
            <w:r w:rsidRPr="00A564B4">
              <w:rPr>
                <w:sz w:val="16"/>
                <w:szCs w:val="16"/>
                <w:lang w:eastAsia="en-US"/>
              </w:rPr>
              <w:t>0585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706EB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53994" w14:textId="77777777" w:rsidR="00A003A0" w:rsidRPr="00A564B4" w:rsidRDefault="00A003A0" w:rsidP="00A003A0">
            <w:pPr>
              <w:pStyle w:val="TAL"/>
              <w:rPr>
                <w:sz w:val="16"/>
                <w:szCs w:val="16"/>
                <w:lang w:eastAsia="en-US"/>
              </w:rPr>
            </w:pPr>
            <w:r w:rsidRPr="00A564B4">
              <w:rPr>
                <w:sz w:val="16"/>
                <w:szCs w:val="16"/>
                <w:lang w:eastAsia="en-US"/>
              </w:rPr>
              <w:t>Addition of V2V applicability PICS for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8EB25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C89B3"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8522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3A16D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8B64B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29652" w14:textId="77777777" w:rsidR="00A003A0" w:rsidRPr="00A564B4" w:rsidRDefault="00A003A0" w:rsidP="00A003A0">
            <w:pPr>
              <w:pStyle w:val="TAL"/>
              <w:rPr>
                <w:sz w:val="16"/>
                <w:szCs w:val="16"/>
                <w:lang w:eastAsia="en-US"/>
              </w:rPr>
            </w:pPr>
            <w:r w:rsidRPr="00A564B4">
              <w:rPr>
                <w:sz w:val="16"/>
                <w:szCs w:val="16"/>
                <w:lang w:eastAsia="en-US"/>
              </w:rPr>
              <w:t>R5-175131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D8E39" w14:textId="77777777" w:rsidR="00A003A0" w:rsidRPr="00A564B4" w:rsidRDefault="00A003A0" w:rsidP="00A003A0">
            <w:pPr>
              <w:pStyle w:val="TAL"/>
              <w:rPr>
                <w:sz w:val="16"/>
                <w:szCs w:val="16"/>
                <w:lang w:eastAsia="en-US"/>
              </w:rPr>
            </w:pPr>
            <w:r w:rsidRPr="00A564B4">
              <w:rPr>
                <w:sz w:val="16"/>
                <w:szCs w:val="16"/>
                <w:lang w:eastAsia="en-US"/>
              </w:rPr>
              <w:t>0605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F5F0A8"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1E2F9A" w14:textId="77777777" w:rsidR="00A003A0" w:rsidRPr="00A564B4" w:rsidRDefault="00A003A0" w:rsidP="00A003A0">
            <w:pPr>
              <w:pStyle w:val="TAL"/>
              <w:rPr>
                <w:sz w:val="16"/>
                <w:szCs w:val="16"/>
                <w:lang w:eastAsia="en-US"/>
              </w:rPr>
            </w:pPr>
            <w:r w:rsidRPr="00A564B4">
              <w:rPr>
                <w:sz w:val="16"/>
                <w:szCs w:val="16"/>
                <w:lang w:eastAsia="en-US"/>
              </w:rPr>
              <w:t>Addition of the Rel-13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5073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C3259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1F475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8138F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732B8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9C51D" w14:textId="77777777" w:rsidR="00A003A0" w:rsidRPr="00A564B4" w:rsidRDefault="00A003A0" w:rsidP="00A003A0">
            <w:pPr>
              <w:pStyle w:val="TAL"/>
              <w:rPr>
                <w:sz w:val="16"/>
                <w:szCs w:val="16"/>
                <w:lang w:eastAsia="en-US"/>
              </w:rPr>
            </w:pPr>
            <w:r w:rsidRPr="00A564B4">
              <w:rPr>
                <w:sz w:val="16"/>
                <w:szCs w:val="16"/>
                <w:lang w:eastAsia="en-US"/>
              </w:rPr>
              <w:t>R5-175147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EBD91A" w14:textId="77777777" w:rsidR="00A003A0" w:rsidRPr="00A564B4" w:rsidRDefault="00A003A0" w:rsidP="00A003A0">
            <w:pPr>
              <w:pStyle w:val="TAL"/>
              <w:rPr>
                <w:sz w:val="16"/>
                <w:szCs w:val="16"/>
                <w:lang w:eastAsia="en-US"/>
              </w:rPr>
            </w:pPr>
            <w:r w:rsidRPr="00A564B4">
              <w:rPr>
                <w:sz w:val="16"/>
                <w:szCs w:val="16"/>
                <w:lang w:eastAsia="en-US"/>
              </w:rPr>
              <w:t>0583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4A61E"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5A77C" w14:textId="77777777" w:rsidR="00A003A0" w:rsidRPr="00A564B4" w:rsidRDefault="00A003A0" w:rsidP="00A003A0">
            <w:pPr>
              <w:pStyle w:val="TAL"/>
              <w:rPr>
                <w:sz w:val="16"/>
                <w:szCs w:val="16"/>
                <w:lang w:eastAsia="en-US"/>
              </w:rPr>
            </w:pPr>
            <w:r w:rsidRPr="00A564B4">
              <w:rPr>
                <w:sz w:val="16"/>
                <w:szCs w:val="16"/>
                <w:lang w:eastAsia="en-US"/>
              </w:rPr>
              <w:t>Addition of NB-IoT test applicabilities for multiple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7310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31232C"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B0F6C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FFE3D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D47AC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73608" w14:textId="77777777" w:rsidR="00A003A0" w:rsidRPr="00A564B4" w:rsidRDefault="00A003A0" w:rsidP="00A003A0">
            <w:pPr>
              <w:pStyle w:val="TAL"/>
              <w:rPr>
                <w:sz w:val="16"/>
                <w:szCs w:val="16"/>
                <w:lang w:eastAsia="en-US"/>
              </w:rPr>
            </w:pPr>
            <w:r w:rsidRPr="00A564B4">
              <w:rPr>
                <w:sz w:val="16"/>
                <w:szCs w:val="16"/>
                <w:lang w:eastAsia="en-US"/>
              </w:rPr>
              <w:t>R5-175148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08F8C" w14:textId="77777777" w:rsidR="00A003A0" w:rsidRPr="00A564B4" w:rsidRDefault="00A003A0" w:rsidP="00A003A0">
            <w:pPr>
              <w:pStyle w:val="TAL"/>
              <w:rPr>
                <w:sz w:val="16"/>
                <w:szCs w:val="16"/>
                <w:lang w:eastAsia="en-US"/>
              </w:rPr>
            </w:pPr>
            <w:r w:rsidRPr="00A564B4">
              <w:rPr>
                <w:sz w:val="16"/>
                <w:szCs w:val="16"/>
                <w:lang w:eastAsia="en-US"/>
              </w:rPr>
              <w:t>0599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6FC201"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27988" w14:textId="77777777" w:rsidR="00A003A0" w:rsidRPr="00A564B4" w:rsidRDefault="00A003A0" w:rsidP="00A003A0">
            <w:pPr>
              <w:pStyle w:val="TAL"/>
              <w:rPr>
                <w:sz w:val="16"/>
                <w:szCs w:val="16"/>
                <w:lang w:eastAsia="en-US"/>
              </w:rPr>
            </w:pPr>
            <w:r w:rsidRPr="00A564B4">
              <w:rPr>
                <w:sz w:val="16"/>
                <w:szCs w:val="16"/>
                <w:lang w:eastAsia="en-US"/>
              </w:rPr>
              <w:t>Removal of redundant capability tables for Category NB1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D0FB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412AA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09E13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CD6CE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D7CCD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ADFD3" w14:textId="77777777" w:rsidR="00A003A0" w:rsidRPr="00A564B4" w:rsidRDefault="00A003A0" w:rsidP="00A003A0">
            <w:pPr>
              <w:pStyle w:val="TAL"/>
              <w:rPr>
                <w:sz w:val="16"/>
                <w:szCs w:val="16"/>
                <w:lang w:eastAsia="en-US"/>
              </w:rPr>
            </w:pPr>
            <w:r w:rsidRPr="00A564B4">
              <w:rPr>
                <w:sz w:val="16"/>
                <w:szCs w:val="16"/>
                <w:lang w:eastAsia="en-US"/>
              </w:rPr>
              <w:t>R5-175167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C97B91" w14:textId="77777777" w:rsidR="00A003A0" w:rsidRPr="00A564B4" w:rsidRDefault="00A003A0" w:rsidP="00A003A0">
            <w:pPr>
              <w:pStyle w:val="TAL"/>
              <w:rPr>
                <w:sz w:val="16"/>
                <w:szCs w:val="16"/>
                <w:lang w:eastAsia="en-US"/>
              </w:rPr>
            </w:pPr>
            <w:r w:rsidRPr="00A564B4">
              <w:rPr>
                <w:sz w:val="16"/>
                <w:szCs w:val="16"/>
                <w:lang w:eastAsia="en-US"/>
              </w:rPr>
              <w:t>0606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964250"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AF2B1" w14:textId="77777777" w:rsidR="00A003A0" w:rsidRPr="00A564B4" w:rsidRDefault="00A003A0" w:rsidP="00A003A0">
            <w:pPr>
              <w:pStyle w:val="TAL"/>
              <w:rPr>
                <w:sz w:val="16"/>
                <w:szCs w:val="16"/>
                <w:lang w:eastAsia="en-US"/>
              </w:rPr>
            </w:pPr>
            <w:r w:rsidRPr="00A564B4">
              <w:rPr>
                <w:sz w:val="16"/>
                <w:szCs w:val="16"/>
                <w:lang w:eastAsia="en-US"/>
              </w:rPr>
              <w:t>Addition of applicability statements for new LWA test cases 8.25.1 &amp; 8.25.2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BD654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E2A9E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2A561C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6137B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2DDA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1EA48B" w14:textId="77777777" w:rsidR="00A003A0" w:rsidRPr="00A564B4" w:rsidRDefault="00A003A0" w:rsidP="00A003A0">
            <w:pPr>
              <w:pStyle w:val="TAL"/>
              <w:rPr>
                <w:sz w:val="16"/>
                <w:szCs w:val="16"/>
                <w:lang w:eastAsia="en-US"/>
              </w:rPr>
            </w:pPr>
            <w:r w:rsidRPr="00A564B4">
              <w:rPr>
                <w:sz w:val="16"/>
                <w:szCs w:val="16"/>
                <w:lang w:eastAsia="en-US"/>
              </w:rPr>
              <w:t>R5-175172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9B1D8B" w14:textId="77777777" w:rsidR="00A003A0" w:rsidRPr="00A564B4" w:rsidRDefault="00A003A0" w:rsidP="00A003A0">
            <w:pPr>
              <w:pStyle w:val="TAL"/>
              <w:rPr>
                <w:sz w:val="16"/>
                <w:szCs w:val="16"/>
                <w:lang w:eastAsia="en-US"/>
              </w:rPr>
            </w:pPr>
            <w:r w:rsidRPr="00A564B4">
              <w:rPr>
                <w:sz w:val="16"/>
                <w:szCs w:val="16"/>
                <w:lang w:eastAsia="en-US"/>
              </w:rPr>
              <w:t>0604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94E6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D21F15" w14:textId="77777777" w:rsidR="00A003A0" w:rsidRPr="00A564B4" w:rsidRDefault="00A003A0" w:rsidP="00A003A0">
            <w:pPr>
              <w:pStyle w:val="TAL"/>
              <w:rPr>
                <w:sz w:val="16"/>
                <w:szCs w:val="16"/>
                <w:lang w:eastAsia="en-US"/>
              </w:rPr>
            </w:pPr>
            <w:r w:rsidRPr="00A564B4">
              <w:rPr>
                <w:sz w:val="16"/>
                <w:szCs w:val="16"/>
                <w:lang w:eastAsia="en-US"/>
              </w:rPr>
              <w:t>Addition of the Rel-14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FF5C0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9FB2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0C914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A61D1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B6BB9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469D11" w14:textId="77777777" w:rsidR="00A003A0" w:rsidRPr="00A564B4" w:rsidRDefault="00A003A0" w:rsidP="00A53E0E">
            <w:pPr>
              <w:pStyle w:val="TAL"/>
              <w:rPr>
                <w:sz w:val="16"/>
                <w:szCs w:val="16"/>
                <w:lang w:eastAsia="en-US"/>
              </w:rPr>
            </w:pPr>
            <w:r w:rsidRPr="00A564B4">
              <w:rPr>
                <w:sz w:val="16"/>
                <w:szCs w:val="16"/>
                <w:lang w:eastAsia="en-US"/>
              </w:rPr>
              <w:t>R5-175195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046486" w14:textId="77777777" w:rsidR="00A003A0" w:rsidRPr="00A564B4" w:rsidRDefault="00A003A0" w:rsidP="00A003A0">
            <w:pPr>
              <w:pStyle w:val="TAL"/>
              <w:rPr>
                <w:sz w:val="16"/>
                <w:szCs w:val="16"/>
                <w:lang w:eastAsia="en-US"/>
              </w:rPr>
            </w:pPr>
            <w:r w:rsidRPr="00A564B4">
              <w:rPr>
                <w:sz w:val="16"/>
                <w:szCs w:val="16"/>
                <w:lang w:eastAsia="en-US"/>
              </w:rPr>
              <w:t>0600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91503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FC252" w14:textId="77777777" w:rsidR="00A003A0" w:rsidRPr="00A564B4" w:rsidRDefault="00A003A0" w:rsidP="00A003A0">
            <w:pPr>
              <w:pStyle w:val="TAL"/>
              <w:rPr>
                <w:sz w:val="16"/>
                <w:szCs w:val="16"/>
                <w:lang w:eastAsia="en-US"/>
              </w:rPr>
            </w:pPr>
            <w:r w:rsidRPr="00A564B4">
              <w:rPr>
                <w:sz w:val="16"/>
                <w:szCs w:val="16"/>
                <w:lang w:eastAsia="en-US"/>
              </w:rPr>
              <w:t>Update to applicability for TDD-FDD 2DL CA with 4Rx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EAA4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27C54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18E44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300A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CF37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1655B5" w14:textId="77777777" w:rsidR="00A003A0" w:rsidRPr="00A564B4" w:rsidRDefault="00A003A0" w:rsidP="00A003A0">
            <w:pPr>
              <w:pStyle w:val="TAL"/>
              <w:rPr>
                <w:sz w:val="16"/>
                <w:szCs w:val="16"/>
                <w:lang w:eastAsia="en-US"/>
              </w:rPr>
            </w:pPr>
            <w:r w:rsidRPr="00A564B4">
              <w:rPr>
                <w:sz w:val="16"/>
                <w:szCs w:val="16"/>
                <w:lang w:eastAsia="en-US"/>
              </w:rPr>
              <w:t>R5-175196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E2E349" w14:textId="77777777" w:rsidR="00A003A0" w:rsidRPr="00A564B4" w:rsidRDefault="00A003A0" w:rsidP="00A003A0">
            <w:pPr>
              <w:pStyle w:val="TAL"/>
              <w:rPr>
                <w:sz w:val="16"/>
                <w:szCs w:val="16"/>
                <w:lang w:eastAsia="en-US"/>
              </w:rPr>
            </w:pPr>
            <w:r w:rsidRPr="00A564B4">
              <w:rPr>
                <w:sz w:val="16"/>
                <w:szCs w:val="16"/>
                <w:lang w:eastAsia="en-US"/>
              </w:rPr>
              <w:t>0590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363B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46189" w14:textId="77777777" w:rsidR="00A003A0" w:rsidRPr="00A564B4" w:rsidRDefault="00A003A0" w:rsidP="00A003A0">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3E981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5D839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8F314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F4F3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B5EF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69E92" w14:textId="77777777" w:rsidR="00A003A0" w:rsidRPr="00A564B4" w:rsidRDefault="00A003A0" w:rsidP="00A003A0">
            <w:pPr>
              <w:pStyle w:val="TAL"/>
              <w:rPr>
                <w:sz w:val="16"/>
                <w:szCs w:val="16"/>
                <w:lang w:eastAsia="en-US"/>
              </w:rPr>
            </w:pPr>
            <w:r w:rsidRPr="00A564B4">
              <w:rPr>
                <w:sz w:val="16"/>
                <w:szCs w:val="16"/>
                <w:lang w:eastAsia="en-US"/>
              </w:rPr>
              <w:t>R5-175198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CDF80B" w14:textId="77777777" w:rsidR="00A003A0" w:rsidRPr="00A564B4" w:rsidRDefault="00A003A0" w:rsidP="00A003A0">
            <w:pPr>
              <w:pStyle w:val="TAL"/>
              <w:rPr>
                <w:sz w:val="16"/>
                <w:szCs w:val="16"/>
                <w:lang w:eastAsia="en-US"/>
              </w:rPr>
            </w:pPr>
            <w:r w:rsidRPr="00A564B4">
              <w:rPr>
                <w:sz w:val="16"/>
                <w:szCs w:val="16"/>
                <w:lang w:eastAsia="en-US"/>
              </w:rPr>
              <w:t>0612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B18F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EA0C1F" w14:textId="77777777" w:rsidR="00A003A0" w:rsidRPr="00A564B4" w:rsidRDefault="00A003A0" w:rsidP="00A003A0">
            <w:pPr>
              <w:pStyle w:val="TAL"/>
              <w:rPr>
                <w:sz w:val="16"/>
                <w:szCs w:val="16"/>
                <w:lang w:eastAsia="en-US"/>
              </w:rPr>
            </w:pPr>
            <w:r w:rsidRPr="00A564B4">
              <w:rPr>
                <w:sz w:val="16"/>
                <w:szCs w:val="16"/>
                <w:lang w:eastAsia="en-US"/>
              </w:rPr>
              <w:t>Editorial change to the content of comment and condition of the test cases 8.2.1.3.1, 8.2.1.3.1_1 and 8.2.1.3.2 in Table 4.1-1 and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DFE9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0D2D4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4A7C9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62FA0A"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F2BC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DF121C" w14:textId="77777777" w:rsidR="00A003A0" w:rsidRPr="00A564B4" w:rsidRDefault="00A003A0" w:rsidP="00A003A0">
            <w:pPr>
              <w:pStyle w:val="TAL"/>
              <w:rPr>
                <w:sz w:val="16"/>
                <w:szCs w:val="16"/>
                <w:lang w:eastAsia="en-US"/>
              </w:rPr>
            </w:pPr>
            <w:r w:rsidRPr="00A564B4">
              <w:rPr>
                <w:sz w:val="16"/>
                <w:szCs w:val="16"/>
                <w:lang w:eastAsia="en-US"/>
              </w:rPr>
              <w:t>R5-175200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C6AB71" w14:textId="77777777" w:rsidR="00A003A0" w:rsidRPr="00A564B4" w:rsidRDefault="00A003A0" w:rsidP="00A003A0">
            <w:pPr>
              <w:pStyle w:val="TAL"/>
              <w:rPr>
                <w:sz w:val="16"/>
                <w:szCs w:val="16"/>
                <w:lang w:eastAsia="en-US"/>
              </w:rPr>
            </w:pPr>
            <w:r w:rsidRPr="00A564B4">
              <w:rPr>
                <w:sz w:val="16"/>
                <w:szCs w:val="16"/>
                <w:lang w:eastAsia="en-US"/>
              </w:rPr>
              <w:t>0580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ABDDC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67D8F6" w14:textId="77777777" w:rsidR="00A003A0" w:rsidRPr="00A564B4" w:rsidRDefault="00A003A0" w:rsidP="00A003A0">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FB1BA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097A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C4B1D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D7CAB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8898A9"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555E7E" w14:textId="77777777" w:rsidR="00A003A0" w:rsidRPr="00A564B4" w:rsidRDefault="00A003A0" w:rsidP="00B62D1D">
            <w:pPr>
              <w:pStyle w:val="TAL"/>
              <w:rPr>
                <w:sz w:val="16"/>
                <w:szCs w:val="16"/>
                <w:lang w:eastAsia="en-US"/>
              </w:rPr>
            </w:pPr>
            <w:r w:rsidRPr="00A564B4">
              <w:rPr>
                <w:sz w:val="16"/>
                <w:szCs w:val="16"/>
                <w:lang w:eastAsia="en-US"/>
              </w:rPr>
              <w:t>R5-1752</w:t>
            </w:r>
            <w:r w:rsidR="00B62D1D" w:rsidRPr="00A564B4">
              <w:rPr>
                <w:sz w:val="16"/>
                <w:szCs w:val="16"/>
                <w:lang w:eastAsia="en-US"/>
              </w:rPr>
              <w:t>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16CC1B" w14:textId="77777777" w:rsidR="00A003A0" w:rsidRPr="00A564B4" w:rsidRDefault="00A003A0" w:rsidP="00A003A0">
            <w:pPr>
              <w:pStyle w:val="TAL"/>
              <w:rPr>
                <w:sz w:val="16"/>
                <w:szCs w:val="16"/>
                <w:lang w:eastAsia="en-US"/>
              </w:rPr>
            </w:pPr>
            <w:r w:rsidRPr="00A564B4">
              <w:rPr>
                <w:sz w:val="16"/>
                <w:szCs w:val="16"/>
                <w:lang w:eastAsia="en-US"/>
              </w:rPr>
              <w:t>0609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A11AD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E386" w14:textId="77777777" w:rsidR="00A003A0" w:rsidRPr="00A564B4" w:rsidRDefault="00A003A0" w:rsidP="00A003A0">
            <w:pPr>
              <w:pStyle w:val="TAL"/>
              <w:rPr>
                <w:sz w:val="16"/>
                <w:szCs w:val="16"/>
                <w:lang w:eastAsia="en-US"/>
              </w:rPr>
            </w:pPr>
            <w:r w:rsidRPr="00A564B4">
              <w:rPr>
                <w:sz w:val="16"/>
                <w:szCs w:val="16"/>
                <w:lang w:eastAsia="en-US"/>
              </w:rPr>
              <w:t>Applicability updates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B617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9737F9" w14:textId="77777777" w:rsidR="00A003A0" w:rsidRPr="00A564B4" w:rsidRDefault="00A003A0" w:rsidP="00A003A0">
            <w:pPr>
              <w:pStyle w:val="TAL"/>
              <w:rPr>
                <w:sz w:val="16"/>
                <w:szCs w:val="16"/>
                <w:lang w:eastAsia="en-US"/>
              </w:rPr>
            </w:pPr>
            <w:r w:rsidRPr="00A564B4">
              <w:rPr>
                <w:sz w:val="16"/>
                <w:szCs w:val="16"/>
                <w:lang w:eastAsia="en-US"/>
              </w:rPr>
              <w:t>14.4.0</w:t>
            </w:r>
          </w:p>
        </w:tc>
      </w:tr>
      <w:tr w:rsidR="003137BF" w:rsidRPr="00A564B4" w14:paraId="71A381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AC343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5D458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03FED" w14:textId="77777777" w:rsidR="003137BF" w:rsidRPr="00A564B4" w:rsidRDefault="003137BF" w:rsidP="003137BF">
            <w:pPr>
              <w:pStyle w:val="TAL"/>
              <w:rPr>
                <w:sz w:val="16"/>
                <w:szCs w:val="16"/>
                <w:lang w:eastAsia="en-US"/>
              </w:rPr>
            </w:pPr>
            <w:r w:rsidRPr="00A564B4">
              <w:rPr>
                <w:sz w:val="16"/>
                <w:szCs w:val="16"/>
                <w:lang w:eastAsia="en-US"/>
              </w:rPr>
              <w:t>R5-176035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E14DAC" w14:textId="77777777" w:rsidR="003137BF" w:rsidRPr="00A564B4" w:rsidRDefault="003137BF" w:rsidP="003137BF">
            <w:pPr>
              <w:pStyle w:val="TAL"/>
              <w:rPr>
                <w:sz w:val="16"/>
                <w:szCs w:val="16"/>
                <w:lang w:eastAsia="en-US"/>
              </w:rPr>
            </w:pPr>
            <w:r w:rsidRPr="00A564B4">
              <w:rPr>
                <w:sz w:val="16"/>
                <w:szCs w:val="16"/>
                <w:lang w:eastAsia="en-US"/>
              </w:rPr>
              <w:t>0616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6DB2E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740AB9" w14:textId="77777777" w:rsidR="003137BF" w:rsidRPr="00A564B4" w:rsidRDefault="003137BF" w:rsidP="003137BF">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C42C1"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29E78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ABA5B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9CAD9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BC707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373AC" w14:textId="77777777" w:rsidR="003137BF" w:rsidRPr="00A564B4" w:rsidRDefault="003137BF" w:rsidP="003137BF">
            <w:pPr>
              <w:pStyle w:val="TAL"/>
              <w:rPr>
                <w:sz w:val="16"/>
                <w:szCs w:val="16"/>
                <w:lang w:eastAsia="en-US"/>
              </w:rPr>
            </w:pPr>
            <w:r w:rsidRPr="00A564B4">
              <w:rPr>
                <w:sz w:val="16"/>
                <w:szCs w:val="16"/>
                <w:lang w:eastAsia="en-US"/>
              </w:rPr>
              <w:t>R5-176303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983A6" w14:textId="77777777" w:rsidR="003137BF" w:rsidRPr="00A564B4" w:rsidRDefault="003137BF" w:rsidP="003137BF">
            <w:pPr>
              <w:pStyle w:val="TAL"/>
              <w:rPr>
                <w:sz w:val="16"/>
                <w:szCs w:val="16"/>
                <w:lang w:eastAsia="en-US"/>
              </w:rPr>
            </w:pPr>
            <w:r w:rsidRPr="00A564B4">
              <w:rPr>
                <w:sz w:val="16"/>
                <w:szCs w:val="16"/>
                <w:lang w:eastAsia="en-US"/>
              </w:rPr>
              <w:t>0623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6C3BF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444EB7" w14:textId="77777777" w:rsidR="003137BF" w:rsidRPr="00A564B4" w:rsidRDefault="003137BF" w:rsidP="003137BF">
            <w:pPr>
              <w:pStyle w:val="TAL"/>
              <w:rPr>
                <w:sz w:val="16"/>
                <w:szCs w:val="16"/>
                <w:lang w:eastAsia="en-US"/>
              </w:rPr>
            </w:pPr>
            <w:r w:rsidRPr="00A564B4">
              <w:rPr>
                <w:sz w:val="16"/>
                <w:szCs w:val="16"/>
                <w:lang w:eastAsia="en-US"/>
              </w:rPr>
              <w:t>Added FDD Band 69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8C84D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D20FF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F0C05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5449B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D992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091735" w14:textId="77777777" w:rsidR="003137BF" w:rsidRPr="00A564B4" w:rsidRDefault="003137BF" w:rsidP="003137BF">
            <w:pPr>
              <w:pStyle w:val="TAL"/>
              <w:rPr>
                <w:sz w:val="16"/>
                <w:szCs w:val="16"/>
                <w:lang w:eastAsia="en-US"/>
              </w:rPr>
            </w:pPr>
            <w:r w:rsidRPr="00A564B4">
              <w:rPr>
                <w:sz w:val="16"/>
                <w:szCs w:val="16"/>
                <w:lang w:eastAsia="en-US"/>
              </w:rPr>
              <w:t>R5-176396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FBE8" w14:textId="77777777" w:rsidR="003137BF" w:rsidRPr="00A564B4" w:rsidRDefault="003137BF" w:rsidP="003137BF">
            <w:pPr>
              <w:pStyle w:val="TAL"/>
              <w:rPr>
                <w:sz w:val="16"/>
                <w:szCs w:val="16"/>
                <w:lang w:eastAsia="en-US"/>
              </w:rPr>
            </w:pPr>
            <w:r w:rsidRPr="00A564B4">
              <w:rPr>
                <w:sz w:val="16"/>
                <w:szCs w:val="16"/>
                <w:lang w:eastAsia="en-US"/>
              </w:rPr>
              <w:t>0627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8BE13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4B4D59" w14:textId="77777777" w:rsidR="003137BF" w:rsidRPr="00A564B4" w:rsidRDefault="003137BF" w:rsidP="003137BF">
            <w:pPr>
              <w:pStyle w:val="TAL"/>
              <w:rPr>
                <w:sz w:val="16"/>
                <w:szCs w:val="16"/>
                <w:lang w:eastAsia="en-US"/>
              </w:rPr>
            </w:pPr>
            <w:r w:rsidRPr="00A564B4">
              <w:rPr>
                <w:sz w:val="16"/>
                <w:szCs w:val="16"/>
                <w:lang w:eastAsia="en-US"/>
              </w:rPr>
              <w:t>Applicabilities addition of test cases 8.13.3.6.1 and 8.13.3.6.2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337C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DFD570"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038A89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2C810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DACA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5395D" w14:textId="77777777" w:rsidR="003137BF" w:rsidRPr="00A564B4" w:rsidRDefault="003137BF" w:rsidP="003137BF">
            <w:pPr>
              <w:pStyle w:val="TAL"/>
              <w:rPr>
                <w:sz w:val="16"/>
                <w:szCs w:val="16"/>
                <w:lang w:eastAsia="en-US"/>
              </w:rPr>
            </w:pPr>
            <w:r w:rsidRPr="00A564B4">
              <w:rPr>
                <w:sz w:val="16"/>
                <w:szCs w:val="16"/>
                <w:lang w:eastAsia="en-US"/>
              </w:rPr>
              <w:t>R5-176397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66958D" w14:textId="77777777" w:rsidR="003137BF" w:rsidRPr="00A564B4" w:rsidRDefault="003137BF" w:rsidP="003137BF">
            <w:pPr>
              <w:pStyle w:val="TAL"/>
              <w:rPr>
                <w:sz w:val="16"/>
                <w:szCs w:val="16"/>
                <w:lang w:eastAsia="en-US"/>
              </w:rPr>
            </w:pPr>
            <w:r w:rsidRPr="00A564B4">
              <w:rPr>
                <w:sz w:val="16"/>
                <w:szCs w:val="16"/>
                <w:lang w:eastAsia="en-US"/>
              </w:rPr>
              <w:t>0628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842A3A"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AB0B" w14:textId="77777777" w:rsidR="003137BF" w:rsidRPr="00A564B4" w:rsidRDefault="003137BF" w:rsidP="003137BF">
            <w:pPr>
              <w:pStyle w:val="TAL"/>
              <w:rPr>
                <w:sz w:val="16"/>
                <w:szCs w:val="16"/>
                <w:lang w:eastAsia="en-US"/>
              </w:rPr>
            </w:pPr>
            <w:r w:rsidRPr="00A564B4">
              <w:rPr>
                <w:sz w:val="16"/>
                <w:szCs w:val="16"/>
                <w:lang w:eastAsia="en-US"/>
              </w:rPr>
              <w:t>Editorial Change to Clause number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3292C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357E3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E5498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A7F51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71ECC4"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94CF48" w14:textId="77777777" w:rsidR="003137BF" w:rsidRPr="00A564B4" w:rsidRDefault="003137BF" w:rsidP="003137BF">
            <w:pPr>
              <w:pStyle w:val="TAL"/>
              <w:rPr>
                <w:sz w:val="16"/>
                <w:szCs w:val="16"/>
                <w:lang w:eastAsia="en-US"/>
              </w:rPr>
            </w:pPr>
            <w:r w:rsidRPr="00A564B4">
              <w:rPr>
                <w:sz w:val="16"/>
                <w:szCs w:val="16"/>
                <w:lang w:eastAsia="en-US"/>
              </w:rPr>
              <w:t>R5-176426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0B9D9" w14:textId="77777777" w:rsidR="003137BF" w:rsidRPr="00A564B4" w:rsidRDefault="003137BF" w:rsidP="003137BF">
            <w:pPr>
              <w:pStyle w:val="TAL"/>
              <w:rPr>
                <w:sz w:val="16"/>
                <w:szCs w:val="16"/>
                <w:lang w:eastAsia="en-US"/>
              </w:rPr>
            </w:pPr>
            <w:r w:rsidRPr="00A564B4">
              <w:rPr>
                <w:sz w:val="16"/>
                <w:szCs w:val="16"/>
                <w:lang w:eastAsia="en-US"/>
              </w:rPr>
              <w:t>0635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46989E"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59B6A0"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of 4Rx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FC7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5D2B5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0577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A3B1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68BE3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56F384" w14:textId="77777777" w:rsidR="003137BF" w:rsidRPr="00A564B4" w:rsidRDefault="003137BF" w:rsidP="003137BF">
            <w:pPr>
              <w:pStyle w:val="TAL"/>
              <w:rPr>
                <w:sz w:val="16"/>
                <w:szCs w:val="16"/>
                <w:lang w:eastAsia="en-US"/>
              </w:rPr>
            </w:pPr>
            <w:r w:rsidRPr="00A564B4">
              <w:rPr>
                <w:sz w:val="16"/>
                <w:szCs w:val="16"/>
                <w:lang w:eastAsia="en-US"/>
              </w:rPr>
              <w:t>R5-176447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C8E232" w14:textId="77777777" w:rsidR="003137BF" w:rsidRPr="00A564B4" w:rsidRDefault="003137BF" w:rsidP="003137BF">
            <w:pPr>
              <w:pStyle w:val="TAL"/>
              <w:rPr>
                <w:sz w:val="16"/>
                <w:szCs w:val="16"/>
                <w:lang w:eastAsia="en-US"/>
              </w:rPr>
            </w:pPr>
            <w:r w:rsidRPr="00A564B4">
              <w:rPr>
                <w:sz w:val="16"/>
                <w:szCs w:val="16"/>
                <w:lang w:eastAsia="en-US"/>
              </w:rPr>
              <w:t>0637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9A90CC"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B1CD07" w14:textId="77777777" w:rsidR="003137BF" w:rsidRPr="00A564B4" w:rsidRDefault="003137BF" w:rsidP="003137BF">
            <w:pPr>
              <w:pStyle w:val="TAL"/>
              <w:rPr>
                <w:sz w:val="16"/>
                <w:szCs w:val="16"/>
                <w:lang w:eastAsia="en-US"/>
              </w:rPr>
            </w:pPr>
            <w:r w:rsidRPr="00A564B4">
              <w:rPr>
                <w:sz w:val="16"/>
                <w:szCs w:val="16"/>
                <w:lang w:eastAsia="en-US"/>
              </w:rPr>
              <w:t>Test tolerance, Addition of test applicability of RRM test case 8.4.6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38D8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29B4A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000C3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C00F5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18273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A51078" w14:textId="77777777" w:rsidR="003137BF" w:rsidRPr="00A564B4" w:rsidRDefault="003137BF" w:rsidP="003137BF">
            <w:pPr>
              <w:pStyle w:val="TAL"/>
              <w:rPr>
                <w:sz w:val="16"/>
                <w:szCs w:val="16"/>
                <w:lang w:eastAsia="en-US"/>
              </w:rPr>
            </w:pPr>
            <w:r w:rsidRPr="00A564B4">
              <w:rPr>
                <w:sz w:val="16"/>
                <w:szCs w:val="16"/>
                <w:lang w:eastAsia="en-US"/>
              </w:rPr>
              <w:t>R5-176561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5A655" w14:textId="77777777" w:rsidR="003137BF" w:rsidRPr="00A564B4" w:rsidRDefault="003137BF" w:rsidP="003137BF">
            <w:pPr>
              <w:pStyle w:val="TAL"/>
              <w:rPr>
                <w:sz w:val="16"/>
                <w:szCs w:val="16"/>
                <w:lang w:eastAsia="en-US"/>
              </w:rPr>
            </w:pPr>
            <w:r w:rsidRPr="00A564B4">
              <w:rPr>
                <w:sz w:val="16"/>
                <w:szCs w:val="16"/>
                <w:lang w:eastAsia="en-US"/>
              </w:rPr>
              <w:t>0646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AE373"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45A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of </w:t>
            </w:r>
            <w:r w:rsidR="00806457" w:rsidRPr="00A564B4">
              <w:rPr>
                <w:sz w:val="16"/>
                <w:szCs w:val="16"/>
                <w:lang w:eastAsia="en-US"/>
              </w:rPr>
              <w:t>title</w:t>
            </w:r>
            <w:r w:rsidRPr="00A564B4">
              <w:rPr>
                <w:sz w:val="16"/>
                <w:szCs w:val="16"/>
                <w:lang w:eastAsia="en-US"/>
              </w:rPr>
              <w:t xml:space="preserve"> for 4Rx chapter 9 TCs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C8F13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DA1FB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E30D7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5E61F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E01BAB"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921CAE" w14:textId="77777777" w:rsidR="003137BF" w:rsidRPr="00A564B4" w:rsidRDefault="003137BF" w:rsidP="003137BF">
            <w:pPr>
              <w:pStyle w:val="TAL"/>
              <w:rPr>
                <w:sz w:val="16"/>
                <w:szCs w:val="16"/>
                <w:lang w:eastAsia="en-US"/>
              </w:rPr>
            </w:pPr>
            <w:r w:rsidRPr="00A564B4">
              <w:rPr>
                <w:sz w:val="16"/>
                <w:szCs w:val="16"/>
                <w:lang w:eastAsia="en-US"/>
              </w:rPr>
              <w:t>R5-176613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30378" w14:textId="77777777" w:rsidR="003137BF" w:rsidRPr="00A564B4" w:rsidRDefault="003137BF" w:rsidP="003137BF">
            <w:pPr>
              <w:pStyle w:val="TAL"/>
              <w:rPr>
                <w:sz w:val="16"/>
                <w:szCs w:val="16"/>
                <w:lang w:eastAsia="en-US"/>
              </w:rPr>
            </w:pPr>
            <w:r w:rsidRPr="00A564B4">
              <w:rPr>
                <w:sz w:val="16"/>
                <w:szCs w:val="16"/>
                <w:lang w:eastAsia="en-US"/>
              </w:rPr>
              <w:t>0649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88FEA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9DB0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to the baseline implementation </w:t>
            </w:r>
            <w:r w:rsidR="00806457" w:rsidRPr="00A564B4">
              <w:rPr>
                <w:sz w:val="16"/>
                <w:szCs w:val="16"/>
                <w:lang w:eastAsia="en-US"/>
              </w:rPr>
              <w:t>capability</w:t>
            </w:r>
            <w:r w:rsidRPr="00A564B4">
              <w:rPr>
                <w:sz w:val="16"/>
                <w:szCs w:val="16"/>
                <w:lang w:eastAsia="en-US"/>
              </w:rPr>
              <w:t xml:space="preserve">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91663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0A86D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5F550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886CA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BCA453"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F8C856" w14:textId="77777777" w:rsidR="003137BF" w:rsidRPr="00A564B4" w:rsidRDefault="003137BF" w:rsidP="003137BF">
            <w:pPr>
              <w:pStyle w:val="TAL"/>
              <w:rPr>
                <w:sz w:val="16"/>
                <w:szCs w:val="16"/>
                <w:lang w:eastAsia="en-US"/>
              </w:rPr>
            </w:pPr>
            <w:r w:rsidRPr="00A564B4">
              <w:rPr>
                <w:sz w:val="16"/>
                <w:szCs w:val="16"/>
                <w:lang w:eastAsia="en-US"/>
              </w:rPr>
              <w:t>R5-176702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2A7051" w14:textId="77777777" w:rsidR="003137BF" w:rsidRPr="00A564B4" w:rsidRDefault="003137BF" w:rsidP="003137BF">
            <w:pPr>
              <w:pStyle w:val="TAL"/>
              <w:rPr>
                <w:sz w:val="16"/>
                <w:szCs w:val="16"/>
                <w:lang w:eastAsia="en-US"/>
              </w:rPr>
            </w:pPr>
            <w:r w:rsidRPr="00A564B4">
              <w:rPr>
                <w:sz w:val="16"/>
                <w:szCs w:val="16"/>
                <w:lang w:eastAsia="en-US"/>
              </w:rPr>
              <w:t>0656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23D4F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AE56E9" w14:textId="77777777" w:rsidR="003137BF" w:rsidRPr="00A564B4" w:rsidRDefault="003137BF" w:rsidP="003137BF">
            <w:pPr>
              <w:pStyle w:val="TAL"/>
              <w:rPr>
                <w:sz w:val="16"/>
                <w:szCs w:val="16"/>
                <w:lang w:eastAsia="en-US"/>
              </w:rPr>
            </w:pPr>
            <w:r w:rsidRPr="00A564B4">
              <w:rPr>
                <w:sz w:val="16"/>
                <w:szCs w:val="16"/>
                <w:lang w:eastAsia="en-US"/>
              </w:rPr>
              <w:t>Applicability changes for RRM 4Rx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48E53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8D3349"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205E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30A8B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648A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DE2161" w14:textId="77777777" w:rsidR="003137BF" w:rsidRPr="00A564B4" w:rsidRDefault="003137BF" w:rsidP="003137BF">
            <w:pPr>
              <w:pStyle w:val="TAL"/>
              <w:rPr>
                <w:sz w:val="16"/>
                <w:szCs w:val="16"/>
                <w:lang w:eastAsia="en-US"/>
              </w:rPr>
            </w:pPr>
            <w:r w:rsidRPr="00A564B4">
              <w:rPr>
                <w:sz w:val="16"/>
                <w:szCs w:val="16"/>
                <w:lang w:eastAsia="en-US"/>
              </w:rPr>
              <w:t>R5-176797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B389F6" w14:textId="77777777" w:rsidR="003137BF" w:rsidRPr="00A564B4" w:rsidRDefault="003137BF" w:rsidP="003137BF">
            <w:pPr>
              <w:pStyle w:val="TAL"/>
              <w:rPr>
                <w:sz w:val="16"/>
                <w:szCs w:val="16"/>
                <w:lang w:eastAsia="en-US"/>
              </w:rPr>
            </w:pPr>
            <w:r w:rsidRPr="00A564B4">
              <w:rPr>
                <w:sz w:val="16"/>
                <w:szCs w:val="16"/>
                <w:lang w:eastAsia="en-US"/>
              </w:rPr>
              <w:t>0660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C088C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CB934" w14:textId="77777777" w:rsidR="003137BF" w:rsidRPr="00A564B4" w:rsidRDefault="003137BF" w:rsidP="003137BF">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69B11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BCB2B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F9DB8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E7C66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B4333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E9DBA" w14:textId="77777777" w:rsidR="003137BF" w:rsidRPr="00A564B4" w:rsidRDefault="003137BF" w:rsidP="003137BF">
            <w:pPr>
              <w:pStyle w:val="TAL"/>
              <w:rPr>
                <w:sz w:val="16"/>
                <w:szCs w:val="16"/>
                <w:lang w:eastAsia="en-US"/>
              </w:rPr>
            </w:pPr>
            <w:r w:rsidRPr="00A564B4">
              <w:rPr>
                <w:sz w:val="16"/>
                <w:szCs w:val="16"/>
                <w:lang w:eastAsia="en-US"/>
              </w:rPr>
              <w:t>R5-177093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95B7FF" w14:textId="77777777" w:rsidR="003137BF" w:rsidRPr="00A564B4" w:rsidRDefault="003137BF" w:rsidP="003137BF">
            <w:pPr>
              <w:pStyle w:val="TAL"/>
              <w:rPr>
                <w:sz w:val="16"/>
                <w:szCs w:val="16"/>
                <w:lang w:eastAsia="en-US"/>
              </w:rPr>
            </w:pPr>
            <w:r w:rsidRPr="00A564B4">
              <w:rPr>
                <w:sz w:val="16"/>
                <w:szCs w:val="16"/>
                <w:lang w:eastAsia="en-US"/>
              </w:rPr>
              <w:t>0642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C079C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0D3784" w14:textId="77777777" w:rsidR="003137BF" w:rsidRPr="00A564B4" w:rsidRDefault="003137BF" w:rsidP="003137BF">
            <w:pPr>
              <w:pStyle w:val="TAL"/>
              <w:rPr>
                <w:sz w:val="16"/>
                <w:szCs w:val="16"/>
                <w:lang w:eastAsia="en-US"/>
              </w:rPr>
            </w:pPr>
            <w:r w:rsidRPr="00A564B4">
              <w:rPr>
                <w:sz w:val="16"/>
                <w:szCs w:val="16"/>
                <w:lang w:eastAsia="en-US"/>
              </w:rPr>
              <w:t>Change of eMTC demodulation test cases numbering,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178377"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1B5521"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6E361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B0FF0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34A2DD"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89A4D" w14:textId="77777777" w:rsidR="003137BF" w:rsidRPr="00A564B4" w:rsidRDefault="003137BF" w:rsidP="003137BF">
            <w:pPr>
              <w:pStyle w:val="TAL"/>
              <w:rPr>
                <w:sz w:val="16"/>
                <w:szCs w:val="16"/>
                <w:lang w:eastAsia="en-US"/>
              </w:rPr>
            </w:pPr>
            <w:r w:rsidRPr="00A564B4">
              <w:rPr>
                <w:sz w:val="16"/>
                <w:szCs w:val="16"/>
                <w:lang w:eastAsia="en-US"/>
              </w:rPr>
              <w:t>R5-177326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2467A5" w14:textId="77777777" w:rsidR="003137BF" w:rsidRPr="00A564B4" w:rsidRDefault="003137BF" w:rsidP="003137BF">
            <w:pPr>
              <w:pStyle w:val="TAL"/>
              <w:rPr>
                <w:sz w:val="16"/>
                <w:szCs w:val="16"/>
                <w:lang w:eastAsia="en-US"/>
              </w:rPr>
            </w:pPr>
            <w:r w:rsidRPr="00A564B4">
              <w:rPr>
                <w:sz w:val="16"/>
                <w:szCs w:val="16"/>
                <w:lang w:eastAsia="en-US"/>
              </w:rPr>
              <w:t>0652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A90AE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14BB74" w14:textId="77777777" w:rsidR="003137BF" w:rsidRPr="00A564B4" w:rsidRDefault="003137BF" w:rsidP="003137BF">
            <w:pPr>
              <w:pStyle w:val="TAL"/>
              <w:rPr>
                <w:sz w:val="16"/>
                <w:szCs w:val="16"/>
                <w:lang w:eastAsia="en-US"/>
              </w:rPr>
            </w:pPr>
            <w:r w:rsidRPr="00A564B4">
              <w:rPr>
                <w:sz w:val="16"/>
                <w:szCs w:val="16"/>
                <w:lang w:eastAsia="en-US"/>
              </w:rPr>
              <w:t>Correction to e-MTC TM9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68221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EFA03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A916D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31E25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645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6CF982" w14:textId="77777777" w:rsidR="003137BF" w:rsidRPr="00A564B4" w:rsidRDefault="003137BF" w:rsidP="003137BF">
            <w:pPr>
              <w:pStyle w:val="TAL"/>
              <w:rPr>
                <w:sz w:val="16"/>
                <w:szCs w:val="16"/>
                <w:lang w:eastAsia="en-US"/>
              </w:rPr>
            </w:pPr>
            <w:r w:rsidRPr="00A564B4">
              <w:rPr>
                <w:sz w:val="16"/>
                <w:szCs w:val="16"/>
                <w:lang w:eastAsia="en-US"/>
              </w:rPr>
              <w:t>R5-177328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ACD861" w14:textId="77777777" w:rsidR="003137BF" w:rsidRPr="00A564B4" w:rsidRDefault="003137BF" w:rsidP="003137BF">
            <w:pPr>
              <w:pStyle w:val="TAL"/>
              <w:rPr>
                <w:sz w:val="16"/>
                <w:szCs w:val="16"/>
                <w:lang w:eastAsia="en-US"/>
              </w:rPr>
            </w:pPr>
            <w:r w:rsidRPr="00A564B4">
              <w:rPr>
                <w:sz w:val="16"/>
                <w:szCs w:val="16"/>
                <w:lang w:eastAsia="en-US"/>
              </w:rPr>
              <w:t>0621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F5C725"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E5C257" w14:textId="77777777" w:rsidR="003137BF" w:rsidRPr="00A564B4" w:rsidRDefault="003137BF" w:rsidP="003137BF">
            <w:pPr>
              <w:pStyle w:val="TAL"/>
              <w:rPr>
                <w:sz w:val="16"/>
                <w:szCs w:val="16"/>
                <w:lang w:eastAsia="en-US"/>
              </w:rPr>
            </w:pPr>
            <w:r w:rsidRPr="00A564B4">
              <w:rPr>
                <w:sz w:val="16"/>
                <w:szCs w:val="16"/>
                <w:lang w:eastAsia="en-US"/>
              </w:rPr>
              <w:t>Updated to LAA RRM test cases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D4CA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52CD0E"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C89737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30F169"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AA041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CA481" w14:textId="77777777" w:rsidR="003137BF" w:rsidRPr="00A564B4" w:rsidRDefault="003137BF" w:rsidP="003137BF">
            <w:pPr>
              <w:pStyle w:val="TAL"/>
              <w:rPr>
                <w:sz w:val="16"/>
                <w:szCs w:val="16"/>
                <w:lang w:eastAsia="en-US"/>
              </w:rPr>
            </w:pPr>
            <w:r w:rsidRPr="00A564B4">
              <w:rPr>
                <w:sz w:val="16"/>
                <w:szCs w:val="16"/>
                <w:lang w:eastAsia="en-US"/>
              </w:rPr>
              <w:t>R5-177329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FA5EE" w14:textId="77777777" w:rsidR="003137BF" w:rsidRPr="00A564B4" w:rsidRDefault="003137BF" w:rsidP="003137BF">
            <w:pPr>
              <w:pStyle w:val="TAL"/>
              <w:rPr>
                <w:sz w:val="16"/>
                <w:szCs w:val="16"/>
                <w:lang w:eastAsia="en-US"/>
              </w:rPr>
            </w:pPr>
            <w:r w:rsidRPr="00A564B4">
              <w:rPr>
                <w:sz w:val="16"/>
                <w:szCs w:val="16"/>
                <w:lang w:eastAsia="en-US"/>
              </w:rPr>
              <w:t>0622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BD76B9"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807A30" w14:textId="77777777" w:rsidR="003137BF" w:rsidRPr="00A564B4" w:rsidRDefault="003137BF" w:rsidP="003137BF">
            <w:pPr>
              <w:pStyle w:val="TAL"/>
              <w:rPr>
                <w:sz w:val="16"/>
                <w:szCs w:val="16"/>
                <w:lang w:eastAsia="en-US"/>
              </w:rPr>
            </w:pPr>
            <w:r w:rsidRPr="00A564B4">
              <w:rPr>
                <w:sz w:val="16"/>
                <w:szCs w:val="16"/>
                <w:lang w:eastAsia="en-US"/>
              </w:rPr>
              <w:t>Added missing RF test cases to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C5B54"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A881D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EE201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1F60B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E271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DA82B" w14:textId="77777777" w:rsidR="003137BF" w:rsidRPr="00A564B4" w:rsidRDefault="003137BF" w:rsidP="003137BF">
            <w:pPr>
              <w:pStyle w:val="TAL"/>
              <w:rPr>
                <w:sz w:val="16"/>
                <w:szCs w:val="16"/>
                <w:lang w:eastAsia="en-US"/>
              </w:rPr>
            </w:pPr>
            <w:r w:rsidRPr="00A564B4">
              <w:rPr>
                <w:sz w:val="16"/>
                <w:szCs w:val="16"/>
                <w:lang w:eastAsia="en-US"/>
              </w:rPr>
              <w:t>R5-177330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E95029" w14:textId="77777777" w:rsidR="003137BF" w:rsidRPr="00A564B4" w:rsidRDefault="003137BF" w:rsidP="003137BF">
            <w:pPr>
              <w:pStyle w:val="TAL"/>
              <w:rPr>
                <w:sz w:val="16"/>
                <w:szCs w:val="16"/>
                <w:lang w:eastAsia="en-US"/>
              </w:rPr>
            </w:pPr>
            <w:r w:rsidRPr="00A564B4">
              <w:rPr>
                <w:sz w:val="16"/>
                <w:szCs w:val="16"/>
                <w:lang w:eastAsia="en-US"/>
              </w:rPr>
              <w:t>0632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B52D3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94FF7B"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A03B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0DBB9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1792FB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6AB6B6"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03D5A"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6EB2B6" w14:textId="77777777" w:rsidR="003137BF" w:rsidRPr="00A564B4" w:rsidRDefault="003137BF" w:rsidP="003137BF">
            <w:pPr>
              <w:pStyle w:val="TAL"/>
              <w:rPr>
                <w:sz w:val="16"/>
                <w:szCs w:val="16"/>
                <w:lang w:eastAsia="en-US"/>
              </w:rPr>
            </w:pPr>
            <w:r w:rsidRPr="00A564B4">
              <w:rPr>
                <w:sz w:val="16"/>
                <w:szCs w:val="16"/>
                <w:lang w:eastAsia="en-US"/>
              </w:rPr>
              <w:t>R5-177331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AC444" w14:textId="77777777" w:rsidR="003137BF" w:rsidRPr="00A564B4" w:rsidRDefault="003137BF" w:rsidP="003137BF">
            <w:pPr>
              <w:pStyle w:val="TAL"/>
              <w:rPr>
                <w:sz w:val="16"/>
                <w:szCs w:val="16"/>
                <w:lang w:eastAsia="en-US"/>
              </w:rPr>
            </w:pPr>
            <w:r w:rsidRPr="00A564B4">
              <w:rPr>
                <w:sz w:val="16"/>
                <w:szCs w:val="16"/>
                <w:lang w:eastAsia="en-US"/>
              </w:rPr>
              <w:t>0647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81781"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0A8F8C" w14:textId="77777777" w:rsidR="003137BF" w:rsidRPr="00A564B4" w:rsidRDefault="003137BF" w:rsidP="003137BF">
            <w:pPr>
              <w:pStyle w:val="TAL"/>
              <w:rPr>
                <w:sz w:val="16"/>
                <w:szCs w:val="16"/>
                <w:lang w:eastAsia="en-US"/>
              </w:rPr>
            </w:pPr>
            <w:r w:rsidRPr="00A564B4">
              <w:rPr>
                <w:sz w:val="16"/>
                <w:szCs w:val="16"/>
                <w:lang w:eastAsia="en-US"/>
              </w:rPr>
              <w:t>Corrected to RRM test cases 8.16.x and relevant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1C5F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84D2AD"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9F7FD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7C56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BE035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346E0" w14:textId="77777777" w:rsidR="003137BF" w:rsidRPr="00A564B4" w:rsidRDefault="003137BF" w:rsidP="003137BF">
            <w:pPr>
              <w:pStyle w:val="TAL"/>
              <w:rPr>
                <w:sz w:val="16"/>
                <w:szCs w:val="16"/>
                <w:lang w:eastAsia="en-US"/>
              </w:rPr>
            </w:pPr>
            <w:r w:rsidRPr="00A564B4">
              <w:rPr>
                <w:sz w:val="16"/>
                <w:szCs w:val="16"/>
                <w:lang w:eastAsia="en-US"/>
              </w:rPr>
              <w:t>R5-177345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12B53F" w14:textId="77777777" w:rsidR="003137BF" w:rsidRPr="00A564B4" w:rsidRDefault="003137BF" w:rsidP="003137BF">
            <w:pPr>
              <w:pStyle w:val="TAL"/>
              <w:rPr>
                <w:sz w:val="16"/>
                <w:szCs w:val="16"/>
                <w:lang w:eastAsia="en-US"/>
              </w:rPr>
            </w:pPr>
            <w:r w:rsidRPr="00A564B4">
              <w:rPr>
                <w:sz w:val="16"/>
                <w:szCs w:val="16"/>
                <w:lang w:eastAsia="en-US"/>
              </w:rPr>
              <w:t>0634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C022B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01288B" w14:textId="77777777" w:rsidR="003137BF" w:rsidRPr="00A564B4" w:rsidRDefault="003137BF" w:rsidP="003137BF">
            <w:pPr>
              <w:pStyle w:val="TAL"/>
              <w:rPr>
                <w:sz w:val="16"/>
                <w:szCs w:val="16"/>
                <w:lang w:eastAsia="en-US"/>
              </w:rPr>
            </w:pPr>
            <w:r w:rsidRPr="00A564B4">
              <w:rPr>
                <w:sz w:val="16"/>
                <w:szCs w:val="16"/>
                <w:lang w:eastAsia="en-US"/>
              </w:rPr>
              <w:t>Addition of UE capability of 4-layer MIMO for different transmission modes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7D105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E8F47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2561A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D4845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E626B9"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83942" w14:textId="77777777" w:rsidR="003137BF" w:rsidRPr="00A564B4" w:rsidRDefault="003137BF" w:rsidP="003137BF">
            <w:pPr>
              <w:pStyle w:val="TAL"/>
              <w:rPr>
                <w:sz w:val="16"/>
                <w:szCs w:val="16"/>
                <w:lang w:eastAsia="en-US"/>
              </w:rPr>
            </w:pPr>
            <w:r w:rsidRPr="00A564B4">
              <w:rPr>
                <w:sz w:val="16"/>
                <w:szCs w:val="16"/>
                <w:lang w:eastAsia="en-US"/>
              </w:rPr>
              <w:t>R5-177402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697FB4" w14:textId="77777777" w:rsidR="003137BF" w:rsidRPr="00A564B4" w:rsidRDefault="003137BF" w:rsidP="003137BF">
            <w:pPr>
              <w:pStyle w:val="TAL"/>
              <w:rPr>
                <w:sz w:val="16"/>
                <w:szCs w:val="16"/>
                <w:lang w:eastAsia="en-US"/>
              </w:rPr>
            </w:pPr>
            <w:r w:rsidRPr="00A564B4">
              <w:rPr>
                <w:sz w:val="16"/>
                <w:szCs w:val="16"/>
                <w:lang w:eastAsia="en-US"/>
              </w:rPr>
              <w:t>0648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54F75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2252B" w14:textId="77777777" w:rsidR="003137BF" w:rsidRPr="00A564B4" w:rsidRDefault="003137BF" w:rsidP="003137BF">
            <w:pPr>
              <w:pStyle w:val="TAL"/>
              <w:rPr>
                <w:sz w:val="16"/>
                <w:szCs w:val="16"/>
                <w:lang w:eastAsia="en-US"/>
              </w:rPr>
            </w:pPr>
            <w:r w:rsidRPr="00A564B4">
              <w:rPr>
                <w:sz w:val="16"/>
                <w:szCs w:val="16"/>
                <w:lang w:eastAsia="en-US"/>
              </w:rPr>
              <w:t xml:space="preserve">applicability spec updates for Cat1bis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8A4A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0B5A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AC3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3B796C"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E1DD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BBB9D0" w14:textId="77777777" w:rsidR="003137BF" w:rsidRPr="00A564B4" w:rsidRDefault="003137BF" w:rsidP="003137BF">
            <w:pPr>
              <w:pStyle w:val="TAL"/>
              <w:rPr>
                <w:sz w:val="16"/>
                <w:szCs w:val="16"/>
                <w:lang w:eastAsia="en-US"/>
              </w:rPr>
            </w:pPr>
            <w:r w:rsidRPr="00A564B4">
              <w:rPr>
                <w:sz w:val="16"/>
                <w:szCs w:val="16"/>
                <w:lang w:eastAsia="en-US"/>
              </w:rPr>
              <w:t>R5-177406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4524E" w14:textId="77777777" w:rsidR="003137BF" w:rsidRPr="00A564B4" w:rsidRDefault="003137BF" w:rsidP="003137BF">
            <w:pPr>
              <w:pStyle w:val="TAL"/>
              <w:rPr>
                <w:sz w:val="16"/>
                <w:szCs w:val="16"/>
                <w:lang w:eastAsia="en-US"/>
              </w:rPr>
            </w:pPr>
            <w:r w:rsidRPr="00A564B4">
              <w:rPr>
                <w:sz w:val="16"/>
                <w:szCs w:val="16"/>
                <w:lang w:eastAsia="en-US"/>
              </w:rPr>
              <w:t>0644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6649F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31259D" w14:textId="77777777" w:rsidR="003137BF" w:rsidRPr="00A564B4" w:rsidRDefault="003137BF" w:rsidP="003137BF">
            <w:pPr>
              <w:pStyle w:val="TAL"/>
              <w:rPr>
                <w:sz w:val="16"/>
                <w:szCs w:val="16"/>
                <w:lang w:eastAsia="en-US"/>
              </w:rPr>
            </w:pPr>
            <w:r w:rsidRPr="00A564B4">
              <w:rPr>
                <w:sz w:val="16"/>
                <w:szCs w:val="16"/>
                <w:lang w:eastAsia="en-US"/>
              </w:rPr>
              <w:t>Applicability statement for HST rrm&amp;rf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7C9C1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C6CE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4373F7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E32F9A"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A604E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170995" w14:textId="77777777" w:rsidR="003137BF" w:rsidRPr="00A564B4" w:rsidRDefault="003137BF" w:rsidP="003137BF">
            <w:pPr>
              <w:pStyle w:val="TAL"/>
              <w:rPr>
                <w:sz w:val="16"/>
                <w:szCs w:val="16"/>
                <w:lang w:eastAsia="en-US"/>
              </w:rPr>
            </w:pPr>
            <w:r w:rsidRPr="00A564B4">
              <w:rPr>
                <w:sz w:val="16"/>
                <w:szCs w:val="16"/>
                <w:lang w:eastAsia="en-US"/>
              </w:rPr>
              <w:t>R5-177431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74FAD" w14:textId="77777777" w:rsidR="003137BF" w:rsidRPr="00A564B4" w:rsidRDefault="003137BF" w:rsidP="003137BF">
            <w:pPr>
              <w:pStyle w:val="TAL"/>
              <w:rPr>
                <w:sz w:val="16"/>
                <w:szCs w:val="16"/>
                <w:lang w:eastAsia="en-US"/>
              </w:rPr>
            </w:pPr>
            <w:r w:rsidRPr="00A564B4">
              <w:rPr>
                <w:sz w:val="16"/>
                <w:szCs w:val="16"/>
                <w:lang w:eastAsia="en-US"/>
              </w:rPr>
              <w:t>0625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1882A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A1717" w14:textId="77777777" w:rsidR="003137BF" w:rsidRPr="00A564B4" w:rsidRDefault="003137BF" w:rsidP="003137BF">
            <w:pPr>
              <w:pStyle w:val="TAL"/>
              <w:rPr>
                <w:sz w:val="16"/>
                <w:szCs w:val="16"/>
                <w:lang w:eastAsia="en-US"/>
              </w:rPr>
            </w:pPr>
            <w:r w:rsidRPr="00A564B4">
              <w:rPr>
                <w:sz w:val="16"/>
                <w:szCs w:val="16"/>
                <w:lang w:eastAsia="en-US"/>
              </w:rPr>
              <w:t>eLAA: Applicability update to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34AB1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94741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3E567B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89DA1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81AB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A50D6D" w14:textId="77777777" w:rsidR="003137BF" w:rsidRPr="00A564B4" w:rsidRDefault="003137BF" w:rsidP="003137BF">
            <w:pPr>
              <w:pStyle w:val="TAL"/>
              <w:rPr>
                <w:sz w:val="16"/>
                <w:szCs w:val="16"/>
                <w:lang w:eastAsia="en-US"/>
              </w:rPr>
            </w:pPr>
            <w:r w:rsidRPr="00A564B4">
              <w:rPr>
                <w:sz w:val="16"/>
                <w:szCs w:val="16"/>
                <w:lang w:eastAsia="en-US"/>
              </w:rPr>
              <w:t>R5-177444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010429" w14:textId="77777777" w:rsidR="003137BF" w:rsidRPr="00A564B4" w:rsidRDefault="003137BF" w:rsidP="003137BF">
            <w:pPr>
              <w:pStyle w:val="TAL"/>
              <w:rPr>
                <w:sz w:val="16"/>
                <w:szCs w:val="16"/>
                <w:lang w:eastAsia="en-US"/>
              </w:rPr>
            </w:pPr>
            <w:r w:rsidRPr="00A564B4">
              <w:rPr>
                <w:sz w:val="16"/>
                <w:szCs w:val="16"/>
                <w:lang w:eastAsia="en-US"/>
              </w:rPr>
              <w:t>0619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97296"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7DA83B" w14:textId="77777777" w:rsidR="003137BF" w:rsidRPr="00A564B4" w:rsidRDefault="003137BF" w:rsidP="003137BF">
            <w:pPr>
              <w:pStyle w:val="TAL"/>
              <w:rPr>
                <w:sz w:val="16"/>
                <w:szCs w:val="16"/>
                <w:lang w:eastAsia="en-US"/>
              </w:rPr>
            </w:pPr>
            <w:r w:rsidRPr="00A564B4">
              <w:rPr>
                <w:sz w:val="16"/>
                <w:szCs w:val="16"/>
                <w:lang w:eastAsia="en-US"/>
              </w:rPr>
              <w:t>Applicability of legacy LTE RF/RRM test cases for CAT-M1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AB9A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5ACFD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B81361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C9B3A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FEAA8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E18744" w14:textId="77777777" w:rsidR="003137BF" w:rsidRPr="00A564B4" w:rsidRDefault="003137BF" w:rsidP="003137BF">
            <w:pPr>
              <w:pStyle w:val="TAL"/>
              <w:rPr>
                <w:sz w:val="16"/>
                <w:szCs w:val="16"/>
                <w:lang w:eastAsia="en-US"/>
              </w:rPr>
            </w:pPr>
            <w:r w:rsidRPr="00A564B4">
              <w:rPr>
                <w:sz w:val="16"/>
                <w:szCs w:val="16"/>
                <w:lang w:eastAsia="en-US"/>
              </w:rPr>
              <w:t>R5-177445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0F1459" w14:textId="77777777" w:rsidR="003137BF" w:rsidRPr="00A564B4" w:rsidRDefault="003137BF" w:rsidP="003137BF">
            <w:pPr>
              <w:pStyle w:val="TAL"/>
              <w:rPr>
                <w:sz w:val="16"/>
                <w:szCs w:val="16"/>
                <w:lang w:eastAsia="en-US"/>
              </w:rPr>
            </w:pPr>
            <w:r w:rsidRPr="00A564B4">
              <w:rPr>
                <w:sz w:val="16"/>
                <w:szCs w:val="16"/>
                <w:lang w:eastAsia="en-US"/>
              </w:rPr>
              <w:t>0624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8C493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E277C3" w14:textId="77777777" w:rsidR="003137BF" w:rsidRPr="00A564B4" w:rsidRDefault="003137BF" w:rsidP="003137BF">
            <w:pPr>
              <w:pStyle w:val="TAL"/>
              <w:rPr>
                <w:sz w:val="16"/>
                <w:szCs w:val="16"/>
                <w:lang w:eastAsia="en-US"/>
              </w:rPr>
            </w:pPr>
            <w:r w:rsidRPr="00A564B4">
              <w:rPr>
                <w:sz w:val="16"/>
                <w:szCs w:val="16"/>
                <w:lang w:eastAsia="en-US"/>
              </w:rPr>
              <w:t>Updated test condition to RF section 8 &amp; 9 test cases for missing TM9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93C26"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253C25"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9AD7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04608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F8DF8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A53EB9" w14:textId="77777777" w:rsidR="003137BF" w:rsidRPr="00A564B4" w:rsidRDefault="003137BF" w:rsidP="003137BF">
            <w:pPr>
              <w:pStyle w:val="TAL"/>
              <w:rPr>
                <w:sz w:val="16"/>
                <w:szCs w:val="16"/>
                <w:lang w:eastAsia="en-US"/>
              </w:rPr>
            </w:pPr>
            <w:r w:rsidRPr="00A564B4">
              <w:rPr>
                <w:sz w:val="16"/>
                <w:szCs w:val="16"/>
                <w:lang w:eastAsia="en-US"/>
              </w:rPr>
              <w:t>R5-177446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2E08" w14:textId="77777777" w:rsidR="003137BF" w:rsidRPr="00A564B4" w:rsidRDefault="003137BF" w:rsidP="003137BF">
            <w:pPr>
              <w:pStyle w:val="TAL"/>
              <w:rPr>
                <w:sz w:val="16"/>
                <w:szCs w:val="16"/>
                <w:lang w:eastAsia="en-US"/>
              </w:rPr>
            </w:pPr>
            <w:r w:rsidRPr="00A564B4">
              <w:rPr>
                <w:sz w:val="16"/>
                <w:szCs w:val="16"/>
                <w:lang w:eastAsia="en-US"/>
              </w:rPr>
              <w:t>0661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68EE4"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E4C48D" w14:textId="77777777" w:rsidR="003137BF" w:rsidRPr="00A564B4" w:rsidRDefault="003137BF" w:rsidP="003137BF">
            <w:pPr>
              <w:pStyle w:val="TAL"/>
              <w:rPr>
                <w:sz w:val="16"/>
                <w:szCs w:val="16"/>
                <w:lang w:eastAsia="en-US"/>
              </w:rPr>
            </w:pPr>
            <w:r w:rsidRPr="00A564B4">
              <w:rPr>
                <w:sz w:val="16"/>
                <w:szCs w:val="16"/>
                <w:lang w:eastAsia="en-US"/>
              </w:rPr>
              <w:t>Addition of test cases branch column for RF/Demod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55470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93211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7335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2FE7C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C60D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7BE8E0" w14:textId="77777777" w:rsidR="003137BF" w:rsidRPr="00A564B4" w:rsidRDefault="003137BF" w:rsidP="003137BF">
            <w:pPr>
              <w:pStyle w:val="TAL"/>
              <w:rPr>
                <w:sz w:val="16"/>
                <w:szCs w:val="16"/>
                <w:lang w:eastAsia="en-US"/>
              </w:rPr>
            </w:pPr>
            <w:r w:rsidRPr="00A564B4">
              <w:rPr>
                <w:sz w:val="16"/>
                <w:szCs w:val="16"/>
                <w:lang w:eastAsia="en-US"/>
              </w:rPr>
              <w:t>R5-177447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A1D23C" w14:textId="77777777" w:rsidR="003137BF" w:rsidRPr="00A564B4" w:rsidRDefault="003137BF" w:rsidP="003137BF">
            <w:pPr>
              <w:pStyle w:val="TAL"/>
              <w:rPr>
                <w:sz w:val="16"/>
                <w:szCs w:val="16"/>
                <w:lang w:eastAsia="en-US"/>
              </w:rPr>
            </w:pPr>
            <w:r w:rsidRPr="00A564B4">
              <w:rPr>
                <w:sz w:val="16"/>
                <w:szCs w:val="16"/>
                <w:lang w:eastAsia="en-US"/>
              </w:rPr>
              <w:t>0629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0B211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3021CCA" w14:textId="77777777" w:rsidR="003137BF" w:rsidRPr="00A564B4" w:rsidRDefault="003137BF" w:rsidP="003137BF">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17679F"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F0A84" w14:textId="77777777" w:rsidR="003137BF" w:rsidRPr="00A564B4" w:rsidRDefault="003137BF" w:rsidP="003137BF">
            <w:pPr>
              <w:pStyle w:val="TAL"/>
              <w:rPr>
                <w:sz w:val="16"/>
                <w:szCs w:val="16"/>
                <w:lang w:eastAsia="en-US"/>
              </w:rPr>
            </w:pPr>
            <w:r w:rsidRPr="00A564B4">
              <w:rPr>
                <w:sz w:val="16"/>
                <w:szCs w:val="16"/>
                <w:lang w:eastAsia="en-US"/>
              </w:rPr>
              <w:t>14.5.0</w:t>
            </w:r>
          </w:p>
        </w:tc>
      </w:tr>
      <w:tr w:rsidR="00DB0C9E" w:rsidRPr="00A564B4" w14:paraId="75CC12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E8CC57" w14:textId="77777777" w:rsidR="00DB0C9E" w:rsidRPr="00A564B4" w:rsidRDefault="00DB0C9E" w:rsidP="00FC3F98">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F4207C" w14:textId="77777777" w:rsidR="00DB0C9E" w:rsidRPr="00A564B4" w:rsidRDefault="00DB0C9E" w:rsidP="00FC3F98">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8F310E" w14:textId="77777777" w:rsidR="00DB0C9E" w:rsidRPr="00A564B4" w:rsidRDefault="00DB0C9E" w:rsidP="00FC3F98">
            <w:pPr>
              <w:pStyle w:val="TAL"/>
              <w:rPr>
                <w:sz w:val="16"/>
                <w:szCs w:val="16"/>
                <w:lang w:eastAsia="en-US"/>
              </w:rPr>
            </w:pPr>
            <w:r w:rsidRPr="00A564B4">
              <w:rPr>
                <w:sz w:val="16"/>
                <w:szCs w:val="16"/>
                <w:lang w:eastAsia="en-US"/>
              </w:rPr>
              <w:t>R5-177377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59B12A" w14:textId="77777777" w:rsidR="00DB0C9E" w:rsidRPr="00A564B4" w:rsidRDefault="00DB0C9E" w:rsidP="00FC3F98">
            <w:pPr>
              <w:pStyle w:val="TAL"/>
              <w:rPr>
                <w:sz w:val="16"/>
                <w:szCs w:val="16"/>
                <w:lang w:eastAsia="en-US"/>
              </w:rPr>
            </w:pPr>
            <w:r w:rsidRPr="00A564B4">
              <w:rPr>
                <w:sz w:val="16"/>
                <w:szCs w:val="16"/>
                <w:lang w:eastAsia="en-US"/>
              </w:rPr>
              <w:t>0620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E7240" w14:textId="77777777" w:rsidR="00DB0C9E" w:rsidRPr="00A564B4" w:rsidRDefault="00DB0C9E" w:rsidP="00FC3F9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1BA7E" w14:textId="77777777" w:rsidR="00DB0C9E" w:rsidRPr="00A564B4" w:rsidRDefault="00DB0C9E" w:rsidP="00FC3F98">
            <w:pPr>
              <w:pStyle w:val="TAL"/>
              <w:rPr>
                <w:sz w:val="16"/>
                <w:szCs w:val="16"/>
                <w:lang w:eastAsia="en-US"/>
              </w:rPr>
            </w:pPr>
            <w:r w:rsidRPr="00A564B4">
              <w:rPr>
                <w:sz w:val="16"/>
                <w:szCs w:val="16"/>
                <w:lang w:eastAsia="en-US"/>
              </w:rPr>
              <w:t>Added FDD Band 71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7C6B4A" w14:textId="77777777" w:rsidR="00DB0C9E" w:rsidRPr="00A564B4" w:rsidRDefault="00DB0C9E" w:rsidP="00DB0C9E">
            <w:pPr>
              <w:pStyle w:val="TAL"/>
              <w:rPr>
                <w:sz w:val="16"/>
                <w:szCs w:val="16"/>
                <w:lang w:eastAsia="en-US"/>
              </w:rPr>
            </w:pPr>
            <w:r w:rsidRPr="00A564B4">
              <w:rPr>
                <w:sz w:val="16"/>
                <w:szCs w:val="16"/>
                <w:lang w:eastAsia="en-US"/>
              </w:rPr>
              <w:t>14.5.0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2C9E92" w14:textId="77777777" w:rsidR="00DB0C9E" w:rsidRPr="00A564B4" w:rsidRDefault="00DB0C9E" w:rsidP="00DB0C9E">
            <w:pPr>
              <w:pStyle w:val="TAL"/>
              <w:rPr>
                <w:sz w:val="16"/>
                <w:szCs w:val="16"/>
                <w:lang w:eastAsia="en-US"/>
              </w:rPr>
            </w:pPr>
            <w:r w:rsidRPr="00A564B4">
              <w:rPr>
                <w:sz w:val="16"/>
                <w:szCs w:val="16"/>
                <w:lang w:eastAsia="en-US"/>
              </w:rPr>
              <w:t>15.0.0</w:t>
            </w:r>
          </w:p>
        </w:tc>
      </w:tr>
      <w:tr w:rsidR="00481DC8" w:rsidRPr="00A564B4" w14:paraId="6384B19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F6E1D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34D47"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8518B" w14:textId="77777777" w:rsidR="00481DC8" w:rsidRPr="00A564B4" w:rsidRDefault="00481DC8" w:rsidP="00481DC8">
            <w:pPr>
              <w:pStyle w:val="TAL"/>
              <w:rPr>
                <w:sz w:val="16"/>
                <w:szCs w:val="16"/>
                <w:lang w:eastAsia="en-US"/>
              </w:rPr>
            </w:pPr>
            <w:r w:rsidRPr="00A564B4">
              <w:rPr>
                <w:sz w:val="16"/>
                <w:szCs w:val="16"/>
                <w:lang w:eastAsia="en-US"/>
              </w:rPr>
              <w:t>R5-180334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D168B" w14:textId="77777777" w:rsidR="00481DC8" w:rsidRPr="00A564B4" w:rsidRDefault="00481DC8" w:rsidP="00481DC8">
            <w:pPr>
              <w:pStyle w:val="TAL"/>
              <w:rPr>
                <w:sz w:val="16"/>
                <w:szCs w:val="16"/>
                <w:lang w:eastAsia="en-US"/>
              </w:rPr>
            </w:pPr>
            <w:r w:rsidRPr="00A564B4">
              <w:rPr>
                <w:sz w:val="16"/>
                <w:szCs w:val="16"/>
                <w:lang w:eastAsia="en-US"/>
              </w:rPr>
              <w:t>0665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368C30"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AD0866" w14:textId="77777777" w:rsidR="00481DC8" w:rsidRPr="00A564B4" w:rsidRDefault="00481DC8" w:rsidP="00481DC8">
            <w:pPr>
              <w:pStyle w:val="TAL"/>
              <w:rPr>
                <w:sz w:val="16"/>
                <w:szCs w:val="16"/>
                <w:lang w:eastAsia="en-US"/>
              </w:rPr>
            </w:pPr>
            <w:r w:rsidRPr="00A564B4">
              <w:rPr>
                <w:sz w:val="16"/>
                <w:szCs w:val="16"/>
                <w:lang w:eastAsia="en-US"/>
              </w:rPr>
              <w:t>Addition of FDD Band 72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27E74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E1624A"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86771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9E89E8" w14:textId="77777777" w:rsidR="00481DC8" w:rsidRPr="00A564B4" w:rsidRDefault="00481DC8" w:rsidP="00481DC8">
            <w:pPr>
              <w:pStyle w:val="TAL"/>
              <w:rPr>
                <w:sz w:val="16"/>
                <w:szCs w:val="16"/>
                <w:lang w:eastAsia="en-US"/>
              </w:rPr>
            </w:pPr>
            <w:r w:rsidRPr="00A564B4">
              <w:rPr>
                <w:sz w:val="16"/>
                <w:szCs w:val="16"/>
                <w:lang w:eastAsia="en-US"/>
              </w:rPr>
              <w:lastRenderedPageBreak/>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1D7A21"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E2E661" w14:textId="77777777" w:rsidR="00481DC8" w:rsidRPr="00A564B4" w:rsidRDefault="00481DC8" w:rsidP="00481DC8">
            <w:pPr>
              <w:pStyle w:val="TAL"/>
              <w:rPr>
                <w:sz w:val="16"/>
                <w:szCs w:val="16"/>
                <w:lang w:eastAsia="en-US"/>
              </w:rPr>
            </w:pPr>
            <w:r w:rsidRPr="00A564B4">
              <w:rPr>
                <w:sz w:val="16"/>
                <w:szCs w:val="16"/>
                <w:lang w:eastAsia="en-US"/>
              </w:rPr>
              <w:t>R5-180335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CFF64" w14:textId="77777777" w:rsidR="00481DC8" w:rsidRPr="00A564B4" w:rsidRDefault="00481DC8" w:rsidP="00481DC8">
            <w:pPr>
              <w:pStyle w:val="TAL"/>
              <w:rPr>
                <w:sz w:val="16"/>
                <w:szCs w:val="16"/>
                <w:lang w:eastAsia="en-US"/>
              </w:rPr>
            </w:pPr>
            <w:r w:rsidRPr="00A564B4">
              <w:rPr>
                <w:sz w:val="16"/>
                <w:szCs w:val="16"/>
                <w:lang w:eastAsia="en-US"/>
              </w:rPr>
              <w:t>0666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CE70B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666E8" w14:textId="77777777" w:rsidR="00481DC8" w:rsidRPr="00A564B4" w:rsidRDefault="00481DC8" w:rsidP="00481DC8">
            <w:pPr>
              <w:pStyle w:val="TAL"/>
              <w:rPr>
                <w:sz w:val="16"/>
                <w:szCs w:val="16"/>
                <w:lang w:eastAsia="en-US"/>
              </w:rPr>
            </w:pPr>
            <w:r w:rsidRPr="00A564B4">
              <w:rPr>
                <w:sz w:val="16"/>
                <w:szCs w:val="16"/>
                <w:lang w:eastAsia="en-US"/>
              </w:rPr>
              <w:t>Addition of FDD Band 68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66B0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0CA8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EE1FCA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943B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C5E3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B5981" w14:textId="77777777" w:rsidR="00481DC8" w:rsidRPr="00A564B4" w:rsidRDefault="00481DC8" w:rsidP="00481DC8">
            <w:pPr>
              <w:pStyle w:val="TAL"/>
              <w:rPr>
                <w:sz w:val="16"/>
                <w:szCs w:val="16"/>
                <w:lang w:eastAsia="en-US"/>
              </w:rPr>
            </w:pPr>
            <w:r w:rsidRPr="00A564B4">
              <w:rPr>
                <w:sz w:val="16"/>
                <w:szCs w:val="16"/>
                <w:lang w:eastAsia="en-US"/>
              </w:rPr>
              <w:t>R5-180419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56222" w14:textId="77777777" w:rsidR="00481DC8" w:rsidRPr="00A564B4" w:rsidRDefault="00481DC8" w:rsidP="00481DC8">
            <w:pPr>
              <w:pStyle w:val="TAL"/>
              <w:rPr>
                <w:sz w:val="16"/>
                <w:szCs w:val="16"/>
                <w:lang w:eastAsia="en-US"/>
              </w:rPr>
            </w:pPr>
            <w:r w:rsidRPr="00A564B4">
              <w:rPr>
                <w:sz w:val="16"/>
                <w:szCs w:val="16"/>
                <w:lang w:eastAsia="en-US"/>
              </w:rPr>
              <w:t>0670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E29C01"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878A2F" w14:textId="77777777" w:rsidR="00481DC8" w:rsidRPr="00A564B4" w:rsidRDefault="00481DC8" w:rsidP="00481DC8">
            <w:pPr>
              <w:pStyle w:val="TAL"/>
              <w:rPr>
                <w:sz w:val="16"/>
                <w:szCs w:val="16"/>
                <w:lang w:eastAsia="en-US"/>
              </w:rPr>
            </w:pPr>
            <w:r w:rsidRPr="00A564B4">
              <w:rPr>
                <w:sz w:val="16"/>
                <w:szCs w:val="16"/>
                <w:lang w:eastAsia="en-US"/>
              </w:rPr>
              <w:t>Addition of test applicabilities of eIMTA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CD13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695B58"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05CFB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A5BF7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053A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866337" w14:textId="77777777" w:rsidR="00481DC8" w:rsidRPr="00A564B4" w:rsidRDefault="00481DC8" w:rsidP="00481DC8">
            <w:pPr>
              <w:pStyle w:val="TAL"/>
              <w:rPr>
                <w:sz w:val="16"/>
                <w:szCs w:val="16"/>
                <w:lang w:eastAsia="en-US"/>
              </w:rPr>
            </w:pPr>
            <w:r w:rsidRPr="00A564B4">
              <w:rPr>
                <w:sz w:val="16"/>
                <w:szCs w:val="16"/>
                <w:lang w:eastAsia="en-US"/>
              </w:rPr>
              <w:t>R5-180557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99399B" w14:textId="77777777" w:rsidR="00481DC8" w:rsidRPr="00A564B4" w:rsidRDefault="00481DC8" w:rsidP="00481DC8">
            <w:pPr>
              <w:pStyle w:val="TAL"/>
              <w:rPr>
                <w:sz w:val="16"/>
                <w:szCs w:val="16"/>
                <w:lang w:eastAsia="en-US"/>
              </w:rPr>
            </w:pPr>
            <w:r w:rsidRPr="00A564B4">
              <w:rPr>
                <w:sz w:val="16"/>
                <w:szCs w:val="16"/>
                <w:lang w:eastAsia="en-US"/>
              </w:rPr>
              <w:t>0676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43B64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42911" w14:textId="77777777" w:rsidR="00481DC8" w:rsidRPr="00A564B4" w:rsidRDefault="00481DC8" w:rsidP="00481DC8">
            <w:pPr>
              <w:pStyle w:val="TAL"/>
              <w:rPr>
                <w:sz w:val="16"/>
                <w:szCs w:val="16"/>
                <w:lang w:eastAsia="en-US"/>
              </w:rPr>
            </w:pPr>
            <w:r w:rsidRPr="00A564B4">
              <w:rPr>
                <w:sz w:val="16"/>
                <w:szCs w:val="16"/>
                <w:lang w:eastAsia="en-US"/>
              </w:rPr>
              <w:t>Addition of applicability and ICS for 4Rx with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984D42"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D8E63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66428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FF38C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31660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242EE7" w14:textId="77777777" w:rsidR="00481DC8" w:rsidRPr="00A564B4" w:rsidRDefault="00481DC8" w:rsidP="00481DC8">
            <w:pPr>
              <w:pStyle w:val="TAL"/>
              <w:rPr>
                <w:sz w:val="16"/>
                <w:szCs w:val="16"/>
                <w:lang w:eastAsia="en-US"/>
              </w:rPr>
            </w:pPr>
            <w:r w:rsidRPr="00A564B4">
              <w:rPr>
                <w:sz w:val="16"/>
                <w:szCs w:val="16"/>
                <w:lang w:eastAsia="en-US"/>
              </w:rPr>
              <w:t>R5-180811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82046" w14:textId="77777777" w:rsidR="00481DC8" w:rsidRPr="00A564B4" w:rsidRDefault="00481DC8" w:rsidP="00481DC8">
            <w:pPr>
              <w:pStyle w:val="TAL"/>
              <w:rPr>
                <w:sz w:val="16"/>
                <w:szCs w:val="16"/>
                <w:lang w:eastAsia="en-US"/>
              </w:rPr>
            </w:pPr>
            <w:r w:rsidRPr="00A564B4">
              <w:rPr>
                <w:sz w:val="16"/>
                <w:szCs w:val="16"/>
                <w:lang w:eastAsia="en-US"/>
              </w:rPr>
              <w:t>0684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6AD46D"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43FE1" w14:textId="77777777" w:rsidR="00481DC8" w:rsidRPr="00A564B4" w:rsidRDefault="00481DC8" w:rsidP="00481DC8">
            <w:pPr>
              <w:pStyle w:val="TAL"/>
              <w:rPr>
                <w:sz w:val="16"/>
                <w:szCs w:val="16"/>
                <w:lang w:eastAsia="en-US"/>
              </w:rPr>
            </w:pPr>
            <w:r w:rsidRPr="00A564B4">
              <w:rPr>
                <w:sz w:val="16"/>
                <w:szCs w:val="16"/>
                <w:lang w:eastAsia="en-US"/>
              </w:rPr>
              <w:t>Test Case Applicability and Conditions for LTE DL Control Channel Interference Mitigation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F34BF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B6298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9D6BE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6C549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60D8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1EABC" w14:textId="77777777" w:rsidR="00481DC8" w:rsidRPr="00A564B4" w:rsidRDefault="00481DC8" w:rsidP="00481DC8">
            <w:pPr>
              <w:pStyle w:val="TAL"/>
              <w:rPr>
                <w:sz w:val="16"/>
                <w:szCs w:val="16"/>
                <w:lang w:eastAsia="en-US"/>
              </w:rPr>
            </w:pPr>
            <w:r w:rsidRPr="00A564B4">
              <w:rPr>
                <w:sz w:val="16"/>
                <w:szCs w:val="16"/>
                <w:lang w:eastAsia="en-US"/>
              </w:rPr>
              <w:t>R5-180830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6D6FC" w14:textId="77777777" w:rsidR="00481DC8" w:rsidRPr="00A564B4" w:rsidRDefault="00481DC8" w:rsidP="00481DC8">
            <w:pPr>
              <w:pStyle w:val="TAL"/>
              <w:rPr>
                <w:sz w:val="16"/>
                <w:szCs w:val="16"/>
                <w:lang w:eastAsia="en-US"/>
              </w:rPr>
            </w:pPr>
            <w:r w:rsidRPr="00A564B4">
              <w:rPr>
                <w:sz w:val="16"/>
                <w:szCs w:val="16"/>
                <w:lang w:eastAsia="en-US"/>
              </w:rPr>
              <w:t>0685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B24D3A"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496F15" w14:textId="77777777" w:rsidR="00481DC8" w:rsidRPr="00A564B4" w:rsidRDefault="00481DC8" w:rsidP="00481DC8">
            <w:pPr>
              <w:pStyle w:val="TAL"/>
              <w:rPr>
                <w:sz w:val="16"/>
                <w:szCs w:val="16"/>
                <w:lang w:eastAsia="en-US"/>
              </w:rPr>
            </w:pPr>
            <w:r w:rsidRPr="00A564B4">
              <w:rPr>
                <w:sz w:val="16"/>
                <w:szCs w:val="16"/>
                <w:lang w:eastAsia="en-US"/>
              </w:rPr>
              <w:t>Corrections to Applicability test conditions related to eDL-MIMO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3737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50263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B4188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1DE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9B87B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B28F0F" w14:textId="77777777" w:rsidR="00481DC8" w:rsidRPr="00A564B4" w:rsidRDefault="00481DC8" w:rsidP="00481DC8">
            <w:pPr>
              <w:pStyle w:val="TAL"/>
              <w:rPr>
                <w:sz w:val="16"/>
                <w:szCs w:val="16"/>
                <w:lang w:eastAsia="en-US"/>
              </w:rPr>
            </w:pPr>
            <w:r w:rsidRPr="00A564B4">
              <w:rPr>
                <w:sz w:val="16"/>
                <w:szCs w:val="16"/>
                <w:lang w:eastAsia="en-US"/>
              </w:rPr>
              <w:t>R5-180839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271DE5" w14:textId="77777777" w:rsidR="00481DC8" w:rsidRPr="00A564B4" w:rsidRDefault="00481DC8" w:rsidP="00481DC8">
            <w:pPr>
              <w:pStyle w:val="TAL"/>
              <w:rPr>
                <w:sz w:val="16"/>
                <w:szCs w:val="16"/>
                <w:lang w:eastAsia="en-US"/>
              </w:rPr>
            </w:pPr>
            <w:r w:rsidRPr="00A564B4">
              <w:rPr>
                <w:sz w:val="16"/>
                <w:szCs w:val="16"/>
                <w:lang w:eastAsia="en-US"/>
              </w:rPr>
              <w:t>0686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B2C629"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690948" w14:textId="77777777" w:rsidR="00481DC8" w:rsidRPr="00A564B4" w:rsidRDefault="00481DC8" w:rsidP="00481DC8">
            <w:pPr>
              <w:pStyle w:val="TAL"/>
              <w:rPr>
                <w:sz w:val="16"/>
                <w:szCs w:val="16"/>
                <w:lang w:eastAsia="en-US"/>
              </w:rPr>
            </w:pPr>
            <w:r w:rsidRPr="00A564B4">
              <w:rPr>
                <w:sz w:val="16"/>
                <w:szCs w:val="16"/>
                <w:lang w:eastAsia="en-US"/>
              </w:rPr>
              <w:t>Correction to applicability of TC 7.6.3A.3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95E8B3"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CD0D4"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3B837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1DBF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52C26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F8E175" w14:textId="77777777" w:rsidR="00481DC8" w:rsidRPr="00A564B4" w:rsidRDefault="00481DC8" w:rsidP="00481DC8">
            <w:pPr>
              <w:pStyle w:val="TAL"/>
              <w:rPr>
                <w:sz w:val="16"/>
                <w:szCs w:val="16"/>
                <w:lang w:eastAsia="en-US"/>
              </w:rPr>
            </w:pPr>
            <w:r w:rsidRPr="00A564B4">
              <w:rPr>
                <w:sz w:val="16"/>
                <w:szCs w:val="16"/>
                <w:lang w:eastAsia="en-US"/>
              </w:rPr>
              <w:t>R5-181006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EDF888" w14:textId="77777777" w:rsidR="00481DC8" w:rsidRPr="00A564B4" w:rsidRDefault="00481DC8" w:rsidP="00481DC8">
            <w:pPr>
              <w:pStyle w:val="TAL"/>
              <w:rPr>
                <w:sz w:val="16"/>
                <w:szCs w:val="16"/>
                <w:lang w:eastAsia="en-US"/>
              </w:rPr>
            </w:pPr>
            <w:r w:rsidRPr="00A564B4">
              <w:rPr>
                <w:sz w:val="16"/>
                <w:szCs w:val="16"/>
                <w:lang w:eastAsia="en-US"/>
              </w:rPr>
              <w:t>0694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447A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1CDD9C"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C196 and C197 for RRM</w:t>
            </w:r>
            <w:r w:rsidR="009A5116" w:rsidRPr="00A564B4">
              <w:rPr>
                <w:sz w:val="16"/>
                <w:szCs w:val="16"/>
                <w:lang w:eastAsia="en-US"/>
              </w:rPr>
              <w:t xml:space="preserve"> </w:t>
            </w:r>
            <w:r w:rsidRPr="00A564B4">
              <w:rPr>
                <w:sz w:val="16"/>
                <w:szCs w:val="16"/>
                <w:lang w:eastAsia="en-US"/>
              </w:rPr>
              <w:t>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6E4F4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4846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39FB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46C7D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6D017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DDBF7E" w14:textId="77777777" w:rsidR="00481DC8" w:rsidRPr="00A564B4" w:rsidRDefault="00481DC8" w:rsidP="00481DC8">
            <w:pPr>
              <w:pStyle w:val="TAL"/>
              <w:rPr>
                <w:sz w:val="16"/>
                <w:szCs w:val="16"/>
                <w:lang w:eastAsia="en-US"/>
              </w:rPr>
            </w:pPr>
            <w:r w:rsidRPr="00A564B4">
              <w:rPr>
                <w:sz w:val="16"/>
                <w:szCs w:val="16"/>
                <w:lang w:eastAsia="en-US"/>
              </w:rPr>
              <w:t>R5-181049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082475" w14:textId="77777777" w:rsidR="00481DC8" w:rsidRPr="00A564B4" w:rsidRDefault="00481DC8" w:rsidP="00481DC8">
            <w:pPr>
              <w:pStyle w:val="TAL"/>
              <w:rPr>
                <w:sz w:val="16"/>
                <w:szCs w:val="16"/>
                <w:lang w:eastAsia="en-US"/>
              </w:rPr>
            </w:pPr>
            <w:r w:rsidRPr="00A564B4">
              <w:rPr>
                <w:sz w:val="16"/>
                <w:szCs w:val="16"/>
                <w:lang w:eastAsia="en-US"/>
              </w:rPr>
              <w:t>0697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6B749F"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65C29E" w14:textId="77777777" w:rsidR="00481DC8" w:rsidRPr="00A564B4" w:rsidRDefault="00481DC8" w:rsidP="00481DC8">
            <w:pPr>
              <w:pStyle w:val="TAL"/>
              <w:rPr>
                <w:sz w:val="16"/>
                <w:szCs w:val="16"/>
                <w:lang w:eastAsia="en-US"/>
              </w:rPr>
            </w:pPr>
            <w:r w:rsidRPr="00A564B4">
              <w:rPr>
                <w:sz w:val="16"/>
                <w:szCs w:val="16"/>
                <w:lang w:eastAsia="en-US"/>
              </w:rPr>
              <w:t>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7EC7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6816A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AB27B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121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53D34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DD8165" w14:textId="77777777" w:rsidR="00481DC8" w:rsidRPr="00A564B4" w:rsidRDefault="00481DC8" w:rsidP="00481DC8">
            <w:pPr>
              <w:pStyle w:val="TAL"/>
              <w:rPr>
                <w:sz w:val="16"/>
                <w:szCs w:val="16"/>
                <w:lang w:eastAsia="en-US"/>
              </w:rPr>
            </w:pPr>
            <w:r w:rsidRPr="00A564B4">
              <w:rPr>
                <w:sz w:val="16"/>
                <w:szCs w:val="16"/>
                <w:lang w:eastAsia="en-US"/>
              </w:rPr>
              <w:t>R5-181100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B9CC6B" w14:textId="77777777" w:rsidR="00481DC8" w:rsidRPr="00A564B4" w:rsidRDefault="00481DC8" w:rsidP="00481DC8">
            <w:pPr>
              <w:pStyle w:val="TAL"/>
              <w:rPr>
                <w:sz w:val="16"/>
                <w:szCs w:val="16"/>
                <w:lang w:eastAsia="en-US"/>
              </w:rPr>
            </w:pPr>
            <w:r w:rsidRPr="00A564B4">
              <w:rPr>
                <w:sz w:val="16"/>
                <w:szCs w:val="16"/>
                <w:lang w:eastAsia="en-US"/>
              </w:rPr>
              <w:t>0700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3FEB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AF5DCA" w14:textId="77777777" w:rsidR="00481DC8" w:rsidRPr="00A564B4" w:rsidRDefault="00481DC8" w:rsidP="00481DC8">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ADE7C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A1652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C6A6A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06B8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8C80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E3C55" w14:textId="77777777" w:rsidR="00481DC8" w:rsidRPr="00A564B4" w:rsidRDefault="00481DC8" w:rsidP="00481DC8">
            <w:pPr>
              <w:pStyle w:val="TAL"/>
              <w:rPr>
                <w:sz w:val="16"/>
                <w:szCs w:val="16"/>
                <w:lang w:eastAsia="en-US"/>
              </w:rPr>
            </w:pPr>
            <w:r w:rsidRPr="00A564B4">
              <w:rPr>
                <w:sz w:val="16"/>
                <w:szCs w:val="16"/>
                <w:lang w:eastAsia="en-US"/>
              </w:rPr>
              <w:t>R5-181108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9D84E3" w14:textId="77777777" w:rsidR="00481DC8" w:rsidRPr="00A564B4" w:rsidRDefault="00481DC8" w:rsidP="00481DC8">
            <w:pPr>
              <w:pStyle w:val="TAL"/>
              <w:rPr>
                <w:sz w:val="16"/>
                <w:szCs w:val="16"/>
                <w:lang w:eastAsia="en-US"/>
              </w:rPr>
            </w:pPr>
            <w:r w:rsidRPr="00A564B4">
              <w:rPr>
                <w:sz w:val="16"/>
                <w:szCs w:val="16"/>
                <w:lang w:eastAsia="en-US"/>
              </w:rPr>
              <w:t>0701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FFC38B"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FD857D" w14:textId="77777777" w:rsidR="00481DC8" w:rsidRPr="00A564B4" w:rsidRDefault="00481DC8" w:rsidP="00481DC8">
            <w:pPr>
              <w:pStyle w:val="TAL"/>
              <w:rPr>
                <w:sz w:val="16"/>
                <w:szCs w:val="16"/>
                <w:lang w:eastAsia="en-US"/>
              </w:rPr>
            </w:pPr>
            <w:r w:rsidRPr="00A564B4">
              <w:rPr>
                <w:sz w:val="16"/>
                <w:szCs w:val="16"/>
                <w:lang w:eastAsia="en-US"/>
              </w:rPr>
              <w:t>Introduction of CA_3A-7A-20A (3DL-2U)L to Annex 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6C5A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098F2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FDDD0F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F572A7"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C136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C26DF5" w14:textId="77777777" w:rsidR="00481DC8" w:rsidRPr="00A564B4" w:rsidRDefault="00481DC8" w:rsidP="00481DC8">
            <w:pPr>
              <w:pStyle w:val="TAL"/>
              <w:rPr>
                <w:sz w:val="16"/>
                <w:szCs w:val="16"/>
                <w:lang w:eastAsia="en-US"/>
              </w:rPr>
            </w:pPr>
            <w:r w:rsidRPr="00A564B4">
              <w:rPr>
                <w:sz w:val="16"/>
                <w:szCs w:val="16"/>
                <w:lang w:eastAsia="en-US"/>
              </w:rPr>
              <w:t>R5-181535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10161" w14:textId="77777777" w:rsidR="00481DC8" w:rsidRPr="00A564B4" w:rsidRDefault="00481DC8" w:rsidP="00481DC8">
            <w:pPr>
              <w:pStyle w:val="TAL"/>
              <w:rPr>
                <w:sz w:val="16"/>
                <w:szCs w:val="16"/>
                <w:lang w:eastAsia="en-US"/>
              </w:rPr>
            </w:pPr>
            <w:r w:rsidRPr="00A564B4">
              <w:rPr>
                <w:sz w:val="16"/>
                <w:szCs w:val="16"/>
                <w:lang w:eastAsia="en-US"/>
              </w:rPr>
              <w:t>0678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9EDAFB"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4382AA" w14:textId="77777777" w:rsidR="00481DC8" w:rsidRPr="00A564B4" w:rsidRDefault="00481DC8" w:rsidP="00481DC8">
            <w:pPr>
              <w:pStyle w:val="TAL"/>
              <w:rPr>
                <w:sz w:val="16"/>
                <w:szCs w:val="16"/>
                <w:lang w:eastAsia="en-US"/>
              </w:rPr>
            </w:pPr>
            <w:r w:rsidRPr="00A564B4">
              <w:rPr>
                <w:sz w:val="16"/>
                <w:szCs w:val="16"/>
                <w:lang w:eastAsia="en-US"/>
              </w:rPr>
              <w:t>Addition of new R14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F85F1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63E891"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D754E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A6D98A"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F4715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AD6AF3" w14:textId="77777777" w:rsidR="00481DC8" w:rsidRPr="00A564B4" w:rsidRDefault="00481DC8" w:rsidP="00481DC8">
            <w:pPr>
              <w:pStyle w:val="TAL"/>
              <w:rPr>
                <w:sz w:val="16"/>
                <w:szCs w:val="16"/>
                <w:lang w:eastAsia="en-US"/>
              </w:rPr>
            </w:pPr>
            <w:r w:rsidRPr="00A564B4">
              <w:rPr>
                <w:sz w:val="16"/>
                <w:szCs w:val="16"/>
                <w:lang w:eastAsia="en-US"/>
              </w:rPr>
              <w:t>R5-181536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ECE3A3" w14:textId="77777777" w:rsidR="00481DC8" w:rsidRPr="00A564B4" w:rsidRDefault="00481DC8" w:rsidP="00481DC8">
            <w:pPr>
              <w:pStyle w:val="TAL"/>
              <w:rPr>
                <w:sz w:val="16"/>
                <w:szCs w:val="16"/>
                <w:lang w:eastAsia="en-US"/>
              </w:rPr>
            </w:pPr>
            <w:r w:rsidRPr="00A564B4">
              <w:rPr>
                <w:sz w:val="16"/>
                <w:szCs w:val="16"/>
                <w:lang w:eastAsia="en-US"/>
              </w:rPr>
              <w:t>0689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CBB0"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C41939" w14:textId="77777777" w:rsidR="00481DC8" w:rsidRPr="00A564B4" w:rsidRDefault="00481DC8" w:rsidP="00481DC8">
            <w:pPr>
              <w:pStyle w:val="TAL"/>
              <w:rPr>
                <w:sz w:val="16"/>
                <w:szCs w:val="16"/>
                <w:lang w:eastAsia="en-US"/>
              </w:rPr>
            </w:pPr>
            <w:r w:rsidRPr="00A564B4">
              <w:rPr>
                <w:sz w:val="16"/>
                <w:szCs w:val="16"/>
                <w:lang w:eastAsia="en-US"/>
              </w:rPr>
              <w:t>Update of test applicability for 9.6.1.3.4 and 9.6.1.4.4 in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0863F7"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EFE6C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EDB701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4939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2590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1B14AF" w14:textId="77777777" w:rsidR="00481DC8" w:rsidRPr="00A564B4" w:rsidRDefault="00481DC8" w:rsidP="00481DC8">
            <w:pPr>
              <w:pStyle w:val="TAL"/>
              <w:rPr>
                <w:sz w:val="16"/>
                <w:szCs w:val="16"/>
                <w:lang w:eastAsia="en-US"/>
              </w:rPr>
            </w:pPr>
            <w:r w:rsidRPr="00A564B4">
              <w:rPr>
                <w:sz w:val="16"/>
                <w:szCs w:val="16"/>
                <w:lang w:eastAsia="en-US"/>
              </w:rPr>
              <w:t>R5-181548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F52A9C" w14:textId="77777777" w:rsidR="00481DC8" w:rsidRPr="00A564B4" w:rsidRDefault="00481DC8" w:rsidP="00481DC8">
            <w:pPr>
              <w:pStyle w:val="TAL"/>
              <w:rPr>
                <w:sz w:val="16"/>
                <w:szCs w:val="16"/>
                <w:lang w:eastAsia="en-US"/>
              </w:rPr>
            </w:pPr>
            <w:r w:rsidRPr="00A564B4">
              <w:rPr>
                <w:sz w:val="16"/>
                <w:szCs w:val="16"/>
                <w:lang w:eastAsia="en-US"/>
              </w:rPr>
              <w:t>0691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05C85"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9A167C"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5D676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53B9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DE9C9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67D5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6C1F1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F162FE" w14:textId="77777777" w:rsidR="00481DC8" w:rsidRPr="00A564B4" w:rsidRDefault="00481DC8" w:rsidP="00481DC8">
            <w:pPr>
              <w:pStyle w:val="TAL"/>
              <w:rPr>
                <w:sz w:val="16"/>
                <w:szCs w:val="16"/>
                <w:lang w:eastAsia="en-US"/>
              </w:rPr>
            </w:pPr>
            <w:r w:rsidRPr="00A564B4">
              <w:rPr>
                <w:sz w:val="16"/>
                <w:szCs w:val="16"/>
                <w:lang w:eastAsia="en-US"/>
              </w:rPr>
              <w:t>R5-181552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F4F23" w14:textId="77777777" w:rsidR="00481DC8" w:rsidRPr="00A564B4" w:rsidRDefault="00481DC8" w:rsidP="00481DC8">
            <w:pPr>
              <w:pStyle w:val="TAL"/>
              <w:rPr>
                <w:sz w:val="16"/>
                <w:szCs w:val="16"/>
                <w:lang w:eastAsia="en-US"/>
              </w:rPr>
            </w:pPr>
            <w:r w:rsidRPr="00A564B4">
              <w:rPr>
                <w:sz w:val="16"/>
                <w:szCs w:val="16"/>
                <w:lang w:eastAsia="en-US"/>
              </w:rPr>
              <w:t>0677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BD9A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193FF3" w14:textId="77777777" w:rsidR="00481DC8" w:rsidRPr="00A564B4" w:rsidRDefault="00481DC8" w:rsidP="00481DC8">
            <w:pPr>
              <w:pStyle w:val="TAL"/>
              <w:rPr>
                <w:sz w:val="16"/>
                <w:szCs w:val="16"/>
                <w:lang w:eastAsia="en-US"/>
              </w:rPr>
            </w:pPr>
            <w:r w:rsidRPr="00A564B4">
              <w:rPr>
                <w:sz w:val="16"/>
                <w:szCs w:val="16"/>
                <w:lang w:eastAsia="en-US"/>
              </w:rPr>
              <w:t>Correct RRM LAA test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6F8C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40B7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1E950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0D1F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3460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219A3" w14:textId="77777777" w:rsidR="00481DC8" w:rsidRPr="00A564B4" w:rsidRDefault="00481DC8" w:rsidP="00481DC8">
            <w:pPr>
              <w:pStyle w:val="TAL"/>
              <w:rPr>
                <w:sz w:val="16"/>
                <w:szCs w:val="16"/>
                <w:lang w:eastAsia="en-US"/>
              </w:rPr>
            </w:pPr>
            <w:r w:rsidRPr="00A564B4">
              <w:rPr>
                <w:sz w:val="16"/>
                <w:szCs w:val="16"/>
                <w:lang w:eastAsia="en-US"/>
              </w:rPr>
              <w:t>R5-181553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E6ABD" w14:textId="77777777" w:rsidR="00481DC8" w:rsidRPr="00A564B4" w:rsidRDefault="00481DC8" w:rsidP="00481DC8">
            <w:pPr>
              <w:pStyle w:val="TAL"/>
              <w:rPr>
                <w:sz w:val="16"/>
                <w:szCs w:val="16"/>
                <w:lang w:eastAsia="en-US"/>
              </w:rPr>
            </w:pPr>
            <w:r w:rsidRPr="00A564B4">
              <w:rPr>
                <w:sz w:val="16"/>
                <w:szCs w:val="16"/>
                <w:lang w:eastAsia="en-US"/>
              </w:rPr>
              <w:t>0687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BD68"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AC3C96" w14:textId="77777777" w:rsidR="00481DC8" w:rsidRPr="00A564B4" w:rsidRDefault="00481DC8" w:rsidP="00481DC8">
            <w:pPr>
              <w:pStyle w:val="TAL"/>
              <w:rPr>
                <w:sz w:val="16"/>
                <w:szCs w:val="16"/>
                <w:lang w:eastAsia="en-US"/>
              </w:rPr>
            </w:pPr>
            <w:r w:rsidRPr="00A564B4">
              <w:rPr>
                <w:sz w:val="16"/>
                <w:szCs w:val="16"/>
                <w:lang w:eastAsia="en-US"/>
              </w:rPr>
              <w:t>Updates to Applicability of RF conformance test case 8.7.1.1_A.5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D1F5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C8D03B"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C6B1D8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B032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2F74D"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25E9EA" w14:textId="77777777" w:rsidR="00481DC8" w:rsidRPr="00A564B4" w:rsidRDefault="00481DC8" w:rsidP="00481DC8">
            <w:pPr>
              <w:pStyle w:val="TAL"/>
              <w:rPr>
                <w:sz w:val="16"/>
                <w:szCs w:val="16"/>
                <w:lang w:eastAsia="en-US"/>
              </w:rPr>
            </w:pPr>
            <w:r w:rsidRPr="00A564B4">
              <w:rPr>
                <w:sz w:val="16"/>
                <w:szCs w:val="16"/>
                <w:lang w:eastAsia="en-US"/>
              </w:rPr>
              <w:t>R5-181554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8B7E8B" w14:textId="77777777" w:rsidR="00481DC8" w:rsidRPr="00A564B4" w:rsidRDefault="00481DC8" w:rsidP="00481DC8">
            <w:pPr>
              <w:pStyle w:val="TAL"/>
              <w:rPr>
                <w:sz w:val="16"/>
                <w:szCs w:val="16"/>
                <w:lang w:eastAsia="en-US"/>
              </w:rPr>
            </w:pPr>
            <w:r w:rsidRPr="00A564B4">
              <w:rPr>
                <w:sz w:val="16"/>
                <w:szCs w:val="16"/>
                <w:lang w:eastAsia="en-US"/>
              </w:rPr>
              <w:t>0690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82476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F92682"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4733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A2B79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4821B1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5800D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4C7D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13627E" w14:textId="77777777" w:rsidR="00481DC8" w:rsidRPr="00A564B4" w:rsidRDefault="00481DC8" w:rsidP="00481DC8">
            <w:pPr>
              <w:pStyle w:val="TAL"/>
              <w:rPr>
                <w:sz w:val="16"/>
                <w:szCs w:val="16"/>
                <w:lang w:eastAsia="en-US"/>
              </w:rPr>
            </w:pPr>
            <w:r w:rsidRPr="00A564B4">
              <w:rPr>
                <w:sz w:val="16"/>
                <w:szCs w:val="16"/>
                <w:lang w:eastAsia="en-US"/>
              </w:rPr>
              <w:t>R5-181555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B63804" w14:textId="77777777" w:rsidR="00481DC8" w:rsidRPr="00A564B4" w:rsidRDefault="00481DC8" w:rsidP="00481DC8">
            <w:pPr>
              <w:pStyle w:val="TAL"/>
              <w:rPr>
                <w:sz w:val="16"/>
                <w:szCs w:val="16"/>
                <w:lang w:eastAsia="en-US"/>
              </w:rPr>
            </w:pPr>
            <w:r w:rsidRPr="00A564B4">
              <w:rPr>
                <w:sz w:val="16"/>
                <w:szCs w:val="16"/>
                <w:lang w:eastAsia="en-US"/>
              </w:rPr>
              <w:t>0699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8FCCC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B04B55" w14:textId="77777777" w:rsidR="00481DC8" w:rsidRPr="00A564B4" w:rsidRDefault="00481DC8" w:rsidP="00481DC8">
            <w:pPr>
              <w:pStyle w:val="TAL"/>
              <w:rPr>
                <w:sz w:val="16"/>
                <w:szCs w:val="16"/>
                <w:lang w:eastAsia="en-US"/>
              </w:rPr>
            </w:pPr>
            <w:r w:rsidRPr="00A564B4">
              <w:rPr>
                <w:sz w:val="16"/>
                <w:szCs w:val="16"/>
                <w:lang w:eastAsia="en-US"/>
              </w:rPr>
              <w:t>[Editorial] Update of the 4Rx capable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6CFB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9BCFDC"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8A0A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56180D"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5644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4471B9" w14:textId="77777777" w:rsidR="00481DC8" w:rsidRPr="00A564B4" w:rsidRDefault="00481DC8" w:rsidP="00481DC8">
            <w:pPr>
              <w:pStyle w:val="TAL"/>
              <w:rPr>
                <w:sz w:val="16"/>
                <w:szCs w:val="16"/>
                <w:lang w:eastAsia="en-US"/>
              </w:rPr>
            </w:pPr>
            <w:r w:rsidRPr="00A564B4">
              <w:rPr>
                <w:sz w:val="16"/>
                <w:szCs w:val="16"/>
                <w:lang w:eastAsia="en-US"/>
              </w:rPr>
              <w:t>R5-181562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BAB10" w14:textId="77777777" w:rsidR="00481DC8" w:rsidRPr="00A564B4" w:rsidRDefault="00481DC8" w:rsidP="00481DC8">
            <w:pPr>
              <w:pStyle w:val="TAL"/>
              <w:rPr>
                <w:sz w:val="16"/>
                <w:szCs w:val="16"/>
                <w:lang w:eastAsia="en-US"/>
              </w:rPr>
            </w:pPr>
            <w:r w:rsidRPr="00A564B4">
              <w:rPr>
                <w:sz w:val="16"/>
                <w:szCs w:val="16"/>
                <w:lang w:eastAsia="en-US"/>
              </w:rPr>
              <w:t>0663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6E4B2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469FF7" w14:textId="77777777" w:rsidR="00481DC8" w:rsidRPr="00A564B4" w:rsidRDefault="00481DC8" w:rsidP="00481DC8">
            <w:pPr>
              <w:pStyle w:val="TAL"/>
              <w:rPr>
                <w:sz w:val="16"/>
                <w:szCs w:val="16"/>
                <w:lang w:eastAsia="en-US"/>
              </w:rPr>
            </w:pPr>
            <w:r w:rsidRPr="00A564B4">
              <w:rPr>
                <w:sz w:val="16"/>
                <w:szCs w:val="16"/>
                <w:lang w:eastAsia="en-US"/>
              </w:rPr>
              <w:t>Corrections to applicability of 4Rx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39D6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B182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C3CE7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B245E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31CE6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7DA19" w14:textId="77777777" w:rsidR="00481DC8" w:rsidRPr="00A564B4" w:rsidRDefault="00481DC8" w:rsidP="00481DC8">
            <w:pPr>
              <w:pStyle w:val="TAL"/>
              <w:rPr>
                <w:sz w:val="16"/>
                <w:szCs w:val="16"/>
                <w:lang w:eastAsia="en-US"/>
              </w:rPr>
            </w:pPr>
            <w:r w:rsidRPr="00A564B4">
              <w:rPr>
                <w:sz w:val="16"/>
                <w:szCs w:val="16"/>
                <w:lang w:eastAsia="en-US"/>
              </w:rPr>
              <w:t>R5-181596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6D005" w14:textId="77777777" w:rsidR="00481DC8" w:rsidRPr="00A564B4" w:rsidRDefault="00481DC8" w:rsidP="00481DC8">
            <w:pPr>
              <w:pStyle w:val="TAL"/>
              <w:rPr>
                <w:sz w:val="16"/>
                <w:szCs w:val="16"/>
                <w:lang w:eastAsia="en-US"/>
              </w:rPr>
            </w:pPr>
            <w:r w:rsidRPr="00A564B4">
              <w:rPr>
                <w:sz w:val="16"/>
                <w:szCs w:val="16"/>
                <w:lang w:eastAsia="en-US"/>
              </w:rPr>
              <w:t>0682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89D"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C23CBD" w14:textId="77777777" w:rsidR="00481DC8" w:rsidRPr="00A564B4" w:rsidRDefault="00481DC8" w:rsidP="00481DC8">
            <w:pPr>
              <w:pStyle w:val="TAL"/>
              <w:rPr>
                <w:sz w:val="16"/>
                <w:szCs w:val="16"/>
                <w:lang w:eastAsia="en-US"/>
              </w:rPr>
            </w:pPr>
            <w:r w:rsidRPr="00A564B4">
              <w:rPr>
                <w:sz w:val="16"/>
                <w:szCs w:val="16"/>
                <w:lang w:eastAsia="en-US"/>
              </w:rPr>
              <w:t>Cat1bis RRM RSRQ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A0E00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BE227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654236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7BA3C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47959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36CF7" w14:textId="77777777" w:rsidR="00481DC8" w:rsidRPr="00A564B4" w:rsidRDefault="00481DC8" w:rsidP="00481DC8">
            <w:pPr>
              <w:pStyle w:val="TAL"/>
              <w:rPr>
                <w:sz w:val="16"/>
                <w:szCs w:val="16"/>
                <w:lang w:eastAsia="en-US"/>
              </w:rPr>
            </w:pPr>
            <w:r w:rsidRPr="00A564B4">
              <w:rPr>
                <w:sz w:val="16"/>
                <w:szCs w:val="16"/>
                <w:lang w:eastAsia="en-US"/>
              </w:rPr>
              <w:t>R5-181597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84421" w14:textId="77777777" w:rsidR="00481DC8" w:rsidRPr="00A564B4" w:rsidRDefault="00481DC8" w:rsidP="00481DC8">
            <w:pPr>
              <w:pStyle w:val="TAL"/>
              <w:rPr>
                <w:sz w:val="16"/>
                <w:szCs w:val="16"/>
                <w:lang w:eastAsia="en-US"/>
              </w:rPr>
            </w:pPr>
            <w:r w:rsidRPr="00A564B4">
              <w:rPr>
                <w:sz w:val="16"/>
                <w:szCs w:val="16"/>
                <w:lang w:eastAsia="en-US"/>
              </w:rPr>
              <w:t>0692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1A7E5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6D3C46" w14:textId="77777777" w:rsidR="00481DC8" w:rsidRPr="00A564B4" w:rsidRDefault="00481DC8" w:rsidP="00481DC8">
            <w:pPr>
              <w:pStyle w:val="TAL"/>
              <w:rPr>
                <w:sz w:val="16"/>
                <w:szCs w:val="16"/>
                <w:lang w:eastAsia="en-US"/>
              </w:rPr>
            </w:pPr>
            <w:r w:rsidRPr="00A564B4">
              <w:rPr>
                <w:sz w:val="16"/>
                <w:szCs w:val="16"/>
                <w:lang w:eastAsia="en-US"/>
              </w:rPr>
              <w:t>Correction to the comment content for test cases 5.1.20 and 5.2.10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AE288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5516A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69F77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DEC22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CAC0D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559356" w14:textId="77777777" w:rsidR="00481DC8" w:rsidRPr="00A564B4" w:rsidRDefault="00481DC8" w:rsidP="00481DC8">
            <w:pPr>
              <w:pStyle w:val="TAL"/>
              <w:rPr>
                <w:sz w:val="16"/>
                <w:szCs w:val="16"/>
                <w:lang w:eastAsia="en-US"/>
              </w:rPr>
            </w:pPr>
            <w:r w:rsidRPr="00A564B4">
              <w:rPr>
                <w:sz w:val="16"/>
                <w:szCs w:val="16"/>
                <w:lang w:eastAsia="en-US"/>
              </w:rPr>
              <w:t>R5-181604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0214CC" w14:textId="77777777" w:rsidR="00481DC8" w:rsidRPr="00A564B4" w:rsidRDefault="00481DC8" w:rsidP="00481DC8">
            <w:pPr>
              <w:pStyle w:val="TAL"/>
              <w:rPr>
                <w:sz w:val="16"/>
                <w:szCs w:val="16"/>
                <w:lang w:eastAsia="en-US"/>
              </w:rPr>
            </w:pPr>
            <w:r w:rsidRPr="00A564B4">
              <w:rPr>
                <w:sz w:val="16"/>
                <w:szCs w:val="16"/>
                <w:lang w:eastAsia="en-US"/>
              </w:rPr>
              <w:t>0672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E4A5AF"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B500AB" w14:textId="77777777" w:rsidR="00481DC8" w:rsidRPr="00A564B4" w:rsidRDefault="00481DC8" w:rsidP="00481DC8">
            <w:pPr>
              <w:pStyle w:val="TAL"/>
              <w:rPr>
                <w:sz w:val="16"/>
                <w:szCs w:val="16"/>
                <w:lang w:eastAsia="en-US"/>
              </w:rPr>
            </w:pPr>
            <w:r w:rsidRPr="00A564B4">
              <w:rPr>
                <w:sz w:val="16"/>
                <w:szCs w:val="16"/>
                <w:lang w:eastAsia="en-US"/>
              </w:rPr>
              <w:t>Addition of applicability for TC8.12.1.1.3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76EA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8C9792"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04DAD55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BC5EA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83BB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75F14" w14:textId="77777777" w:rsidR="00481DC8" w:rsidRPr="00A564B4" w:rsidRDefault="00481DC8" w:rsidP="00481DC8">
            <w:pPr>
              <w:pStyle w:val="TAL"/>
              <w:rPr>
                <w:sz w:val="16"/>
                <w:szCs w:val="16"/>
                <w:lang w:eastAsia="en-US"/>
              </w:rPr>
            </w:pPr>
            <w:r w:rsidRPr="00A564B4">
              <w:rPr>
                <w:sz w:val="16"/>
                <w:szCs w:val="16"/>
                <w:lang w:eastAsia="en-US"/>
              </w:rPr>
              <w:t>R5-181608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75150" w14:textId="77777777" w:rsidR="00481DC8" w:rsidRPr="00A564B4" w:rsidRDefault="00481DC8" w:rsidP="00481DC8">
            <w:pPr>
              <w:pStyle w:val="TAL"/>
              <w:rPr>
                <w:sz w:val="16"/>
                <w:szCs w:val="16"/>
                <w:lang w:eastAsia="en-US"/>
              </w:rPr>
            </w:pPr>
            <w:r w:rsidRPr="00A564B4">
              <w:rPr>
                <w:sz w:val="16"/>
                <w:szCs w:val="16"/>
                <w:lang w:eastAsia="en-US"/>
              </w:rPr>
              <w:t>0675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B75C1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553CD1" w14:textId="77777777" w:rsidR="00481DC8" w:rsidRPr="00A564B4" w:rsidRDefault="00481DC8" w:rsidP="00481DC8">
            <w:pPr>
              <w:pStyle w:val="TAL"/>
              <w:rPr>
                <w:sz w:val="16"/>
                <w:szCs w:val="16"/>
                <w:lang w:eastAsia="en-US"/>
              </w:rPr>
            </w:pPr>
            <w:r w:rsidRPr="00A564B4">
              <w:rPr>
                <w:sz w:val="16"/>
                <w:szCs w:val="16"/>
                <w:lang w:eastAsia="en-US"/>
              </w:rPr>
              <w:t>Added applicability to TS 36.521-2 for eHST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0B0301"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F187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72D9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3830E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B982E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E0E351" w14:textId="77777777" w:rsidR="00481DC8" w:rsidRPr="00A564B4" w:rsidRDefault="00481DC8" w:rsidP="00481DC8">
            <w:pPr>
              <w:pStyle w:val="TAL"/>
              <w:rPr>
                <w:sz w:val="16"/>
                <w:szCs w:val="16"/>
                <w:lang w:eastAsia="en-US"/>
              </w:rPr>
            </w:pPr>
            <w:r w:rsidRPr="00A564B4">
              <w:rPr>
                <w:sz w:val="16"/>
                <w:szCs w:val="16"/>
                <w:lang w:eastAsia="en-US"/>
              </w:rPr>
              <w:t>R5-181609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D61C2" w14:textId="77777777" w:rsidR="00481DC8" w:rsidRPr="00A564B4" w:rsidRDefault="00481DC8" w:rsidP="00481DC8">
            <w:pPr>
              <w:pStyle w:val="TAL"/>
              <w:rPr>
                <w:sz w:val="16"/>
                <w:szCs w:val="16"/>
                <w:lang w:eastAsia="en-US"/>
              </w:rPr>
            </w:pPr>
            <w:r w:rsidRPr="00A564B4">
              <w:rPr>
                <w:sz w:val="16"/>
                <w:szCs w:val="16"/>
                <w:lang w:eastAsia="en-US"/>
              </w:rPr>
              <w:t>0693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1C265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F6DF44"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C179 and C180 for RRM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03ED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D7CA2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E5E45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FA6A1"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82B2E"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D6280" w14:textId="77777777" w:rsidR="00481DC8" w:rsidRPr="00A564B4" w:rsidRDefault="00481DC8" w:rsidP="00481DC8">
            <w:pPr>
              <w:pStyle w:val="TAL"/>
              <w:rPr>
                <w:sz w:val="16"/>
                <w:szCs w:val="16"/>
                <w:lang w:eastAsia="en-US"/>
              </w:rPr>
            </w:pPr>
            <w:r w:rsidRPr="00A564B4">
              <w:rPr>
                <w:sz w:val="16"/>
                <w:szCs w:val="16"/>
                <w:lang w:eastAsia="en-US"/>
              </w:rPr>
              <w:t>R5-181612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A8735C" w14:textId="77777777" w:rsidR="00481DC8" w:rsidRPr="00A564B4" w:rsidRDefault="00481DC8" w:rsidP="00481DC8">
            <w:pPr>
              <w:pStyle w:val="TAL"/>
              <w:rPr>
                <w:sz w:val="16"/>
                <w:szCs w:val="16"/>
                <w:lang w:eastAsia="en-US"/>
              </w:rPr>
            </w:pPr>
            <w:r w:rsidRPr="00A564B4">
              <w:rPr>
                <w:sz w:val="16"/>
                <w:szCs w:val="16"/>
                <w:lang w:eastAsia="en-US"/>
              </w:rPr>
              <w:t>0698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5E665E"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9E4BD" w14:textId="77777777" w:rsidR="00481DC8" w:rsidRPr="00A564B4" w:rsidRDefault="00481DC8" w:rsidP="00481DC8">
            <w:pPr>
              <w:pStyle w:val="TAL"/>
              <w:rPr>
                <w:sz w:val="16"/>
                <w:szCs w:val="16"/>
                <w:lang w:eastAsia="en-US"/>
              </w:rPr>
            </w:pPr>
            <w:r w:rsidRPr="00A564B4">
              <w:rPr>
                <w:sz w:val="16"/>
                <w:szCs w:val="16"/>
                <w:lang w:eastAsia="en-US"/>
              </w:rPr>
              <w:t>Addition of the Band 74 information into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18F02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C25C5D"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A6BA6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91F1E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F9D0C2"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CA71E7" w14:textId="77777777" w:rsidR="00481DC8" w:rsidRPr="00A564B4" w:rsidRDefault="00481DC8" w:rsidP="00481DC8">
            <w:pPr>
              <w:pStyle w:val="TAL"/>
              <w:rPr>
                <w:sz w:val="16"/>
                <w:szCs w:val="16"/>
                <w:lang w:eastAsia="en-US"/>
              </w:rPr>
            </w:pPr>
            <w:r w:rsidRPr="00A564B4">
              <w:rPr>
                <w:sz w:val="16"/>
                <w:szCs w:val="16"/>
                <w:lang w:eastAsia="en-US"/>
              </w:rPr>
              <w:t>R5-181614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807313" w14:textId="77777777" w:rsidR="00481DC8" w:rsidRPr="00A564B4" w:rsidRDefault="00481DC8" w:rsidP="00481DC8">
            <w:pPr>
              <w:pStyle w:val="TAL"/>
              <w:rPr>
                <w:sz w:val="16"/>
                <w:szCs w:val="16"/>
                <w:lang w:eastAsia="en-US"/>
              </w:rPr>
            </w:pPr>
            <w:r w:rsidRPr="00A564B4">
              <w:rPr>
                <w:sz w:val="16"/>
                <w:szCs w:val="16"/>
                <w:lang w:eastAsia="en-US"/>
              </w:rPr>
              <w:t>0680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B76A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46500" w14:textId="77777777" w:rsidR="00481DC8" w:rsidRPr="00A564B4" w:rsidRDefault="00481DC8" w:rsidP="00481DC8">
            <w:pPr>
              <w:pStyle w:val="TAL"/>
              <w:rPr>
                <w:sz w:val="16"/>
                <w:szCs w:val="16"/>
                <w:lang w:eastAsia="en-US"/>
              </w:rPr>
            </w:pPr>
            <w:r w:rsidRPr="00A564B4">
              <w:rPr>
                <w:sz w:val="16"/>
                <w:szCs w:val="16"/>
                <w:lang w:eastAsia="en-US"/>
              </w:rPr>
              <w:t>Introduction of test applicabilities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F3738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A433F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00312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E95AA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948CF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42D463" w14:textId="77777777" w:rsidR="00481DC8" w:rsidRPr="00A564B4" w:rsidRDefault="00481DC8" w:rsidP="00481DC8">
            <w:pPr>
              <w:pStyle w:val="TAL"/>
              <w:rPr>
                <w:sz w:val="16"/>
                <w:szCs w:val="16"/>
                <w:lang w:eastAsia="en-US"/>
              </w:rPr>
            </w:pPr>
            <w:r w:rsidRPr="00A564B4">
              <w:rPr>
                <w:sz w:val="16"/>
                <w:szCs w:val="16"/>
                <w:lang w:eastAsia="en-US"/>
              </w:rPr>
              <w:t>R5-181640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DABE85" w14:textId="77777777" w:rsidR="00481DC8" w:rsidRPr="00A564B4" w:rsidRDefault="00481DC8" w:rsidP="00481DC8">
            <w:pPr>
              <w:pStyle w:val="TAL"/>
              <w:rPr>
                <w:sz w:val="16"/>
                <w:szCs w:val="16"/>
                <w:lang w:eastAsia="en-US"/>
              </w:rPr>
            </w:pPr>
            <w:r w:rsidRPr="00A564B4">
              <w:rPr>
                <w:sz w:val="16"/>
                <w:szCs w:val="16"/>
                <w:lang w:eastAsia="en-US"/>
              </w:rPr>
              <w:t>0669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BC50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1F5FB" w14:textId="77777777" w:rsidR="00481DC8" w:rsidRPr="00A564B4" w:rsidRDefault="00481DC8" w:rsidP="00481DC8">
            <w:pPr>
              <w:pStyle w:val="TAL"/>
              <w:rPr>
                <w:sz w:val="16"/>
                <w:szCs w:val="16"/>
                <w:lang w:eastAsia="en-US"/>
              </w:rPr>
            </w:pPr>
            <w:r w:rsidRPr="00A564B4">
              <w:rPr>
                <w:sz w:val="16"/>
                <w:szCs w:val="16"/>
                <w:lang w:eastAsia="en-US"/>
              </w:rPr>
              <w:t>Addition of test applicability of RRM SRS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567B9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D149A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197D7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E34D74"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1F1750"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E0612" w14:textId="77777777" w:rsidR="00481DC8" w:rsidRPr="00A564B4" w:rsidRDefault="00481DC8" w:rsidP="00481DC8">
            <w:pPr>
              <w:pStyle w:val="TAL"/>
              <w:rPr>
                <w:sz w:val="16"/>
                <w:szCs w:val="16"/>
                <w:lang w:eastAsia="en-US"/>
              </w:rPr>
            </w:pPr>
            <w:r w:rsidRPr="00A564B4">
              <w:rPr>
                <w:sz w:val="16"/>
                <w:szCs w:val="16"/>
                <w:lang w:eastAsia="en-US"/>
              </w:rPr>
              <w:t>R5-181667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CBA840" w14:textId="77777777" w:rsidR="00481DC8" w:rsidRPr="00A564B4" w:rsidRDefault="00481DC8" w:rsidP="00481DC8">
            <w:pPr>
              <w:pStyle w:val="TAL"/>
              <w:rPr>
                <w:sz w:val="16"/>
                <w:szCs w:val="16"/>
                <w:lang w:eastAsia="en-US"/>
              </w:rPr>
            </w:pPr>
            <w:r w:rsidRPr="00A564B4">
              <w:rPr>
                <w:sz w:val="16"/>
                <w:szCs w:val="16"/>
                <w:lang w:eastAsia="en-US"/>
              </w:rPr>
              <w:t>0704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024C36"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2667F" w14:textId="77777777" w:rsidR="00481DC8" w:rsidRPr="00A564B4" w:rsidRDefault="00481DC8" w:rsidP="00481DC8">
            <w:pPr>
              <w:pStyle w:val="TAL"/>
              <w:rPr>
                <w:sz w:val="16"/>
                <w:szCs w:val="16"/>
                <w:lang w:eastAsia="en-US"/>
              </w:rPr>
            </w:pPr>
            <w:r w:rsidRPr="00A564B4">
              <w:rPr>
                <w:sz w:val="16"/>
                <w:szCs w:val="16"/>
                <w:lang w:eastAsia="en-US"/>
              </w:rPr>
              <w:t>eLAA: Applicability spec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92D66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38E79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AAEAF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EE66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D8EEF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549881" w14:textId="77777777" w:rsidR="00481DC8" w:rsidRPr="00A564B4" w:rsidRDefault="00481DC8" w:rsidP="00481DC8">
            <w:pPr>
              <w:pStyle w:val="TAL"/>
              <w:rPr>
                <w:sz w:val="16"/>
                <w:szCs w:val="16"/>
                <w:lang w:eastAsia="en-US"/>
              </w:rPr>
            </w:pPr>
            <w:r w:rsidRPr="00A564B4">
              <w:rPr>
                <w:sz w:val="16"/>
                <w:szCs w:val="16"/>
                <w:lang w:eastAsia="en-US"/>
              </w:rPr>
              <w:t>R5-181695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62BA" w14:textId="77777777" w:rsidR="00481DC8" w:rsidRPr="00A564B4" w:rsidRDefault="00481DC8" w:rsidP="00481DC8">
            <w:pPr>
              <w:pStyle w:val="TAL"/>
              <w:rPr>
                <w:sz w:val="16"/>
                <w:szCs w:val="16"/>
                <w:lang w:eastAsia="en-US"/>
              </w:rPr>
            </w:pPr>
            <w:r w:rsidRPr="00A564B4">
              <w:rPr>
                <w:sz w:val="16"/>
                <w:szCs w:val="16"/>
                <w:lang w:eastAsia="en-US"/>
              </w:rPr>
              <w:t>0671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77FEC" w14:textId="77777777" w:rsidR="00481DC8" w:rsidRPr="00A564B4" w:rsidRDefault="00481DC8" w:rsidP="00481DC8">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2813" w14:textId="77777777" w:rsidR="00481DC8" w:rsidRPr="00A564B4" w:rsidRDefault="00481DC8" w:rsidP="00481DC8">
            <w:pPr>
              <w:pStyle w:val="TAL"/>
              <w:rPr>
                <w:sz w:val="16"/>
                <w:szCs w:val="16"/>
                <w:lang w:eastAsia="en-US"/>
              </w:rPr>
            </w:pPr>
            <w:r w:rsidRPr="00A564B4">
              <w:rPr>
                <w:sz w:val="16"/>
                <w:szCs w:val="16"/>
                <w:lang w:eastAsia="en-US"/>
              </w:rPr>
              <w:t>Editorial change to applicability condition for RRM TC8.7.4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15223E"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CF66FC" w14:textId="77777777" w:rsidR="00481DC8" w:rsidRPr="00A564B4" w:rsidRDefault="00481DC8" w:rsidP="00481DC8">
            <w:pPr>
              <w:pStyle w:val="TAL"/>
              <w:rPr>
                <w:sz w:val="16"/>
                <w:szCs w:val="16"/>
                <w:lang w:eastAsia="en-US"/>
              </w:rPr>
            </w:pPr>
            <w:r w:rsidRPr="00A564B4">
              <w:rPr>
                <w:sz w:val="16"/>
                <w:szCs w:val="16"/>
                <w:lang w:eastAsia="en-US"/>
              </w:rPr>
              <w:t>15.1.0</w:t>
            </w:r>
          </w:p>
        </w:tc>
      </w:tr>
      <w:tr w:rsidR="00127A60" w:rsidRPr="00A564B4" w14:paraId="705DE63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9B5F02"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89C27"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AB687E" w14:textId="77777777" w:rsidR="00127A60" w:rsidRPr="00A564B4" w:rsidRDefault="00127A60" w:rsidP="00127A60">
            <w:pPr>
              <w:pStyle w:val="TAL"/>
              <w:rPr>
                <w:sz w:val="16"/>
                <w:szCs w:val="16"/>
                <w:lang w:eastAsia="en-US"/>
              </w:rPr>
            </w:pPr>
            <w:r w:rsidRPr="00A564B4">
              <w:rPr>
                <w:sz w:val="16"/>
                <w:szCs w:val="16"/>
                <w:lang w:eastAsia="en-US"/>
              </w:rPr>
              <w:t>R5-182653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D4B25F" w14:textId="77777777" w:rsidR="00127A60" w:rsidRPr="00A564B4" w:rsidRDefault="00127A60" w:rsidP="00127A60">
            <w:pPr>
              <w:pStyle w:val="TAL"/>
              <w:rPr>
                <w:sz w:val="16"/>
                <w:szCs w:val="16"/>
                <w:lang w:eastAsia="en-US"/>
              </w:rPr>
            </w:pPr>
            <w:r w:rsidRPr="00A564B4">
              <w:rPr>
                <w:sz w:val="16"/>
                <w:szCs w:val="16"/>
                <w:lang w:eastAsia="en-US"/>
              </w:rPr>
              <w:t>0714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CB9F16"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2C7C9" w14:textId="77777777" w:rsidR="00127A60" w:rsidRPr="00A564B4" w:rsidRDefault="00127A60" w:rsidP="00127A60">
            <w:pPr>
              <w:pStyle w:val="TAL"/>
              <w:rPr>
                <w:sz w:val="16"/>
                <w:szCs w:val="16"/>
                <w:lang w:eastAsia="en-US"/>
              </w:rPr>
            </w:pPr>
            <w:r w:rsidRPr="00A564B4">
              <w:rPr>
                <w:sz w:val="16"/>
                <w:szCs w:val="16"/>
                <w:lang w:eastAsia="en-US"/>
              </w:rPr>
              <w:t>Addition of test applicability for eNB RRM test case 6.2.18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D75E1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413367"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59D1530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557FC1"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12FC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6882B" w14:textId="77777777" w:rsidR="00127A60" w:rsidRPr="00A564B4" w:rsidRDefault="00127A60" w:rsidP="00127A60">
            <w:pPr>
              <w:pStyle w:val="TAL"/>
              <w:rPr>
                <w:sz w:val="16"/>
                <w:szCs w:val="16"/>
                <w:lang w:eastAsia="en-US"/>
              </w:rPr>
            </w:pPr>
            <w:r w:rsidRPr="00A564B4">
              <w:rPr>
                <w:sz w:val="16"/>
                <w:szCs w:val="16"/>
                <w:lang w:eastAsia="en-US"/>
              </w:rPr>
              <w:t>R5-182683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2CB95" w14:textId="77777777" w:rsidR="00127A60" w:rsidRPr="00A564B4" w:rsidRDefault="00127A60" w:rsidP="00127A60">
            <w:pPr>
              <w:pStyle w:val="TAL"/>
              <w:rPr>
                <w:sz w:val="16"/>
                <w:szCs w:val="16"/>
                <w:lang w:eastAsia="en-US"/>
              </w:rPr>
            </w:pPr>
            <w:r w:rsidRPr="00A564B4">
              <w:rPr>
                <w:sz w:val="16"/>
                <w:szCs w:val="16"/>
                <w:lang w:eastAsia="en-US"/>
              </w:rPr>
              <w:t>0716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591DE5"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DCC352" w14:textId="77777777" w:rsidR="00127A60" w:rsidRPr="00A564B4" w:rsidRDefault="00127A60" w:rsidP="00127A60">
            <w:pPr>
              <w:pStyle w:val="TAL"/>
              <w:rPr>
                <w:sz w:val="16"/>
                <w:szCs w:val="16"/>
                <w:lang w:eastAsia="en-US"/>
              </w:rPr>
            </w:pPr>
            <w:r w:rsidRPr="00A564B4">
              <w:rPr>
                <w:sz w:val="16"/>
                <w:szCs w:val="16"/>
                <w:lang w:eastAsia="en-US"/>
              </w:rPr>
              <w:t>Addition of applicabilities 4 test cases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3DCE4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F10B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00A93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6A70B5"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72BFB2"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30F7BE" w14:textId="77777777" w:rsidR="00127A60" w:rsidRPr="00A564B4" w:rsidRDefault="00127A60" w:rsidP="00127A60">
            <w:pPr>
              <w:pStyle w:val="TAL"/>
              <w:rPr>
                <w:sz w:val="16"/>
                <w:szCs w:val="16"/>
                <w:lang w:eastAsia="en-US"/>
              </w:rPr>
            </w:pPr>
            <w:r w:rsidRPr="00A564B4">
              <w:rPr>
                <w:sz w:val="16"/>
                <w:szCs w:val="16"/>
                <w:lang w:eastAsia="en-US"/>
              </w:rPr>
              <w:t>R5-182729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9CF2F6" w14:textId="77777777" w:rsidR="00127A60" w:rsidRPr="00A564B4" w:rsidRDefault="00127A60" w:rsidP="00127A60">
            <w:pPr>
              <w:pStyle w:val="TAL"/>
              <w:rPr>
                <w:sz w:val="16"/>
                <w:szCs w:val="16"/>
                <w:lang w:eastAsia="en-US"/>
              </w:rPr>
            </w:pPr>
            <w:r w:rsidRPr="00A564B4">
              <w:rPr>
                <w:sz w:val="16"/>
                <w:szCs w:val="16"/>
                <w:lang w:eastAsia="en-US"/>
              </w:rPr>
              <w:t>0718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1B763"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8519B9" w14:textId="77777777" w:rsidR="00127A60" w:rsidRPr="00A564B4" w:rsidRDefault="00127A60" w:rsidP="00127A60">
            <w:pPr>
              <w:pStyle w:val="TAL"/>
              <w:rPr>
                <w:sz w:val="16"/>
                <w:szCs w:val="16"/>
                <w:lang w:eastAsia="en-US"/>
              </w:rPr>
            </w:pPr>
            <w:r w:rsidRPr="00A564B4">
              <w:rPr>
                <w:sz w:val="16"/>
                <w:szCs w:val="16"/>
                <w:lang w:eastAsia="en-US"/>
              </w:rPr>
              <w:t>Correction to applicability spec for LAA Section 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388FFE"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F8EF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2AEA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C552B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4470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67325"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3947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1C3FD7" w14:textId="77777777" w:rsidR="00127A60" w:rsidRPr="00A564B4" w:rsidRDefault="00127A60" w:rsidP="00127A60">
            <w:pPr>
              <w:pStyle w:val="TAL"/>
              <w:rPr>
                <w:sz w:val="16"/>
                <w:szCs w:val="16"/>
                <w:lang w:eastAsia="en-US"/>
              </w:rPr>
            </w:pPr>
            <w:r w:rsidRPr="00A564B4">
              <w:rPr>
                <w:sz w:val="16"/>
                <w:szCs w:val="16"/>
                <w:lang w:eastAsia="en-US"/>
              </w:rPr>
              <w:t>0719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C9D613"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266EDE" w14:textId="77777777" w:rsidR="00127A60" w:rsidRPr="00A564B4" w:rsidRDefault="00127A60" w:rsidP="00127A60">
            <w:pPr>
              <w:pStyle w:val="TAL"/>
              <w:rPr>
                <w:sz w:val="16"/>
                <w:szCs w:val="16"/>
                <w:lang w:eastAsia="en-US"/>
              </w:rPr>
            </w:pPr>
            <w:r w:rsidRPr="00A564B4">
              <w:rPr>
                <w:sz w:val="16"/>
                <w:szCs w:val="16"/>
                <w:lang w:eastAsia="en-US"/>
              </w:rPr>
              <w:t>Addition of applicability for LAA SDR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81DE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2100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3799D2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642D7C"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31A471"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7E7E4F" w14:textId="77777777" w:rsidR="00127A60" w:rsidRPr="00A564B4" w:rsidRDefault="00127A60" w:rsidP="00127A60">
            <w:pPr>
              <w:pStyle w:val="TAL"/>
              <w:rPr>
                <w:sz w:val="16"/>
                <w:szCs w:val="16"/>
                <w:lang w:eastAsia="en-US"/>
              </w:rPr>
            </w:pPr>
            <w:r w:rsidRPr="00A564B4">
              <w:rPr>
                <w:sz w:val="16"/>
                <w:szCs w:val="16"/>
                <w:lang w:eastAsia="en-US"/>
              </w:rPr>
              <w:t>R5-182797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06ED3" w14:textId="77777777" w:rsidR="00127A60" w:rsidRPr="00A564B4" w:rsidRDefault="00127A60" w:rsidP="00127A60">
            <w:pPr>
              <w:pStyle w:val="TAL"/>
              <w:rPr>
                <w:sz w:val="16"/>
                <w:szCs w:val="16"/>
                <w:lang w:eastAsia="en-US"/>
              </w:rPr>
            </w:pPr>
            <w:r w:rsidRPr="00A564B4">
              <w:rPr>
                <w:sz w:val="16"/>
                <w:szCs w:val="16"/>
                <w:lang w:eastAsia="en-US"/>
              </w:rPr>
              <w:t>0723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84B1F"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16E67D" w14:textId="77777777" w:rsidR="00127A60" w:rsidRPr="00A564B4" w:rsidRDefault="00127A60" w:rsidP="00127A60">
            <w:pPr>
              <w:pStyle w:val="TAL"/>
              <w:rPr>
                <w:sz w:val="16"/>
                <w:szCs w:val="16"/>
                <w:lang w:eastAsia="en-US"/>
              </w:rPr>
            </w:pPr>
            <w:r w:rsidRPr="00A564B4">
              <w:rPr>
                <w:sz w:val="16"/>
                <w:szCs w:val="16"/>
                <w:lang w:eastAsia="en-US"/>
              </w:rPr>
              <w:t>eLAA: Applicability Update for eLAA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9522F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AA07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0ECA37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2FAB0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C1787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78BA0" w14:textId="77777777" w:rsidR="00127A60" w:rsidRPr="00A564B4" w:rsidRDefault="00127A60" w:rsidP="00127A60">
            <w:pPr>
              <w:pStyle w:val="TAL"/>
              <w:rPr>
                <w:sz w:val="16"/>
                <w:szCs w:val="16"/>
                <w:lang w:eastAsia="en-US"/>
              </w:rPr>
            </w:pPr>
            <w:r w:rsidRPr="00A564B4">
              <w:rPr>
                <w:sz w:val="16"/>
                <w:szCs w:val="16"/>
                <w:lang w:eastAsia="en-US"/>
              </w:rPr>
              <w:t>R5-182920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F47908" w14:textId="77777777" w:rsidR="00127A60" w:rsidRPr="00A564B4" w:rsidRDefault="00127A60" w:rsidP="00127A60">
            <w:pPr>
              <w:pStyle w:val="TAL"/>
              <w:rPr>
                <w:sz w:val="16"/>
                <w:szCs w:val="16"/>
                <w:lang w:eastAsia="en-US"/>
              </w:rPr>
            </w:pPr>
            <w:r w:rsidRPr="00A564B4">
              <w:rPr>
                <w:sz w:val="16"/>
                <w:szCs w:val="16"/>
                <w:lang w:eastAsia="en-US"/>
              </w:rPr>
              <w:t>0731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D3DDC8"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00C22" w14:textId="77777777" w:rsidR="00127A60" w:rsidRPr="00A564B4" w:rsidRDefault="00127A60" w:rsidP="00127A60">
            <w:pPr>
              <w:pStyle w:val="TAL"/>
              <w:rPr>
                <w:sz w:val="16"/>
                <w:szCs w:val="16"/>
                <w:lang w:eastAsia="en-US"/>
              </w:rPr>
            </w:pPr>
            <w:r w:rsidRPr="00A564B4">
              <w:rPr>
                <w:sz w:val="16"/>
                <w:szCs w:val="16"/>
                <w:lang w:eastAsia="en-US"/>
              </w:rPr>
              <w:t>Applicability for new 4Rx TDD FDD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E635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051B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6EB8F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47AD8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D7D3D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73B0F"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17D04" w14:textId="77777777" w:rsidR="00127A60" w:rsidRPr="00A564B4" w:rsidRDefault="00127A60" w:rsidP="00127A60">
            <w:pPr>
              <w:pStyle w:val="TAL"/>
              <w:rPr>
                <w:sz w:val="16"/>
                <w:szCs w:val="16"/>
                <w:lang w:eastAsia="en-US"/>
              </w:rPr>
            </w:pPr>
            <w:r w:rsidRPr="00A564B4">
              <w:rPr>
                <w:sz w:val="16"/>
                <w:szCs w:val="16"/>
                <w:lang w:eastAsia="en-US"/>
              </w:rPr>
              <w:t>0733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5B40E"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C9605D" w14:textId="77777777" w:rsidR="00127A60" w:rsidRPr="00A564B4" w:rsidRDefault="00127A60" w:rsidP="00127A60">
            <w:pPr>
              <w:pStyle w:val="TAL"/>
              <w:rPr>
                <w:sz w:val="16"/>
                <w:szCs w:val="16"/>
                <w:lang w:eastAsia="en-US"/>
              </w:rPr>
            </w:pPr>
            <w:r w:rsidRPr="00A564B4">
              <w:rPr>
                <w:sz w:val="16"/>
                <w:szCs w:val="16"/>
                <w:lang w:eastAsia="en-US"/>
              </w:rPr>
              <w:t>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82C37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91E42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D7F5E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F7A1A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268A0"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4A8DA" w14:textId="77777777" w:rsidR="00127A60" w:rsidRPr="00A564B4" w:rsidRDefault="00127A60" w:rsidP="00127A60">
            <w:pPr>
              <w:pStyle w:val="TAL"/>
              <w:rPr>
                <w:sz w:val="16"/>
                <w:szCs w:val="16"/>
                <w:lang w:eastAsia="en-US"/>
              </w:rPr>
            </w:pPr>
            <w:r w:rsidRPr="00A564B4">
              <w:rPr>
                <w:sz w:val="16"/>
                <w:szCs w:val="16"/>
                <w:lang w:eastAsia="en-US"/>
              </w:rPr>
              <w:t>R5-183736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7E8E28" w14:textId="77777777" w:rsidR="00127A60" w:rsidRPr="00A564B4" w:rsidRDefault="00127A60" w:rsidP="00127A60">
            <w:pPr>
              <w:pStyle w:val="TAL"/>
              <w:rPr>
                <w:sz w:val="16"/>
                <w:szCs w:val="16"/>
                <w:lang w:eastAsia="en-US"/>
              </w:rPr>
            </w:pPr>
            <w:r w:rsidRPr="00A564B4">
              <w:rPr>
                <w:sz w:val="16"/>
                <w:szCs w:val="16"/>
                <w:lang w:eastAsia="en-US"/>
              </w:rPr>
              <w:t>0709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20820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82261" w14:textId="77777777" w:rsidR="00127A60" w:rsidRPr="00A564B4" w:rsidRDefault="00127A60" w:rsidP="00127A60">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BB97AF"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B71A7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B5EE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4E17A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EF54C9"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949669" w14:textId="77777777" w:rsidR="00127A60" w:rsidRPr="00A564B4" w:rsidRDefault="00127A60" w:rsidP="00127A60">
            <w:pPr>
              <w:pStyle w:val="TAL"/>
              <w:rPr>
                <w:sz w:val="16"/>
                <w:szCs w:val="16"/>
                <w:lang w:eastAsia="en-US"/>
              </w:rPr>
            </w:pPr>
            <w:r w:rsidRPr="00A564B4">
              <w:rPr>
                <w:sz w:val="16"/>
                <w:szCs w:val="16"/>
                <w:lang w:eastAsia="en-US"/>
              </w:rPr>
              <w:t>R5-183737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5B097E" w14:textId="77777777" w:rsidR="00127A60" w:rsidRPr="00A564B4" w:rsidRDefault="00127A60" w:rsidP="00127A60">
            <w:pPr>
              <w:pStyle w:val="TAL"/>
              <w:rPr>
                <w:sz w:val="16"/>
                <w:szCs w:val="16"/>
                <w:lang w:eastAsia="en-US"/>
              </w:rPr>
            </w:pPr>
            <w:r w:rsidRPr="00A564B4">
              <w:rPr>
                <w:sz w:val="16"/>
                <w:szCs w:val="16"/>
                <w:lang w:eastAsia="en-US"/>
              </w:rPr>
              <w:t>0725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880E5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A610A" w14:textId="77777777" w:rsidR="00127A60" w:rsidRPr="00A564B4" w:rsidRDefault="00127A60" w:rsidP="00127A60">
            <w:pPr>
              <w:pStyle w:val="TAL"/>
              <w:rPr>
                <w:sz w:val="16"/>
                <w:szCs w:val="16"/>
                <w:lang w:eastAsia="en-US"/>
              </w:rPr>
            </w:pPr>
            <w:r w:rsidRPr="00A564B4">
              <w:rPr>
                <w:sz w:val="16"/>
                <w:szCs w:val="16"/>
                <w:lang w:eastAsia="en-US"/>
              </w:rPr>
              <w:t>Addition of new Name_Release mapping table for test applicability for 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89A322"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443BC6"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0049E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8A861A"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476D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99A6A" w14:textId="77777777" w:rsidR="00127A60" w:rsidRPr="00A564B4" w:rsidRDefault="00127A60" w:rsidP="00127A60">
            <w:pPr>
              <w:pStyle w:val="TAL"/>
              <w:rPr>
                <w:sz w:val="16"/>
                <w:szCs w:val="16"/>
                <w:lang w:eastAsia="en-US"/>
              </w:rPr>
            </w:pPr>
            <w:r w:rsidRPr="00A564B4">
              <w:rPr>
                <w:sz w:val="16"/>
                <w:szCs w:val="16"/>
                <w:lang w:eastAsia="en-US"/>
              </w:rPr>
              <w:t>R5-183753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5BB89" w14:textId="77777777" w:rsidR="00127A60" w:rsidRPr="00A564B4" w:rsidRDefault="00127A60" w:rsidP="00127A60">
            <w:pPr>
              <w:pStyle w:val="TAL"/>
              <w:rPr>
                <w:sz w:val="16"/>
                <w:szCs w:val="16"/>
                <w:lang w:eastAsia="en-US"/>
              </w:rPr>
            </w:pPr>
            <w:r w:rsidRPr="00A564B4">
              <w:rPr>
                <w:sz w:val="16"/>
                <w:szCs w:val="16"/>
                <w:lang w:eastAsia="en-US"/>
              </w:rPr>
              <w:t>0707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84752"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04D262" w14:textId="77777777" w:rsidR="00127A60" w:rsidRPr="00A564B4" w:rsidRDefault="00127A60" w:rsidP="00127A60">
            <w:pPr>
              <w:pStyle w:val="TAL"/>
              <w:rPr>
                <w:sz w:val="16"/>
                <w:szCs w:val="16"/>
                <w:lang w:eastAsia="en-US"/>
              </w:rPr>
            </w:pPr>
            <w:r w:rsidRPr="00A564B4">
              <w:rPr>
                <w:sz w:val="16"/>
                <w:szCs w:val="16"/>
                <w:lang w:eastAsia="en-US"/>
              </w:rPr>
              <w:t>Correction to eMTC TM6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07B8EA"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DD58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7D453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4851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E31A1A"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D2141" w14:textId="77777777" w:rsidR="00127A60" w:rsidRPr="00A564B4" w:rsidRDefault="00127A60" w:rsidP="00127A60">
            <w:pPr>
              <w:pStyle w:val="TAL"/>
              <w:rPr>
                <w:sz w:val="16"/>
                <w:szCs w:val="16"/>
                <w:lang w:eastAsia="en-US"/>
              </w:rPr>
            </w:pPr>
            <w:r w:rsidRPr="00A564B4">
              <w:rPr>
                <w:sz w:val="16"/>
                <w:szCs w:val="16"/>
                <w:lang w:eastAsia="en-US"/>
              </w:rPr>
              <w:t>R5-183755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16ADE" w14:textId="77777777" w:rsidR="00127A60" w:rsidRPr="00A564B4" w:rsidRDefault="00127A60" w:rsidP="00127A60">
            <w:pPr>
              <w:pStyle w:val="TAL"/>
              <w:rPr>
                <w:sz w:val="16"/>
                <w:szCs w:val="16"/>
                <w:lang w:eastAsia="en-US"/>
              </w:rPr>
            </w:pPr>
            <w:r w:rsidRPr="00A564B4">
              <w:rPr>
                <w:sz w:val="16"/>
                <w:szCs w:val="16"/>
                <w:lang w:eastAsia="en-US"/>
              </w:rPr>
              <w:t>0706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8D9F9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302EA2" w14:textId="77777777" w:rsidR="00127A60" w:rsidRPr="00A564B4" w:rsidRDefault="00127A60" w:rsidP="00127A60">
            <w:pPr>
              <w:pStyle w:val="TAL"/>
              <w:rPr>
                <w:sz w:val="16"/>
                <w:szCs w:val="16"/>
                <w:lang w:eastAsia="en-US"/>
              </w:rPr>
            </w:pPr>
            <w:r w:rsidRPr="00A564B4">
              <w:rPr>
                <w:sz w:val="16"/>
                <w:szCs w:val="16"/>
                <w:lang w:eastAsia="en-US"/>
              </w:rPr>
              <w:t>Applicability for TC 9.2.4.1_1 and 9.2.4.2_1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9E15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C64F12"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7A9FD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957B1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A1319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F9870A" w14:textId="77777777" w:rsidR="00127A60" w:rsidRPr="00A564B4" w:rsidRDefault="00127A60" w:rsidP="00127A60">
            <w:pPr>
              <w:pStyle w:val="TAL"/>
              <w:rPr>
                <w:sz w:val="16"/>
                <w:szCs w:val="16"/>
                <w:lang w:eastAsia="en-US"/>
              </w:rPr>
            </w:pPr>
            <w:r w:rsidRPr="00A564B4">
              <w:rPr>
                <w:sz w:val="16"/>
                <w:szCs w:val="16"/>
                <w:lang w:eastAsia="en-US"/>
              </w:rPr>
              <w:t>R5-183759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E6239" w14:textId="77777777" w:rsidR="00127A60" w:rsidRPr="00A564B4" w:rsidRDefault="00127A60" w:rsidP="00127A60">
            <w:pPr>
              <w:pStyle w:val="TAL"/>
              <w:rPr>
                <w:sz w:val="16"/>
                <w:szCs w:val="16"/>
                <w:lang w:eastAsia="en-US"/>
              </w:rPr>
            </w:pPr>
            <w:r w:rsidRPr="00A564B4">
              <w:rPr>
                <w:sz w:val="16"/>
                <w:szCs w:val="16"/>
                <w:lang w:eastAsia="en-US"/>
              </w:rPr>
              <w:t>0730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CB0B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855C29" w14:textId="77777777" w:rsidR="00127A60" w:rsidRPr="00A564B4" w:rsidRDefault="00127A60" w:rsidP="00127A60">
            <w:pPr>
              <w:pStyle w:val="TAL"/>
              <w:rPr>
                <w:sz w:val="16"/>
                <w:szCs w:val="16"/>
                <w:lang w:eastAsia="en-US"/>
              </w:rPr>
            </w:pPr>
            <w:r w:rsidRPr="00A564B4">
              <w:rPr>
                <w:sz w:val="16"/>
                <w:szCs w:val="16"/>
                <w:lang w:eastAsia="en-US"/>
              </w:rPr>
              <w:t>Test Applicability for TDD - TDD Inter Frequency RSRQ Accuracy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D53E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7C7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D024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7BA36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397EA3"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BC1EBD" w14:textId="77777777" w:rsidR="00127A60" w:rsidRPr="00A564B4" w:rsidRDefault="00127A60" w:rsidP="00127A60">
            <w:pPr>
              <w:pStyle w:val="TAL"/>
              <w:rPr>
                <w:sz w:val="16"/>
                <w:szCs w:val="16"/>
                <w:lang w:eastAsia="en-US"/>
              </w:rPr>
            </w:pPr>
            <w:r w:rsidRPr="00A564B4">
              <w:rPr>
                <w:sz w:val="16"/>
                <w:szCs w:val="16"/>
                <w:lang w:eastAsia="en-US"/>
              </w:rPr>
              <w:t>R5-183767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40551" w14:textId="77777777" w:rsidR="00127A60" w:rsidRPr="00A564B4" w:rsidRDefault="00127A60" w:rsidP="00127A60">
            <w:pPr>
              <w:pStyle w:val="TAL"/>
              <w:rPr>
                <w:sz w:val="16"/>
                <w:szCs w:val="16"/>
                <w:lang w:eastAsia="en-US"/>
              </w:rPr>
            </w:pPr>
            <w:r w:rsidRPr="00A564B4">
              <w:rPr>
                <w:sz w:val="16"/>
                <w:szCs w:val="16"/>
                <w:lang w:eastAsia="en-US"/>
              </w:rPr>
              <w:t>0713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CA0E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6C69E" w14:textId="77777777" w:rsidR="00127A60" w:rsidRPr="00A564B4" w:rsidRDefault="00127A60" w:rsidP="00127A60">
            <w:pPr>
              <w:pStyle w:val="TAL"/>
              <w:rPr>
                <w:sz w:val="16"/>
                <w:szCs w:val="16"/>
                <w:lang w:eastAsia="en-US"/>
              </w:rPr>
            </w:pPr>
            <w:r w:rsidRPr="00A564B4">
              <w:rPr>
                <w:sz w:val="16"/>
                <w:szCs w:val="16"/>
                <w:lang w:eastAsia="en-US"/>
              </w:rPr>
              <w:t>Correction of wrong references to ICS proforma tables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6E7FEB"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2E145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D3D9D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0B9DB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AF4A7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C91CF7" w14:textId="77777777" w:rsidR="00127A60" w:rsidRPr="00A564B4" w:rsidRDefault="00127A60" w:rsidP="00127A60">
            <w:pPr>
              <w:pStyle w:val="TAL"/>
              <w:rPr>
                <w:sz w:val="16"/>
                <w:szCs w:val="16"/>
                <w:lang w:eastAsia="en-US"/>
              </w:rPr>
            </w:pPr>
            <w:r w:rsidRPr="00A564B4">
              <w:rPr>
                <w:sz w:val="16"/>
                <w:szCs w:val="16"/>
                <w:lang w:eastAsia="en-US"/>
              </w:rPr>
              <w:t>R5-183800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8DFC3" w14:textId="77777777" w:rsidR="00127A60" w:rsidRPr="00A564B4" w:rsidRDefault="00127A60" w:rsidP="00127A60">
            <w:pPr>
              <w:pStyle w:val="TAL"/>
              <w:rPr>
                <w:sz w:val="16"/>
                <w:szCs w:val="16"/>
                <w:lang w:eastAsia="en-US"/>
              </w:rPr>
            </w:pPr>
            <w:r w:rsidRPr="00A564B4">
              <w:rPr>
                <w:sz w:val="16"/>
                <w:szCs w:val="16"/>
                <w:lang w:eastAsia="en-US"/>
              </w:rPr>
              <w:t>0715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CFFD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D10B84" w14:textId="77777777" w:rsidR="00127A60" w:rsidRPr="00A564B4" w:rsidRDefault="00127A60" w:rsidP="00127A60">
            <w:pPr>
              <w:pStyle w:val="TAL"/>
              <w:rPr>
                <w:sz w:val="16"/>
                <w:szCs w:val="16"/>
                <w:lang w:eastAsia="en-US"/>
              </w:rPr>
            </w:pPr>
            <w:r w:rsidRPr="00A564B4">
              <w:rPr>
                <w:sz w:val="16"/>
                <w:szCs w:val="16"/>
                <w:lang w:eastAsia="en-US"/>
              </w:rPr>
              <w:t>Addition of test applicability for V2V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3AA63"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C4C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1421A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7118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F7F0A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D858F6" w14:textId="77777777" w:rsidR="00127A60" w:rsidRPr="00A564B4" w:rsidRDefault="00127A60" w:rsidP="00127A60">
            <w:pPr>
              <w:pStyle w:val="TAL"/>
              <w:rPr>
                <w:sz w:val="16"/>
                <w:szCs w:val="16"/>
                <w:lang w:eastAsia="en-US"/>
              </w:rPr>
            </w:pPr>
            <w:r w:rsidRPr="00A564B4">
              <w:rPr>
                <w:sz w:val="16"/>
                <w:szCs w:val="16"/>
                <w:lang w:eastAsia="en-US"/>
              </w:rPr>
              <w:t>R5-183812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9BFD6" w14:textId="77777777" w:rsidR="00127A60" w:rsidRPr="00A564B4" w:rsidRDefault="00127A60" w:rsidP="00127A60">
            <w:pPr>
              <w:pStyle w:val="TAL"/>
              <w:rPr>
                <w:sz w:val="16"/>
                <w:szCs w:val="16"/>
                <w:lang w:eastAsia="en-US"/>
              </w:rPr>
            </w:pPr>
            <w:r w:rsidRPr="00A564B4">
              <w:rPr>
                <w:sz w:val="16"/>
                <w:szCs w:val="16"/>
                <w:lang w:eastAsia="en-US"/>
              </w:rPr>
              <w:t>0722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A1793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B41238" w14:textId="77777777" w:rsidR="00127A60" w:rsidRPr="00A564B4" w:rsidRDefault="00127A60" w:rsidP="00127A60">
            <w:pPr>
              <w:pStyle w:val="TAL"/>
              <w:rPr>
                <w:sz w:val="16"/>
                <w:szCs w:val="16"/>
                <w:lang w:eastAsia="en-US"/>
              </w:rPr>
            </w:pPr>
            <w:r w:rsidRPr="00A564B4">
              <w:rPr>
                <w:sz w:val="16"/>
                <w:szCs w:val="16"/>
                <w:lang w:eastAsia="en-US"/>
              </w:rPr>
              <w:t>High_Speed_test: Addition of applicability of FDD event reporting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2B9CA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56FE3"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726CFA1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F7D6B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F4DCAF"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2F3E0" w14:textId="77777777" w:rsidR="00127A60" w:rsidRPr="00A564B4" w:rsidRDefault="00127A60" w:rsidP="00127A60">
            <w:pPr>
              <w:pStyle w:val="TAL"/>
              <w:rPr>
                <w:sz w:val="16"/>
                <w:szCs w:val="16"/>
                <w:lang w:eastAsia="en-US"/>
              </w:rPr>
            </w:pPr>
            <w:r w:rsidRPr="00A564B4">
              <w:rPr>
                <w:sz w:val="16"/>
                <w:szCs w:val="16"/>
                <w:lang w:eastAsia="en-US"/>
              </w:rPr>
              <w:t>R5-183834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2AB18" w14:textId="77777777" w:rsidR="00127A60" w:rsidRPr="00A564B4" w:rsidRDefault="00127A60" w:rsidP="00127A60">
            <w:pPr>
              <w:pStyle w:val="TAL"/>
              <w:rPr>
                <w:sz w:val="16"/>
                <w:szCs w:val="16"/>
                <w:lang w:eastAsia="en-US"/>
              </w:rPr>
            </w:pPr>
            <w:r w:rsidRPr="00A564B4">
              <w:rPr>
                <w:sz w:val="16"/>
                <w:szCs w:val="16"/>
                <w:lang w:eastAsia="en-US"/>
              </w:rPr>
              <w:t>0721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3AA5F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FCC972" w14:textId="77777777" w:rsidR="00127A60" w:rsidRPr="00A564B4" w:rsidRDefault="00127A60" w:rsidP="00127A60">
            <w:pPr>
              <w:pStyle w:val="TAL"/>
              <w:rPr>
                <w:sz w:val="16"/>
                <w:szCs w:val="16"/>
                <w:lang w:eastAsia="en-US"/>
              </w:rPr>
            </w:pPr>
            <w:r w:rsidRPr="00A564B4">
              <w:rPr>
                <w:sz w:val="16"/>
                <w:szCs w:val="16"/>
                <w:lang w:eastAsia="en-US"/>
              </w:rPr>
              <w:t>Added new ICS information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8EB6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FC19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2B829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C3CD6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AAC78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B6205F" w14:textId="77777777" w:rsidR="00127A60" w:rsidRPr="00A564B4" w:rsidRDefault="00127A60" w:rsidP="00127A60">
            <w:pPr>
              <w:pStyle w:val="TAL"/>
              <w:rPr>
                <w:sz w:val="16"/>
                <w:szCs w:val="16"/>
                <w:lang w:eastAsia="en-US"/>
              </w:rPr>
            </w:pPr>
            <w:r w:rsidRPr="00A564B4">
              <w:rPr>
                <w:sz w:val="16"/>
                <w:szCs w:val="16"/>
                <w:lang w:eastAsia="en-US"/>
              </w:rPr>
              <w:t>R5-183846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04C689" w14:textId="77777777" w:rsidR="00127A60" w:rsidRPr="00A564B4" w:rsidRDefault="00127A60" w:rsidP="00127A60">
            <w:pPr>
              <w:pStyle w:val="TAL"/>
              <w:rPr>
                <w:sz w:val="16"/>
                <w:szCs w:val="16"/>
                <w:lang w:eastAsia="en-US"/>
              </w:rPr>
            </w:pPr>
            <w:r w:rsidRPr="00A564B4">
              <w:rPr>
                <w:sz w:val="16"/>
                <w:szCs w:val="16"/>
                <w:lang w:eastAsia="en-US"/>
              </w:rPr>
              <w:t>0728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4150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BA63CB" w14:textId="77777777" w:rsidR="00127A60" w:rsidRPr="00A564B4" w:rsidRDefault="00127A60" w:rsidP="00127A60">
            <w:pPr>
              <w:pStyle w:val="TAL"/>
              <w:rPr>
                <w:sz w:val="16"/>
                <w:szCs w:val="16"/>
                <w:lang w:eastAsia="en-US"/>
              </w:rPr>
            </w:pPr>
            <w:r w:rsidRPr="00A564B4">
              <w:rPr>
                <w:sz w:val="16"/>
                <w:szCs w:val="16"/>
                <w:lang w:eastAsia="en-US"/>
              </w:rPr>
              <w:t>4Rx Test Case Redundancy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93310C"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D6C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7AEC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1C5B4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E79056"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8F448" w14:textId="77777777" w:rsidR="00127A60" w:rsidRPr="00A564B4" w:rsidRDefault="00127A60" w:rsidP="00127A60">
            <w:pPr>
              <w:pStyle w:val="TAL"/>
              <w:rPr>
                <w:sz w:val="16"/>
                <w:szCs w:val="16"/>
                <w:lang w:eastAsia="en-US"/>
              </w:rPr>
            </w:pPr>
            <w:r w:rsidRPr="00A564B4">
              <w:rPr>
                <w:sz w:val="16"/>
                <w:szCs w:val="16"/>
                <w:lang w:eastAsia="en-US"/>
              </w:rPr>
              <w:t>R5-183893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03B1C" w14:textId="77777777" w:rsidR="00127A60" w:rsidRPr="00A564B4" w:rsidRDefault="00127A60" w:rsidP="00127A60">
            <w:pPr>
              <w:pStyle w:val="TAL"/>
              <w:rPr>
                <w:sz w:val="16"/>
                <w:szCs w:val="16"/>
                <w:lang w:eastAsia="en-US"/>
              </w:rPr>
            </w:pPr>
            <w:r w:rsidRPr="00A564B4">
              <w:rPr>
                <w:sz w:val="16"/>
                <w:szCs w:val="16"/>
                <w:lang w:eastAsia="en-US"/>
              </w:rPr>
              <w:t>0708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48698E"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0631E6" w14:textId="77777777" w:rsidR="00127A60" w:rsidRPr="00A564B4" w:rsidRDefault="00127A60" w:rsidP="00127A60">
            <w:pPr>
              <w:pStyle w:val="TAL"/>
              <w:rPr>
                <w:sz w:val="16"/>
                <w:szCs w:val="16"/>
                <w:lang w:eastAsia="en-US"/>
              </w:rPr>
            </w:pPr>
            <w:r w:rsidRPr="00A564B4">
              <w:rPr>
                <w:sz w:val="16"/>
                <w:szCs w:val="16"/>
                <w:lang w:eastAsia="en-US"/>
              </w:rPr>
              <w:t>Adding applicability for new UL 256QAM test case, 6.2.3_6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B4F8B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B5FB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BE4E0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C3259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85978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13CE91" w14:textId="77777777" w:rsidR="00127A60" w:rsidRPr="00A564B4" w:rsidRDefault="00127A60" w:rsidP="00127A60">
            <w:pPr>
              <w:pStyle w:val="TAL"/>
              <w:rPr>
                <w:sz w:val="16"/>
                <w:szCs w:val="16"/>
                <w:lang w:eastAsia="en-US"/>
              </w:rPr>
            </w:pPr>
            <w:r w:rsidRPr="00A564B4">
              <w:rPr>
                <w:sz w:val="16"/>
                <w:szCs w:val="16"/>
                <w:lang w:eastAsia="en-US"/>
              </w:rPr>
              <w:t>R5-183898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E8826A" w14:textId="77777777" w:rsidR="00127A60" w:rsidRPr="00A564B4" w:rsidRDefault="00127A60" w:rsidP="00127A60">
            <w:pPr>
              <w:pStyle w:val="TAL"/>
              <w:rPr>
                <w:sz w:val="16"/>
                <w:szCs w:val="16"/>
                <w:lang w:eastAsia="en-US"/>
              </w:rPr>
            </w:pPr>
            <w:r w:rsidRPr="00A564B4">
              <w:rPr>
                <w:sz w:val="16"/>
                <w:szCs w:val="16"/>
                <w:lang w:eastAsia="en-US"/>
              </w:rPr>
              <w:t>0727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E0125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2D95A3" w14:textId="77777777" w:rsidR="00127A60" w:rsidRPr="00A564B4" w:rsidRDefault="00127A60" w:rsidP="00127A60">
            <w:pPr>
              <w:pStyle w:val="TAL"/>
              <w:rPr>
                <w:sz w:val="16"/>
                <w:szCs w:val="16"/>
                <w:lang w:eastAsia="en-US"/>
              </w:rPr>
            </w:pPr>
            <w:r w:rsidRPr="00A564B4">
              <w:rPr>
                <w:sz w:val="16"/>
                <w:szCs w:val="16"/>
                <w:lang w:eastAsia="en-US"/>
              </w:rPr>
              <w:t>Corrections to table “Table 4.1-1a” and “Table 4.2-1a” Applicability of test case Conditions from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D260D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BF2B" w14:textId="77777777" w:rsidR="00127A60" w:rsidRPr="00A564B4" w:rsidRDefault="00127A60" w:rsidP="00127A60">
            <w:pPr>
              <w:pStyle w:val="TAL"/>
              <w:rPr>
                <w:sz w:val="16"/>
                <w:szCs w:val="16"/>
                <w:lang w:eastAsia="en-US"/>
              </w:rPr>
            </w:pPr>
            <w:r w:rsidRPr="00A564B4">
              <w:rPr>
                <w:sz w:val="16"/>
                <w:szCs w:val="16"/>
                <w:lang w:eastAsia="en-US"/>
              </w:rPr>
              <w:t>15.2.0</w:t>
            </w:r>
          </w:p>
        </w:tc>
      </w:tr>
      <w:tr w:rsidR="00A03FAC" w:rsidRPr="00A564B4" w14:paraId="75B128C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80207C"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6B009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01E4D6" w14:textId="77777777" w:rsidR="00A03FAC" w:rsidRPr="00A564B4" w:rsidRDefault="00A03FAC" w:rsidP="00A03FAC">
            <w:pPr>
              <w:pStyle w:val="TAL"/>
              <w:rPr>
                <w:sz w:val="16"/>
                <w:szCs w:val="16"/>
                <w:lang w:eastAsia="en-US"/>
              </w:rPr>
            </w:pPr>
            <w:r w:rsidRPr="00A564B4">
              <w:rPr>
                <w:sz w:val="16"/>
                <w:szCs w:val="16"/>
                <w:lang w:eastAsia="en-US"/>
              </w:rPr>
              <w:t>R5-184294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4D2FC" w14:textId="77777777" w:rsidR="00A03FAC" w:rsidRPr="00A564B4" w:rsidRDefault="00A03FAC" w:rsidP="00A03FAC">
            <w:pPr>
              <w:pStyle w:val="TAL"/>
              <w:rPr>
                <w:sz w:val="16"/>
                <w:szCs w:val="16"/>
                <w:lang w:eastAsia="en-US"/>
              </w:rPr>
            </w:pPr>
            <w:r w:rsidRPr="00A564B4">
              <w:rPr>
                <w:sz w:val="16"/>
                <w:szCs w:val="16"/>
                <w:lang w:eastAsia="en-US"/>
              </w:rPr>
              <w:t>0740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F074D"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981B9F" w14:textId="77777777" w:rsidR="00A03FAC" w:rsidRPr="00A564B4" w:rsidRDefault="00A03FAC" w:rsidP="00A03FAC">
            <w:pPr>
              <w:pStyle w:val="TAL"/>
              <w:rPr>
                <w:sz w:val="16"/>
                <w:szCs w:val="16"/>
                <w:lang w:eastAsia="en-US"/>
              </w:rPr>
            </w:pPr>
            <w:r w:rsidRPr="00A564B4">
              <w:rPr>
                <w:sz w:val="16"/>
                <w:szCs w:val="16"/>
                <w:lang w:eastAsia="en-US"/>
              </w:rPr>
              <w:t>Addition of test applicability for Rel-13 B5C new TC 8.16.47-50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6865F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1CD8A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FF1D8E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775D6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5ED2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A73992" w14:textId="77777777" w:rsidR="00A03FAC" w:rsidRPr="00A564B4" w:rsidRDefault="00A03FAC" w:rsidP="00A03FAC">
            <w:pPr>
              <w:pStyle w:val="TAL"/>
              <w:rPr>
                <w:sz w:val="16"/>
                <w:szCs w:val="16"/>
                <w:lang w:eastAsia="en-US"/>
              </w:rPr>
            </w:pPr>
            <w:r w:rsidRPr="00A564B4">
              <w:rPr>
                <w:sz w:val="16"/>
                <w:szCs w:val="16"/>
                <w:lang w:eastAsia="en-US"/>
              </w:rPr>
              <w:t>R5-184325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8786D" w14:textId="77777777" w:rsidR="00A03FAC" w:rsidRPr="00A564B4" w:rsidRDefault="00A03FAC" w:rsidP="00A03FAC">
            <w:pPr>
              <w:pStyle w:val="TAL"/>
              <w:rPr>
                <w:sz w:val="16"/>
                <w:szCs w:val="16"/>
                <w:lang w:eastAsia="en-US"/>
              </w:rPr>
            </w:pPr>
            <w:r w:rsidRPr="00A564B4">
              <w:rPr>
                <w:sz w:val="16"/>
                <w:szCs w:val="16"/>
                <w:lang w:eastAsia="en-US"/>
              </w:rPr>
              <w:t>0741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108DAB"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17A913" w14:textId="77777777" w:rsidR="00A03FAC" w:rsidRPr="00A564B4" w:rsidRDefault="00A03FAC" w:rsidP="00A03FAC">
            <w:pPr>
              <w:pStyle w:val="TAL"/>
              <w:rPr>
                <w:sz w:val="16"/>
                <w:szCs w:val="16"/>
                <w:lang w:eastAsia="en-US"/>
              </w:rPr>
            </w:pPr>
            <w:r w:rsidRPr="00A564B4">
              <w:rPr>
                <w:sz w:val="16"/>
                <w:szCs w:val="16"/>
                <w:lang w:eastAsia="en-US"/>
              </w:rPr>
              <w:t>36.521-2 updates for category M2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BDF593"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82E0AB"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4F30D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1B45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53828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C44A91" w14:textId="77777777" w:rsidR="00A03FAC" w:rsidRPr="00A564B4" w:rsidRDefault="00A03FAC" w:rsidP="00A03FAC">
            <w:pPr>
              <w:pStyle w:val="TAL"/>
              <w:rPr>
                <w:sz w:val="16"/>
                <w:szCs w:val="16"/>
                <w:lang w:eastAsia="en-US"/>
              </w:rPr>
            </w:pPr>
            <w:r w:rsidRPr="00A564B4">
              <w:rPr>
                <w:sz w:val="16"/>
                <w:szCs w:val="16"/>
                <w:lang w:eastAsia="en-US"/>
              </w:rPr>
              <w:t>R5-184581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D735E" w14:textId="77777777" w:rsidR="00A03FAC" w:rsidRPr="00A564B4" w:rsidRDefault="00A03FAC" w:rsidP="00A03FAC">
            <w:pPr>
              <w:pStyle w:val="TAL"/>
              <w:rPr>
                <w:sz w:val="16"/>
                <w:szCs w:val="16"/>
                <w:lang w:eastAsia="en-US"/>
              </w:rPr>
            </w:pPr>
            <w:r w:rsidRPr="00A564B4">
              <w:rPr>
                <w:sz w:val="16"/>
                <w:szCs w:val="16"/>
                <w:lang w:eastAsia="en-US"/>
              </w:rPr>
              <w:t>0746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EFBD0E"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34AF1C" w14:textId="77777777" w:rsidR="00A03FAC" w:rsidRPr="00A564B4" w:rsidRDefault="00A03FAC" w:rsidP="00A03FAC">
            <w:pPr>
              <w:pStyle w:val="TAL"/>
              <w:rPr>
                <w:sz w:val="16"/>
                <w:szCs w:val="16"/>
                <w:lang w:eastAsia="en-US"/>
              </w:rPr>
            </w:pPr>
            <w:r w:rsidRPr="00A564B4">
              <w:rPr>
                <w:sz w:val="16"/>
                <w:szCs w:val="16"/>
                <w:lang w:eastAsia="en-US"/>
              </w:rPr>
              <w:t>Applicability C20 updated for intra-band contigous DL CA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E83BD"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80B6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934F8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47A4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8C1AD5"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EE3CEA" w14:textId="77777777" w:rsidR="00A03FAC" w:rsidRPr="00A564B4" w:rsidRDefault="00A03FAC" w:rsidP="00A03FAC">
            <w:pPr>
              <w:pStyle w:val="TAL"/>
              <w:rPr>
                <w:sz w:val="16"/>
                <w:szCs w:val="16"/>
                <w:lang w:eastAsia="en-US"/>
              </w:rPr>
            </w:pPr>
            <w:r w:rsidRPr="00A564B4">
              <w:rPr>
                <w:sz w:val="16"/>
                <w:szCs w:val="16"/>
                <w:lang w:eastAsia="en-US"/>
              </w:rPr>
              <w:t>R5-184584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A3A730" w14:textId="77777777" w:rsidR="00A03FAC" w:rsidRPr="00A564B4" w:rsidRDefault="00A03FAC" w:rsidP="00A03FAC">
            <w:pPr>
              <w:pStyle w:val="TAL"/>
              <w:rPr>
                <w:sz w:val="16"/>
                <w:szCs w:val="16"/>
                <w:lang w:eastAsia="en-US"/>
              </w:rPr>
            </w:pPr>
            <w:r w:rsidRPr="00A564B4">
              <w:rPr>
                <w:sz w:val="16"/>
                <w:szCs w:val="16"/>
                <w:lang w:eastAsia="en-US"/>
              </w:rPr>
              <w:t>0749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51AF89"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C7DF1B"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6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C6DB75"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DE10B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C0C7D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2C532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EF74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13F26" w14:textId="77777777" w:rsidR="00A03FAC" w:rsidRPr="00A564B4" w:rsidRDefault="00A03FAC" w:rsidP="00A03FAC">
            <w:pPr>
              <w:pStyle w:val="TAL"/>
              <w:rPr>
                <w:sz w:val="16"/>
                <w:szCs w:val="16"/>
                <w:lang w:eastAsia="en-US"/>
              </w:rPr>
            </w:pPr>
            <w:r w:rsidRPr="00A564B4">
              <w:rPr>
                <w:sz w:val="16"/>
                <w:szCs w:val="16"/>
                <w:lang w:eastAsia="en-US"/>
              </w:rPr>
              <w:t>R5-184809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08545" w14:textId="77777777" w:rsidR="00A03FAC" w:rsidRPr="00A564B4" w:rsidRDefault="00A03FAC" w:rsidP="00A03FAC">
            <w:pPr>
              <w:pStyle w:val="TAL"/>
              <w:rPr>
                <w:sz w:val="16"/>
                <w:szCs w:val="16"/>
                <w:lang w:eastAsia="en-US"/>
              </w:rPr>
            </w:pPr>
            <w:r w:rsidRPr="00A564B4">
              <w:rPr>
                <w:sz w:val="16"/>
                <w:szCs w:val="16"/>
                <w:lang w:eastAsia="en-US"/>
              </w:rPr>
              <w:t>0758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59A8F"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472867" w14:textId="77777777" w:rsidR="00A03FAC" w:rsidRPr="00A564B4" w:rsidRDefault="00A03FAC" w:rsidP="00A03FAC">
            <w:pPr>
              <w:pStyle w:val="TAL"/>
              <w:rPr>
                <w:sz w:val="16"/>
                <w:szCs w:val="16"/>
                <w:lang w:eastAsia="en-US"/>
              </w:rPr>
            </w:pPr>
            <w:r w:rsidRPr="00A564B4">
              <w:rPr>
                <w:sz w:val="16"/>
                <w:szCs w:val="16"/>
                <w:lang w:eastAsia="en-US"/>
              </w:rPr>
              <w:t>Correction to Applicability Condition of TS 36.521-1 Test Cases 6.6.2.2A.1 and 6.6.3.3A.1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E5EA0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5117D8"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3EAFE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37950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5C2AB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DFA924" w14:textId="77777777" w:rsidR="00A03FAC" w:rsidRPr="00A564B4" w:rsidRDefault="00A03FAC" w:rsidP="00A03FAC">
            <w:pPr>
              <w:pStyle w:val="TAL"/>
              <w:rPr>
                <w:sz w:val="16"/>
                <w:szCs w:val="16"/>
                <w:lang w:eastAsia="en-US"/>
              </w:rPr>
            </w:pPr>
            <w:r w:rsidRPr="00A564B4">
              <w:rPr>
                <w:sz w:val="16"/>
                <w:szCs w:val="16"/>
                <w:lang w:eastAsia="en-US"/>
              </w:rPr>
              <w:t>R5-184892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88AE4" w14:textId="77777777" w:rsidR="00A03FAC" w:rsidRPr="00A564B4" w:rsidRDefault="00A03FAC" w:rsidP="00A03FAC">
            <w:pPr>
              <w:pStyle w:val="TAL"/>
              <w:rPr>
                <w:sz w:val="16"/>
                <w:szCs w:val="16"/>
                <w:lang w:eastAsia="en-US"/>
              </w:rPr>
            </w:pPr>
            <w:r w:rsidRPr="00A564B4">
              <w:rPr>
                <w:sz w:val="16"/>
                <w:szCs w:val="16"/>
                <w:lang w:eastAsia="en-US"/>
              </w:rPr>
              <w:t>0761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A52B3C"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897E7" w14:textId="77777777" w:rsidR="00A03FAC" w:rsidRPr="00A564B4" w:rsidRDefault="00A03FAC" w:rsidP="00A03FAC">
            <w:pPr>
              <w:pStyle w:val="TAL"/>
              <w:rPr>
                <w:sz w:val="16"/>
                <w:szCs w:val="16"/>
                <w:lang w:eastAsia="en-US"/>
              </w:rPr>
            </w:pPr>
            <w:r w:rsidRPr="00A564B4">
              <w:rPr>
                <w:sz w:val="16"/>
                <w:szCs w:val="16"/>
                <w:lang w:eastAsia="en-US"/>
              </w:rPr>
              <w:t>4Rx branches in some 4DL CA and 5DL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686377"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CB14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43811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41268D" w14:textId="77777777" w:rsidR="00A03FAC" w:rsidRPr="00A564B4" w:rsidRDefault="00A03FAC" w:rsidP="00A03FAC">
            <w:pPr>
              <w:pStyle w:val="TAL"/>
              <w:rPr>
                <w:sz w:val="16"/>
                <w:szCs w:val="16"/>
                <w:lang w:eastAsia="en-US"/>
              </w:rPr>
            </w:pPr>
            <w:r w:rsidRPr="00A564B4">
              <w:rPr>
                <w:sz w:val="16"/>
                <w:szCs w:val="16"/>
                <w:lang w:eastAsia="en-US"/>
              </w:rPr>
              <w:lastRenderedPageBreak/>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70D22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A0CD7" w14:textId="77777777" w:rsidR="00A03FAC" w:rsidRPr="00A564B4" w:rsidRDefault="00A03FAC" w:rsidP="00A03FAC">
            <w:pPr>
              <w:pStyle w:val="TAL"/>
              <w:rPr>
                <w:sz w:val="16"/>
                <w:szCs w:val="16"/>
                <w:lang w:eastAsia="en-US"/>
              </w:rPr>
            </w:pPr>
            <w:r w:rsidRPr="00A564B4">
              <w:rPr>
                <w:sz w:val="16"/>
                <w:szCs w:val="16"/>
                <w:lang w:eastAsia="en-US"/>
              </w:rPr>
              <w:t>R5-184980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0B4734" w14:textId="77777777" w:rsidR="00A03FAC" w:rsidRPr="00A564B4" w:rsidRDefault="00A03FAC" w:rsidP="00A03FAC">
            <w:pPr>
              <w:pStyle w:val="TAL"/>
              <w:rPr>
                <w:sz w:val="16"/>
                <w:szCs w:val="16"/>
                <w:lang w:eastAsia="en-US"/>
              </w:rPr>
            </w:pPr>
            <w:r w:rsidRPr="00A564B4">
              <w:rPr>
                <w:sz w:val="16"/>
                <w:szCs w:val="16"/>
                <w:lang w:eastAsia="en-US"/>
              </w:rPr>
              <w:t>0766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79172"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53B07C" w14:textId="77777777" w:rsidR="00A03FAC" w:rsidRPr="00A564B4" w:rsidRDefault="00A03FAC" w:rsidP="00A03FAC">
            <w:pPr>
              <w:pStyle w:val="TAL"/>
              <w:rPr>
                <w:sz w:val="16"/>
                <w:szCs w:val="16"/>
                <w:lang w:eastAsia="en-US"/>
              </w:rPr>
            </w:pPr>
            <w:r w:rsidRPr="00A564B4">
              <w:rPr>
                <w:sz w:val="16"/>
                <w:szCs w:val="16"/>
                <w:lang w:eastAsia="en-US"/>
              </w:rPr>
              <w:t>Cat1bis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A6587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9BC74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90A61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6047C9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2CC14B"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000735" w14:textId="77777777" w:rsidR="00A03FAC" w:rsidRPr="00A564B4" w:rsidRDefault="00A03FAC" w:rsidP="00A03FAC">
            <w:pPr>
              <w:pStyle w:val="TAL"/>
              <w:rPr>
                <w:sz w:val="16"/>
                <w:szCs w:val="16"/>
                <w:lang w:eastAsia="en-US"/>
              </w:rPr>
            </w:pPr>
            <w:r w:rsidRPr="00A564B4">
              <w:rPr>
                <w:sz w:val="16"/>
                <w:szCs w:val="16"/>
                <w:lang w:eastAsia="en-US"/>
              </w:rPr>
              <w:t>R5-184982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212F22" w14:textId="77777777" w:rsidR="00A03FAC" w:rsidRPr="00A564B4" w:rsidRDefault="00A03FAC" w:rsidP="00A03FAC">
            <w:pPr>
              <w:pStyle w:val="TAL"/>
              <w:rPr>
                <w:sz w:val="16"/>
                <w:szCs w:val="16"/>
                <w:lang w:eastAsia="en-US"/>
              </w:rPr>
            </w:pPr>
            <w:r w:rsidRPr="00A564B4">
              <w:rPr>
                <w:sz w:val="16"/>
                <w:szCs w:val="16"/>
                <w:lang w:eastAsia="en-US"/>
              </w:rPr>
              <w:t>0767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9EBA4"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71C692" w14:textId="77777777" w:rsidR="00A03FAC" w:rsidRPr="00A564B4" w:rsidRDefault="00A03FAC" w:rsidP="00A03FAC">
            <w:pPr>
              <w:pStyle w:val="TAL"/>
              <w:rPr>
                <w:sz w:val="16"/>
                <w:szCs w:val="16"/>
                <w:lang w:eastAsia="en-US"/>
              </w:rPr>
            </w:pPr>
            <w:r w:rsidRPr="00A564B4">
              <w:rPr>
                <w:sz w:val="16"/>
                <w:szCs w:val="16"/>
                <w:lang w:eastAsia="en-US"/>
              </w:rPr>
              <w:t>Resubmission of 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DBC0A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79C86A"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803D07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59A046"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66655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4B62A6" w14:textId="77777777" w:rsidR="00A03FAC" w:rsidRPr="00A564B4" w:rsidRDefault="00A03FAC" w:rsidP="00A03FAC">
            <w:pPr>
              <w:pStyle w:val="TAL"/>
              <w:rPr>
                <w:sz w:val="16"/>
                <w:szCs w:val="16"/>
                <w:lang w:eastAsia="en-US"/>
              </w:rPr>
            </w:pPr>
            <w:r w:rsidRPr="00A564B4">
              <w:rPr>
                <w:sz w:val="16"/>
                <w:szCs w:val="16"/>
                <w:lang w:eastAsia="en-US"/>
              </w:rPr>
              <w:t>R5-185374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4472F" w14:textId="77777777" w:rsidR="00A03FAC" w:rsidRPr="00A564B4" w:rsidRDefault="00A03FAC" w:rsidP="00A03FAC">
            <w:pPr>
              <w:pStyle w:val="TAL"/>
              <w:rPr>
                <w:sz w:val="16"/>
                <w:szCs w:val="16"/>
                <w:lang w:eastAsia="en-US"/>
              </w:rPr>
            </w:pPr>
            <w:r w:rsidRPr="00A564B4">
              <w:rPr>
                <w:sz w:val="16"/>
                <w:szCs w:val="16"/>
                <w:lang w:eastAsia="en-US"/>
              </w:rPr>
              <w:t>0738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B977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EF5FD7" w14:textId="77777777" w:rsidR="00A03FAC" w:rsidRPr="00A564B4" w:rsidRDefault="00A03FAC" w:rsidP="00A03FAC">
            <w:pPr>
              <w:pStyle w:val="TAL"/>
              <w:rPr>
                <w:sz w:val="16"/>
                <w:szCs w:val="16"/>
                <w:lang w:eastAsia="en-US"/>
              </w:rPr>
            </w:pPr>
            <w:r w:rsidRPr="00A564B4">
              <w:rPr>
                <w:sz w:val="16"/>
                <w:szCs w:val="16"/>
                <w:lang w:eastAsia="en-US"/>
              </w:rPr>
              <w:t>Addition of test applicabilities of multiple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C953F"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36591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EBB35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60752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AA3B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E89CAC" w14:textId="77777777" w:rsidR="00A03FAC" w:rsidRPr="00A564B4" w:rsidRDefault="00A03FAC" w:rsidP="00A03FAC">
            <w:pPr>
              <w:pStyle w:val="TAL"/>
              <w:rPr>
                <w:sz w:val="16"/>
                <w:szCs w:val="16"/>
                <w:lang w:eastAsia="en-US"/>
              </w:rPr>
            </w:pPr>
            <w:r w:rsidRPr="00A564B4">
              <w:rPr>
                <w:sz w:val="16"/>
                <w:szCs w:val="16"/>
                <w:lang w:eastAsia="en-US"/>
              </w:rPr>
              <w:t>R5-185376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CF347E" w14:textId="77777777" w:rsidR="00A03FAC" w:rsidRPr="00A564B4" w:rsidRDefault="00A03FAC" w:rsidP="00A03FAC">
            <w:pPr>
              <w:pStyle w:val="TAL"/>
              <w:rPr>
                <w:sz w:val="16"/>
                <w:szCs w:val="16"/>
                <w:lang w:eastAsia="en-US"/>
              </w:rPr>
            </w:pPr>
            <w:r w:rsidRPr="00A564B4">
              <w:rPr>
                <w:sz w:val="16"/>
                <w:szCs w:val="16"/>
                <w:lang w:eastAsia="en-US"/>
              </w:rPr>
              <w:t>0763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C6F4"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6637CF" w14:textId="77777777" w:rsidR="00A03FAC" w:rsidRPr="00A564B4" w:rsidRDefault="00A03FAC" w:rsidP="00A03FAC">
            <w:pPr>
              <w:pStyle w:val="TAL"/>
              <w:rPr>
                <w:sz w:val="16"/>
                <w:szCs w:val="16"/>
                <w:lang w:eastAsia="en-US"/>
              </w:rPr>
            </w:pPr>
            <w:r w:rsidRPr="00A564B4">
              <w:rPr>
                <w:sz w:val="16"/>
                <w:szCs w:val="16"/>
                <w:lang w:eastAsia="en-US"/>
              </w:rPr>
              <w:t>Add a new test condition for test case 8.13.3.1.2.5.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77F0B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B7C44"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73BC5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FA0F2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249FD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3DB6F" w14:textId="77777777" w:rsidR="00A03FAC" w:rsidRPr="00A564B4" w:rsidRDefault="00A03FAC" w:rsidP="00A03FAC">
            <w:pPr>
              <w:pStyle w:val="TAL"/>
              <w:rPr>
                <w:sz w:val="16"/>
                <w:szCs w:val="16"/>
                <w:lang w:eastAsia="en-US"/>
              </w:rPr>
            </w:pPr>
            <w:r w:rsidRPr="00A564B4">
              <w:rPr>
                <w:sz w:val="16"/>
                <w:szCs w:val="16"/>
                <w:lang w:eastAsia="en-US"/>
              </w:rPr>
              <w:t>R5-185389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6083D" w14:textId="77777777" w:rsidR="00A03FAC" w:rsidRPr="00A564B4" w:rsidRDefault="00A03FAC" w:rsidP="00A03FAC">
            <w:pPr>
              <w:pStyle w:val="TAL"/>
              <w:rPr>
                <w:sz w:val="16"/>
                <w:szCs w:val="16"/>
                <w:lang w:eastAsia="en-US"/>
              </w:rPr>
            </w:pPr>
            <w:r w:rsidRPr="00A564B4">
              <w:rPr>
                <w:sz w:val="16"/>
                <w:szCs w:val="16"/>
                <w:lang w:eastAsia="en-US"/>
              </w:rPr>
              <w:t>0753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0700F9"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D311D" w14:textId="77777777" w:rsidR="00A03FAC" w:rsidRPr="00A564B4" w:rsidRDefault="00A03FAC" w:rsidP="00A03FAC">
            <w:pPr>
              <w:pStyle w:val="TAL"/>
              <w:rPr>
                <w:sz w:val="16"/>
                <w:szCs w:val="16"/>
                <w:lang w:eastAsia="en-US"/>
              </w:rPr>
            </w:pPr>
            <w:r w:rsidRPr="00A564B4">
              <w:rPr>
                <w:sz w:val="16"/>
                <w:szCs w:val="16"/>
                <w:lang w:eastAsia="en-US"/>
              </w:rPr>
              <w:t>Applicabilities addition of test cases 8.3.1.1.9 and 8.3.2.1.10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20BA9"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56425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2AF1E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B13597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5C385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EB5DF0" w14:textId="77777777" w:rsidR="00A03FAC" w:rsidRPr="00A564B4" w:rsidRDefault="00A03FAC" w:rsidP="00A03FAC">
            <w:pPr>
              <w:pStyle w:val="TAL"/>
              <w:rPr>
                <w:sz w:val="16"/>
                <w:szCs w:val="16"/>
                <w:lang w:eastAsia="en-US"/>
              </w:rPr>
            </w:pPr>
            <w:r w:rsidRPr="00A564B4">
              <w:rPr>
                <w:sz w:val="16"/>
                <w:szCs w:val="16"/>
                <w:lang w:eastAsia="en-US"/>
              </w:rPr>
              <w:t>R5-185407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7FC0B0" w14:textId="77777777" w:rsidR="00A03FAC" w:rsidRPr="00A564B4" w:rsidRDefault="00A03FAC" w:rsidP="00A03FAC">
            <w:pPr>
              <w:pStyle w:val="TAL"/>
              <w:rPr>
                <w:sz w:val="16"/>
                <w:szCs w:val="16"/>
                <w:lang w:eastAsia="en-US"/>
              </w:rPr>
            </w:pPr>
            <w:r w:rsidRPr="00A564B4">
              <w:rPr>
                <w:sz w:val="16"/>
                <w:szCs w:val="16"/>
                <w:lang w:eastAsia="en-US"/>
              </w:rPr>
              <w:t>0751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100D8E"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E4F6E7" w14:textId="77777777" w:rsidR="00A03FAC" w:rsidRPr="00A564B4" w:rsidRDefault="00A03FAC" w:rsidP="00A03FAC">
            <w:pPr>
              <w:pStyle w:val="TAL"/>
              <w:rPr>
                <w:sz w:val="16"/>
                <w:szCs w:val="16"/>
                <w:lang w:eastAsia="en-US"/>
              </w:rPr>
            </w:pPr>
            <w:r w:rsidRPr="00A564B4">
              <w:rPr>
                <w:sz w:val="16"/>
                <w:szCs w:val="16"/>
                <w:lang w:eastAsia="en-US"/>
              </w:rPr>
              <w:t>Addition of applicability for TC6.6.3.3_2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E0A834"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A193C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0AB348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38889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DC2B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EB3C3" w14:textId="77777777" w:rsidR="00A03FAC" w:rsidRPr="00A564B4" w:rsidRDefault="00A03FAC" w:rsidP="00A03FAC">
            <w:pPr>
              <w:pStyle w:val="TAL"/>
              <w:rPr>
                <w:sz w:val="16"/>
                <w:szCs w:val="16"/>
                <w:lang w:eastAsia="en-US"/>
              </w:rPr>
            </w:pPr>
            <w:r w:rsidRPr="00A564B4">
              <w:rPr>
                <w:sz w:val="16"/>
                <w:szCs w:val="16"/>
                <w:lang w:eastAsia="en-US"/>
              </w:rPr>
              <w:t>R5-185428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93194E" w14:textId="77777777" w:rsidR="00A03FAC" w:rsidRPr="00A564B4" w:rsidRDefault="00A03FAC" w:rsidP="00A03FAC">
            <w:pPr>
              <w:pStyle w:val="TAL"/>
              <w:rPr>
                <w:sz w:val="16"/>
                <w:szCs w:val="16"/>
                <w:lang w:eastAsia="en-US"/>
              </w:rPr>
            </w:pPr>
            <w:r w:rsidRPr="00A564B4">
              <w:rPr>
                <w:sz w:val="16"/>
                <w:szCs w:val="16"/>
                <w:lang w:eastAsia="en-US"/>
              </w:rPr>
              <w:t>0755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E9A87"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BB1B09" w14:textId="77777777" w:rsidR="00A03FAC" w:rsidRPr="00A564B4" w:rsidRDefault="00A03FAC" w:rsidP="00A03FAC">
            <w:pPr>
              <w:pStyle w:val="TAL"/>
              <w:rPr>
                <w:sz w:val="16"/>
                <w:szCs w:val="16"/>
                <w:lang w:eastAsia="en-US"/>
              </w:rPr>
            </w:pPr>
            <w:r w:rsidRPr="00A564B4">
              <w:rPr>
                <w:sz w:val="16"/>
                <w:szCs w:val="16"/>
                <w:lang w:eastAsia="en-US"/>
              </w:rPr>
              <w:t>Applicability for New UL 256QAM test cases: 6.6.2.2_2 and 6.6.2.3A.3_2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091AF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D12E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A62136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0C298B"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279E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2CA7C2" w14:textId="77777777" w:rsidR="00A03FAC" w:rsidRPr="00A564B4" w:rsidRDefault="00A03FAC" w:rsidP="00A03FAC">
            <w:pPr>
              <w:pStyle w:val="TAL"/>
              <w:rPr>
                <w:sz w:val="16"/>
                <w:szCs w:val="16"/>
                <w:lang w:eastAsia="en-US"/>
              </w:rPr>
            </w:pPr>
            <w:r w:rsidRPr="00A564B4">
              <w:rPr>
                <w:sz w:val="16"/>
                <w:szCs w:val="16"/>
                <w:lang w:eastAsia="en-US"/>
              </w:rPr>
              <w:t>R5-185442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2C808B" w14:textId="77777777" w:rsidR="00A03FAC" w:rsidRPr="00A564B4" w:rsidRDefault="00A03FAC" w:rsidP="00A03FAC">
            <w:pPr>
              <w:pStyle w:val="TAL"/>
              <w:rPr>
                <w:sz w:val="16"/>
                <w:szCs w:val="16"/>
                <w:lang w:eastAsia="en-US"/>
              </w:rPr>
            </w:pPr>
            <w:r w:rsidRPr="00A564B4">
              <w:rPr>
                <w:sz w:val="16"/>
                <w:szCs w:val="16"/>
                <w:lang w:eastAsia="en-US"/>
              </w:rPr>
              <w:t>0768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4BF76A"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5F69B7" w14:textId="77777777" w:rsidR="00A03FAC" w:rsidRPr="00A564B4" w:rsidRDefault="00A03FAC" w:rsidP="00A03FAC">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673A8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3DAEA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2A905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907033"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D3D6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A63D4" w14:textId="77777777" w:rsidR="00A03FAC" w:rsidRPr="00A564B4" w:rsidRDefault="00A03FAC" w:rsidP="00A03FAC">
            <w:pPr>
              <w:pStyle w:val="TAL"/>
              <w:rPr>
                <w:sz w:val="16"/>
                <w:szCs w:val="16"/>
                <w:lang w:eastAsia="en-US"/>
              </w:rPr>
            </w:pPr>
            <w:r w:rsidRPr="00A564B4">
              <w:rPr>
                <w:sz w:val="16"/>
                <w:szCs w:val="16"/>
                <w:lang w:eastAsia="en-US"/>
              </w:rPr>
              <w:t>R5-185453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F47EC7" w14:textId="77777777" w:rsidR="00A03FAC" w:rsidRPr="00A564B4" w:rsidRDefault="00A03FAC" w:rsidP="00A03FAC">
            <w:pPr>
              <w:pStyle w:val="TAL"/>
              <w:rPr>
                <w:sz w:val="16"/>
                <w:szCs w:val="16"/>
                <w:lang w:eastAsia="en-US"/>
              </w:rPr>
            </w:pPr>
            <w:r w:rsidRPr="00A564B4">
              <w:rPr>
                <w:sz w:val="16"/>
                <w:szCs w:val="16"/>
                <w:lang w:eastAsia="en-US"/>
              </w:rPr>
              <w:t>0744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B06C11"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2E7E80" w14:textId="77777777" w:rsidR="00A03FAC" w:rsidRPr="00A564B4" w:rsidRDefault="00A03FAC" w:rsidP="00A03FAC">
            <w:pPr>
              <w:pStyle w:val="TAL"/>
              <w:rPr>
                <w:sz w:val="16"/>
                <w:szCs w:val="16"/>
                <w:lang w:eastAsia="en-US"/>
              </w:rPr>
            </w:pPr>
            <w:r w:rsidRPr="00A564B4">
              <w:rPr>
                <w:sz w:val="16"/>
                <w:szCs w:val="16"/>
                <w:lang w:eastAsia="en-US"/>
              </w:rPr>
              <w:t>Addition of 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B7C26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AAA5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6A3B9A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476B1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E3010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AC516D" w14:textId="77777777" w:rsidR="00A03FAC" w:rsidRPr="00A564B4" w:rsidRDefault="00A03FAC" w:rsidP="00A03FAC">
            <w:pPr>
              <w:pStyle w:val="TAL"/>
              <w:rPr>
                <w:sz w:val="16"/>
                <w:szCs w:val="16"/>
                <w:lang w:eastAsia="en-US"/>
              </w:rPr>
            </w:pPr>
            <w:r w:rsidRPr="00A564B4">
              <w:rPr>
                <w:sz w:val="16"/>
                <w:szCs w:val="16"/>
                <w:lang w:eastAsia="en-US"/>
              </w:rPr>
              <w:t>R5-185528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C862E" w14:textId="77777777" w:rsidR="00A03FAC" w:rsidRPr="00A564B4" w:rsidRDefault="00A03FAC" w:rsidP="00A03FAC">
            <w:pPr>
              <w:pStyle w:val="TAL"/>
              <w:rPr>
                <w:sz w:val="16"/>
                <w:szCs w:val="16"/>
                <w:lang w:eastAsia="en-US"/>
              </w:rPr>
            </w:pPr>
            <w:r w:rsidRPr="00A564B4">
              <w:rPr>
                <w:sz w:val="16"/>
                <w:szCs w:val="16"/>
                <w:lang w:eastAsia="en-US"/>
              </w:rPr>
              <w:t>0748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48CC5"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49375C"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7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DD9D70"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A36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E7459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1738D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EBF71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72A0D7" w14:textId="77777777" w:rsidR="00A03FAC" w:rsidRPr="00A564B4" w:rsidRDefault="00A03FAC" w:rsidP="00A03FAC">
            <w:pPr>
              <w:pStyle w:val="TAL"/>
              <w:rPr>
                <w:sz w:val="16"/>
                <w:szCs w:val="16"/>
                <w:lang w:eastAsia="en-US"/>
              </w:rPr>
            </w:pPr>
            <w:r w:rsidRPr="00A564B4">
              <w:rPr>
                <w:sz w:val="16"/>
                <w:szCs w:val="16"/>
                <w:lang w:eastAsia="en-US"/>
              </w:rPr>
              <w:t>R5-185541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14B7E" w14:textId="77777777" w:rsidR="00A03FAC" w:rsidRPr="00A564B4" w:rsidRDefault="00A03FAC" w:rsidP="00A03FAC">
            <w:pPr>
              <w:pStyle w:val="TAL"/>
              <w:rPr>
                <w:sz w:val="16"/>
                <w:szCs w:val="16"/>
                <w:lang w:eastAsia="en-US"/>
              </w:rPr>
            </w:pPr>
            <w:r w:rsidRPr="00A564B4">
              <w:rPr>
                <w:sz w:val="16"/>
                <w:szCs w:val="16"/>
                <w:lang w:eastAsia="en-US"/>
              </w:rPr>
              <w:t>0742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30A167D"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0D7AAD" w14:textId="77777777" w:rsidR="00A03FAC" w:rsidRPr="00A564B4" w:rsidRDefault="00A03FAC" w:rsidP="00A03FAC">
            <w:pPr>
              <w:pStyle w:val="TAL"/>
              <w:rPr>
                <w:sz w:val="16"/>
                <w:szCs w:val="16"/>
                <w:lang w:eastAsia="en-US"/>
              </w:rPr>
            </w:pPr>
            <w:r w:rsidRPr="00A564B4">
              <w:rPr>
                <w:sz w:val="16"/>
                <w:szCs w:val="16"/>
                <w:lang w:eastAsia="en-US"/>
              </w:rPr>
              <w:t>Correction of applicability to TS 36.521-2 for HPUE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27FA58"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BBBDFC"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2698F4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9454E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8A8D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7436D6" w14:textId="77777777" w:rsidR="00A03FAC" w:rsidRPr="00A564B4" w:rsidRDefault="00A03FAC" w:rsidP="00A03FAC">
            <w:pPr>
              <w:pStyle w:val="TAL"/>
              <w:rPr>
                <w:sz w:val="16"/>
                <w:szCs w:val="16"/>
                <w:lang w:eastAsia="en-US"/>
              </w:rPr>
            </w:pPr>
            <w:r w:rsidRPr="00A564B4">
              <w:rPr>
                <w:sz w:val="16"/>
                <w:szCs w:val="16"/>
                <w:lang w:eastAsia="en-US"/>
              </w:rPr>
              <w:t>R5-185549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6872E1" w14:textId="77777777" w:rsidR="00A03FAC" w:rsidRPr="00A564B4" w:rsidRDefault="00A03FAC" w:rsidP="00A03FAC">
            <w:pPr>
              <w:pStyle w:val="TAL"/>
              <w:rPr>
                <w:sz w:val="16"/>
                <w:szCs w:val="16"/>
                <w:lang w:eastAsia="en-US"/>
              </w:rPr>
            </w:pPr>
            <w:r w:rsidRPr="00A564B4">
              <w:rPr>
                <w:sz w:val="16"/>
                <w:szCs w:val="16"/>
                <w:lang w:eastAsia="en-US"/>
              </w:rPr>
              <w:t>0757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BF1F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4F3EFD" w14:textId="77777777" w:rsidR="00A03FAC" w:rsidRPr="00A564B4" w:rsidRDefault="00A03FAC" w:rsidP="00A03FAC">
            <w:pPr>
              <w:pStyle w:val="TAL"/>
              <w:rPr>
                <w:sz w:val="16"/>
                <w:szCs w:val="16"/>
                <w:lang w:eastAsia="en-US"/>
              </w:rPr>
            </w:pPr>
            <w:r w:rsidRPr="00A564B4">
              <w:rPr>
                <w:sz w:val="16"/>
                <w:szCs w:val="16"/>
                <w:lang w:eastAsia="en-US"/>
              </w:rPr>
              <w:t>Correction to band selection criteria applicability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306612"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8AB89" w14:textId="77777777" w:rsidR="00A03FAC" w:rsidRPr="00A564B4" w:rsidRDefault="00A03FAC" w:rsidP="00A03FAC">
            <w:pPr>
              <w:pStyle w:val="TAL"/>
              <w:rPr>
                <w:sz w:val="16"/>
                <w:szCs w:val="16"/>
                <w:lang w:eastAsia="en-US"/>
              </w:rPr>
            </w:pPr>
            <w:r w:rsidRPr="00A564B4">
              <w:rPr>
                <w:sz w:val="16"/>
                <w:szCs w:val="16"/>
                <w:lang w:eastAsia="en-US"/>
              </w:rPr>
              <w:t>15.3.0</w:t>
            </w:r>
          </w:p>
        </w:tc>
      </w:tr>
      <w:tr w:rsidR="00FA4AB9" w:rsidRPr="00A564B4" w14:paraId="4293EE8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B18FF"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C5ED"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B80664" w14:textId="77777777" w:rsidR="00FA4AB9" w:rsidRPr="00A564B4" w:rsidRDefault="00FA4AB9" w:rsidP="00092C82">
            <w:pPr>
              <w:pStyle w:val="TAL"/>
              <w:rPr>
                <w:sz w:val="16"/>
                <w:szCs w:val="16"/>
                <w:lang w:eastAsia="en-US"/>
              </w:rPr>
            </w:pPr>
            <w:r w:rsidRPr="00A564B4">
              <w:rPr>
                <w:sz w:val="16"/>
                <w:szCs w:val="16"/>
                <w:lang w:eastAsia="en-US"/>
              </w:rPr>
              <w:t>R5-186585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D9F661" w14:textId="77777777" w:rsidR="00FA4AB9" w:rsidRPr="00A564B4" w:rsidRDefault="00FA4AB9" w:rsidP="00092C82">
            <w:pPr>
              <w:pStyle w:val="TAL"/>
              <w:rPr>
                <w:sz w:val="16"/>
                <w:szCs w:val="16"/>
                <w:lang w:eastAsia="en-US"/>
              </w:rPr>
            </w:pPr>
            <w:r w:rsidRPr="00A564B4">
              <w:rPr>
                <w:sz w:val="16"/>
                <w:szCs w:val="16"/>
                <w:lang w:eastAsia="en-US"/>
              </w:rPr>
              <w:t>0785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CDCF17"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75E7"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4E02DF"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D10AB0"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15417B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31D2A2"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A6FC9"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4F512D" w14:textId="77777777" w:rsidR="00FA4AB9" w:rsidRPr="00A564B4" w:rsidRDefault="00FA4AB9" w:rsidP="00092C82">
            <w:pPr>
              <w:pStyle w:val="TAL"/>
              <w:rPr>
                <w:sz w:val="16"/>
                <w:szCs w:val="16"/>
                <w:lang w:eastAsia="en-US"/>
              </w:rPr>
            </w:pPr>
            <w:r w:rsidRPr="00A564B4">
              <w:rPr>
                <w:sz w:val="16"/>
                <w:szCs w:val="16"/>
                <w:lang w:eastAsia="en-US"/>
              </w:rPr>
              <w:t>R5-186586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EA1F69" w14:textId="77777777" w:rsidR="00FA4AB9" w:rsidRPr="00A564B4" w:rsidRDefault="00FA4AB9" w:rsidP="00092C82">
            <w:pPr>
              <w:pStyle w:val="TAL"/>
              <w:rPr>
                <w:sz w:val="16"/>
                <w:szCs w:val="16"/>
                <w:lang w:eastAsia="en-US"/>
              </w:rPr>
            </w:pPr>
            <w:r w:rsidRPr="00A564B4">
              <w:rPr>
                <w:sz w:val="16"/>
                <w:szCs w:val="16"/>
                <w:lang w:eastAsia="en-US"/>
              </w:rPr>
              <w:t>0786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3E6D9"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7BD54B"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27C83"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F4E08"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2A58EB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334B76"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E2A1A5"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FE1F" w14:textId="77777777" w:rsidR="00FA4AB9" w:rsidRPr="00A564B4" w:rsidRDefault="00FA4AB9" w:rsidP="00092C82">
            <w:pPr>
              <w:pStyle w:val="TAL"/>
              <w:rPr>
                <w:sz w:val="16"/>
                <w:szCs w:val="16"/>
                <w:lang w:eastAsia="en-US"/>
              </w:rPr>
            </w:pPr>
            <w:r w:rsidRPr="00A564B4">
              <w:rPr>
                <w:sz w:val="16"/>
                <w:szCs w:val="16"/>
                <w:lang w:eastAsia="en-US"/>
              </w:rPr>
              <w:t>R5-186591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4DA89" w14:textId="77777777" w:rsidR="00FA4AB9" w:rsidRPr="00A564B4" w:rsidRDefault="00FA4AB9" w:rsidP="00092C82">
            <w:pPr>
              <w:pStyle w:val="TAL"/>
              <w:rPr>
                <w:sz w:val="16"/>
                <w:szCs w:val="16"/>
                <w:lang w:eastAsia="en-US"/>
              </w:rPr>
            </w:pPr>
            <w:r w:rsidRPr="00A564B4">
              <w:rPr>
                <w:sz w:val="16"/>
                <w:szCs w:val="16"/>
                <w:lang w:eastAsia="en-US"/>
              </w:rPr>
              <w:t>0787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606321"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7CD05" w14:textId="77777777" w:rsidR="00FA4AB9" w:rsidRPr="00A564B4" w:rsidRDefault="00FA4AB9" w:rsidP="00142BB6">
            <w:pPr>
              <w:pStyle w:val="TAL"/>
              <w:rPr>
                <w:sz w:val="16"/>
                <w:szCs w:val="16"/>
                <w:lang w:eastAsia="en-US"/>
              </w:rPr>
            </w:pPr>
            <w:r w:rsidRPr="00A564B4">
              <w:rPr>
                <w:sz w:val="16"/>
                <w:szCs w:val="16"/>
                <w:lang w:eastAsia="en-US"/>
              </w:rPr>
              <w:t>Addition of new CA configurations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110A90"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CF16AB"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B988D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61C2C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7AF9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C86AEF"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B48EA" w14:textId="77777777" w:rsidR="00FA4AB9" w:rsidRPr="00A564B4" w:rsidRDefault="00FA4AB9" w:rsidP="00230DF2">
            <w:pPr>
              <w:pStyle w:val="TAL"/>
              <w:rPr>
                <w:sz w:val="16"/>
                <w:szCs w:val="16"/>
                <w:lang w:eastAsia="en-US"/>
              </w:rPr>
            </w:pPr>
            <w:r w:rsidRPr="00A564B4">
              <w:rPr>
                <w:sz w:val="16"/>
                <w:szCs w:val="16"/>
                <w:lang w:eastAsia="en-US"/>
              </w:rPr>
              <w:t>0791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8F6AC"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4C1121" w14:textId="77777777" w:rsidR="00FA4AB9" w:rsidRPr="00A564B4" w:rsidRDefault="00FA4AB9" w:rsidP="00230DF2">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3A075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3955AC"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4D692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8BE8F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754590"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A8C7C" w14:textId="77777777" w:rsidR="00FA4AB9" w:rsidRPr="00A564B4" w:rsidRDefault="00FA4AB9" w:rsidP="00230DF2">
            <w:pPr>
              <w:pStyle w:val="TAL"/>
              <w:rPr>
                <w:sz w:val="16"/>
                <w:szCs w:val="16"/>
                <w:lang w:eastAsia="en-US"/>
              </w:rPr>
            </w:pPr>
            <w:r w:rsidRPr="00A564B4">
              <w:rPr>
                <w:sz w:val="16"/>
                <w:szCs w:val="16"/>
                <w:lang w:eastAsia="en-US"/>
              </w:rPr>
              <w:t>R5-187095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EC75D2" w14:textId="77777777" w:rsidR="00FA4AB9" w:rsidRPr="00A564B4" w:rsidRDefault="00FA4AB9" w:rsidP="00230DF2">
            <w:pPr>
              <w:pStyle w:val="TAL"/>
              <w:rPr>
                <w:sz w:val="16"/>
                <w:szCs w:val="16"/>
                <w:lang w:eastAsia="en-US"/>
              </w:rPr>
            </w:pPr>
            <w:r w:rsidRPr="00A564B4">
              <w:rPr>
                <w:sz w:val="16"/>
                <w:szCs w:val="16"/>
                <w:lang w:eastAsia="en-US"/>
              </w:rPr>
              <w:t>0792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70CE08"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CF375" w14:textId="77777777" w:rsidR="00FA4AB9" w:rsidRPr="00A564B4" w:rsidRDefault="00FA4AB9" w:rsidP="00230DF2">
            <w:pPr>
              <w:pStyle w:val="TAL"/>
              <w:rPr>
                <w:sz w:val="16"/>
                <w:szCs w:val="16"/>
                <w:lang w:eastAsia="en-US"/>
              </w:rPr>
            </w:pPr>
            <w:r w:rsidRPr="00A564B4">
              <w:rPr>
                <w:sz w:val="16"/>
                <w:szCs w:val="16"/>
                <w:lang w:eastAsia="en-US"/>
              </w:rPr>
              <w:t>Addition of applicability and ICS for Tx test cases for UL 256QAM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348E5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46953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18E1E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BE411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D2EE7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3E590"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5A88F9" w14:textId="77777777" w:rsidR="00FA4AB9" w:rsidRPr="00A564B4" w:rsidRDefault="00FA4AB9" w:rsidP="00230DF2">
            <w:pPr>
              <w:pStyle w:val="TAL"/>
              <w:rPr>
                <w:sz w:val="16"/>
                <w:szCs w:val="16"/>
                <w:lang w:eastAsia="en-US"/>
              </w:rPr>
            </w:pPr>
            <w:r w:rsidRPr="00A564B4">
              <w:rPr>
                <w:sz w:val="16"/>
                <w:szCs w:val="16"/>
                <w:lang w:eastAsia="en-US"/>
              </w:rPr>
              <w:t>0796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459320"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29DDDD" w14:textId="77777777" w:rsidR="00FA4AB9" w:rsidRPr="00A564B4" w:rsidRDefault="00FA4AB9" w:rsidP="00230DF2">
            <w:pPr>
              <w:pStyle w:val="TAL"/>
              <w:rPr>
                <w:sz w:val="16"/>
                <w:szCs w:val="16"/>
                <w:lang w:eastAsia="en-US"/>
              </w:rPr>
            </w:pPr>
            <w:r w:rsidRPr="00A564B4">
              <w:rPr>
                <w:sz w:val="16"/>
                <w:szCs w:val="16"/>
                <w:lang w:eastAsia="en-US"/>
              </w:rPr>
              <w:t>Correction to tested CA configuration selection criteria for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3113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FF7B0"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22FACD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469F4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5A484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4B16C" w14:textId="77777777" w:rsidR="00FA4AB9" w:rsidRPr="00A564B4" w:rsidRDefault="00FA4AB9" w:rsidP="00230DF2">
            <w:pPr>
              <w:pStyle w:val="TAL"/>
              <w:rPr>
                <w:sz w:val="16"/>
                <w:szCs w:val="16"/>
                <w:lang w:eastAsia="en-US"/>
              </w:rPr>
            </w:pPr>
            <w:r w:rsidRPr="00A564B4">
              <w:rPr>
                <w:sz w:val="16"/>
                <w:szCs w:val="16"/>
                <w:lang w:eastAsia="en-US"/>
              </w:rPr>
              <w:t>R5-187310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77B4F" w14:textId="77777777" w:rsidR="00FA4AB9" w:rsidRPr="00A564B4" w:rsidRDefault="00FA4AB9" w:rsidP="00230DF2">
            <w:pPr>
              <w:pStyle w:val="TAL"/>
              <w:rPr>
                <w:sz w:val="16"/>
                <w:szCs w:val="16"/>
                <w:lang w:eastAsia="en-US"/>
              </w:rPr>
            </w:pPr>
            <w:r w:rsidRPr="00A564B4">
              <w:rPr>
                <w:sz w:val="16"/>
                <w:szCs w:val="16"/>
                <w:lang w:eastAsia="en-US"/>
              </w:rPr>
              <w:t>0797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F2884D"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3BC86" w14:textId="77777777" w:rsidR="00FA4AB9" w:rsidRPr="00A564B4" w:rsidRDefault="00FA4AB9" w:rsidP="00230DF2">
            <w:pPr>
              <w:pStyle w:val="TAL"/>
              <w:rPr>
                <w:sz w:val="16"/>
                <w:szCs w:val="16"/>
                <w:lang w:eastAsia="en-US"/>
              </w:rPr>
            </w:pPr>
            <w:r w:rsidRPr="00A564B4">
              <w:rPr>
                <w:sz w:val="16"/>
                <w:szCs w:val="16"/>
                <w:lang w:eastAsia="en-US"/>
              </w:rPr>
              <w:t>Editorial change to applicability condition for TC8.2.1.3.1_A.1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44569F"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BBC17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61395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A2C43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F13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1D00C" w14:textId="77777777" w:rsidR="00FA4AB9" w:rsidRPr="00A564B4" w:rsidRDefault="00FA4AB9" w:rsidP="00230DF2">
            <w:pPr>
              <w:pStyle w:val="TAL"/>
              <w:rPr>
                <w:sz w:val="16"/>
                <w:szCs w:val="16"/>
                <w:lang w:eastAsia="en-US"/>
              </w:rPr>
            </w:pPr>
            <w:r w:rsidRPr="00A564B4">
              <w:rPr>
                <w:sz w:val="16"/>
                <w:szCs w:val="16"/>
                <w:lang w:eastAsia="en-US"/>
              </w:rPr>
              <w:t>R5-187330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74928" w14:textId="77777777" w:rsidR="00FA4AB9" w:rsidRPr="00A564B4" w:rsidRDefault="00FA4AB9" w:rsidP="00230DF2">
            <w:pPr>
              <w:pStyle w:val="TAL"/>
              <w:rPr>
                <w:sz w:val="16"/>
                <w:szCs w:val="16"/>
                <w:lang w:eastAsia="en-US"/>
              </w:rPr>
            </w:pPr>
            <w:r w:rsidRPr="00A564B4">
              <w:rPr>
                <w:sz w:val="16"/>
                <w:szCs w:val="16"/>
                <w:lang w:eastAsia="en-US"/>
              </w:rPr>
              <w:t>0798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0E537A"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A56840" w14:textId="77777777" w:rsidR="00FA4AB9" w:rsidRPr="00A564B4" w:rsidRDefault="00FA4AB9" w:rsidP="00230DF2">
            <w:pPr>
              <w:pStyle w:val="TAL"/>
              <w:rPr>
                <w:sz w:val="16"/>
                <w:szCs w:val="16"/>
                <w:lang w:eastAsia="en-US"/>
              </w:rPr>
            </w:pPr>
            <w:r w:rsidRPr="00A564B4">
              <w:rPr>
                <w:sz w:val="16"/>
                <w:szCs w:val="16"/>
                <w:lang w:eastAsia="en-US"/>
              </w:rPr>
              <w:t>Applicability addition of test case 6.6.3.3A.1_2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9D65E5"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5AEBC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ACBA5B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58143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0B925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9D4DE" w14:textId="77777777" w:rsidR="00FA4AB9" w:rsidRPr="00A564B4" w:rsidRDefault="00FA4AB9" w:rsidP="00230DF2">
            <w:pPr>
              <w:pStyle w:val="TAL"/>
              <w:rPr>
                <w:sz w:val="16"/>
                <w:szCs w:val="16"/>
                <w:lang w:eastAsia="en-US"/>
              </w:rPr>
            </w:pPr>
            <w:r w:rsidRPr="00A564B4">
              <w:rPr>
                <w:sz w:val="16"/>
                <w:szCs w:val="16"/>
                <w:lang w:eastAsia="en-US"/>
              </w:rPr>
              <w:t>R5-187339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682A81" w14:textId="77777777" w:rsidR="00FA4AB9" w:rsidRPr="00A564B4" w:rsidRDefault="00FA4AB9" w:rsidP="00230DF2">
            <w:pPr>
              <w:pStyle w:val="TAL"/>
              <w:rPr>
                <w:sz w:val="16"/>
                <w:szCs w:val="16"/>
                <w:lang w:eastAsia="en-US"/>
              </w:rPr>
            </w:pPr>
            <w:r w:rsidRPr="00A564B4">
              <w:rPr>
                <w:sz w:val="16"/>
                <w:szCs w:val="16"/>
                <w:lang w:eastAsia="en-US"/>
              </w:rPr>
              <w:t>0799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3793F"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2C51" w14:textId="77777777" w:rsidR="00FA4AB9" w:rsidRPr="00A564B4" w:rsidRDefault="00FA4AB9" w:rsidP="00230DF2">
            <w:pPr>
              <w:pStyle w:val="TAL"/>
              <w:rPr>
                <w:sz w:val="16"/>
                <w:szCs w:val="16"/>
                <w:lang w:eastAsia="en-US"/>
              </w:rPr>
            </w:pPr>
            <w:r w:rsidRPr="00A564B4">
              <w:rPr>
                <w:sz w:val="16"/>
                <w:szCs w:val="16"/>
                <w:lang w:eastAsia="en-US"/>
              </w:rPr>
              <w:t>Addition of new UL 256QAM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415B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92C63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93883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A1470F"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FBB4D"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1634D" w14:textId="77777777" w:rsidR="00FA4AB9" w:rsidRPr="00A564B4" w:rsidRDefault="00FA4AB9" w:rsidP="00230DF2">
            <w:pPr>
              <w:pStyle w:val="TAL"/>
              <w:rPr>
                <w:sz w:val="16"/>
                <w:szCs w:val="16"/>
                <w:lang w:eastAsia="en-US"/>
              </w:rPr>
            </w:pPr>
            <w:r w:rsidRPr="00A564B4">
              <w:rPr>
                <w:sz w:val="16"/>
                <w:szCs w:val="16"/>
                <w:lang w:eastAsia="en-US"/>
              </w:rPr>
              <w:t>R5-187341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B2ADC" w14:textId="77777777" w:rsidR="00FA4AB9" w:rsidRPr="00A564B4" w:rsidRDefault="00FA4AB9" w:rsidP="00230DF2">
            <w:pPr>
              <w:pStyle w:val="TAL"/>
              <w:rPr>
                <w:sz w:val="16"/>
                <w:szCs w:val="16"/>
                <w:lang w:eastAsia="en-US"/>
              </w:rPr>
            </w:pPr>
            <w:r w:rsidRPr="00A564B4">
              <w:rPr>
                <w:sz w:val="16"/>
                <w:szCs w:val="16"/>
                <w:lang w:eastAsia="en-US"/>
              </w:rPr>
              <w:t>0800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8020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21B029" w14:textId="77777777" w:rsidR="00FA4AB9" w:rsidRPr="00A564B4" w:rsidRDefault="00FA4AB9" w:rsidP="00230DF2">
            <w:pPr>
              <w:pStyle w:val="TAL"/>
              <w:rPr>
                <w:sz w:val="16"/>
                <w:szCs w:val="16"/>
                <w:lang w:eastAsia="en-US"/>
              </w:rPr>
            </w:pPr>
            <w:r w:rsidRPr="00A564B4">
              <w:rPr>
                <w:sz w:val="16"/>
                <w:szCs w:val="16"/>
                <w:lang w:eastAsia="en-US"/>
              </w:rPr>
              <w:t>Introduction of CA configurations CA_2A-66C-71A and CA_2C-66A-66A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FFFE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8B6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5746B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1A63A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6DCB8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257C97" w14:textId="77777777" w:rsidR="00FA4AB9" w:rsidRPr="00A564B4" w:rsidRDefault="00FA4AB9" w:rsidP="00230DF2">
            <w:pPr>
              <w:pStyle w:val="TAL"/>
              <w:rPr>
                <w:sz w:val="16"/>
                <w:szCs w:val="16"/>
                <w:lang w:eastAsia="en-US"/>
              </w:rPr>
            </w:pPr>
            <w:r w:rsidRPr="00A564B4">
              <w:rPr>
                <w:sz w:val="16"/>
                <w:szCs w:val="16"/>
                <w:lang w:eastAsia="en-US"/>
              </w:rPr>
              <w:t>R5-187358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98D97" w14:textId="77777777" w:rsidR="00FA4AB9" w:rsidRPr="00A564B4" w:rsidRDefault="00FA4AB9" w:rsidP="00230DF2">
            <w:pPr>
              <w:pStyle w:val="TAL"/>
              <w:rPr>
                <w:sz w:val="16"/>
                <w:szCs w:val="16"/>
                <w:lang w:eastAsia="en-US"/>
              </w:rPr>
            </w:pPr>
            <w:r w:rsidRPr="00A564B4">
              <w:rPr>
                <w:sz w:val="16"/>
                <w:szCs w:val="16"/>
                <w:lang w:eastAsia="en-US"/>
              </w:rPr>
              <w:t>0801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29A07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CC692" w14:textId="77777777" w:rsidR="00FA4AB9" w:rsidRPr="00A564B4" w:rsidRDefault="00FA4AB9" w:rsidP="00230DF2">
            <w:pPr>
              <w:pStyle w:val="TAL"/>
              <w:rPr>
                <w:sz w:val="16"/>
                <w:szCs w:val="16"/>
                <w:lang w:eastAsia="en-US"/>
              </w:rPr>
            </w:pPr>
            <w:r w:rsidRPr="00A564B4">
              <w:rPr>
                <w:sz w:val="16"/>
                <w:szCs w:val="16"/>
                <w:lang w:eastAsia="en-US"/>
              </w:rPr>
              <w:t>Addition of applicability of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5ABFB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7A49F7"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D4850D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40DDD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8B4CE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133FC5" w14:textId="77777777" w:rsidR="00FA4AB9" w:rsidRPr="00A564B4" w:rsidRDefault="00FA4AB9" w:rsidP="00230DF2">
            <w:pPr>
              <w:pStyle w:val="TAL"/>
              <w:rPr>
                <w:sz w:val="16"/>
                <w:szCs w:val="16"/>
                <w:lang w:eastAsia="en-US"/>
              </w:rPr>
            </w:pPr>
            <w:r w:rsidRPr="00A564B4">
              <w:rPr>
                <w:sz w:val="16"/>
                <w:szCs w:val="16"/>
                <w:lang w:eastAsia="en-US"/>
              </w:rPr>
              <w:t>R5-187448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24553" w14:textId="77777777" w:rsidR="00FA4AB9" w:rsidRPr="00A564B4" w:rsidRDefault="00FA4AB9" w:rsidP="00230DF2">
            <w:pPr>
              <w:pStyle w:val="TAL"/>
              <w:rPr>
                <w:sz w:val="16"/>
                <w:szCs w:val="16"/>
                <w:lang w:eastAsia="en-US"/>
              </w:rPr>
            </w:pPr>
            <w:r w:rsidRPr="00A564B4">
              <w:rPr>
                <w:sz w:val="16"/>
                <w:szCs w:val="16"/>
                <w:lang w:eastAsia="en-US"/>
              </w:rPr>
              <w:t>0802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A7C69"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39A57" w14:textId="77777777" w:rsidR="00FA4AB9" w:rsidRPr="00A564B4" w:rsidRDefault="00FA4AB9" w:rsidP="00230DF2">
            <w:pPr>
              <w:pStyle w:val="TAL"/>
              <w:rPr>
                <w:sz w:val="16"/>
                <w:szCs w:val="16"/>
                <w:lang w:eastAsia="en-US"/>
              </w:rPr>
            </w:pPr>
            <w:r w:rsidRPr="00A564B4">
              <w:rPr>
                <w:sz w:val="16"/>
                <w:szCs w:val="16"/>
                <w:lang w:eastAsia="en-US"/>
              </w:rPr>
              <w:t>Addition of Rel-13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F4DF6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2B96E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466CF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221C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52E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4E9F9" w14:textId="77777777" w:rsidR="00FA4AB9" w:rsidRPr="00A564B4" w:rsidRDefault="00FA4AB9" w:rsidP="00230DF2">
            <w:pPr>
              <w:pStyle w:val="TAL"/>
              <w:rPr>
                <w:sz w:val="16"/>
                <w:szCs w:val="16"/>
                <w:lang w:eastAsia="en-US"/>
              </w:rPr>
            </w:pPr>
            <w:r w:rsidRPr="00A564B4">
              <w:rPr>
                <w:sz w:val="16"/>
                <w:szCs w:val="16"/>
                <w:lang w:eastAsia="en-US"/>
              </w:rPr>
              <w:t>R5-187478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70BECF" w14:textId="77777777" w:rsidR="00FA4AB9" w:rsidRPr="00A564B4" w:rsidRDefault="00FA4AB9" w:rsidP="00230DF2">
            <w:pPr>
              <w:pStyle w:val="TAL"/>
              <w:rPr>
                <w:sz w:val="16"/>
                <w:szCs w:val="16"/>
                <w:lang w:eastAsia="en-US"/>
              </w:rPr>
            </w:pPr>
            <w:r w:rsidRPr="00A564B4">
              <w:rPr>
                <w:sz w:val="16"/>
                <w:szCs w:val="16"/>
                <w:lang w:eastAsia="en-US"/>
              </w:rPr>
              <w:t>0804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04BC"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A36BC0" w14:textId="77777777" w:rsidR="00FA4AB9" w:rsidRPr="00A564B4" w:rsidRDefault="00FA4AB9" w:rsidP="00230DF2">
            <w:pPr>
              <w:pStyle w:val="TAL"/>
              <w:rPr>
                <w:sz w:val="16"/>
                <w:szCs w:val="16"/>
                <w:lang w:eastAsia="en-US"/>
              </w:rPr>
            </w:pPr>
            <w:r w:rsidRPr="00A564B4">
              <w:rPr>
                <w:sz w:val="16"/>
                <w:szCs w:val="16"/>
                <w:lang w:eastAsia="en-US"/>
              </w:rPr>
              <w:t>Introduction of FD-MIMO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97B3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A8DE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89368D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D936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7D8D5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A54801" w14:textId="77777777" w:rsidR="00FA4AB9" w:rsidRPr="00A564B4" w:rsidRDefault="00FA4AB9" w:rsidP="00230DF2">
            <w:pPr>
              <w:pStyle w:val="TAL"/>
              <w:rPr>
                <w:sz w:val="16"/>
                <w:szCs w:val="16"/>
                <w:lang w:eastAsia="en-US"/>
              </w:rPr>
            </w:pPr>
            <w:r w:rsidRPr="00A564B4">
              <w:rPr>
                <w:sz w:val="16"/>
                <w:szCs w:val="16"/>
                <w:lang w:eastAsia="en-US"/>
              </w:rPr>
              <w:t>R5-187495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84E0A" w14:textId="77777777" w:rsidR="00FA4AB9" w:rsidRPr="00A564B4" w:rsidRDefault="00FA4AB9" w:rsidP="00230DF2">
            <w:pPr>
              <w:pStyle w:val="TAL"/>
              <w:rPr>
                <w:sz w:val="16"/>
                <w:szCs w:val="16"/>
                <w:lang w:eastAsia="en-US"/>
              </w:rPr>
            </w:pPr>
            <w:r w:rsidRPr="00A564B4">
              <w:rPr>
                <w:sz w:val="16"/>
                <w:szCs w:val="16"/>
                <w:lang w:eastAsia="en-US"/>
              </w:rPr>
              <w:t>0805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66C34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5D648F" w14:textId="77777777" w:rsidR="00FA4AB9" w:rsidRPr="00A564B4" w:rsidRDefault="00FA4AB9" w:rsidP="00230DF2">
            <w:pPr>
              <w:pStyle w:val="TAL"/>
              <w:rPr>
                <w:sz w:val="16"/>
                <w:szCs w:val="16"/>
                <w:lang w:eastAsia="en-US"/>
              </w:rPr>
            </w:pPr>
            <w:r w:rsidRPr="00A564B4">
              <w:rPr>
                <w:sz w:val="16"/>
                <w:szCs w:val="16"/>
                <w:lang w:eastAsia="en-US"/>
              </w:rPr>
              <w:t>Correction to Reference Sensitivity Level "Tested Bands / CA-Configurations Selection"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7BAE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F95089"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8D0FA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29EE7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AE872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83ABED" w14:textId="77777777" w:rsidR="00FA4AB9" w:rsidRPr="00A564B4" w:rsidRDefault="00FA4AB9" w:rsidP="00230DF2">
            <w:pPr>
              <w:pStyle w:val="TAL"/>
              <w:rPr>
                <w:sz w:val="16"/>
                <w:szCs w:val="16"/>
                <w:lang w:eastAsia="en-US"/>
              </w:rPr>
            </w:pPr>
            <w:r w:rsidRPr="00A564B4">
              <w:rPr>
                <w:sz w:val="16"/>
                <w:szCs w:val="16"/>
                <w:lang w:eastAsia="en-US"/>
              </w:rPr>
              <w:t>R5-187925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764E3" w14:textId="77777777" w:rsidR="00FA4AB9" w:rsidRPr="00A564B4" w:rsidRDefault="00FA4AB9" w:rsidP="00230DF2">
            <w:pPr>
              <w:pStyle w:val="TAL"/>
              <w:rPr>
                <w:sz w:val="16"/>
                <w:szCs w:val="16"/>
                <w:lang w:eastAsia="en-US"/>
              </w:rPr>
            </w:pPr>
            <w:r w:rsidRPr="00A564B4">
              <w:rPr>
                <w:sz w:val="16"/>
                <w:szCs w:val="16"/>
                <w:lang w:eastAsia="en-US"/>
              </w:rPr>
              <w:t>0784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61E5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180E68" w14:textId="77777777" w:rsidR="00FA4AB9" w:rsidRPr="00A564B4" w:rsidRDefault="00FA4AB9" w:rsidP="00230DF2">
            <w:pPr>
              <w:pStyle w:val="TAL"/>
              <w:rPr>
                <w:sz w:val="16"/>
                <w:szCs w:val="16"/>
                <w:lang w:eastAsia="en-US"/>
              </w:rPr>
            </w:pPr>
            <w:r w:rsidRPr="00A564B4">
              <w:rPr>
                <w:sz w:val="16"/>
                <w:szCs w:val="16"/>
                <w:lang w:eastAsia="en-US"/>
              </w:rPr>
              <w:t>Applicability for IncMon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ED9B3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67D12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91416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1C4A2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5688A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C51C27" w14:textId="77777777" w:rsidR="00FA4AB9" w:rsidRPr="00A564B4" w:rsidRDefault="00FA4AB9" w:rsidP="00230DF2">
            <w:pPr>
              <w:pStyle w:val="TAL"/>
              <w:rPr>
                <w:sz w:val="16"/>
                <w:szCs w:val="16"/>
                <w:lang w:eastAsia="en-US"/>
              </w:rPr>
            </w:pPr>
            <w:r w:rsidRPr="00A564B4">
              <w:rPr>
                <w:sz w:val="16"/>
                <w:szCs w:val="16"/>
                <w:lang w:eastAsia="en-US"/>
              </w:rPr>
              <w:t>R5-187975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5C176" w14:textId="77777777" w:rsidR="00FA4AB9" w:rsidRPr="00A564B4" w:rsidRDefault="00FA4AB9" w:rsidP="00230DF2">
            <w:pPr>
              <w:pStyle w:val="TAL"/>
              <w:rPr>
                <w:sz w:val="16"/>
                <w:szCs w:val="16"/>
                <w:lang w:eastAsia="en-US"/>
              </w:rPr>
            </w:pPr>
            <w:r w:rsidRPr="00A564B4">
              <w:rPr>
                <w:sz w:val="16"/>
                <w:szCs w:val="16"/>
                <w:lang w:eastAsia="en-US"/>
              </w:rPr>
              <w:t>0789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6B95A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59BE19" w14:textId="77777777" w:rsidR="00FA4AB9" w:rsidRPr="00A564B4" w:rsidRDefault="00FA4AB9" w:rsidP="00230DF2">
            <w:pPr>
              <w:pStyle w:val="TAL"/>
              <w:rPr>
                <w:sz w:val="16"/>
                <w:szCs w:val="16"/>
                <w:lang w:eastAsia="en-US"/>
              </w:rPr>
            </w:pPr>
            <w:r w:rsidRPr="00A564B4">
              <w:rPr>
                <w:sz w:val="16"/>
                <w:szCs w:val="16"/>
                <w:lang w:eastAsia="en-US"/>
              </w:rPr>
              <w:t>Introduction of Power Class 1 for B31 and B72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EC46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0D4D1"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78FBB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85C57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F5F61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EDEA15" w14:textId="77777777" w:rsidR="00FA4AB9" w:rsidRPr="00A564B4" w:rsidRDefault="00FA4AB9" w:rsidP="00230DF2">
            <w:pPr>
              <w:pStyle w:val="TAL"/>
              <w:rPr>
                <w:sz w:val="16"/>
                <w:szCs w:val="16"/>
                <w:lang w:eastAsia="en-US"/>
              </w:rPr>
            </w:pPr>
            <w:r w:rsidRPr="00A564B4">
              <w:rPr>
                <w:sz w:val="16"/>
                <w:szCs w:val="16"/>
                <w:lang w:eastAsia="en-US"/>
              </w:rPr>
              <w:t>R5-187981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39DD6D" w14:textId="77777777" w:rsidR="00FA4AB9" w:rsidRPr="00A564B4" w:rsidRDefault="00FA4AB9" w:rsidP="00230DF2">
            <w:pPr>
              <w:pStyle w:val="TAL"/>
              <w:rPr>
                <w:sz w:val="16"/>
                <w:szCs w:val="16"/>
                <w:lang w:eastAsia="en-US"/>
              </w:rPr>
            </w:pPr>
            <w:r w:rsidRPr="00A564B4">
              <w:rPr>
                <w:sz w:val="16"/>
                <w:szCs w:val="16"/>
                <w:lang w:eastAsia="en-US"/>
              </w:rPr>
              <w:t>0790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F0887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B056AF" w14:textId="77777777" w:rsidR="00FA4AB9" w:rsidRPr="00A564B4" w:rsidRDefault="00FA4AB9" w:rsidP="00230DF2">
            <w:pPr>
              <w:pStyle w:val="TAL"/>
              <w:rPr>
                <w:sz w:val="16"/>
                <w:szCs w:val="16"/>
                <w:lang w:eastAsia="en-US"/>
              </w:rPr>
            </w:pPr>
            <w:r w:rsidRPr="00A564B4">
              <w:rPr>
                <w:sz w:val="16"/>
                <w:szCs w:val="16"/>
                <w:lang w:eastAsia="en-US"/>
              </w:rPr>
              <w:t>Addition of B72 for test cases with 5MHz channel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FA516A"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2212D"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E1D5B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09A2A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B26C3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F2C24" w14:textId="77777777" w:rsidR="00FA4AB9" w:rsidRPr="00A564B4" w:rsidRDefault="00FA4AB9" w:rsidP="00230DF2">
            <w:pPr>
              <w:pStyle w:val="TAL"/>
              <w:rPr>
                <w:sz w:val="16"/>
                <w:szCs w:val="16"/>
                <w:lang w:eastAsia="en-US"/>
              </w:rPr>
            </w:pPr>
            <w:r w:rsidRPr="00A564B4">
              <w:rPr>
                <w:sz w:val="16"/>
                <w:szCs w:val="16"/>
                <w:lang w:eastAsia="en-US"/>
              </w:rPr>
              <w:t>R5-187989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7D1BBF" w14:textId="77777777" w:rsidR="00FA4AB9" w:rsidRPr="00A564B4" w:rsidRDefault="00FA4AB9" w:rsidP="00230DF2">
            <w:pPr>
              <w:pStyle w:val="TAL"/>
              <w:rPr>
                <w:sz w:val="16"/>
                <w:szCs w:val="16"/>
                <w:lang w:eastAsia="en-US"/>
              </w:rPr>
            </w:pPr>
            <w:r w:rsidRPr="00A564B4">
              <w:rPr>
                <w:sz w:val="16"/>
                <w:szCs w:val="16"/>
                <w:lang w:eastAsia="en-US"/>
              </w:rPr>
              <w:t>0795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9E50D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903BDE" w14:textId="77777777" w:rsidR="00FA4AB9" w:rsidRPr="00A564B4" w:rsidRDefault="00FA4AB9" w:rsidP="00230DF2">
            <w:pPr>
              <w:pStyle w:val="TAL"/>
              <w:rPr>
                <w:sz w:val="16"/>
                <w:szCs w:val="16"/>
                <w:lang w:eastAsia="en-US"/>
              </w:rPr>
            </w:pPr>
            <w:r w:rsidRPr="00A564B4">
              <w:rPr>
                <w:sz w:val="16"/>
                <w:szCs w:val="16"/>
                <w:lang w:eastAsia="en-US"/>
              </w:rPr>
              <w:t>Added ICS item for missing Category DL and UL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55A5D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C7FC0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752FAB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4B78F2"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6B87A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40AE52" w14:textId="77777777" w:rsidR="00FA4AB9" w:rsidRPr="00A564B4" w:rsidRDefault="00FA4AB9" w:rsidP="00230DF2">
            <w:pPr>
              <w:pStyle w:val="TAL"/>
              <w:rPr>
                <w:sz w:val="16"/>
                <w:szCs w:val="16"/>
                <w:lang w:eastAsia="en-US"/>
              </w:rPr>
            </w:pPr>
            <w:r w:rsidRPr="00A564B4">
              <w:rPr>
                <w:sz w:val="16"/>
                <w:szCs w:val="16"/>
                <w:lang w:eastAsia="en-US"/>
              </w:rPr>
              <w:t>R5-188041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C5BBB" w14:textId="77777777" w:rsidR="00FA4AB9" w:rsidRPr="00A564B4" w:rsidRDefault="00FA4AB9" w:rsidP="00230DF2">
            <w:pPr>
              <w:pStyle w:val="TAL"/>
              <w:rPr>
                <w:sz w:val="16"/>
                <w:szCs w:val="16"/>
                <w:lang w:eastAsia="en-US"/>
              </w:rPr>
            </w:pPr>
            <w:r w:rsidRPr="00A564B4">
              <w:rPr>
                <w:sz w:val="16"/>
                <w:szCs w:val="16"/>
                <w:lang w:eastAsia="en-US"/>
              </w:rPr>
              <w:t>0780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07C38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5E3A" w14:textId="77777777" w:rsidR="00FA4AB9" w:rsidRPr="00A564B4" w:rsidRDefault="00FA4AB9" w:rsidP="00230DF2">
            <w:pPr>
              <w:pStyle w:val="TAL"/>
              <w:rPr>
                <w:sz w:val="16"/>
                <w:szCs w:val="16"/>
                <w:lang w:eastAsia="en-US"/>
              </w:rPr>
            </w:pPr>
            <w:r w:rsidRPr="00A564B4">
              <w:rPr>
                <w:sz w:val="16"/>
                <w:szCs w:val="16"/>
                <w:lang w:eastAsia="en-US"/>
              </w:rPr>
              <w:t>Addition CA 2A2A29A and CA 2A2A29A30A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C94EC"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CA0C9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66A262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68245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47788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E86342" w14:textId="77777777" w:rsidR="00FA4AB9" w:rsidRPr="00A564B4" w:rsidRDefault="00FA4AB9" w:rsidP="00230DF2">
            <w:pPr>
              <w:pStyle w:val="TAL"/>
              <w:rPr>
                <w:sz w:val="16"/>
                <w:szCs w:val="16"/>
                <w:lang w:eastAsia="en-US"/>
              </w:rPr>
            </w:pPr>
            <w:r w:rsidRPr="00A564B4">
              <w:rPr>
                <w:sz w:val="16"/>
                <w:szCs w:val="16"/>
                <w:lang w:eastAsia="en-US"/>
              </w:rPr>
              <w:t>R5-188042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34B0FE" w14:textId="77777777" w:rsidR="00FA4AB9" w:rsidRPr="00A564B4" w:rsidRDefault="00FA4AB9" w:rsidP="00230DF2">
            <w:pPr>
              <w:pStyle w:val="TAL"/>
              <w:rPr>
                <w:sz w:val="16"/>
                <w:szCs w:val="16"/>
                <w:lang w:eastAsia="en-US"/>
              </w:rPr>
            </w:pPr>
            <w:r w:rsidRPr="00A564B4">
              <w:rPr>
                <w:sz w:val="16"/>
                <w:szCs w:val="16"/>
                <w:lang w:eastAsia="en-US"/>
              </w:rPr>
              <w:t>0781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76EE31"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9CB98B" w14:textId="77777777" w:rsidR="00FA4AB9" w:rsidRPr="00A564B4" w:rsidRDefault="00FA4AB9" w:rsidP="00230DF2">
            <w:pPr>
              <w:pStyle w:val="TAL"/>
              <w:rPr>
                <w:sz w:val="16"/>
                <w:szCs w:val="16"/>
                <w:lang w:eastAsia="en-US"/>
              </w:rPr>
            </w:pPr>
            <w:r w:rsidRPr="00A564B4">
              <w:rPr>
                <w:sz w:val="16"/>
                <w:szCs w:val="16"/>
                <w:lang w:eastAsia="en-US"/>
              </w:rPr>
              <w:t>Addition CA 2A29A66A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711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B11C9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C5F10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9BAE2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742AE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9E2CE4" w14:textId="77777777" w:rsidR="00FA4AB9" w:rsidRPr="00A564B4" w:rsidRDefault="00FA4AB9" w:rsidP="00230DF2">
            <w:pPr>
              <w:pStyle w:val="TAL"/>
              <w:rPr>
                <w:sz w:val="16"/>
                <w:szCs w:val="16"/>
                <w:lang w:eastAsia="en-US"/>
              </w:rPr>
            </w:pPr>
            <w:r w:rsidRPr="00A564B4">
              <w:rPr>
                <w:sz w:val="16"/>
                <w:szCs w:val="16"/>
                <w:lang w:eastAsia="en-US"/>
              </w:rPr>
              <w:t>R5-188043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2D0C49" w14:textId="77777777" w:rsidR="00FA4AB9" w:rsidRPr="00A564B4" w:rsidRDefault="00FA4AB9" w:rsidP="00230DF2">
            <w:pPr>
              <w:pStyle w:val="TAL"/>
              <w:rPr>
                <w:sz w:val="16"/>
                <w:szCs w:val="16"/>
                <w:lang w:eastAsia="en-US"/>
              </w:rPr>
            </w:pPr>
            <w:r w:rsidRPr="00A564B4">
              <w:rPr>
                <w:sz w:val="16"/>
                <w:szCs w:val="16"/>
                <w:lang w:eastAsia="en-US"/>
              </w:rPr>
              <w:t>0782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CFDB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DF6F31" w14:textId="77777777" w:rsidR="00FA4AB9" w:rsidRPr="00A564B4" w:rsidRDefault="00FA4AB9" w:rsidP="00230DF2">
            <w:pPr>
              <w:pStyle w:val="TAL"/>
              <w:rPr>
                <w:sz w:val="16"/>
                <w:szCs w:val="16"/>
                <w:lang w:eastAsia="en-US"/>
              </w:rPr>
            </w:pPr>
            <w:r w:rsidRPr="00A564B4">
              <w:rPr>
                <w:sz w:val="16"/>
                <w:szCs w:val="16"/>
                <w:lang w:eastAsia="en-US"/>
              </w:rPr>
              <w:t>Addition CA 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B97D7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0E65A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BCA6C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FADF5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56D12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A319D1" w14:textId="77777777" w:rsidR="00FA4AB9" w:rsidRPr="00A564B4" w:rsidRDefault="00FA4AB9" w:rsidP="00230DF2">
            <w:pPr>
              <w:pStyle w:val="TAL"/>
              <w:rPr>
                <w:sz w:val="16"/>
                <w:szCs w:val="16"/>
                <w:lang w:eastAsia="en-US"/>
              </w:rPr>
            </w:pPr>
            <w:r w:rsidRPr="00A564B4">
              <w:rPr>
                <w:sz w:val="16"/>
                <w:szCs w:val="16"/>
                <w:lang w:eastAsia="en-US"/>
              </w:rPr>
              <w:t>R5-188044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222D6F" w14:textId="77777777" w:rsidR="00FA4AB9" w:rsidRPr="00A564B4" w:rsidRDefault="00FA4AB9" w:rsidP="00230DF2">
            <w:pPr>
              <w:pStyle w:val="TAL"/>
              <w:rPr>
                <w:sz w:val="16"/>
                <w:szCs w:val="16"/>
                <w:lang w:eastAsia="en-US"/>
              </w:rPr>
            </w:pPr>
            <w:r w:rsidRPr="00A564B4">
              <w:rPr>
                <w:sz w:val="16"/>
                <w:szCs w:val="16"/>
                <w:lang w:eastAsia="en-US"/>
              </w:rPr>
              <w:t>0783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5D23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CF62FA" w14:textId="77777777" w:rsidR="00FA4AB9" w:rsidRPr="00A564B4" w:rsidRDefault="00FA4AB9" w:rsidP="00230DF2">
            <w:pPr>
              <w:pStyle w:val="TAL"/>
              <w:rPr>
                <w:sz w:val="16"/>
                <w:szCs w:val="16"/>
                <w:lang w:eastAsia="en-US"/>
              </w:rPr>
            </w:pPr>
            <w:r w:rsidRPr="00A564B4">
              <w:rPr>
                <w:sz w:val="16"/>
                <w:szCs w:val="16"/>
                <w:lang w:eastAsia="en-US"/>
              </w:rPr>
              <w:t>Addition CA 7A66A and CA 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4CB1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C0FD8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78C3E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B4F38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EFB35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BF4801" w14:textId="77777777" w:rsidR="00FA4AB9" w:rsidRPr="00A564B4" w:rsidRDefault="00FA4AB9" w:rsidP="00230DF2">
            <w:pPr>
              <w:pStyle w:val="TAL"/>
              <w:rPr>
                <w:sz w:val="16"/>
                <w:szCs w:val="16"/>
                <w:lang w:eastAsia="en-US"/>
              </w:rPr>
            </w:pPr>
            <w:r w:rsidRPr="00A564B4">
              <w:rPr>
                <w:sz w:val="16"/>
                <w:szCs w:val="16"/>
                <w:lang w:eastAsia="en-US"/>
              </w:rPr>
              <w:t>R5-188045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A0176" w14:textId="77777777" w:rsidR="00FA4AB9" w:rsidRPr="00A564B4" w:rsidRDefault="00FA4AB9" w:rsidP="00230DF2">
            <w:pPr>
              <w:pStyle w:val="TAL"/>
              <w:rPr>
                <w:sz w:val="16"/>
                <w:szCs w:val="16"/>
                <w:lang w:eastAsia="en-US"/>
              </w:rPr>
            </w:pPr>
            <w:r w:rsidRPr="00A564B4">
              <w:rPr>
                <w:sz w:val="16"/>
                <w:szCs w:val="16"/>
                <w:lang w:eastAsia="en-US"/>
              </w:rPr>
              <w:t>0774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7076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C4A83A" w14:textId="77777777" w:rsidR="00FA4AB9" w:rsidRPr="00A564B4" w:rsidRDefault="00FA4AB9" w:rsidP="00230DF2">
            <w:pPr>
              <w:pStyle w:val="TAL"/>
              <w:rPr>
                <w:sz w:val="16"/>
                <w:szCs w:val="16"/>
                <w:lang w:eastAsia="en-US"/>
              </w:rPr>
            </w:pPr>
            <w:r w:rsidRPr="00A564B4">
              <w:rPr>
                <w:sz w:val="16"/>
                <w:szCs w:val="16"/>
                <w:lang w:eastAsia="en-US"/>
              </w:rPr>
              <w:t>Addition CA 2A2A7A and CA 2A2A7A66A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76ABC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91B6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5B13F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47257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754C6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01D7A6" w14:textId="77777777" w:rsidR="00FA4AB9" w:rsidRPr="00A564B4" w:rsidRDefault="00FA4AB9" w:rsidP="00230DF2">
            <w:pPr>
              <w:pStyle w:val="TAL"/>
              <w:rPr>
                <w:sz w:val="16"/>
                <w:szCs w:val="16"/>
                <w:lang w:eastAsia="en-US"/>
              </w:rPr>
            </w:pPr>
            <w:r w:rsidRPr="00A564B4">
              <w:rPr>
                <w:sz w:val="16"/>
                <w:szCs w:val="16"/>
                <w:lang w:eastAsia="en-US"/>
              </w:rPr>
              <w:t>R5-188046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AE448" w14:textId="77777777" w:rsidR="00FA4AB9" w:rsidRPr="00A564B4" w:rsidRDefault="00FA4AB9" w:rsidP="00230DF2">
            <w:pPr>
              <w:pStyle w:val="TAL"/>
              <w:rPr>
                <w:sz w:val="16"/>
                <w:szCs w:val="16"/>
                <w:lang w:eastAsia="en-US"/>
              </w:rPr>
            </w:pPr>
            <w:r w:rsidRPr="00A564B4">
              <w:rPr>
                <w:sz w:val="16"/>
                <w:szCs w:val="16"/>
                <w:lang w:eastAsia="en-US"/>
              </w:rPr>
              <w:t>0775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D463FD"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0CC5D7" w14:textId="77777777" w:rsidR="00FA4AB9" w:rsidRPr="00A564B4" w:rsidRDefault="00FA4AB9" w:rsidP="00230DF2">
            <w:pPr>
              <w:pStyle w:val="TAL"/>
              <w:rPr>
                <w:sz w:val="16"/>
                <w:szCs w:val="16"/>
                <w:lang w:eastAsia="en-US"/>
              </w:rPr>
            </w:pPr>
            <w:r w:rsidRPr="00A564B4">
              <w:rPr>
                <w:sz w:val="16"/>
                <w:szCs w:val="16"/>
                <w:lang w:eastAsia="en-US"/>
              </w:rPr>
              <w:t>Addition CA 2A2A14A and CA 2A2A14A30A and CA 2A2A14A66A and CA 2A2A14A30A66A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0E964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A8257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A9C8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D8880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E886E9"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C5C01" w14:textId="77777777" w:rsidR="00FA4AB9" w:rsidRPr="00A564B4" w:rsidRDefault="00FA4AB9" w:rsidP="00230DF2">
            <w:pPr>
              <w:pStyle w:val="TAL"/>
              <w:rPr>
                <w:sz w:val="16"/>
                <w:szCs w:val="16"/>
                <w:lang w:eastAsia="en-US"/>
              </w:rPr>
            </w:pPr>
            <w:r w:rsidRPr="00A564B4">
              <w:rPr>
                <w:sz w:val="16"/>
                <w:szCs w:val="16"/>
                <w:lang w:eastAsia="en-US"/>
              </w:rPr>
              <w:t>R5-188047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27785" w14:textId="77777777" w:rsidR="00FA4AB9" w:rsidRPr="00A564B4" w:rsidRDefault="00FA4AB9" w:rsidP="00230DF2">
            <w:pPr>
              <w:pStyle w:val="TAL"/>
              <w:rPr>
                <w:sz w:val="16"/>
                <w:szCs w:val="16"/>
                <w:lang w:eastAsia="en-US"/>
              </w:rPr>
            </w:pPr>
            <w:r w:rsidRPr="00A564B4">
              <w:rPr>
                <w:sz w:val="16"/>
                <w:szCs w:val="16"/>
                <w:lang w:eastAsia="en-US"/>
              </w:rPr>
              <w:t>0776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9FE50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225B32" w14:textId="77777777" w:rsidR="00FA4AB9" w:rsidRPr="00A564B4" w:rsidRDefault="00FA4AB9" w:rsidP="00230DF2">
            <w:pPr>
              <w:pStyle w:val="TAL"/>
              <w:rPr>
                <w:sz w:val="16"/>
                <w:szCs w:val="16"/>
                <w:lang w:eastAsia="en-US"/>
              </w:rPr>
            </w:pPr>
            <w:r w:rsidRPr="00A564B4">
              <w:rPr>
                <w:sz w:val="16"/>
                <w:szCs w:val="16"/>
                <w:lang w:eastAsia="en-US"/>
              </w:rPr>
              <w:t>Addition CA 2A12A30A66A66A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1473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E699D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E91CB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70F06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C2ECD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04DD00" w14:textId="77777777" w:rsidR="00FA4AB9" w:rsidRPr="00A564B4" w:rsidRDefault="00FA4AB9" w:rsidP="00230DF2">
            <w:pPr>
              <w:pStyle w:val="TAL"/>
              <w:rPr>
                <w:sz w:val="16"/>
                <w:szCs w:val="16"/>
                <w:lang w:eastAsia="en-US"/>
              </w:rPr>
            </w:pPr>
            <w:r w:rsidRPr="00A564B4">
              <w:rPr>
                <w:sz w:val="16"/>
                <w:szCs w:val="16"/>
                <w:lang w:eastAsia="en-US"/>
              </w:rPr>
              <w:t>R5-188048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9F5497" w14:textId="77777777" w:rsidR="00FA4AB9" w:rsidRPr="00A564B4" w:rsidRDefault="00FA4AB9" w:rsidP="00230DF2">
            <w:pPr>
              <w:pStyle w:val="TAL"/>
              <w:rPr>
                <w:sz w:val="16"/>
                <w:szCs w:val="16"/>
                <w:lang w:eastAsia="en-US"/>
              </w:rPr>
            </w:pPr>
            <w:r w:rsidRPr="00A564B4">
              <w:rPr>
                <w:sz w:val="16"/>
                <w:szCs w:val="16"/>
                <w:lang w:eastAsia="en-US"/>
              </w:rPr>
              <w:t>0777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7D0DF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E2A07" w14:textId="77777777" w:rsidR="00FA4AB9" w:rsidRPr="00A564B4" w:rsidRDefault="00FA4AB9" w:rsidP="00230DF2">
            <w:pPr>
              <w:pStyle w:val="TAL"/>
              <w:rPr>
                <w:sz w:val="16"/>
                <w:szCs w:val="16"/>
                <w:lang w:eastAsia="en-US"/>
              </w:rPr>
            </w:pPr>
            <w:r w:rsidRPr="00A564B4">
              <w:rPr>
                <w:sz w:val="16"/>
                <w:szCs w:val="16"/>
                <w:lang w:eastAsia="en-US"/>
              </w:rPr>
              <w:t>CA 2A14A30A66A66A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EF3232"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65985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719D9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8A01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1EA1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F6C59" w14:textId="77777777" w:rsidR="00FA4AB9" w:rsidRPr="00A564B4" w:rsidRDefault="00FA4AB9" w:rsidP="00230DF2">
            <w:pPr>
              <w:pStyle w:val="TAL"/>
              <w:rPr>
                <w:sz w:val="16"/>
                <w:szCs w:val="16"/>
                <w:lang w:eastAsia="en-US"/>
              </w:rPr>
            </w:pPr>
            <w:r w:rsidRPr="00A564B4">
              <w:rPr>
                <w:sz w:val="16"/>
                <w:szCs w:val="16"/>
                <w:lang w:eastAsia="en-US"/>
              </w:rPr>
              <w:t>R5-188049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CC57F0" w14:textId="77777777" w:rsidR="00FA4AB9" w:rsidRPr="00A564B4" w:rsidRDefault="00FA4AB9" w:rsidP="00230DF2">
            <w:pPr>
              <w:pStyle w:val="TAL"/>
              <w:rPr>
                <w:sz w:val="16"/>
                <w:szCs w:val="16"/>
                <w:lang w:eastAsia="en-US"/>
              </w:rPr>
            </w:pPr>
            <w:r w:rsidRPr="00A564B4">
              <w:rPr>
                <w:sz w:val="16"/>
                <w:szCs w:val="16"/>
                <w:lang w:eastAsia="en-US"/>
              </w:rPr>
              <w:t>0778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56889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C248F1" w14:textId="77777777" w:rsidR="00FA4AB9" w:rsidRPr="00A564B4" w:rsidRDefault="00FA4AB9" w:rsidP="00230DF2">
            <w:pPr>
              <w:pStyle w:val="TAL"/>
              <w:rPr>
                <w:sz w:val="16"/>
                <w:szCs w:val="16"/>
                <w:lang w:eastAsia="en-US"/>
              </w:rPr>
            </w:pPr>
            <w:r w:rsidRPr="00A564B4">
              <w:rPr>
                <w:sz w:val="16"/>
                <w:szCs w:val="16"/>
                <w:lang w:eastAsia="en-US"/>
              </w:rPr>
              <w:t>Addition CA 2A14A66A66A and CA 2A2A14A66A66A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7521B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9B2CF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74CA1F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A6AED6"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8E3FC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318ED4" w14:textId="77777777" w:rsidR="00FA4AB9" w:rsidRPr="00A564B4" w:rsidRDefault="00FA4AB9" w:rsidP="00230DF2">
            <w:pPr>
              <w:pStyle w:val="TAL"/>
              <w:rPr>
                <w:sz w:val="16"/>
                <w:szCs w:val="16"/>
                <w:lang w:eastAsia="en-US"/>
              </w:rPr>
            </w:pPr>
            <w:r w:rsidRPr="00A564B4">
              <w:rPr>
                <w:sz w:val="16"/>
                <w:szCs w:val="16"/>
                <w:lang w:eastAsia="en-US"/>
              </w:rPr>
              <w:t>R5-188050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15D8B" w14:textId="77777777" w:rsidR="00FA4AB9" w:rsidRPr="00A564B4" w:rsidRDefault="00FA4AB9" w:rsidP="00230DF2">
            <w:pPr>
              <w:pStyle w:val="TAL"/>
              <w:rPr>
                <w:sz w:val="16"/>
                <w:szCs w:val="16"/>
                <w:lang w:eastAsia="en-US"/>
              </w:rPr>
            </w:pPr>
            <w:r w:rsidRPr="00A564B4">
              <w:rPr>
                <w:sz w:val="16"/>
                <w:szCs w:val="16"/>
                <w:lang w:eastAsia="en-US"/>
              </w:rPr>
              <w:t>0779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AE610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CC5675" w14:textId="77777777" w:rsidR="00FA4AB9" w:rsidRPr="00A564B4" w:rsidRDefault="00FA4AB9" w:rsidP="00230DF2">
            <w:pPr>
              <w:pStyle w:val="TAL"/>
              <w:rPr>
                <w:sz w:val="16"/>
                <w:szCs w:val="16"/>
                <w:lang w:eastAsia="en-US"/>
              </w:rPr>
            </w:pPr>
            <w:r w:rsidRPr="00A564B4">
              <w:rPr>
                <w:sz w:val="16"/>
                <w:szCs w:val="16"/>
                <w:lang w:eastAsia="en-US"/>
              </w:rPr>
              <w:t>Addition CA 2A29A30A66A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1D79F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DD63DB" w14:textId="77777777" w:rsidR="00FA4AB9" w:rsidRPr="00A564B4" w:rsidRDefault="00FA4AB9" w:rsidP="00230DF2">
            <w:pPr>
              <w:pStyle w:val="TAL"/>
              <w:rPr>
                <w:sz w:val="16"/>
                <w:szCs w:val="16"/>
                <w:lang w:eastAsia="en-US"/>
              </w:rPr>
            </w:pPr>
            <w:r w:rsidRPr="00A564B4">
              <w:rPr>
                <w:sz w:val="16"/>
                <w:szCs w:val="16"/>
                <w:lang w:eastAsia="en-US"/>
              </w:rPr>
              <w:t>15.4.0</w:t>
            </w:r>
          </w:p>
        </w:tc>
      </w:tr>
      <w:tr w:rsidR="00026C39" w:rsidRPr="00A564B4" w14:paraId="7B523C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1EDB581" w14:textId="77777777" w:rsidR="00026C39" w:rsidRPr="00A564B4" w:rsidRDefault="00026C39" w:rsidP="00315D82">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58E19F" w14:textId="77777777" w:rsidR="00026C39" w:rsidRPr="00A564B4" w:rsidRDefault="00026C39" w:rsidP="00AA583D">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D4365F" w14:textId="77777777" w:rsidR="00026C39" w:rsidRPr="00A564B4" w:rsidRDefault="00026C39" w:rsidP="00107F9A">
            <w:pPr>
              <w:pStyle w:val="TAL"/>
              <w:rPr>
                <w:sz w:val="16"/>
                <w:szCs w:val="16"/>
                <w:lang w:eastAsia="en-US"/>
              </w:rPr>
            </w:pPr>
            <w:r w:rsidRPr="00A564B4">
              <w:rPr>
                <w:sz w:val="16"/>
                <w:szCs w:val="16"/>
                <w:lang w:eastAsia="en-US"/>
              </w:rPr>
              <w:t>R5-191115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6E1C2" w14:textId="77777777" w:rsidR="00026C39" w:rsidRPr="00A564B4" w:rsidRDefault="00026C39" w:rsidP="00FF114D">
            <w:pPr>
              <w:pStyle w:val="TAL"/>
              <w:rPr>
                <w:sz w:val="16"/>
                <w:szCs w:val="16"/>
                <w:lang w:eastAsia="en-US"/>
              </w:rPr>
            </w:pPr>
            <w:r w:rsidRPr="00A564B4">
              <w:rPr>
                <w:sz w:val="16"/>
                <w:szCs w:val="16"/>
                <w:lang w:eastAsia="en-US"/>
              </w:rPr>
              <w:t>0807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7FA413" w14:textId="77777777" w:rsidR="00026C39" w:rsidRPr="00A564B4" w:rsidRDefault="00026C39" w:rsidP="00FF114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C62327" w14:textId="77777777" w:rsidR="00026C39" w:rsidRPr="00A564B4" w:rsidRDefault="00026C39" w:rsidP="00860BDD">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3F5620"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D7E3F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22EBA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FAE58B"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4D65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C76F" w14:textId="77777777" w:rsidR="00026C39" w:rsidRPr="00A564B4" w:rsidRDefault="00026C39" w:rsidP="00FF114D">
            <w:pPr>
              <w:pStyle w:val="TAL"/>
              <w:rPr>
                <w:sz w:val="16"/>
                <w:szCs w:val="16"/>
                <w:lang w:eastAsia="en-US"/>
              </w:rPr>
            </w:pPr>
            <w:r w:rsidRPr="00A564B4">
              <w:rPr>
                <w:sz w:val="16"/>
                <w:szCs w:val="16"/>
                <w:lang w:eastAsia="en-US"/>
              </w:rPr>
              <w:t>R5-191240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F2C284" w14:textId="77777777" w:rsidR="00026C39" w:rsidRPr="00A564B4" w:rsidRDefault="00026C39" w:rsidP="00FF114D">
            <w:pPr>
              <w:pStyle w:val="TAL"/>
              <w:rPr>
                <w:sz w:val="16"/>
                <w:szCs w:val="16"/>
                <w:lang w:eastAsia="en-US"/>
              </w:rPr>
            </w:pPr>
            <w:r w:rsidRPr="00A564B4">
              <w:rPr>
                <w:sz w:val="16"/>
                <w:szCs w:val="16"/>
                <w:lang w:eastAsia="en-US"/>
              </w:rPr>
              <w:t>0808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1D2FF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549A0" w14:textId="77777777" w:rsidR="00026C39" w:rsidRPr="00A564B4" w:rsidRDefault="00026C39" w:rsidP="00273518">
            <w:pPr>
              <w:pStyle w:val="TAL"/>
              <w:rPr>
                <w:sz w:val="16"/>
                <w:szCs w:val="16"/>
                <w:lang w:eastAsia="en-US"/>
              </w:rPr>
            </w:pPr>
            <w:r w:rsidRPr="00A564B4">
              <w:rPr>
                <w:sz w:val="16"/>
                <w:szCs w:val="16"/>
                <w:lang w:eastAsia="en-US"/>
              </w:rPr>
              <w:t>Editorial Correction of title of TC 6.5.2.1EB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682D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6A54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CA25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B2E58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1D390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17D1C" w14:textId="77777777" w:rsidR="00026C39" w:rsidRPr="00A564B4" w:rsidRDefault="00026C39" w:rsidP="00FF114D">
            <w:pPr>
              <w:pStyle w:val="TAL"/>
              <w:rPr>
                <w:sz w:val="16"/>
                <w:szCs w:val="16"/>
                <w:lang w:eastAsia="en-US"/>
              </w:rPr>
            </w:pPr>
            <w:r w:rsidRPr="00A564B4">
              <w:rPr>
                <w:sz w:val="16"/>
                <w:szCs w:val="16"/>
                <w:lang w:eastAsia="en-US"/>
              </w:rPr>
              <w:t>R5-191276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C98485" w14:textId="77777777" w:rsidR="00026C39" w:rsidRPr="00A564B4" w:rsidRDefault="00026C39" w:rsidP="00FF114D">
            <w:pPr>
              <w:pStyle w:val="TAL"/>
              <w:rPr>
                <w:sz w:val="16"/>
                <w:szCs w:val="16"/>
                <w:lang w:eastAsia="en-US"/>
              </w:rPr>
            </w:pPr>
            <w:r w:rsidRPr="00A564B4">
              <w:rPr>
                <w:sz w:val="16"/>
                <w:szCs w:val="16"/>
                <w:lang w:eastAsia="en-US"/>
              </w:rPr>
              <w:t>0809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EDCB2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970256"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feMTC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418A6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67D10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2FFC8E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FB353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55740"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0E4AD" w14:textId="77777777" w:rsidR="00026C39" w:rsidRPr="00A564B4" w:rsidRDefault="00026C39" w:rsidP="00FF114D">
            <w:pPr>
              <w:pStyle w:val="TAL"/>
              <w:rPr>
                <w:sz w:val="16"/>
                <w:szCs w:val="16"/>
                <w:lang w:eastAsia="en-US"/>
              </w:rPr>
            </w:pPr>
            <w:r w:rsidRPr="00A564B4">
              <w:rPr>
                <w:sz w:val="16"/>
                <w:szCs w:val="16"/>
                <w:lang w:eastAsia="en-US"/>
              </w:rPr>
              <w:t>R5-191277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1A40E" w14:textId="77777777" w:rsidR="00026C39" w:rsidRPr="00A564B4" w:rsidRDefault="00026C39" w:rsidP="00FF114D">
            <w:pPr>
              <w:pStyle w:val="TAL"/>
              <w:rPr>
                <w:sz w:val="16"/>
                <w:szCs w:val="16"/>
                <w:lang w:eastAsia="en-US"/>
              </w:rPr>
            </w:pPr>
            <w:r w:rsidRPr="00A564B4">
              <w:rPr>
                <w:sz w:val="16"/>
                <w:szCs w:val="16"/>
                <w:lang w:eastAsia="en-US"/>
              </w:rPr>
              <w:t>0810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6F737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CA564"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enhanced NB-IoT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51EA88"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F515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84F11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CB01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F39C3F"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DFEE5" w14:textId="77777777" w:rsidR="00026C39" w:rsidRPr="00A564B4" w:rsidRDefault="00026C39" w:rsidP="00FF114D">
            <w:pPr>
              <w:pStyle w:val="TAL"/>
              <w:rPr>
                <w:sz w:val="16"/>
                <w:szCs w:val="16"/>
                <w:lang w:eastAsia="en-US"/>
              </w:rPr>
            </w:pPr>
            <w:r w:rsidRPr="00A564B4">
              <w:rPr>
                <w:sz w:val="16"/>
                <w:szCs w:val="16"/>
                <w:lang w:eastAsia="en-US"/>
              </w:rPr>
              <w:t>R5-191482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E86126" w14:textId="77777777" w:rsidR="00026C39" w:rsidRPr="00A564B4" w:rsidRDefault="00026C39" w:rsidP="00FF114D">
            <w:pPr>
              <w:pStyle w:val="TAL"/>
              <w:rPr>
                <w:sz w:val="16"/>
                <w:szCs w:val="16"/>
                <w:lang w:eastAsia="en-US"/>
              </w:rPr>
            </w:pPr>
            <w:r w:rsidRPr="00A564B4">
              <w:rPr>
                <w:sz w:val="16"/>
                <w:szCs w:val="16"/>
                <w:lang w:eastAsia="en-US"/>
              </w:rPr>
              <w:t>0816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E3ACF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08356" w14:textId="77777777" w:rsidR="00026C39" w:rsidRPr="00A564B4" w:rsidRDefault="00026C39" w:rsidP="00273518">
            <w:pPr>
              <w:pStyle w:val="TAL"/>
              <w:rPr>
                <w:sz w:val="16"/>
                <w:szCs w:val="16"/>
                <w:lang w:eastAsia="en-US"/>
              </w:rPr>
            </w:pPr>
            <w:r w:rsidRPr="00A564B4">
              <w:rPr>
                <w:sz w:val="16"/>
                <w:szCs w:val="16"/>
                <w:lang w:eastAsia="en-US"/>
              </w:rPr>
              <w:t>Correction to RRM condition used incorrect PICS table for the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6B45C5"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07401"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347A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55714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7B75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724D51" w14:textId="77777777" w:rsidR="00026C39" w:rsidRPr="00A564B4" w:rsidRDefault="00026C39" w:rsidP="00FF114D">
            <w:pPr>
              <w:pStyle w:val="TAL"/>
              <w:rPr>
                <w:sz w:val="16"/>
                <w:szCs w:val="16"/>
                <w:lang w:eastAsia="en-US"/>
              </w:rPr>
            </w:pPr>
            <w:r w:rsidRPr="00A564B4">
              <w:rPr>
                <w:sz w:val="16"/>
                <w:szCs w:val="16"/>
                <w:lang w:eastAsia="en-US"/>
              </w:rPr>
              <w:t>R5-191603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0CF0CC" w14:textId="77777777" w:rsidR="00026C39" w:rsidRPr="00A564B4" w:rsidRDefault="00026C39" w:rsidP="00FF114D">
            <w:pPr>
              <w:pStyle w:val="TAL"/>
              <w:rPr>
                <w:sz w:val="16"/>
                <w:szCs w:val="16"/>
                <w:lang w:eastAsia="en-US"/>
              </w:rPr>
            </w:pPr>
            <w:r w:rsidRPr="00A564B4">
              <w:rPr>
                <w:sz w:val="16"/>
                <w:szCs w:val="16"/>
                <w:lang w:eastAsia="en-US"/>
              </w:rPr>
              <w:t>0819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7E89D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9EA3E" w14:textId="77777777" w:rsidR="00026C39" w:rsidRPr="00A564B4" w:rsidRDefault="00026C39" w:rsidP="00273518">
            <w:pPr>
              <w:pStyle w:val="TAL"/>
              <w:rPr>
                <w:sz w:val="16"/>
                <w:szCs w:val="16"/>
                <w:lang w:eastAsia="en-US"/>
              </w:rPr>
            </w:pPr>
            <w:r w:rsidRPr="00A564B4">
              <w:rPr>
                <w:sz w:val="16"/>
                <w:szCs w:val="16"/>
                <w:lang w:eastAsia="en-US"/>
              </w:rPr>
              <w:t>Adding applicability of test case 6.5.1EC, Frequency Error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C4C21"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A14E5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12E6B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DDF38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D35DC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C25552" w14:textId="77777777" w:rsidR="00026C39" w:rsidRPr="00A564B4" w:rsidRDefault="00026C39" w:rsidP="00FF114D">
            <w:pPr>
              <w:pStyle w:val="TAL"/>
              <w:rPr>
                <w:sz w:val="16"/>
                <w:szCs w:val="16"/>
                <w:lang w:eastAsia="en-US"/>
              </w:rPr>
            </w:pPr>
            <w:r w:rsidRPr="00A564B4">
              <w:rPr>
                <w:sz w:val="16"/>
                <w:szCs w:val="16"/>
                <w:lang w:eastAsia="en-US"/>
              </w:rPr>
              <w:t>R5-191767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4FE815" w14:textId="77777777" w:rsidR="00026C39" w:rsidRPr="00A564B4" w:rsidRDefault="00026C39" w:rsidP="00FF114D">
            <w:pPr>
              <w:pStyle w:val="TAL"/>
              <w:rPr>
                <w:sz w:val="16"/>
                <w:szCs w:val="16"/>
                <w:lang w:eastAsia="en-US"/>
              </w:rPr>
            </w:pPr>
            <w:r w:rsidRPr="00A564B4">
              <w:rPr>
                <w:sz w:val="16"/>
                <w:szCs w:val="16"/>
                <w:lang w:eastAsia="en-US"/>
              </w:rPr>
              <w:t>0820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87376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6673F2" w14:textId="77777777" w:rsidR="00026C39" w:rsidRPr="00A564B4" w:rsidRDefault="00026C39" w:rsidP="00273518">
            <w:pPr>
              <w:pStyle w:val="TAL"/>
              <w:rPr>
                <w:sz w:val="16"/>
                <w:szCs w:val="16"/>
                <w:lang w:eastAsia="en-US"/>
              </w:rPr>
            </w:pPr>
            <w:r w:rsidRPr="00A564B4">
              <w:rPr>
                <w:sz w:val="16"/>
                <w:szCs w:val="16"/>
                <w:lang w:eastAsia="en-US"/>
              </w:rPr>
              <w:t>Applicability addition of test case 6.6.3.3A.2_2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7ABD7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C4558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898B3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29511F"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E1E9"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FC84B5" w14:textId="77777777" w:rsidR="00026C39" w:rsidRPr="00A564B4" w:rsidRDefault="00026C39" w:rsidP="00FF114D">
            <w:pPr>
              <w:pStyle w:val="TAL"/>
              <w:rPr>
                <w:sz w:val="16"/>
                <w:szCs w:val="16"/>
                <w:lang w:eastAsia="en-US"/>
              </w:rPr>
            </w:pPr>
            <w:r w:rsidRPr="00A564B4">
              <w:rPr>
                <w:sz w:val="16"/>
                <w:szCs w:val="16"/>
                <w:lang w:eastAsia="en-US"/>
              </w:rPr>
              <w:t>R5-191972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BDE28" w14:textId="77777777" w:rsidR="00026C39" w:rsidRPr="00A564B4" w:rsidRDefault="00026C39" w:rsidP="00FF114D">
            <w:pPr>
              <w:pStyle w:val="TAL"/>
              <w:rPr>
                <w:sz w:val="16"/>
                <w:szCs w:val="16"/>
                <w:lang w:eastAsia="en-US"/>
              </w:rPr>
            </w:pPr>
            <w:r w:rsidRPr="00A564B4">
              <w:rPr>
                <w:sz w:val="16"/>
                <w:szCs w:val="16"/>
                <w:lang w:eastAsia="en-US"/>
              </w:rPr>
              <w:t>0822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068C89"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A1BBE" w14:textId="77777777" w:rsidR="00026C39" w:rsidRPr="00A564B4" w:rsidRDefault="00026C39" w:rsidP="00273518">
            <w:pPr>
              <w:pStyle w:val="TAL"/>
              <w:rPr>
                <w:sz w:val="16"/>
                <w:szCs w:val="16"/>
                <w:lang w:eastAsia="en-US"/>
              </w:rPr>
            </w:pPr>
            <w:r w:rsidRPr="00A564B4">
              <w:rPr>
                <w:sz w:val="16"/>
                <w:szCs w:val="16"/>
                <w:lang w:eastAsia="en-US"/>
              </w:rPr>
              <w:t>Applicability update of NB-IOT RACH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171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C21C7"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F9998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3E1C46"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CF6CCB"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8D6689" w14:textId="77777777" w:rsidR="00026C39" w:rsidRPr="00A564B4" w:rsidRDefault="00026C39" w:rsidP="00FF114D">
            <w:pPr>
              <w:pStyle w:val="TAL"/>
              <w:rPr>
                <w:sz w:val="16"/>
                <w:szCs w:val="16"/>
                <w:lang w:eastAsia="en-US"/>
              </w:rPr>
            </w:pPr>
            <w:r w:rsidRPr="00A564B4">
              <w:rPr>
                <w:sz w:val="16"/>
                <w:szCs w:val="16"/>
                <w:lang w:eastAsia="en-US"/>
              </w:rPr>
              <w:t>R5-192035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A377DB" w14:textId="77777777" w:rsidR="00026C39" w:rsidRPr="00A564B4" w:rsidRDefault="00026C39" w:rsidP="00FF114D">
            <w:pPr>
              <w:pStyle w:val="TAL"/>
              <w:rPr>
                <w:sz w:val="16"/>
                <w:szCs w:val="16"/>
                <w:lang w:eastAsia="en-US"/>
              </w:rPr>
            </w:pPr>
            <w:r w:rsidRPr="00A564B4">
              <w:rPr>
                <w:sz w:val="16"/>
                <w:szCs w:val="16"/>
                <w:lang w:eastAsia="en-US"/>
              </w:rPr>
              <w:t>0823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39B71E"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032DA55" w14:textId="77777777" w:rsidR="00026C39" w:rsidRPr="00A564B4" w:rsidRDefault="00026C39" w:rsidP="00273518">
            <w:pPr>
              <w:pStyle w:val="TAL"/>
              <w:rPr>
                <w:sz w:val="16"/>
                <w:szCs w:val="16"/>
                <w:lang w:eastAsia="en-US"/>
              </w:rPr>
            </w:pPr>
            <w:r w:rsidRPr="00A564B4">
              <w:rPr>
                <w:sz w:val="16"/>
                <w:szCs w:val="16"/>
                <w:lang w:eastAsia="en-US"/>
              </w:rPr>
              <w:t>Applicability update LAA SDR test cases-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EEBFF4"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6BBA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51440D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E3F78"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85C6D2"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29332B" w14:textId="77777777" w:rsidR="00026C39" w:rsidRPr="00A564B4" w:rsidRDefault="00026C39" w:rsidP="00FF114D">
            <w:pPr>
              <w:pStyle w:val="TAL"/>
              <w:rPr>
                <w:sz w:val="16"/>
                <w:szCs w:val="16"/>
                <w:lang w:eastAsia="en-US"/>
              </w:rPr>
            </w:pPr>
            <w:r w:rsidRPr="00A564B4">
              <w:rPr>
                <w:sz w:val="16"/>
                <w:szCs w:val="16"/>
                <w:lang w:eastAsia="en-US"/>
              </w:rPr>
              <w:t>R5-192099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9CBA08" w14:textId="77777777" w:rsidR="00026C39" w:rsidRPr="00A564B4" w:rsidRDefault="00026C39" w:rsidP="00FF114D">
            <w:pPr>
              <w:pStyle w:val="TAL"/>
              <w:rPr>
                <w:sz w:val="16"/>
                <w:szCs w:val="16"/>
                <w:lang w:eastAsia="en-US"/>
              </w:rPr>
            </w:pPr>
            <w:r w:rsidRPr="00A564B4">
              <w:rPr>
                <w:sz w:val="16"/>
                <w:szCs w:val="16"/>
                <w:lang w:eastAsia="en-US"/>
              </w:rPr>
              <w:t>0825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99B4B4"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B6112B" w14:textId="77777777" w:rsidR="00026C39" w:rsidRPr="00A564B4" w:rsidRDefault="00026C39" w:rsidP="00273518">
            <w:pPr>
              <w:pStyle w:val="TAL"/>
              <w:rPr>
                <w:sz w:val="16"/>
                <w:szCs w:val="16"/>
                <w:lang w:eastAsia="en-US"/>
              </w:rPr>
            </w:pPr>
            <w:r w:rsidRPr="00A564B4">
              <w:rPr>
                <w:sz w:val="16"/>
                <w:szCs w:val="16"/>
                <w:lang w:eastAsia="en-US"/>
              </w:rPr>
              <w:t>Correction to conditions C04i, C04j, C04k and C04l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BD6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758B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B08F8A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07A35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2EFEA"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8AC8A3" w14:textId="77777777" w:rsidR="00026C39" w:rsidRPr="00A564B4" w:rsidRDefault="00026C39" w:rsidP="00FF114D">
            <w:pPr>
              <w:pStyle w:val="TAL"/>
              <w:rPr>
                <w:sz w:val="16"/>
                <w:szCs w:val="16"/>
                <w:lang w:eastAsia="en-US"/>
              </w:rPr>
            </w:pPr>
            <w:r w:rsidRPr="00A564B4">
              <w:rPr>
                <w:sz w:val="16"/>
                <w:szCs w:val="16"/>
                <w:lang w:eastAsia="en-US"/>
              </w:rPr>
              <w:t>R5-192106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FECE2" w14:textId="77777777" w:rsidR="00026C39" w:rsidRPr="00A564B4" w:rsidRDefault="00026C39" w:rsidP="00FF114D">
            <w:pPr>
              <w:pStyle w:val="TAL"/>
              <w:rPr>
                <w:sz w:val="16"/>
                <w:szCs w:val="16"/>
                <w:lang w:eastAsia="en-US"/>
              </w:rPr>
            </w:pPr>
            <w:r w:rsidRPr="00A564B4">
              <w:rPr>
                <w:sz w:val="16"/>
                <w:szCs w:val="16"/>
                <w:lang w:eastAsia="en-US"/>
              </w:rPr>
              <w:t>0826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6F6182"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FC960A" w14:textId="77777777" w:rsidR="00026C39" w:rsidRPr="00A564B4" w:rsidRDefault="00026C39" w:rsidP="00273518">
            <w:pPr>
              <w:pStyle w:val="TAL"/>
              <w:rPr>
                <w:sz w:val="16"/>
                <w:szCs w:val="16"/>
                <w:lang w:eastAsia="en-US"/>
              </w:rPr>
            </w:pPr>
            <w:r w:rsidRPr="00A564B4">
              <w:rPr>
                <w:sz w:val="16"/>
                <w:szCs w:val="16"/>
                <w:lang w:eastAsia="en-US"/>
              </w:rPr>
              <w:t>Correction to conditions in Table A.4.1-1a which are for test case support DL CA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14C0F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3CB56E"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09307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38FC2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2D84C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4BE418" w14:textId="77777777" w:rsidR="00026C39" w:rsidRPr="00A564B4" w:rsidRDefault="00026C39" w:rsidP="00FF114D">
            <w:pPr>
              <w:pStyle w:val="TAL"/>
              <w:rPr>
                <w:sz w:val="16"/>
                <w:szCs w:val="16"/>
                <w:lang w:eastAsia="en-US"/>
              </w:rPr>
            </w:pPr>
            <w:r w:rsidRPr="00A564B4">
              <w:rPr>
                <w:sz w:val="16"/>
                <w:szCs w:val="16"/>
                <w:lang w:eastAsia="en-US"/>
              </w:rPr>
              <w:t>R5-192113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7A34E0" w14:textId="77777777" w:rsidR="00026C39" w:rsidRPr="00A564B4" w:rsidRDefault="00026C39" w:rsidP="00FF114D">
            <w:pPr>
              <w:pStyle w:val="TAL"/>
              <w:rPr>
                <w:sz w:val="16"/>
                <w:szCs w:val="16"/>
                <w:lang w:eastAsia="en-US"/>
              </w:rPr>
            </w:pPr>
            <w:r w:rsidRPr="00A564B4">
              <w:rPr>
                <w:sz w:val="16"/>
                <w:szCs w:val="16"/>
                <w:lang w:eastAsia="en-US"/>
              </w:rPr>
              <w:t>0828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4B4C2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B4E7F4" w14:textId="77777777" w:rsidR="00026C39" w:rsidRPr="00A564B4" w:rsidRDefault="00026C39" w:rsidP="00273518">
            <w:pPr>
              <w:pStyle w:val="TAL"/>
              <w:rPr>
                <w:sz w:val="16"/>
                <w:szCs w:val="16"/>
                <w:lang w:eastAsia="en-US"/>
              </w:rPr>
            </w:pPr>
            <w:r w:rsidRPr="00A564B4">
              <w:rPr>
                <w:sz w:val="16"/>
                <w:szCs w:val="16"/>
                <w:lang w:eastAsia="en-US"/>
              </w:rPr>
              <w:t>Updating ICS Table A.4.5-1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3649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7C73B"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09E2F0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8E48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E658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39A0DD" w14:textId="77777777" w:rsidR="00026C39" w:rsidRPr="00A564B4" w:rsidRDefault="00026C39" w:rsidP="00FF114D">
            <w:pPr>
              <w:pStyle w:val="TAL"/>
              <w:rPr>
                <w:sz w:val="16"/>
                <w:szCs w:val="16"/>
                <w:lang w:eastAsia="en-US"/>
              </w:rPr>
            </w:pPr>
            <w:r w:rsidRPr="00A564B4">
              <w:rPr>
                <w:sz w:val="16"/>
                <w:szCs w:val="16"/>
                <w:lang w:eastAsia="en-US"/>
              </w:rPr>
              <w:t>R5-192238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DD40AA" w14:textId="77777777" w:rsidR="00026C39" w:rsidRPr="00A564B4" w:rsidRDefault="00026C39" w:rsidP="00FF114D">
            <w:pPr>
              <w:pStyle w:val="TAL"/>
              <w:rPr>
                <w:sz w:val="16"/>
                <w:szCs w:val="16"/>
                <w:lang w:eastAsia="en-US"/>
              </w:rPr>
            </w:pPr>
            <w:r w:rsidRPr="00A564B4">
              <w:rPr>
                <w:sz w:val="16"/>
                <w:szCs w:val="16"/>
                <w:lang w:eastAsia="en-US"/>
              </w:rPr>
              <w:t>0829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066F5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9E4D9" w14:textId="77777777" w:rsidR="00026C39" w:rsidRPr="00A564B4" w:rsidRDefault="00026C39" w:rsidP="00273518">
            <w:pPr>
              <w:pStyle w:val="TAL"/>
              <w:rPr>
                <w:sz w:val="16"/>
                <w:szCs w:val="16"/>
                <w:lang w:eastAsia="en-US"/>
              </w:rPr>
            </w:pPr>
            <w:r w:rsidRPr="00A564B4">
              <w:rPr>
                <w:sz w:val="16"/>
                <w:szCs w:val="16"/>
                <w:lang w:eastAsia="en-US"/>
              </w:rPr>
              <w:t>Adding applicability for test case 6.5.2.1EC.1, EVM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FD31EC"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10374"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31CF97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7E76E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A5779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E950FE" w14:textId="77777777" w:rsidR="00026C39" w:rsidRPr="00A564B4" w:rsidRDefault="00026C39" w:rsidP="00FF114D">
            <w:pPr>
              <w:pStyle w:val="TAL"/>
              <w:rPr>
                <w:sz w:val="16"/>
                <w:szCs w:val="16"/>
                <w:lang w:eastAsia="en-US"/>
              </w:rPr>
            </w:pPr>
            <w:r w:rsidRPr="00A564B4">
              <w:rPr>
                <w:sz w:val="16"/>
                <w:szCs w:val="16"/>
                <w:lang w:eastAsia="en-US"/>
              </w:rPr>
              <w:t>R5-192516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4ED27" w14:textId="77777777" w:rsidR="00026C39" w:rsidRPr="00A564B4" w:rsidRDefault="00026C39" w:rsidP="00FF114D">
            <w:pPr>
              <w:pStyle w:val="TAL"/>
              <w:rPr>
                <w:sz w:val="16"/>
                <w:szCs w:val="16"/>
                <w:lang w:eastAsia="en-US"/>
              </w:rPr>
            </w:pPr>
            <w:r w:rsidRPr="00A564B4">
              <w:rPr>
                <w:sz w:val="16"/>
                <w:szCs w:val="16"/>
                <w:lang w:eastAsia="en-US"/>
              </w:rPr>
              <w:t>0824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AB295"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C1C78F" w14:textId="77777777" w:rsidR="00026C39" w:rsidRPr="00A564B4" w:rsidRDefault="00026C39" w:rsidP="00273518">
            <w:pPr>
              <w:pStyle w:val="TAL"/>
              <w:rPr>
                <w:sz w:val="16"/>
                <w:szCs w:val="16"/>
                <w:lang w:eastAsia="en-US"/>
              </w:rPr>
            </w:pPr>
            <w:r w:rsidRPr="00A564B4">
              <w:rPr>
                <w:sz w:val="16"/>
                <w:szCs w:val="16"/>
                <w:lang w:eastAsia="en-US"/>
              </w:rPr>
              <w:t>Applicability for 4Rx TDD FDD CA TM9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1193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44A08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0F5F46C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E7EA1A"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0C9CD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EADE0B" w14:textId="77777777" w:rsidR="00026C39" w:rsidRPr="00A564B4" w:rsidRDefault="00026C39" w:rsidP="00107F9A">
            <w:pPr>
              <w:pStyle w:val="TAL"/>
              <w:rPr>
                <w:sz w:val="16"/>
                <w:szCs w:val="16"/>
                <w:lang w:eastAsia="en-US"/>
              </w:rPr>
            </w:pPr>
            <w:r w:rsidRPr="00A564B4">
              <w:rPr>
                <w:sz w:val="16"/>
                <w:szCs w:val="16"/>
                <w:lang w:eastAsia="en-US"/>
              </w:rPr>
              <w:t>R5-192531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552D54" w14:textId="77777777" w:rsidR="00026C39" w:rsidRPr="00A564B4" w:rsidRDefault="00026C39" w:rsidP="00FF114D">
            <w:pPr>
              <w:pStyle w:val="TAL"/>
              <w:rPr>
                <w:sz w:val="16"/>
                <w:szCs w:val="16"/>
                <w:lang w:eastAsia="en-US"/>
              </w:rPr>
            </w:pPr>
            <w:r w:rsidRPr="00A564B4">
              <w:rPr>
                <w:sz w:val="16"/>
                <w:szCs w:val="16"/>
                <w:lang w:eastAsia="en-US"/>
              </w:rPr>
              <w:t>0813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8C77C" w14:textId="77777777" w:rsidR="00026C39" w:rsidRPr="00A564B4" w:rsidRDefault="00026C39" w:rsidP="00FF114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99CF7" w14:textId="77777777" w:rsidR="00026C39" w:rsidRPr="00A564B4" w:rsidRDefault="00026C39" w:rsidP="00860BDD">
            <w:pPr>
              <w:pStyle w:val="TAL"/>
              <w:rPr>
                <w:sz w:val="16"/>
                <w:szCs w:val="16"/>
                <w:lang w:eastAsia="en-US"/>
              </w:rPr>
            </w:pPr>
            <w:r w:rsidRPr="00A564B4">
              <w:rPr>
                <w:sz w:val="16"/>
                <w:szCs w:val="16"/>
                <w:lang w:eastAsia="en-US"/>
              </w:rPr>
              <w:t>Applicability updated for new feMTC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77D0F"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A56D4F"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44EF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2AA99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B8DE4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33E3CB" w14:textId="77777777" w:rsidR="00026C39" w:rsidRPr="00A564B4" w:rsidRDefault="00026C39" w:rsidP="00FF114D">
            <w:pPr>
              <w:pStyle w:val="TAL"/>
              <w:rPr>
                <w:sz w:val="16"/>
                <w:szCs w:val="16"/>
                <w:lang w:eastAsia="en-US"/>
              </w:rPr>
            </w:pPr>
            <w:r w:rsidRPr="00A564B4">
              <w:rPr>
                <w:sz w:val="16"/>
                <w:szCs w:val="16"/>
                <w:lang w:eastAsia="en-US"/>
              </w:rPr>
              <w:t>R5-192613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B6BDB5" w14:textId="77777777" w:rsidR="00026C39" w:rsidRPr="00A564B4" w:rsidRDefault="00026C39" w:rsidP="00FF114D">
            <w:pPr>
              <w:pStyle w:val="TAL"/>
              <w:rPr>
                <w:sz w:val="16"/>
                <w:szCs w:val="16"/>
                <w:lang w:eastAsia="en-US"/>
              </w:rPr>
            </w:pPr>
            <w:r w:rsidRPr="00A564B4">
              <w:rPr>
                <w:sz w:val="16"/>
                <w:szCs w:val="16"/>
                <w:lang w:eastAsia="en-US"/>
              </w:rPr>
              <w:t>0811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8B63A"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39114" w14:textId="77777777" w:rsidR="00026C39" w:rsidRPr="00A564B4" w:rsidRDefault="00026C39" w:rsidP="00273518">
            <w:pPr>
              <w:pStyle w:val="TAL"/>
              <w:rPr>
                <w:sz w:val="16"/>
                <w:szCs w:val="16"/>
                <w:lang w:eastAsia="en-US"/>
              </w:rPr>
            </w:pPr>
            <w:r w:rsidRPr="00A564B4">
              <w:rPr>
                <w:sz w:val="16"/>
                <w:szCs w:val="16"/>
                <w:lang w:eastAsia="en-US"/>
              </w:rPr>
              <w:t>Update the description of FGI bits 103 and 104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31AD72"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D7A79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873D32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AB6C94"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1547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C225E2" w14:textId="77777777" w:rsidR="00026C39" w:rsidRPr="00A564B4" w:rsidRDefault="00026C39" w:rsidP="00FF114D">
            <w:pPr>
              <w:pStyle w:val="TAL"/>
              <w:rPr>
                <w:sz w:val="16"/>
                <w:szCs w:val="16"/>
                <w:lang w:eastAsia="en-US"/>
              </w:rPr>
            </w:pPr>
            <w:r w:rsidRPr="00A564B4">
              <w:rPr>
                <w:sz w:val="16"/>
                <w:szCs w:val="16"/>
                <w:lang w:eastAsia="en-US"/>
              </w:rPr>
              <w:t>R5-192631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3421FA" w14:textId="77777777" w:rsidR="00026C39" w:rsidRPr="00A564B4" w:rsidRDefault="00026C39" w:rsidP="00FF114D">
            <w:pPr>
              <w:pStyle w:val="TAL"/>
              <w:rPr>
                <w:sz w:val="16"/>
                <w:szCs w:val="16"/>
                <w:lang w:eastAsia="en-US"/>
              </w:rPr>
            </w:pPr>
            <w:r w:rsidRPr="00A564B4">
              <w:rPr>
                <w:sz w:val="16"/>
                <w:szCs w:val="16"/>
                <w:lang w:eastAsia="en-US"/>
              </w:rPr>
              <w:t>0814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082340"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3D2743" w14:textId="77777777" w:rsidR="00026C39" w:rsidRPr="00A564B4" w:rsidRDefault="00026C39" w:rsidP="00273518">
            <w:pPr>
              <w:pStyle w:val="TAL"/>
              <w:rPr>
                <w:sz w:val="16"/>
                <w:szCs w:val="16"/>
                <w:lang w:eastAsia="en-US"/>
              </w:rPr>
            </w:pPr>
            <w:r w:rsidRPr="00A564B4">
              <w:rPr>
                <w:sz w:val="16"/>
                <w:szCs w:val="16"/>
                <w:lang w:eastAsia="en-US"/>
              </w:rPr>
              <w:t>Applicability updated for new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1838E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4C4159"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9A8299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78D85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F37A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D7ADAF" w14:textId="77777777" w:rsidR="00026C39" w:rsidRPr="00A564B4" w:rsidRDefault="00026C39" w:rsidP="00FF114D">
            <w:pPr>
              <w:pStyle w:val="TAL"/>
              <w:rPr>
                <w:sz w:val="16"/>
                <w:szCs w:val="16"/>
                <w:lang w:eastAsia="en-US"/>
              </w:rPr>
            </w:pPr>
            <w:r w:rsidRPr="00A564B4">
              <w:rPr>
                <w:sz w:val="16"/>
                <w:szCs w:val="16"/>
                <w:lang w:eastAsia="en-US"/>
              </w:rPr>
              <w:t>R5-192632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2ED123" w14:textId="77777777" w:rsidR="00026C39" w:rsidRPr="00A564B4" w:rsidRDefault="00026C39" w:rsidP="00FF114D">
            <w:pPr>
              <w:pStyle w:val="TAL"/>
              <w:rPr>
                <w:sz w:val="16"/>
                <w:szCs w:val="16"/>
                <w:lang w:eastAsia="en-US"/>
              </w:rPr>
            </w:pPr>
            <w:r w:rsidRPr="00A564B4">
              <w:rPr>
                <w:sz w:val="16"/>
                <w:szCs w:val="16"/>
                <w:lang w:eastAsia="en-US"/>
              </w:rPr>
              <w:t>0821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1A1F41"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DE0D" w14:textId="77777777" w:rsidR="00026C39" w:rsidRPr="00A564B4" w:rsidRDefault="00026C39" w:rsidP="00273518">
            <w:pPr>
              <w:pStyle w:val="TAL"/>
              <w:rPr>
                <w:sz w:val="16"/>
                <w:szCs w:val="16"/>
                <w:lang w:eastAsia="en-US"/>
              </w:rPr>
            </w:pPr>
            <w:r w:rsidRPr="00A564B4">
              <w:rPr>
                <w:sz w:val="16"/>
                <w:szCs w:val="16"/>
                <w:lang w:eastAsia="en-US"/>
              </w:rPr>
              <w:t xml:space="preserve">Update to 4DL/5DL CA Activation and Deactivation with generic duplex modes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AC5F9B"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DC90B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54E674E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50B51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EDE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F3A4FC" w14:textId="77777777" w:rsidR="00026C39" w:rsidRPr="00A564B4" w:rsidRDefault="00026C39" w:rsidP="00FF114D">
            <w:pPr>
              <w:pStyle w:val="TAL"/>
              <w:rPr>
                <w:sz w:val="16"/>
                <w:szCs w:val="16"/>
                <w:lang w:eastAsia="en-US"/>
              </w:rPr>
            </w:pPr>
            <w:r w:rsidRPr="00A564B4">
              <w:rPr>
                <w:sz w:val="16"/>
                <w:szCs w:val="16"/>
                <w:lang w:eastAsia="en-US"/>
              </w:rPr>
              <w:t>R5-192645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D513C" w14:textId="77777777" w:rsidR="00026C39" w:rsidRPr="00A564B4" w:rsidRDefault="00026C39" w:rsidP="00FF114D">
            <w:pPr>
              <w:pStyle w:val="TAL"/>
              <w:rPr>
                <w:sz w:val="16"/>
                <w:szCs w:val="16"/>
                <w:lang w:eastAsia="en-US"/>
              </w:rPr>
            </w:pPr>
            <w:r w:rsidRPr="00A564B4">
              <w:rPr>
                <w:sz w:val="16"/>
                <w:szCs w:val="16"/>
                <w:lang w:eastAsia="en-US"/>
              </w:rPr>
              <w:t>0815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F21DAC"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693624" w14:textId="77777777" w:rsidR="00026C39" w:rsidRPr="00A564B4" w:rsidRDefault="00026C39" w:rsidP="00273518">
            <w:pPr>
              <w:pStyle w:val="TAL"/>
              <w:rPr>
                <w:sz w:val="16"/>
                <w:szCs w:val="16"/>
                <w:lang w:eastAsia="en-US"/>
              </w:rPr>
            </w:pPr>
            <w:r w:rsidRPr="00A564B4">
              <w:rPr>
                <w:sz w:val="16"/>
                <w:szCs w:val="16"/>
                <w:lang w:eastAsia="en-US"/>
              </w:rPr>
              <w:t>Correction to test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4EB0B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E0158"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A957EE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1F4CA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BBBB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ED45A7" w14:textId="77777777" w:rsidR="00026C39" w:rsidRPr="00A564B4" w:rsidRDefault="00026C39" w:rsidP="00FF114D">
            <w:pPr>
              <w:pStyle w:val="TAL"/>
              <w:rPr>
                <w:sz w:val="16"/>
                <w:szCs w:val="16"/>
                <w:lang w:eastAsia="en-US"/>
              </w:rPr>
            </w:pPr>
            <w:r w:rsidRPr="00A564B4">
              <w:rPr>
                <w:sz w:val="16"/>
                <w:szCs w:val="16"/>
                <w:lang w:eastAsia="en-US"/>
              </w:rPr>
              <w:t>R5-192849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960045" w14:textId="77777777" w:rsidR="00026C39" w:rsidRPr="00A564B4" w:rsidRDefault="00026C39" w:rsidP="00FF114D">
            <w:pPr>
              <w:pStyle w:val="TAL"/>
              <w:rPr>
                <w:sz w:val="16"/>
                <w:szCs w:val="16"/>
                <w:lang w:eastAsia="en-US"/>
              </w:rPr>
            </w:pPr>
            <w:r w:rsidRPr="00A564B4">
              <w:rPr>
                <w:sz w:val="16"/>
                <w:szCs w:val="16"/>
                <w:lang w:eastAsia="en-US"/>
              </w:rPr>
              <w:t>0812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95206C" w14:textId="77777777" w:rsidR="00026C39" w:rsidRPr="00A564B4" w:rsidRDefault="00026C39" w:rsidP="00860BDD">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09A268" w14:textId="77777777" w:rsidR="00026C39" w:rsidRPr="00A564B4" w:rsidRDefault="00026C39" w:rsidP="00273518">
            <w:pPr>
              <w:pStyle w:val="TAL"/>
              <w:rPr>
                <w:sz w:val="16"/>
                <w:szCs w:val="16"/>
                <w:lang w:eastAsia="en-US"/>
              </w:rPr>
            </w:pPr>
            <w:r w:rsidRPr="00A564B4">
              <w:rPr>
                <w:sz w:val="16"/>
                <w:szCs w:val="16"/>
                <w:lang w:eastAsia="en-US"/>
              </w:rPr>
              <w:t>Update the applicability of RF test cases related to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83B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F8386" w14:textId="77777777" w:rsidR="00026C39" w:rsidRPr="00A564B4" w:rsidRDefault="00026C39" w:rsidP="008E2327">
            <w:pPr>
              <w:pStyle w:val="TAL"/>
              <w:rPr>
                <w:sz w:val="16"/>
                <w:szCs w:val="16"/>
                <w:lang w:eastAsia="en-US"/>
              </w:rPr>
            </w:pPr>
            <w:r w:rsidRPr="00A564B4">
              <w:rPr>
                <w:sz w:val="16"/>
                <w:szCs w:val="16"/>
                <w:lang w:eastAsia="en-US"/>
              </w:rPr>
              <w:t>15.5.0</w:t>
            </w:r>
          </w:p>
        </w:tc>
      </w:tr>
      <w:tr w:rsidR="00F23D6D" w:rsidRPr="00A564B4" w14:paraId="106F8E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331C5E" w14:textId="77777777" w:rsidR="00F23D6D" w:rsidRPr="00A564B4" w:rsidRDefault="00F23D6D" w:rsidP="0019260F">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D42D12" w14:textId="77777777" w:rsidR="00F23D6D" w:rsidRPr="00A564B4" w:rsidRDefault="00F23D6D" w:rsidP="0019260F">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D1ED19" w14:textId="77777777" w:rsidR="00F23D6D" w:rsidRPr="00A564B4" w:rsidRDefault="00F23D6D" w:rsidP="0019260F">
            <w:pPr>
              <w:pStyle w:val="TAL"/>
              <w:rPr>
                <w:sz w:val="16"/>
                <w:szCs w:val="16"/>
                <w:lang w:eastAsia="en-US"/>
              </w:rPr>
            </w:pPr>
            <w:r w:rsidRPr="00A564B4">
              <w:rPr>
                <w:sz w:val="16"/>
                <w:szCs w:val="16"/>
                <w:lang w:eastAsia="en-US"/>
              </w:rPr>
              <w:t>R5-192640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819E97" w14:textId="77777777" w:rsidR="00F23D6D" w:rsidRPr="00A564B4" w:rsidRDefault="00F23D6D" w:rsidP="0019260F">
            <w:pPr>
              <w:pStyle w:val="TAL"/>
              <w:rPr>
                <w:sz w:val="16"/>
                <w:szCs w:val="16"/>
                <w:lang w:eastAsia="en-US"/>
              </w:rPr>
            </w:pPr>
            <w:r w:rsidRPr="00A564B4">
              <w:rPr>
                <w:sz w:val="16"/>
                <w:szCs w:val="16"/>
                <w:lang w:eastAsia="en-US"/>
              </w:rPr>
              <w:t>0817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ADDDC6" w14:textId="77777777" w:rsidR="00F23D6D" w:rsidRPr="00A564B4" w:rsidRDefault="00F23D6D" w:rsidP="0019260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1C361" w14:textId="77777777" w:rsidR="00F23D6D" w:rsidRPr="00A564B4" w:rsidRDefault="00F23D6D" w:rsidP="0019260F">
            <w:pPr>
              <w:pStyle w:val="TAL"/>
              <w:rPr>
                <w:sz w:val="16"/>
                <w:szCs w:val="16"/>
                <w:lang w:eastAsia="en-US"/>
              </w:rPr>
            </w:pPr>
            <w:r w:rsidRPr="00A564B4">
              <w:rPr>
                <w:sz w:val="16"/>
                <w:szCs w:val="16"/>
                <w:lang w:eastAsia="en-US"/>
              </w:rPr>
              <w:t>Band 53 introduction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5140E5" w14:textId="77777777" w:rsidR="00F23D6D" w:rsidRPr="00A564B4" w:rsidRDefault="00F23D6D" w:rsidP="0019260F">
            <w:pPr>
              <w:pStyle w:val="TAL"/>
              <w:rPr>
                <w:sz w:val="16"/>
                <w:szCs w:val="16"/>
                <w:lang w:eastAsia="en-US"/>
              </w:rPr>
            </w:pPr>
            <w:r w:rsidRPr="00A564B4">
              <w:rPr>
                <w:sz w:val="16"/>
                <w:szCs w:val="16"/>
                <w:lang w:eastAsia="en-US"/>
              </w:rPr>
              <w:t>15.5.0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3772B" w14:textId="77777777" w:rsidR="00F23D6D" w:rsidRPr="00A564B4" w:rsidRDefault="00F23D6D" w:rsidP="0019260F">
            <w:pPr>
              <w:pStyle w:val="TAL"/>
              <w:rPr>
                <w:sz w:val="16"/>
                <w:szCs w:val="16"/>
                <w:lang w:eastAsia="en-US"/>
              </w:rPr>
            </w:pPr>
            <w:r w:rsidRPr="00A564B4">
              <w:rPr>
                <w:sz w:val="16"/>
                <w:szCs w:val="16"/>
                <w:lang w:eastAsia="en-US"/>
              </w:rPr>
              <w:t>16.0.0</w:t>
            </w:r>
          </w:p>
        </w:tc>
      </w:tr>
      <w:tr w:rsidR="00601FBA" w:rsidRPr="00A564B4" w14:paraId="16911C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BF8072"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AF539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273203" w14:textId="77777777" w:rsidR="00601FBA" w:rsidRPr="00A564B4" w:rsidRDefault="00601FBA" w:rsidP="006955F9">
            <w:pPr>
              <w:pStyle w:val="TAL"/>
              <w:rPr>
                <w:sz w:val="16"/>
                <w:szCs w:val="16"/>
                <w:lang w:eastAsia="en-US"/>
              </w:rPr>
            </w:pPr>
            <w:r w:rsidRPr="00A564B4">
              <w:rPr>
                <w:sz w:val="16"/>
                <w:szCs w:val="16"/>
                <w:lang w:eastAsia="en-US"/>
              </w:rPr>
              <w:t>R5-193680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64241" w14:textId="77777777" w:rsidR="00601FBA" w:rsidRPr="00A564B4" w:rsidRDefault="00601FBA" w:rsidP="006955F9">
            <w:pPr>
              <w:pStyle w:val="TAL"/>
              <w:rPr>
                <w:sz w:val="16"/>
                <w:szCs w:val="16"/>
                <w:lang w:eastAsia="en-US"/>
              </w:rPr>
            </w:pPr>
            <w:r w:rsidRPr="00A564B4">
              <w:rPr>
                <w:sz w:val="16"/>
                <w:szCs w:val="16"/>
                <w:lang w:eastAsia="en-US"/>
              </w:rPr>
              <w:t>0830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8950D"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1ADA9B" w14:textId="77777777" w:rsidR="00601FBA" w:rsidRPr="00A564B4" w:rsidRDefault="00601FBA" w:rsidP="006955F9">
            <w:pPr>
              <w:pStyle w:val="TAL"/>
              <w:rPr>
                <w:sz w:val="16"/>
                <w:szCs w:val="16"/>
                <w:lang w:eastAsia="en-US"/>
              </w:rPr>
            </w:pPr>
            <w:r w:rsidRPr="00A564B4">
              <w:rPr>
                <w:sz w:val="16"/>
                <w:szCs w:val="16"/>
                <w:lang w:eastAsia="en-US"/>
              </w:rPr>
              <w:t>Introduction of Baseline Implementation Capability for LTE Band 85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13FB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BC9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8B997A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F058E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8F83F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7543B" w14:textId="77777777" w:rsidR="00601FBA" w:rsidRPr="00A564B4" w:rsidRDefault="00601FBA" w:rsidP="006955F9">
            <w:pPr>
              <w:pStyle w:val="TAL"/>
              <w:rPr>
                <w:sz w:val="16"/>
                <w:szCs w:val="16"/>
                <w:lang w:eastAsia="en-US"/>
              </w:rPr>
            </w:pPr>
            <w:r w:rsidRPr="00A564B4">
              <w:rPr>
                <w:sz w:val="16"/>
                <w:szCs w:val="16"/>
                <w:lang w:eastAsia="en-US"/>
              </w:rPr>
              <w:t>R5-193882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F734AD" w14:textId="77777777" w:rsidR="00601FBA" w:rsidRPr="00A564B4" w:rsidRDefault="00601FBA" w:rsidP="006955F9">
            <w:pPr>
              <w:pStyle w:val="TAL"/>
              <w:rPr>
                <w:sz w:val="16"/>
                <w:szCs w:val="16"/>
                <w:lang w:eastAsia="en-US"/>
              </w:rPr>
            </w:pPr>
            <w:r w:rsidRPr="00A564B4">
              <w:rPr>
                <w:sz w:val="16"/>
                <w:szCs w:val="16"/>
                <w:lang w:eastAsia="en-US"/>
              </w:rPr>
              <w:t>0831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C91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8BFB6" w14:textId="77777777" w:rsidR="00601FBA" w:rsidRPr="00A564B4" w:rsidRDefault="00601FBA" w:rsidP="006955F9">
            <w:pPr>
              <w:pStyle w:val="TAL"/>
              <w:rPr>
                <w:sz w:val="16"/>
                <w:szCs w:val="16"/>
                <w:lang w:eastAsia="en-US"/>
              </w:rPr>
            </w:pPr>
            <w:r w:rsidRPr="00A564B4">
              <w:rPr>
                <w:sz w:val="16"/>
                <w:szCs w:val="16"/>
                <w:lang w:eastAsia="en-US"/>
              </w:rPr>
              <w:t xml:space="preserve">Update of Recommended test case applicability for 3UL CA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F745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4F3BE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87421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FAFAB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7128A8"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17744" w14:textId="77777777" w:rsidR="00601FBA" w:rsidRPr="00A564B4" w:rsidRDefault="00601FBA" w:rsidP="006955F9">
            <w:pPr>
              <w:pStyle w:val="TAL"/>
              <w:rPr>
                <w:sz w:val="16"/>
                <w:szCs w:val="16"/>
                <w:lang w:eastAsia="en-US"/>
              </w:rPr>
            </w:pPr>
            <w:r w:rsidRPr="00A564B4">
              <w:rPr>
                <w:sz w:val="16"/>
                <w:szCs w:val="16"/>
                <w:lang w:eastAsia="en-US"/>
              </w:rPr>
              <w:t>R5-193951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B95B6D" w14:textId="77777777" w:rsidR="00601FBA" w:rsidRPr="00A564B4" w:rsidRDefault="00601FBA" w:rsidP="006955F9">
            <w:pPr>
              <w:pStyle w:val="TAL"/>
              <w:rPr>
                <w:sz w:val="16"/>
                <w:szCs w:val="16"/>
                <w:lang w:eastAsia="en-US"/>
              </w:rPr>
            </w:pPr>
            <w:r w:rsidRPr="00A564B4">
              <w:rPr>
                <w:sz w:val="16"/>
                <w:szCs w:val="16"/>
                <w:lang w:eastAsia="en-US"/>
              </w:rPr>
              <w:t>0832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51D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71A0A" w14:textId="77777777" w:rsidR="00601FBA" w:rsidRPr="00A564B4" w:rsidRDefault="00601FBA" w:rsidP="006955F9">
            <w:pPr>
              <w:pStyle w:val="TAL"/>
              <w:rPr>
                <w:sz w:val="16"/>
                <w:szCs w:val="16"/>
                <w:lang w:eastAsia="en-US"/>
              </w:rPr>
            </w:pPr>
            <w:r w:rsidRPr="00A564B4">
              <w:rPr>
                <w:sz w:val="16"/>
                <w:szCs w:val="16"/>
                <w:lang w:eastAsia="en-US"/>
              </w:rPr>
              <w:t>Remove CA_3A-8A-27A from Inter-band CA Physical Layer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5EC79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1B395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65A58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8727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8D3C2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4A02C8" w14:textId="77777777" w:rsidR="00601FBA" w:rsidRPr="00A564B4" w:rsidRDefault="00601FBA" w:rsidP="006955F9">
            <w:pPr>
              <w:pStyle w:val="TAL"/>
              <w:rPr>
                <w:sz w:val="16"/>
                <w:szCs w:val="16"/>
                <w:lang w:eastAsia="en-US"/>
              </w:rPr>
            </w:pPr>
            <w:r w:rsidRPr="00A564B4">
              <w:rPr>
                <w:sz w:val="16"/>
                <w:szCs w:val="16"/>
                <w:lang w:eastAsia="en-US"/>
              </w:rPr>
              <w:t>R5-194240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597F3B" w14:textId="77777777" w:rsidR="00601FBA" w:rsidRPr="00A564B4" w:rsidRDefault="00601FBA" w:rsidP="006955F9">
            <w:pPr>
              <w:pStyle w:val="TAL"/>
              <w:rPr>
                <w:sz w:val="16"/>
                <w:szCs w:val="16"/>
                <w:lang w:eastAsia="en-US"/>
              </w:rPr>
            </w:pPr>
            <w:r w:rsidRPr="00A564B4">
              <w:rPr>
                <w:sz w:val="16"/>
                <w:szCs w:val="16"/>
                <w:lang w:eastAsia="en-US"/>
              </w:rPr>
              <w:t>0836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2ECB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EF6905" w14:textId="77777777" w:rsidR="00601FBA" w:rsidRPr="00A564B4" w:rsidRDefault="00601FBA" w:rsidP="006955F9">
            <w:pPr>
              <w:pStyle w:val="TAL"/>
              <w:rPr>
                <w:sz w:val="16"/>
                <w:szCs w:val="16"/>
                <w:lang w:eastAsia="en-US"/>
              </w:rPr>
            </w:pPr>
            <w:r w:rsidRPr="00A564B4">
              <w:rPr>
                <w:sz w:val="16"/>
                <w:szCs w:val="16"/>
                <w:lang w:eastAsia="en-US"/>
              </w:rPr>
              <w:t>Addition of applicability for 6-DL CA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9C9E11"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689CF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962643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BECA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B3986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B061C" w14:textId="77777777" w:rsidR="00601FBA" w:rsidRPr="00A564B4" w:rsidRDefault="00601FBA" w:rsidP="006955F9">
            <w:pPr>
              <w:pStyle w:val="TAL"/>
              <w:rPr>
                <w:sz w:val="16"/>
                <w:szCs w:val="16"/>
                <w:lang w:eastAsia="en-US"/>
              </w:rPr>
            </w:pPr>
            <w:r w:rsidRPr="00A564B4">
              <w:rPr>
                <w:sz w:val="16"/>
                <w:szCs w:val="16"/>
                <w:lang w:eastAsia="en-US"/>
              </w:rPr>
              <w:t>R5-194331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56245B" w14:textId="77777777" w:rsidR="00601FBA" w:rsidRPr="00A564B4" w:rsidRDefault="00601FBA" w:rsidP="006955F9">
            <w:pPr>
              <w:pStyle w:val="TAL"/>
              <w:rPr>
                <w:sz w:val="16"/>
                <w:szCs w:val="16"/>
                <w:lang w:eastAsia="en-US"/>
              </w:rPr>
            </w:pPr>
            <w:r w:rsidRPr="00A564B4">
              <w:rPr>
                <w:sz w:val="16"/>
                <w:szCs w:val="16"/>
                <w:lang w:eastAsia="en-US"/>
              </w:rPr>
              <w:t>0838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D9C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1BC5D5" w14:textId="77777777" w:rsidR="00601FBA" w:rsidRPr="00A564B4" w:rsidRDefault="00601FBA" w:rsidP="006955F9">
            <w:pPr>
              <w:pStyle w:val="TAL"/>
              <w:rPr>
                <w:sz w:val="16"/>
                <w:szCs w:val="16"/>
                <w:lang w:eastAsia="en-US"/>
              </w:rPr>
            </w:pPr>
            <w:r w:rsidRPr="00A564B4">
              <w:rPr>
                <w:sz w:val="16"/>
                <w:szCs w:val="16"/>
                <w:lang w:eastAsia="en-US"/>
              </w:rPr>
              <w:t>Additional of Note for RF category NB declaration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12B0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DBE8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A8616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AB1D11"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8710E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F83BF" w14:textId="77777777" w:rsidR="00601FBA" w:rsidRPr="00A564B4" w:rsidRDefault="00601FBA" w:rsidP="006955F9">
            <w:pPr>
              <w:pStyle w:val="TAL"/>
              <w:rPr>
                <w:sz w:val="16"/>
                <w:szCs w:val="16"/>
                <w:lang w:eastAsia="en-US"/>
              </w:rPr>
            </w:pPr>
            <w:r w:rsidRPr="00A564B4">
              <w:rPr>
                <w:sz w:val="16"/>
                <w:szCs w:val="16"/>
                <w:lang w:eastAsia="en-US"/>
              </w:rPr>
              <w:t>R5-194333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E0176" w14:textId="77777777" w:rsidR="00601FBA" w:rsidRPr="00A564B4" w:rsidRDefault="00601FBA" w:rsidP="006955F9">
            <w:pPr>
              <w:pStyle w:val="TAL"/>
              <w:rPr>
                <w:sz w:val="16"/>
                <w:szCs w:val="16"/>
                <w:lang w:eastAsia="en-US"/>
              </w:rPr>
            </w:pPr>
            <w:r w:rsidRPr="00A564B4">
              <w:rPr>
                <w:sz w:val="16"/>
                <w:szCs w:val="16"/>
                <w:lang w:eastAsia="en-US"/>
              </w:rPr>
              <w:t>0839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DB0C38"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09FF3" w14:textId="77777777" w:rsidR="00601FBA" w:rsidRPr="00A564B4" w:rsidRDefault="00601FBA" w:rsidP="006955F9">
            <w:pPr>
              <w:pStyle w:val="TAL"/>
              <w:rPr>
                <w:sz w:val="16"/>
                <w:szCs w:val="16"/>
                <w:lang w:eastAsia="en-US"/>
              </w:rPr>
            </w:pPr>
            <w:r w:rsidRPr="00A564B4">
              <w:rPr>
                <w:sz w:val="16"/>
                <w:szCs w:val="16"/>
                <w:lang w:eastAsia="en-US"/>
              </w:rPr>
              <w:t>Editorial correction of CEModeB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524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51285B"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452FE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0BDF7C"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9565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112BA" w14:textId="77777777" w:rsidR="00601FBA" w:rsidRPr="00A564B4" w:rsidRDefault="00601FBA" w:rsidP="006955F9">
            <w:pPr>
              <w:pStyle w:val="TAL"/>
              <w:rPr>
                <w:sz w:val="16"/>
                <w:szCs w:val="16"/>
                <w:lang w:eastAsia="en-US"/>
              </w:rPr>
            </w:pPr>
            <w:r w:rsidRPr="00A564B4">
              <w:rPr>
                <w:sz w:val="16"/>
                <w:szCs w:val="16"/>
                <w:lang w:eastAsia="en-US"/>
              </w:rPr>
              <w:t>R5-194344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F85757" w14:textId="77777777" w:rsidR="00601FBA" w:rsidRPr="00A564B4" w:rsidRDefault="00601FBA" w:rsidP="006955F9">
            <w:pPr>
              <w:pStyle w:val="TAL"/>
              <w:rPr>
                <w:sz w:val="16"/>
                <w:szCs w:val="16"/>
                <w:lang w:eastAsia="en-US"/>
              </w:rPr>
            </w:pPr>
            <w:r w:rsidRPr="00A564B4">
              <w:rPr>
                <w:sz w:val="16"/>
                <w:szCs w:val="16"/>
                <w:lang w:eastAsia="en-US"/>
              </w:rPr>
              <w:t>0840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3B826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07063C"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6EA9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E25E9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E1D21A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3969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C99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1587D5" w14:textId="77777777" w:rsidR="00601FBA" w:rsidRPr="00A564B4" w:rsidRDefault="00601FBA" w:rsidP="006955F9">
            <w:pPr>
              <w:pStyle w:val="TAL"/>
              <w:rPr>
                <w:sz w:val="16"/>
                <w:szCs w:val="16"/>
                <w:lang w:eastAsia="en-US"/>
              </w:rPr>
            </w:pPr>
            <w:r w:rsidRPr="00A564B4">
              <w:rPr>
                <w:sz w:val="16"/>
                <w:szCs w:val="16"/>
                <w:lang w:eastAsia="en-US"/>
              </w:rPr>
              <w:t>R5-194345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08CD25" w14:textId="77777777" w:rsidR="00601FBA" w:rsidRPr="00A564B4" w:rsidRDefault="00601FBA" w:rsidP="006955F9">
            <w:pPr>
              <w:pStyle w:val="TAL"/>
              <w:rPr>
                <w:sz w:val="16"/>
                <w:szCs w:val="16"/>
                <w:lang w:eastAsia="en-US"/>
              </w:rPr>
            </w:pPr>
            <w:r w:rsidRPr="00A564B4">
              <w:rPr>
                <w:sz w:val="16"/>
                <w:szCs w:val="16"/>
                <w:lang w:eastAsia="en-US"/>
              </w:rPr>
              <w:t>0841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2EB5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FA6B54"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F4346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A564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2EE35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A21774"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6AB819"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2573C5" w14:textId="77777777" w:rsidR="00601FBA" w:rsidRPr="00A564B4" w:rsidRDefault="00601FBA" w:rsidP="006955F9">
            <w:pPr>
              <w:pStyle w:val="TAL"/>
              <w:rPr>
                <w:sz w:val="16"/>
                <w:szCs w:val="16"/>
                <w:lang w:eastAsia="en-US"/>
              </w:rPr>
            </w:pPr>
            <w:r w:rsidRPr="00A564B4">
              <w:rPr>
                <w:sz w:val="16"/>
                <w:szCs w:val="16"/>
                <w:lang w:eastAsia="en-US"/>
              </w:rPr>
              <w:t>R5-194387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D71A7E" w14:textId="77777777" w:rsidR="00601FBA" w:rsidRPr="00A564B4" w:rsidRDefault="00601FBA" w:rsidP="006955F9">
            <w:pPr>
              <w:pStyle w:val="TAL"/>
              <w:rPr>
                <w:sz w:val="16"/>
                <w:szCs w:val="16"/>
                <w:lang w:eastAsia="en-US"/>
              </w:rPr>
            </w:pPr>
            <w:r w:rsidRPr="00A564B4">
              <w:rPr>
                <w:sz w:val="16"/>
                <w:szCs w:val="16"/>
                <w:lang w:eastAsia="en-US"/>
              </w:rPr>
              <w:t>0842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202A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F8B7E9" w14:textId="77777777" w:rsidR="00601FBA" w:rsidRPr="00A564B4" w:rsidRDefault="00601FBA" w:rsidP="006955F9">
            <w:pPr>
              <w:pStyle w:val="TAL"/>
              <w:rPr>
                <w:sz w:val="16"/>
                <w:szCs w:val="16"/>
                <w:lang w:eastAsia="en-US"/>
              </w:rPr>
            </w:pPr>
            <w:r w:rsidRPr="00A564B4">
              <w:rPr>
                <w:sz w:val="16"/>
                <w:szCs w:val="16"/>
                <w:lang w:eastAsia="en-US"/>
              </w:rPr>
              <w:t>Addition of the test applicability for V2X intra-band multi-carrier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B46B6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88BE0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0DDA6B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7559BD"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0555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D7E056" w14:textId="77777777" w:rsidR="00601FBA" w:rsidRPr="00A564B4" w:rsidRDefault="00601FBA" w:rsidP="006955F9">
            <w:pPr>
              <w:pStyle w:val="TAL"/>
              <w:rPr>
                <w:sz w:val="16"/>
                <w:szCs w:val="16"/>
                <w:lang w:eastAsia="en-US"/>
              </w:rPr>
            </w:pPr>
            <w:r w:rsidRPr="00A564B4">
              <w:rPr>
                <w:sz w:val="16"/>
                <w:szCs w:val="16"/>
                <w:lang w:eastAsia="en-US"/>
              </w:rPr>
              <w:t>R5-194433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C6350F" w14:textId="77777777" w:rsidR="00601FBA" w:rsidRPr="00A564B4" w:rsidRDefault="00601FBA" w:rsidP="006955F9">
            <w:pPr>
              <w:pStyle w:val="TAL"/>
              <w:rPr>
                <w:sz w:val="16"/>
                <w:szCs w:val="16"/>
                <w:lang w:eastAsia="en-US"/>
              </w:rPr>
            </w:pPr>
            <w:r w:rsidRPr="00A564B4">
              <w:rPr>
                <w:sz w:val="16"/>
                <w:szCs w:val="16"/>
                <w:lang w:eastAsia="en-US"/>
              </w:rPr>
              <w:t>0844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EE56FE"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C203E" w14:textId="77777777" w:rsidR="00601FBA" w:rsidRPr="00A564B4" w:rsidRDefault="00601FBA" w:rsidP="006955F9">
            <w:pPr>
              <w:pStyle w:val="TAL"/>
              <w:rPr>
                <w:sz w:val="16"/>
                <w:szCs w:val="16"/>
                <w:lang w:eastAsia="en-US"/>
              </w:rPr>
            </w:pPr>
            <w:r w:rsidRPr="00A564B4">
              <w:rPr>
                <w:sz w:val="16"/>
                <w:szCs w:val="16"/>
                <w:lang w:eastAsia="en-US"/>
              </w:rPr>
              <w:t>Adding applicability for new test case 6.5.2.1EC.2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BDDF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063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724B71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52CD8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42E2"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498A3B" w14:textId="77777777" w:rsidR="00601FBA" w:rsidRPr="00A564B4" w:rsidRDefault="00601FBA" w:rsidP="006955F9">
            <w:pPr>
              <w:pStyle w:val="TAL"/>
              <w:rPr>
                <w:sz w:val="16"/>
                <w:szCs w:val="16"/>
                <w:lang w:eastAsia="en-US"/>
              </w:rPr>
            </w:pPr>
            <w:r w:rsidRPr="00A564B4">
              <w:rPr>
                <w:sz w:val="16"/>
                <w:szCs w:val="16"/>
                <w:lang w:eastAsia="en-US"/>
              </w:rPr>
              <w:t>R5-194614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48C0C3" w14:textId="77777777" w:rsidR="00601FBA" w:rsidRPr="00A564B4" w:rsidRDefault="00601FBA" w:rsidP="006955F9">
            <w:pPr>
              <w:pStyle w:val="TAL"/>
              <w:rPr>
                <w:sz w:val="16"/>
                <w:szCs w:val="16"/>
                <w:lang w:eastAsia="en-US"/>
              </w:rPr>
            </w:pPr>
            <w:r w:rsidRPr="00A564B4">
              <w:rPr>
                <w:sz w:val="16"/>
                <w:szCs w:val="16"/>
                <w:lang w:eastAsia="en-US"/>
              </w:rPr>
              <w:t>0851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17F60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6F1EB" w14:textId="77777777" w:rsidR="00601FBA" w:rsidRPr="00A564B4" w:rsidRDefault="00601FBA" w:rsidP="006955F9">
            <w:pPr>
              <w:pStyle w:val="TAL"/>
              <w:rPr>
                <w:sz w:val="16"/>
                <w:szCs w:val="16"/>
                <w:lang w:eastAsia="en-US"/>
              </w:rPr>
            </w:pPr>
            <w:r w:rsidRPr="00A564B4">
              <w:rPr>
                <w:sz w:val="16"/>
                <w:szCs w:val="16"/>
                <w:lang w:eastAsia="en-US"/>
              </w:rPr>
              <w:t>Updating Table A.4.3-3a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B89C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A09298"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9B75B8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91FB4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2870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3BB8A" w14:textId="77777777" w:rsidR="00601FBA" w:rsidRPr="00A564B4" w:rsidRDefault="00601FBA" w:rsidP="006955F9">
            <w:pPr>
              <w:pStyle w:val="TAL"/>
              <w:rPr>
                <w:sz w:val="16"/>
                <w:szCs w:val="16"/>
                <w:lang w:eastAsia="en-US"/>
              </w:rPr>
            </w:pPr>
            <w:r w:rsidRPr="00A564B4">
              <w:rPr>
                <w:sz w:val="16"/>
                <w:szCs w:val="16"/>
                <w:lang w:eastAsia="en-US"/>
              </w:rPr>
              <w:t>R5-194751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9E715B" w14:textId="77777777" w:rsidR="00601FBA" w:rsidRPr="00A564B4" w:rsidRDefault="00601FBA" w:rsidP="006955F9">
            <w:pPr>
              <w:pStyle w:val="TAL"/>
              <w:rPr>
                <w:sz w:val="16"/>
                <w:szCs w:val="16"/>
                <w:lang w:eastAsia="en-US"/>
              </w:rPr>
            </w:pPr>
            <w:r w:rsidRPr="00A564B4">
              <w:rPr>
                <w:sz w:val="16"/>
                <w:szCs w:val="16"/>
                <w:lang w:eastAsia="en-US"/>
              </w:rPr>
              <w:t>0855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6F69D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BC594" w14:textId="77777777" w:rsidR="00601FBA" w:rsidRPr="00A564B4" w:rsidRDefault="00601FBA" w:rsidP="006955F9">
            <w:pPr>
              <w:pStyle w:val="TAL"/>
              <w:rPr>
                <w:sz w:val="16"/>
                <w:szCs w:val="16"/>
                <w:lang w:eastAsia="en-US"/>
              </w:rPr>
            </w:pPr>
            <w:r w:rsidRPr="00A564B4">
              <w:rPr>
                <w:sz w:val="16"/>
                <w:szCs w:val="16"/>
                <w:lang w:eastAsia="en-US"/>
              </w:rPr>
              <w:t>Applicability for new FD-MIMO PMI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17974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12864F"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3DF7B1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3FAAFA"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8F1D9A"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F5C30" w14:textId="77777777" w:rsidR="00601FBA" w:rsidRPr="00A564B4" w:rsidRDefault="00601FBA" w:rsidP="006955F9">
            <w:pPr>
              <w:pStyle w:val="TAL"/>
              <w:rPr>
                <w:sz w:val="16"/>
                <w:szCs w:val="16"/>
                <w:lang w:eastAsia="en-US"/>
              </w:rPr>
            </w:pPr>
            <w:r w:rsidRPr="00A564B4">
              <w:rPr>
                <w:sz w:val="16"/>
                <w:szCs w:val="16"/>
                <w:lang w:eastAsia="en-US"/>
              </w:rPr>
              <w:t>R5-194753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05C9B" w14:textId="77777777" w:rsidR="00601FBA" w:rsidRPr="00A564B4" w:rsidRDefault="00601FBA" w:rsidP="006955F9">
            <w:pPr>
              <w:pStyle w:val="TAL"/>
              <w:rPr>
                <w:sz w:val="16"/>
                <w:szCs w:val="16"/>
                <w:lang w:eastAsia="en-US"/>
              </w:rPr>
            </w:pPr>
            <w:r w:rsidRPr="00A564B4">
              <w:rPr>
                <w:sz w:val="16"/>
                <w:szCs w:val="16"/>
                <w:lang w:eastAsia="en-US"/>
              </w:rPr>
              <w:t>0856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5D5E8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F5D8B" w14:textId="77777777" w:rsidR="00601FBA" w:rsidRPr="00A564B4" w:rsidRDefault="00601FBA" w:rsidP="006955F9">
            <w:pPr>
              <w:pStyle w:val="TAL"/>
              <w:rPr>
                <w:sz w:val="16"/>
                <w:szCs w:val="16"/>
                <w:lang w:eastAsia="en-US"/>
              </w:rPr>
            </w:pPr>
            <w:r w:rsidRPr="00A564B4">
              <w:rPr>
                <w:sz w:val="16"/>
                <w:szCs w:val="16"/>
                <w:lang w:eastAsia="en-US"/>
              </w:rPr>
              <w:t>Adding applicability for TC 6.6.3.2A.4 and 6.6.3.3A.4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B47FCD"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97C14D"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C8A5F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83071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B2D0A5"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FB2FFF" w14:textId="77777777" w:rsidR="00601FBA" w:rsidRPr="00A564B4" w:rsidRDefault="00601FBA" w:rsidP="006955F9">
            <w:pPr>
              <w:pStyle w:val="TAL"/>
              <w:rPr>
                <w:sz w:val="16"/>
                <w:szCs w:val="16"/>
                <w:lang w:eastAsia="en-US"/>
              </w:rPr>
            </w:pPr>
            <w:r w:rsidRPr="00A564B4">
              <w:rPr>
                <w:sz w:val="16"/>
                <w:szCs w:val="16"/>
                <w:lang w:eastAsia="en-US"/>
              </w:rPr>
              <w:t>R5-194754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D0C40" w14:textId="77777777" w:rsidR="00601FBA" w:rsidRPr="00A564B4" w:rsidRDefault="00601FBA" w:rsidP="006955F9">
            <w:pPr>
              <w:pStyle w:val="TAL"/>
              <w:rPr>
                <w:sz w:val="16"/>
                <w:szCs w:val="16"/>
                <w:lang w:eastAsia="en-US"/>
              </w:rPr>
            </w:pPr>
            <w:r w:rsidRPr="00A564B4">
              <w:rPr>
                <w:sz w:val="16"/>
                <w:szCs w:val="16"/>
                <w:lang w:eastAsia="en-US"/>
              </w:rPr>
              <w:t>0857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BB916"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783F8F" w14:textId="77777777" w:rsidR="00601FBA" w:rsidRPr="00A564B4" w:rsidRDefault="00601FBA" w:rsidP="006955F9">
            <w:pPr>
              <w:pStyle w:val="TAL"/>
              <w:rPr>
                <w:sz w:val="16"/>
                <w:szCs w:val="16"/>
                <w:lang w:eastAsia="en-US"/>
              </w:rPr>
            </w:pPr>
            <w:r w:rsidRPr="00A564B4">
              <w:rPr>
                <w:sz w:val="16"/>
                <w:szCs w:val="16"/>
                <w:lang w:eastAsia="en-US"/>
              </w:rPr>
              <w:t>Addition of FDD Band 73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B1E2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2F8EE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96771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8FEF4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DB56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88BED4" w14:textId="77777777" w:rsidR="00601FBA" w:rsidRPr="00A564B4" w:rsidRDefault="00601FBA" w:rsidP="006955F9">
            <w:pPr>
              <w:pStyle w:val="TAL"/>
              <w:rPr>
                <w:sz w:val="16"/>
                <w:szCs w:val="16"/>
                <w:lang w:eastAsia="en-US"/>
              </w:rPr>
            </w:pPr>
            <w:r w:rsidRPr="00A564B4">
              <w:rPr>
                <w:sz w:val="16"/>
                <w:szCs w:val="16"/>
                <w:lang w:eastAsia="en-US"/>
              </w:rPr>
              <w:t>R5-194956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0D7BDE" w14:textId="77777777" w:rsidR="00601FBA" w:rsidRPr="00A564B4" w:rsidRDefault="00601FBA" w:rsidP="006955F9">
            <w:pPr>
              <w:pStyle w:val="TAL"/>
              <w:rPr>
                <w:sz w:val="16"/>
                <w:szCs w:val="16"/>
                <w:lang w:eastAsia="en-US"/>
              </w:rPr>
            </w:pPr>
            <w:r w:rsidRPr="00A564B4">
              <w:rPr>
                <w:sz w:val="16"/>
                <w:szCs w:val="16"/>
                <w:lang w:eastAsia="en-US"/>
              </w:rPr>
              <w:t>0859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55DDF9"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169A2" w14:textId="77777777" w:rsidR="00601FBA" w:rsidRPr="00A564B4" w:rsidRDefault="00601FBA" w:rsidP="006955F9">
            <w:pPr>
              <w:pStyle w:val="TAL"/>
              <w:rPr>
                <w:sz w:val="16"/>
                <w:szCs w:val="16"/>
                <w:lang w:eastAsia="en-US"/>
              </w:rPr>
            </w:pPr>
            <w:r w:rsidRPr="00A564B4">
              <w:rPr>
                <w:sz w:val="16"/>
                <w:szCs w:val="16"/>
                <w:lang w:eastAsia="en-US"/>
              </w:rPr>
              <w:t>Update Applicability to Include 4Rx Capability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AE2CF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FFD3A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38946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8A7D2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EFCB6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5C36BE" w14:textId="77777777" w:rsidR="00601FBA" w:rsidRPr="00A564B4" w:rsidRDefault="00601FBA" w:rsidP="006955F9">
            <w:pPr>
              <w:pStyle w:val="TAL"/>
              <w:rPr>
                <w:sz w:val="16"/>
                <w:szCs w:val="16"/>
                <w:lang w:eastAsia="en-US"/>
              </w:rPr>
            </w:pPr>
            <w:r w:rsidRPr="00A564B4">
              <w:rPr>
                <w:sz w:val="16"/>
                <w:szCs w:val="16"/>
                <w:lang w:eastAsia="en-US"/>
              </w:rPr>
              <w:t>R5-194966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CF38F" w14:textId="77777777" w:rsidR="00601FBA" w:rsidRPr="00A564B4" w:rsidRDefault="00601FBA" w:rsidP="006955F9">
            <w:pPr>
              <w:pStyle w:val="TAL"/>
              <w:rPr>
                <w:sz w:val="16"/>
                <w:szCs w:val="16"/>
                <w:lang w:eastAsia="en-US"/>
              </w:rPr>
            </w:pPr>
            <w:r w:rsidRPr="00A564B4">
              <w:rPr>
                <w:sz w:val="16"/>
                <w:szCs w:val="16"/>
                <w:lang w:eastAsia="en-US"/>
              </w:rPr>
              <w:t>0835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089B4E"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AB79B" w14:textId="77777777" w:rsidR="00601FBA" w:rsidRPr="00A564B4" w:rsidRDefault="00601FBA" w:rsidP="006955F9">
            <w:pPr>
              <w:pStyle w:val="TAL"/>
              <w:rPr>
                <w:sz w:val="16"/>
                <w:szCs w:val="16"/>
                <w:lang w:eastAsia="en-US"/>
              </w:rPr>
            </w:pPr>
            <w:r w:rsidRPr="00A564B4">
              <w:rPr>
                <w:sz w:val="16"/>
                <w:szCs w:val="16"/>
                <w:lang w:eastAsia="en-US"/>
              </w:rPr>
              <w:t>Introduction of CA_7C_28A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A29EF6"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B8FB31"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D17FEB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67D2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F4F99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78872" w14:textId="77777777" w:rsidR="00601FBA" w:rsidRPr="00A564B4" w:rsidRDefault="00601FBA" w:rsidP="006955F9">
            <w:pPr>
              <w:pStyle w:val="TAL"/>
              <w:rPr>
                <w:sz w:val="16"/>
                <w:szCs w:val="16"/>
                <w:lang w:eastAsia="en-US"/>
              </w:rPr>
            </w:pPr>
            <w:r w:rsidRPr="00A564B4">
              <w:rPr>
                <w:sz w:val="16"/>
                <w:szCs w:val="16"/>
                <w:lang w:eastAsia="en-US"/>
              </w:rPr>
              <w:t>R5-195023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DA439F" w14:textId="77777777" w:rsidR="00601FBA" w:rsidRPr="00A564B4" w:rsidRDefault="00601FBA" w:rsidP="006955F9">
            <w:pPr>
              <w:pStyle w:val="TAL"/>
              <w:rPr>
                <w:sz w:val="16"/>
                <w:szCs w:val="16"/>
                <w:lang w:eastAsia="en-US"/>
              </w:rPr>
            </w:pPr>
            <w:r w:rsidRPr="00A564B4">
              <w:rPr>
                <w:sz w:val="16"/>
                <w:szCs w:val="16"/>
                <w:lang w:eastAsia="en-US"/>
              </w:rPr>
              <w:t>0853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0C2B"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CAC8E" w14:textId="77777777" w:rsidR="00601FBA" w:rsidRPr="00A564B4" w:rsidRDefault="00601FBA" w:rsidP="006955F9">
            <w:pPr>
              <w:pStyle w:val="TAL"/>
              <w:rPr>
                <w:sz w:val="16"/>
                <w:szCs w:val="16"/>
                <w:lang w:eastAsia="en-US"/>
              </w:rPr>
            </w:pPr>
            <w:r w:rsidRPr="00A564B4">
              <w:rPr>
                <w:sz w:val="16"/>
                <w:szCs w:val="16"/>
                <w:lang w:eastAsia="en-US"/>
              </w:rPr>
              <w:t>Introduction of ON/OFF time mask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A2C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4471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449AD5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92B5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3B6AF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832D25" w14:textId="77777777" w:rsidR="00601FBA" w:rsidRPr="00A564B4" w:rsidRDefault="00601FBA" w:rsidP="006955F9">
            <w:pPr>
              <w:pStyle w:val="TAL"/>
              <w:rPr>
                <w:sz w:val="16"/>
                <w:szCs w:val="16"/>
                <w:lang w:eastAsia="en-US"/>
              </w:rPr>
            </w:pPr>
            <w:r w:rsidRPr="00A564B4">
              <w:rPr>
                <w:sz w:val="16"/>
                <w:szCs w:val="16"/>
                <w:lang w:eastAsia="en-US"/>
              </w:rPr>
              <w:t>R5-195067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67ACC0" w14:textId="77777777" w:rsidR="00601FBA" w:rsidRPr="00A564B4" w:rsidRDefault="00601FBA" w:rsidP="006955F9">
            <w:pPr>
              <w:pStyle w:val="TAL"/>
              <w:rPr>
                <w:sz w:val="16"/>
                <w:szCs w:val="16"/>
                <w:lang w:eastAsia="en-US"/>
              </w:rPr>
            </w:pPr>
            <w:r w:rsidRPr="00A564B4">
              <w:rPr>
                <w:sz w:val="16"/>
                <w:szCs w:val="16"/>
                <w:lang w:eastAsia="en-US"/>
              </w:rPr>
              <w:t>0833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5B0018"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1F50FE" w14:textId="77777777" w:rsidR="00601FBA" w:rsidRPr="00A564B4" w:rsidRDefault="00601FBA" w:rsidP="006955F9">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72E38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0C32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74FB0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F7923"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D6F14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F42304" w14:textId="77777777" w:rsidR="00601FBA" w:rsidRPr="00A564B4" w:rsidRDefault="00601FBA" w:rsidP="006955F9">
            <w:pPr>
              <w:pStyle w:val="TAL"/>
              <w:rPr>
                <w:sz w:val="16"/>
                <w:szCs w:val="16"/>
                <w:lang w:eastAsia="en-US"/>
              </w:rPr>
            </w:pPr>
            <w:r w:rsidRPr="00A564B4">
              <w:rPr>
                <w:sz w:val="16"/>
                <w:szCs w:val="16"/>
                <w:lang w:eastAsia="en-US"/>
              </w:rPr>
              <w:t>R5-195077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02D98" w14:textId="77777777" w:rsidR="00601FBA" w:rsidRPr="00A564B4" w:rsidRDefault="00601FBA" w:rsidP="006955F9">
            <w:pPr>
              <w:pStyle w:val="TAL"/>
              <w:rPr>
                <w:sz w:val="16"/>
                <w:szCs w:val="16"/>
                <w:lang w:eastAsia="en-US"/>
              </w:rPr>
            </w:pPr>
            <w:r w:rsidRPr="00A564B4">
              <w:rPr>
                <w:sz w:val="16"/>
                <w:szCs w:val="16"/>
                <w:lang w:eastAsia="en-US"/>
              </w:rPr>
              <w:t>0848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1CB3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AE53F3" w14:textId="77777777" w:rsidR="00601FBA" w:rsidRPr="00A564B4" w:rsidRDefault="00601FBA" w:rsidP="006955F9">
            <w:pPr>
              <w:pStyle w:val="TAL"/>
              <w:rPr>
                <w:sz w:val="16"/>
                <w:szCs w:val="16"/>
                <w:lang w:eastAsia="en-US"/>
              </w:rPr>
            </w:pPr>
            <w:r w:rsidRPr="00A564B4">
              <w:rPr>
                <w:sz w:val="16"/>
                <w:szCs w:val="16"/>
                <w:lang w:eastAsia="en-US"/>
              </w:rPr>
              <w:t>Correction to the content of PICS item A.4.6.3-2/3.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76FFE"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F0072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D653DB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2C205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283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20491" w14:textId="77777777" w:rsidR="00601FBA" w:rsidRPr="00A564B4" w:rsidRDefault="00601FBA" w:rsidP="006955F9">
            <w:pPr>
              <w:pStyle w:val="TAL"/>
              <w:rPr>
                <w:sz w:val="16"/>
                <w:szCs w:val="16"/>
                <w:lang w:eastAsia="en-US"/>
              </w:rPr>
            </w:pPr>
            <w:r w:rsidRPr="00A564B4">
              <w:rPr>
                <w:sz w:val="16"/>
                <w:szCs w:val="16"/>
                <w:lang w:eastAsia="en-US"/>
              </w:rPr>
              <w:t>R5-195082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06121D" w14:textId="77777777" w:rsidR="00601FBA" w:rsidRPr="00A564B4" w:rsidRDefault="00601FBA" w:rsidP="006955F9">
            <w:pPr>
              <w:pStyle w:val="TAL"/>
              <w:rPr>
                <w:sz w:val="16"/>
                <w:szCs w:val="16"/>
                <w:lang w:eastAsia="en-US"/>
              </w:rPr>
            </w:pPr>
            <w:r w:rsidRPr="00A564B4">
              <w:rPr>
                <w:sz w:val="16"/>
                <w:szCs w:val="16"/>
                <w:lang w:eastAsia="en-US"/>
              </w:rPr>
              <w:t>0854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F1881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FE1AD1" w14:textId="77777777" w:rsidR="00601FBA" w:rsidRPr="00A564B4" w:rsidRDefault="00601FBA" w:rsidP="006955F9">
            <w:pPr>
              <w:pStyle w:val="TAL"/>
              <w:rPr>
                <w:sz w:val="16"/>
                <w:szCs w:val="16"/>
                <w:lang w:eastAsia="en-US"/>
              </w:rPr>
            </w:pPr>
            <w:r w:rsidRPr="00A564B4">
              <w:rPr>
                <w:sz w:val="16"/>
                <w:szCs w:val="16"/>
                <w:lang w:eastAsia="en-US"/>
              </w:rPr>
              <w:t>Correction in C01c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57B39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90B46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B88CE0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FC6F38"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43687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CAFF8" w14:textId="77777777" w:rsidR="00601FBA" w:rsidRPr="00A564B4" w:rsidRDefault="00601FBA" w:rsidP="006955F9">
            <w:pPr>
              <w:pStyle w:val="TAL"/>
              <w:rPr>
                <w:sz w:val="16"/>
                <w:szCs w:val="16"/>
                <w:lang w:eastAsia="en-US"/>
              </w:rPr>
            </w:pPr>
            <w:r w:rsidRPr="00A564B4">
              <w:rPr>
                <w:sz w:val="16"/>
                <w:szCs w:val="16"/>
                <w:lang w:eastAsia="en-US"/>
              </w:rPr>
              <w:t>R5-195084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C7A326" w14:textId="77777777" w:rsidR="00601FBA" w:rsidRPr="00A564B4" w:rsidRDefault="00601FBA" w:rsidP="006955F9">
            <w:pPr>
              <w:pStyle w:val="TAL"/>
              <w:rPr>
                <w:sz w:val="16"/>
                <w:szCs w:val="16"/>
                <w:lang w:eastAsia="en-US"/>
              </w:rPr>
            </w:pPr>
            <w:r w:rsidRPr="00A564B4">
              <w:rPr>
                <w:sz w:val="16"/>
                <w:szCs w:val="16"/>
                <w:lang w:eastAsia="en-US"/>
              </w:rPr>
              <w:t>0843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AAB6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1EEDB5" w14:textId="77777777" w:rsidR="00601FBA" w:rsidRPr="00A564B4" w:rsidRDefault="00601FBA" w:rsidP="006955F9">
            <w:pPr>
              <w:pStyle w:val="TAL"/>
              <w:rPr>
                <w:sz w:val="16"/>
                <w:szCs w:val="16"/>
                <w:lang w:eastAsia="en-US"/>
              </w:rPr>
            </w:pPr>
            <w:r w:rsidRPr="00A564B4">
              <w:rPr>
                <w:sz w:val="16"/>
                <w:szCs w:val="16"/>
                <w:lang w:eastAsia="en-US"/>
              </w:rPr>
              <w:t>Applicability 3DL CA generic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91F753"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C9D1F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DB3CE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545A6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BF66E"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9C6D5" w14:textId="77777777" w:rsidR="00601FBA" w:rsidRPr="00A564B4" w:rsidRDefault="00601FBA" w:rsidP="006955F9">
            <w:pPr>
              <w:pStyle w:val="TAL"/>
              <w:rPr>
                <w:sz w:val="16"/>
                <w:szCs w:val="16"/>
                <w:lang w:eastAsia="en-US"/>
              </w:rPr>
            </w:pPr>
            <w:r w:rsidRPr="00A564B4">
              <w:rPr>
                <w:sz w:val="16"/>
                <w:szCs w:val="16"/>
                <w:lang w:eastAsia="en-US"/>
              </w:rPr>
              <w:t>R5-195448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DDB04C" w14:textId="77777777" w:rsidR="00601FBA" w:rsidRPr="00A564B4" w:rsidRDefault="00601FBA" w:rsidP="006955F9">
            <w:pPr>
              <w:pStyle w:val="TAL"/>
              <w:rPr>
                <w:sz w:val="16"/>
                <w:szCs w:val="16"/>
                <w:lang w:eastAsia="en-US"/>
              </w:rPr>
            </w:pPr>
            <w:r w:rsidRPr="00A564B4">
              <w:rPr>
                <w:sz w:val="16"/>
                <w:szCs w:val="16"/>
                <w:lang w:eastAsia="en-US"/>
              </w:rPr>
              <w:t>0849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C1220F"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447A1C" w14:textId="77777777" w:rsidR="00601FBA" w:rsidRPr="00A564B4" w:rsidRDefault="00601FBA" w:rsidP="006955F9">
            <w:pPr>
              <w:pStyle w:val="TAL"/>
              <w:rPr>
                <w:sz w:val="16"/>
                <w:szCs w:val="16"/>
                <w:lang w:eastAsia="en-US"/>
              </w:rPr>
            </w:pPr>
            <w:r w:rsidRPr="00A564B4">
              <w:rPr>
                <w:sz w:val="16"/>
                <w:szCs w:val="16"/>
                <w:lang w:eastAsia="en-US"/>
              </w:rPr>
              <w:t>Correction to applicability criteria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0D43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EE580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1228E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05C2B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0AD12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067857" w14:textId="77777777" w:rsidR="00601FBA" w:rsidRPr="00A564B4" w:rsidRDefault="00601FBA" w:rsidP="006955F9">
            <w:pPr>
              <w:pStyle w:val="TAL"/>
              <w:rPr>
                <w:sz w:val="16"/>
                <w:szCs w:val="16"/>
                <w:lang w:eastAsia="en-US"/>
              </w:rPr>
            </w:pPr>
            <w:r w:rsidRPr="00A564B4">
              <w:rPr>
                <w:sz w:val="16"/>
                <w:szCs w:val="16"/>
                <w:lang w:eastAsia="en-US"/>
              </w:rPr>
              <w:t>R5-195449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43A422" w14:textId="77777777" w:rsidR="00601FBA" w:rsidRPr="00A564B4" w:rsidRDefault="00601FBA" w:rsidP="006955F9">
            <w:pPr>
              <w:pStyle w:val="TAL"/>
              <w:rPr>
                <w:sz w:val="16"/>
                <w:szCs w:val="16"/>
                <w:lang w:eastAsia="en-US"/>
              </w:rPr>
            </w:pPr>
            <w:r w:rsidRPr="00A564B4">
              <w:rPr>
                <w:sz w:val="16"/>
                <w:szCs w:val="16"/>
                <w:lang w:eastAsia="en-US"/>
              </w:rPr>
              <w:t>0850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C700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61FDC0" w14:textId="77777777" w:rsidR="00601FBA" w:rsidRPr="00A564B4" w:rsidRDefault="00601FBA" w:rsidP="006955F9">
            <w:pPr>
              <w:pStyle w:val="TAL"/>
              <w:rPr>
                <w:sz w:val="16"/>
                <w:szCs w:val="16"/>
                <w:lang w:eastAsia="en-US"/>
              </w:rPr>
            </w:pPr>
            <w:r w:rsidRPr="00A564B4">
              <w:rPr>
                <w:sz w:val="16"/>
                <w:szCs w:val="16"/>
                <w:lang w:eastAsia="en-US"/>
              </w:rPr>
              <w:t>Updating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0A6B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8668B" w14:textId="77777777" w:rsidR="00601FBA" w:rsidRPr="00A564B4" w:rsidRDefault="00601FBA" w:rsidP="006955F9">
            <w:pPr>
              <w:pStyle w:val="TAL"/>
              <w:rPr>
                <w:sz w:val="16"/>
                <w:szCs w:val="16"/>
                <w:lang w:eastAsia="en-US"/>
              </w:rPr>
            </w:pPr>
            <w:r w:rsidRPr="00A564B4">
              <w:rPr>
                <w:sz w:val="16"/>
                <w:szCs w:val="16"/>
                <w:lang w:eastAsia="en-US"/>
              </w:rPr>
              <w:t>16.1.0</w:t>
            </w:r>
          </w:p>
        </w:tc>
      </w:tr>
      <w:tr w:rsidR="007D3292" w:rsidRPr="00A564B4" w14:paraId="66C3E1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C0D00F" w14:textId="77777777" w:rsidR="007D3292" w:rsidRPr="00A564B4" w:rsidRDefault="007D3292" w:rsidP="00BB41E0">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FAC576" w14:textId="77777777" w:rsidR="007D3292" w:rsidRPr="00A564B4" w:rsidRDefault="007D3292" w:rsidP="00414FFE">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61CEE" w14:textId="77777777" w:rsidR="007D3292" w:rsidRPr="00A564B4" w:rsidRDefault="007D3292" w:rsidP="002F17BA">
            <w:pPr>
              <w:pStyle w:val="TAL"/>
              <w:rPr>
                <w:sz w:val="16"/>
                <w:szCs w:val="16"/>
                <w:lang w:eastAsia="en-US"/>
              </w:rPr>
            </w:pPr>
            <w:r w:rsidRPr="00A564B4">
              <w:rPr>
                <w:sz w:val="16"/>
                <w:szCs w:val="16"/>
                <w:lang w:eastAsia="en-US"/>
              </w:rPr>
              <w:t>R5-195723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40A0DD" w14:textId="77777777" w:rsidR="007D3292" w:rsidRPr="00A564B4" w:rsidRDefault="007D3292" w:rsidP="00D24C5A">
            <w:pPr>
              <w:pStyle w:val="TAL"/>
              <w:rPr>
                <w:sz w:val="16"/>
                <w:szCs w:val="16"/>
                <w:lang w:eastAsia="en-US"/>
              </w:rPr>
            </w:pPr>
            <w:r w:rsidRPr="00A564B4">
              <w:rPr>
                <w:sz w:val="16"/>
                <w:szCs w:val="16"/>
                <w:lang w:eastAsia="en-US"/>
              </w:rPr>
              <w:t>0860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82649" w14:textId="77777777" w:rsidR="007D3292" w:rsidRPr="00A564B4" w:rsidRDefault="007D3292" w:rsidP="00FA5FF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919CDB" w14:textId="77777777" w:rsidR="007D3292" w:rsidRPr="00A564B4" w:rsidRDefault="007D3292" w:rsidP="00C95EF5">
            <w:pPr>
              <w:pStyle w:val="TAL"/>
              <w:rPr>
                <w:sz w:val="16"/>
                <w:szCs w:val="16"/>
                <w:lang w:eastAsia="en-US"/>
              </w:rPr>
            </w:pPr>
            <w:r w:rsidRPr="00A564B4">
              <w:rPr>
                <w:sz w:val="16"/>
                <w:szCs w:val="16"/>
                <w:lang w:eastAsia="en-US"/>
              </w:rPr>
              <w:t>Addition of test applicabilities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3B4B55" w14:textId="77777777" w:rsidR="007D3292" w:rsidRPr="00A564B4" w:rsidRDefault="007D3292" w:rsidP="00086EDB">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C5EA8B" w14:textId="77777777" w:rsidR="007D3292" w:rsidRPr="00A564B4" w:rsidRDefault="007D3292" w:rsidP="00DC1F4E">
            <w:pPr>
              <w:pStyle w:val="TAL"/>
              <w:rPr>
                <w:sz w:val="16"/>
                <w:szCs w:val="16"/>
                <w:lang w:eastAsia="en-US"/>
              </w:rPr>
            </w:pPr>
            <w:r w:rsidRPr="00A564B4">
              <w:rPr>
                <w:sz w:val="16"/>
                <w:szCs w:val="16"/>
                <w:lang w:eastAsia="en-US"/>
              </w:rPr>
              <w:t>16.2.0</w:t>
            </w:r>
          </w:p>
        </w:tc>
      </w:tr>
      <w:tr w:rsidR="007D3292" w:rsidRPr="00A564B4" w14:paraId="0DA8430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B12F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894090"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EB280" w14:textId="77777777" w:rsidR="007D3292" w:rsidRPr="00A564B4" w:rsidRDefault="007D3292" w:rsidP="00D24C5A">
            <w:pPr>
              <w:pStyle w:val="TAL"/>
              <w:rPr>
                <w:sz w:val="16"/>
                <w:szCs w:val="16"/>
                <w:lang w:eastAsia="en-US"/>
              </w:rPr>
            </w:pPr>
            <w:r w:rsidRPr="00A564B4">
              <w:rPr>
                <w:sz w:val="16"/>
                <w:szCs w:val="16"/>
                <w:lang w:eastAsia="en-US"/>
              </w:rPr>
              <w:t>R5-195798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929858" w14:textId="77777777" w:rsidR="007D3292" w:rsidRPr="00A564B4" w:rsidRDefault="007D3292" w:rsidP="00FA5FF4">
            <w:pPr>
              <w:pStyle w:val="TAL"/>
              <w:rPr>
                <w:sz w:val="16"/>
                <w:szCs w:val="16"/>
                <w:lang w:eastAsia="en-US"/>
              </w:rPr>
            </w:pPr>
            <w:r w:rsidRPr="00A564B4">
              <w:rPr>
                <w:sz w:val="16"/>
                <w:szCs w:val="16"/>
                <w:lang w:eastAsia="en-US"/>
              </w:rPr>
              <w:t>0861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EB1228"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44620" w14:textId="77777777" w:rsidR="007D3292" w:rsidRPr="00A564B4" w:rsidRDefault="007D3292" w:rsidP="00086EDB">
            <w:pPr>
              <w:pStyle w:val="TAL"/>
              <w:rPr>
                <w:sz w:val="16"/>
                <w:szCs w:val="16"/>
                <w:lang w:eastAsia="en-US"/>
              </w:rPr>
            </w:pPr>
            <w:r w:rsidRPr="00A564B4">
              <w:rPr>
                <w:sz w:val="16"/>
                <w:szCs w:val="16"/>
                <w:lang w:eastAsia="en-US"/>
              </w:rPr>
              <w:t>Introduction of CA_11A_41A, CA_11A_41C, CA_11A_42A, CA_11A_42C, CA_3A_41A_42C, CA_3A_41C_42A and CA_3A_41C_42C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A2F8F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34FBA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3A216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1FAD2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424339"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9D94B" w14:textId="77777777" w:rsidR="007D3292" w:rsidRPr="00A564B4" w:rsidRDefault="007D3292" w:rsidP="00D24C5A">
            <w:pPr>
              <w:pStyle w:val="TAL"/>
              <w:rPr>
                <w:sz w:val="16"/>
                <w:szCs w:val="16"/>
                <w:lang w:eastAsia="en-US"/>
              </w:rPr>
            </w:pPr>
            <w:r w:rsidRPr="00A564B4">
              <w:rPr>
                <w:sz w:val="16"/>
                <w:szCs w:val="16"/>
                <w:lang w:eastAsia="en-US"/>
              </w:rPr>
              <w:t>R5-196059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B1E831" w14:textId="77777777" w:rsidR="007D3292" w:rsidRPr="00A564B4" w:rsidRDefault="007D3292" w:rsidP="00FA5FF4">
            <w:pPr>
              <w:pStyle w:val="TAL"/>
              <w:rPr>
                <w:sz w:val="16"/>
                <w:szCs w:val="16"/>
                <w:lang w:eastAsia="en-US"/>
              </w:rPr>
            </w:pPr>
            <w:r w:rsidRPr="00A564B4">
              <w:rPr>
                <w:sz w:val="16"/>
                <w:szCs w:val="16"/>
                <w:lang w:eastAsia="en-US"/>
              </w:rPr>
              <w:t>0863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256063"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EFA5D6" w14:textId="77777777" w:rsidR="007D3292" w:rsidRPr="00A564B4" w:rsidRDefault="007D3292" w:rsidP="00086EDB">
            <w:pPr>
              <w:pStyle w:val="TAL"/>
              <w:rPr>
                <w:sz w:val="16"/>
                <w:szCs w:val="16"/>
                <w:lang w:eastAsia="en-US"/>
              </w:rPr>
            </w:pPr>
            <w:r w:rsidRPr="00A564B4">
              <w:rPr>
                <w:sz w:val="16"/>
                <w:szCs w:val="16"/>
                <w:lang w:eastAsia="en-US"/>
              </w:rPr>
              <w:t>Introduction of Power Control and Transmit Intermodulation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9BD7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A72779"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40D585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ECE3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A9F1A"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670F9" w14:textId="77777777" w:rsidR="007D3292" w:rsidRPr="00A564B4" w:rsidRDefault="007D3292" w:rsidP="00D24C5A">
            <w:pPr>
              <w:pStyle w:val="TAL"/>
              <w:rPr>
                <w:sz w:val="16"/>
                <w:szCs w:val="16"/>
                <w:lang w:eastAsia="en-US"/>
              </w:rPr>
            </w:pPr>
            <w:r w:rsidRPr="00A564B4">
              <w:rPr>
                <w:sz w:val="16"/>
                <w:szCs w:val="16"/>
                <w:lang w:eastAsia="en-US"/>
              </w:rPr>
              <w:t>R5-196127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8FA11" w14:textId="77777777" w:rsidR="007D3292" w:rsidRPr="00A564B4" w:rsidRDefault="007D3292" w:rsidP="00FA5FF4">
            <w:pPr>
              <w:pStyle w:val="TAL"/>
              <w:rPr>
                <w:sz w:val="16"/>
                <w:szCs w:val="16"/>
                <w:lang w:eastAsia="en-US"/>
              </w:rPr>
            </w:pPr>
            <w:r w:rsidRPr="00A564B4">
              <w:rPr>
                <w:sz w:val="16"/>
                <w:szCs w:val="16"/>
                <w:lang w:eastAsia="en-US"/>
              </w:rPr>
              <w:t>0864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E3085"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58500E" w14:textId="77777777" w:rsidR="007D3292" w:rsidRPr="00A564B4" w:rsidRDefault="007D3292" w:rsidP="00086EDB">
            <w:pPr>
              <w:pStyle w:val="TAL"/>
              <w:rPr>
                <w:sz w:val="16"/>
                <w:szCs w:val="16"/>
                <w:lang w:eastAsia="en-US"/>
              </w:rPr>
            </w:pPr>
            <w:r w:rsidRPr="00A564B4">
              <w:rPr>
                <w:sz w:val="16"/>
                <w:szCs w:val="16"/>
                <w:lang w:eastAsia="en-US"/>
              </w:rPr>
              <w:t>Correction 4CC and 5CC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041EF3"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241F6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A577B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E9E2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5910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FADF50" w14:textId="77777777" w:rsidR="007D3292" w:rsidRPr="00A564B4" w:rsidRDefault="007D3292" w:rsidP="00D24C5A">
            <w:pPr>
              <w:pStyle w:val="TAL"/>
              <w:rPr>
                <w:sz w:val="16"/>
                <w:szCs w:val="16"/>
                <w:lang w:eastAsia="en-US"/>
              </w:rPr>
            </w:pPr>
            <w:r w:rsidRPr="00A564B4">
              <w:rPr>
                <w:sz w:val="16"/>
                <w:szCs w:val="16"/>
                <w:lang w:eastAsia="en-US"/>
              </w:rPr>
              <w:t>R5-196152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5EB6F" w14:textId="77777777" w:rsidR="007D3292" w:rsidRPr="00A564B4" w:rsidRDefault="007D3292" w:rsidP="00FA5FF4">
            <w:pPr>
              <w:pStyle w:val="TAL"/>
              <w:rPr>
                <w:sz w:val="16"/>
                <w:szCs w:val="16"/>
                <w:lang w:eastAsia="en-US"/>
              </w:rPr>
            </w:pPr>
            <w:r w:rsidRPr="00A564B4">
              <w:rPr>
                <w:sz w:val="16"/>
                <w:szCs w:val="16"/>
                <w:lang w:eastAsia="en-US"/>
              </w:rPr>
              <w:t>0865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5E65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1F8AA" w14:textId="77777777" w:rsidR="007D3292" w:rsidRPr="00A564B4" w:rsidRDefault="007D3292" w:rsidP="00086EDB">
            <w:pPr>
              <w:pStyle w:val="TAL"/>
              <w:rPr>
                <w:sz w:val="16"/>
                <w:szCs w:val="16"/>
                <w:lang w:eastAsia="en-US"/>
              </w:rPr>
            </w:pPr>
            <w:r w:rsidRPr="00A564B4">
              <w:rPr>
                <w:sz w:val="16"/>
                <w:szCs w:val="16"/>
                <w:lang w:eastAsia="en-US"/>
              </w:rPr>
              <w:t>Applicability and ICS for 4UL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D449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C01A2"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4231A1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3BA3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D666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1FA344" w14:textId="77777777" w:rsidR="007D3292" w:rsidRPr="00A564B4" w:rsidRDefault="007D3292" w:rsidP="00D24C5A">
            <w:pPr>
              <w:pStyle w:val="TAL"/>
              <w:rPr>
                <w:sz w:val="16"/>
                <w:szCs w:val="16"/>
                <w:lang w:eastAsia="en-US"/>
              </w:rPr>
            </w:pPr>
            <w:r w:rsidRPr="00A564B4">
              <w:rPr>
                <w:sz w:val="16"/>
                <w:szCs w:val="16"/>
                <w:lang w:eastAsia="en-US"/>
              </w:rPr>
              <w:t>R5-196288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C7339B" w14:textId="77777777" w:rsidR="007D3292" w:rsidRPr="00A564B4" w:rsidRDefault="007D3292" w:rsidP="00FA5FF4">
            <w:pPr>
              <w:pStyle w:val="TAL"/>
              <w:rPr>
                <w:sz w:val="16"/>
                <w:szCs w:val="16"/>
                <w:lang w:eastAsia="en-US"/>
              </w:rPr>
            </w:pPr>
            <w:r w:rsidRPr="00A564B4">
              <w:rPr>
                <w:sz w:val="16"/>
                <w:szCs w:val="16"/>
                <w:lang w:eastAsia="en-US"/>
              </w:rPr>
              <w:t>0866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139B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36B25A" w14:textId="77777777" w:rsidR="007D3292" w:rsidRPr="00A564B4" w:rsidRDefault="007D3292" w:rsidP="00086EDB">
            <w:pPr>
              <w:pStyle w:val="TAL"/>
              <w:rPr>
                <w:sz w:val="16"/>
                <w:szCs w:val="16"/>
                <w:lang w:eastAsia="en-US"/>
              </w:rPr>
            </w:pPr>
            <w:r w:rsidRPr="00A564B4">
              <w:rPr>
                <w:sz w:val="16"/>
                <w:szCs w:val="16"/>
                <w:lang w:eastAsia="en-US"/>
              </w:rPr>
              <w:t>Introduction of applicability expression for several 3UL CA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64D59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3438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4D542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ACC21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9ECF1C"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C4E72" w14:textId="77777777" w:rsidR="007D3292" w:rsidRPr="00A564B4" w:rsidRDefault="007D3292" w:rsidP="00D24C5A">
            <w:pPr>
              <w:pStyle w:val="TAL"/>
              <w:rPr>
                <w:sz w:val="16"/>
                <w:szCs w:val="16"/>
                <w:lang w:eastAsia="en-US"/>
              </w:rPr>
            </w:pPr>
            <w:r w:rsidRPr="00A564B4">
              <w:rPr>
                <w:sz w:val="16"/>
                <w:szCs w:val="16"/>
                <w:lang w:eastAsia="en-US"/>
              </w:rPr>
              <w:t>R5-196567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DA4D32" w14:textId="77777777" w:rsidR="007D3292" w:rsidRPr="00A564B4" w:rsidRDefault="007D3292" w:rsidP="00FA5FF4">
            <w:pPr>
              <w:pStyle w:val="TAL"/>
              <w:rPr>
                <w:sz w:val="16"/>
                <w:szCs w:val="16"/>
                <w:lang w:eastAsia="en-US"/>
              </w:rPr>
            </w:pPr>
            <w:r w:rsidRPr="00A564B4">
              <w:rPr>
                <w:sz w:val="16"/>
                <w:szCs w:val="16"/>
                <w:lang w:eastAsia="en-US"/>
              </w:rPr>
              <w:t>0867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D0529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FCC251" w14:textId="77777777" w:rsidR="007D3292" w:rsidRPr="00A564B4" w:rsidRDefault="007D3292" w:rsidP="00086EDB">
            <w:pPr>
              <w:pStyle w:val="TAL"/>
              <w:rPr>
                <w:sz w:val="16"/>
                <w:szCs w:val="16"/>
                <w:lang w:eastAsia="en-US"/>
              </w:rPr>
            </w:pPr>
            <w:r w:rsidRPr="00A564B4">
              <w:rPr>
                <w:sz w:val="16"/>
                <w:szCs w:val="16"/>
                <w:lang w:eastAsia="en-US"/>
              </w:rPr>
              <w:t>Addition of Re-13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B7935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9D2D07"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53248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51FFBF"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D251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13DF7C" w14:textId="77777777" w:rsidR="007D3292" w:rsidRPr="00A564B4" w:rsidRDefault="007D3292" w:rsidP="00D24C5A">
            <w:pPr>
              <w:pStyle w:val="TAL"/>
              <w:rPr>
                <w:sz w:val="16"/>
                <w:szCs w:val="16"/>
                <w:lang w:eastAsia="en-US"/>
              </w:rPr>
            </w:pPr>
            <w:r w:rsidRPr="00A564B4">
              <w:rPr>
                <w:sz w:val="16"/>
                <w:szCs w:val="16"/>
                <w:lang w:eastAsia="en-US"/>
              </w:rPr>
              <w:t>R5-196568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715782" w14:textId="77777777" w:rsidR="007D3292" w:rsidRPr="00A564B4" w:rsidRDefault="007D3292" w:rsidP="00FA5FF4">
            <w:pPr>
              <w:pStyle w:val="TAL"/>
              <w:rPr>
                <w:sz w:val="16"/>
                <w:szCs w:val="16"/>
                <w:lang w:eastAsia="en-US"/>
              </w:rPr>
            </w:pPr>
            <w:r w:rsidRPr="00A564B4">
              <w:rPr>
                <w:sz w:val="16"/>
                <w:szCs w:val="16"/>
                <w:lang w:eastAsia="en-US"/>
              </w:rPr>
              <w:t>0868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3710A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870121" w14:textId="77777777" w:rsidR="007D3292" w:rsidRPr="00A564B4" w:rsidRDefault="007D3292" w:rsidP="00086EDB">
            <w:pPr>
              <w:pStyle w:val="TAL"/>
              <w:rPr>
                <w:sz w:val="16"/>
                <w:szCs w:val="16"/>
                <w:lang w:eastAsia="en-US"/>
              </w:rPr>
            </w:pPr>
            <w:r w:rsidRPr="00A564B4">
              <w:rPr>
                <w:sz w:val="16"/>
                <w:szCs w:val="16"/>
                <w:lang w:eastAsia="en-US"/>
              </w:rPr>
              <w:t>Addition of Re-15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4331BF"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D83AC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6CC0F4C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AD3924"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75FBB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464298" w14:textId="77777777" w:rsidR="007D3292" w:rsidRPr="00A564B4" w:rsidRDefault="007D3292" w:rsidP="00D24C5A">
            <w:pPr>
              <w:pStyle w:val="TAL"/>
              <w:rPr>
                <w:sz w:val="16"/>
                <w:szCs w:val="16"/>
                <w:lang w:eastAsia="en-US"/>
              </w:rPr>
            </w:pPr>
            <w:r w:rsidRPr="00A564B4">
              <w:rPr>
                <w:sz w:val="16"/>
                <w:szCs w:val="16"/>
                <w:lang w:eastAsia="en-US"/>
              </w:rPr>
              <w:t>R5-196583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759403" w14:textId="77777777" w:rsidR="007D3292" w:rsidRPr="00A564B4" w:rsidRDefault="007D3292" w:rsidP="00FA5FF4">
            <w:pPr>
              <w:pStyle w:val="TAL"/>
              <w:rPr>
                <w:sz w:val="16"/>
                <w:szCs w:val="16"/>
                <w:lang w:eastAsia="en-US"/>
              </w:rPr>
            </w:pPr>
            <w:r w:rsidRPr="00A564B4">
              <w:rPr>
                <w:sz w:val="16"/>
                <w:szCs w:val="16"/>
                <w:lang w:eastAsia="en-US"/>
              </w:rPr>
              <w:t>0869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C2C4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DFB7CEE"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 on Table 4.2-1 for TC4.2.31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F487D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BDA4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0A2ADC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7AAE10"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7471C2"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CE012" w14:textId="77777777" w:rsidR="007D3292" w:rsidRPr="00A564B4" w:rsidRDefault="007D3292" w:rsidP="00D24C5A">
            <w:pPr>
              <w:pStyle w:val="TAL"/>
              <w:rPr>
                <w:sz w:val="16"/>
                <w:szCs w:val="16"/>
                <w:lang w:eastAsia="en-US"/>
              </w:rPr>
            </w:pPr>
            <w:r w:rsidRPr="00A564B4">
              <w:rPr>
                <w:sz w:val="16"/>
                <w:szCs w:val="16"/>
                <w:lang w:eastAsia="en-US"/>
              </w:rPr>
              <w:t>R5-196712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CB5AE" w14:textId="77777777" w:rsidR="007D3292" w:rsidRPr="00A564B4" w:rsidRDefault="007D3292" w:rsidP="00FA5FF4">
            <w:pPr>
              <w:pStyle w:val="TAL"/>
              <w:rPr>
                <w:sz w:val="16"/>
                <w:szCs w:val="16"/>
                <w:lang w:eastAsia="en-US"/>
              </w:rPr>
            </w:pPr>
            <w:r w:rsidRPr="00A564B4">
              <w:rPr>
                <w:sz w:val="16"/>
                <w:szCs w:val="16"/>
                <w:lang w:eastAsia="en-US"/>
              </w:rPr>
              <w:t>0871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82B551"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72DC3C" w14:textId="77777777" w:rsidR="007D3292" w:rsidRPr="00A564B4" w:rsidRDefault="007D3292" w:rsidP="00086EDB">
            <w:pPr>
              <w:pStyle w:val="TAL"/>
              <w:rPr>
                <w:sz w:val="16"/>
                <w:szCs w:val="16"/>
                <w:lang w:eastAsia="en-US"/>
              </w:rPr>
            </w:pPr>
            <w:r w:rsidRPr="00A564B4">
              <w:rPr>
                <w:sz w:val="16"/>
                <w:szCs w:val="16"/>
                <w:lang w:eastAsia="en-US"/>
              </w:rPr>
              <w:t>Addition of TC7.9F Applicability of RF conformance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7D4B9"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8787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EF3C8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F23D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3DBC1B"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634F2" w14:textId="77777777" w:rsidR="007D3292" w:rsidRPr="00A564B4" w:rsidRDefault="007D3292" w:rsidP="00D24C5A">
            <w:pPr>
              <w:pStyle w:val="TAL"/>
              <w:rPr>
                <w:sz w:val="16"/>
                <w:szCs w:val="16"/>
                <w:lang w:eastAsia="en-US"/>
              </w:rPr>
            </w:pPr>
            <w:r w:rsidRPr="00A564B4">
              <w:rPr>
                <w:sz w:val="16"/>
                <w:szCs w:val="16"/>
                <w:lang w:eastAsia="en-US"/>
              </w:rPr>
              <w:t>R5-196713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09F949" w14:textId="77777777" w:rsidR="007D3292" w:rsidRPr="00A564B4" w:rsidRDefault="007D3292" w:rsidP="00FA5FF4">
            <w:pPr>
              <w:pStyle w:val="TAL"/>
              <w:rPr>
                <w:sz w:val="16"/>
                <w:szCs w:val="16"/>
                <w:lang w:eastAsia="en-US"/>
              </w:rPr>
            </w:pPr>
            <w:r w:rsidRPr="00A564B4">
              <w:rPr>
                <w:sz w:val="16"/>
                <w:szCs w:val="16"/>
                <w:lang w:eastAsia="en-US"/>
              </w:rPr>
              <w:t>0872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AD496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E5ACC4" w14:textId="77777777" w:rsidR="007D3292" w:rsidRPr="00A564B4" w:rsidRDefault="007D3292" w:rsidP="00086EDB">
            <w:pPr>
              <w:pStyle w:val="TAL"/>
              <w:rPr>
                <w:sz w:val="16"/>
                <w:szCs w:val="16"/>
                <w:lang w:eastAsia="en-US"/>
              </w:rPr>
            </w:pPr>
            <w:r w:rsidRPr="00A564B4">
              <w:rPr>
                <w:sz w:val="16"/>
                <w:szCs w:val="16"/>
                <w:lang w:eastAsia="en-US"/>
              </w:rPr>
              <w:t>Modify TC 4.2.31 the RRM conformance condition of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1A57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D5539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190C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5632A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E18CE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E847A7" w14:textId="77777777" w:rsidR="007D3292" w:rsidRPr="00A564B4" w:rsidRDefault="007D3292" w:rsidP="00D24C5A">
            <w:pPr>
              <w:pStyle w:val="TAL"/>
              <w:rPr>
                <w:sz w:val="16"/>
                <w:szCs w:val="16"/>
                <w:lang w:eastAsia="en-US"/>
              </w:rPr>
            </w:pPr>
            <w:r w:rsidRPr="00A564B4">
              <w:rPr>
                <w:sz w:val="16"/>
                <w:szCs w:val="16"/>
                <w:lang w:eastAsia="en-US"/>
              </w:rPr>
              <w:t>R5-196759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118630" w14:textId="77777777" w:rsidR="007D3292" w:rsidRPr="00A564B4" w:rsidRDefault="007D3292" w:rsidP="00FA5FF4">
            <w:pPr>
              <w:pStyle w:val="TAL"/>
              <w:rPr>
                <w:sz w:val="16"/>
                <w:szCs w:val="16"/>
                <w:lang w:eastAsia="en-US"/>
              </w:rPr>
            </w:pPr>
            <w:r w:rsidRPr="00A564B4">
              <w:rPr>
                <w:sz w:val="16"/>
                <w:szCs w:val="16"/>
                <w:lang w:eastAsia="en-US"/>
              </w:rPr>
              <w:t>0873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55EC4D"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573265" w14:textId="77777777" w:rsidR="007D3292" w:rsidRPr="00A564B4" w:rsidRDefault="007D3292" w:rsidP="00086EDB">
            <w:pPr>
              <w:pStyle w:val="TAL"/>
              <w:rPr>
                <w:sz w:val="16"/>
                <w:szCs w:val="16"/>
                <w:lang w:eastAsia="en-US"/>
              </w:rPr>
            </w:pPr>
            <w:r w:rsidRPr="00A564B4">
              <w:rPr>
                <w:sz w:val="16"/>
                <w:szCs w:val="16"/>
                <w:lang w:eastAsia="en-US"/>
              </w:rPr>
              <w:t>Addition of test applicability for 8.2.2.8.1 and 8.2.2.8.2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35202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1FAC1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9E9CE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29B0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D1F95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5849DD" w14:textId="77777777" w:rsidR="007D3292" w:rsidRPr="00A564B4" w:rsidRDefault="007D3292" w:rsidP="00D24C5A">
            <w:pPr>
              <w:pStyle w:val="TAL"/>
              <w:rPr>
                <w:sz w:val="16"/>
                <w:szCs w:val="16"/>
                <w:lang w:eastAsia="en-US"/>
              </w:rPr>
            </w:pPr>
            <w:r w:rsidRPr="00A564B4">
              <w:rPr>
                <w:sz w:val="16"/>
                <w:szCs w:val="16"/>
                <w:lang w:eastAsia="en-US"/>
              </w:rPr>
              <w:t>R5-196866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67E65" w14:textId="77777777" w:rsidR="007D3292" w:rsidRPr="00A564B4" w:rsidRDefault="007D3292" w:rsidP="00FA5FF4">
            <w:pPr>
              <w:pStyle w:val="TAL"/>
              <w:rPr>
                <w:sz w:val="16"/>
                <w:szCs w:val="16"/>
                <w:lang w:eastAsia="en-US"/>
              </w:rPr>
            </w:pPr>
            <w:r w:rsidRPr="00A564B4">
              <w:rPr>
                <w:sz w:val="16"/>
                <w:szCs w:val="16"/>
                <w:lang w:eastAsia="en-US"/>
              </w:rPr>
              <w:t>0876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FBE41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6A7323" w14:textId="77777777" w:rsidR="007D3292" w:rsidRPr="00A564B4" w:rsidRDefault="007D3292" w:rsidP="00086EDB">
            <w:pPr>
              <w:pStyle w:val="TAL"/>
              <w:rPr>
                <w:sz w:val="16"/>
                <w:szCs w:val="16"/>
                <w:lang w:eastAsia="en-US"/>
              </w:rPr>
            </w:pPr>
            <w:r w:rsidRPr="00A564B4">
              <w:rPr>
                <w:sz w:val="16"/>
                <w:szCs w:val="16"/>
                <w:lang w:eastAsia="en-US"/>
              </w:rPr>
              <w:t>Updating TS36.521-2 Table 4.1-1 Applicability of RF conformance test cases, ref. TS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000A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A32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A10C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66CE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BC1CEE"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AE8F7B" w14:textId="77777777" w:rsidR="007D3292" w:rsidRPr="00A564B4" w:rsidRDefault="007D3292" w:rsidP="00D24C5A">
            <w:pPr>
              <w:pStyle w:val="TAL"/>
              <w:rPr>
                <w:sz w:val="16"/>
                <w:szCs w:val="16"/>
                <w:lang w:eastAsia="en-US"/>
              </w:rPr>
            </w:pPr>
            <w:r w:rsidRPr="00A564B4">
              <w:rPr>
                <w:sz w:val="16"/>
                <w:szCs w:val="16"/>
                <w:lang w:eastAsia="en-US"/>
              </w:rPr>
              <w:t>R5-196867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3444A" w14:textId="77777777" w:rsidR="007D3292" w:rsidRPr="00A564B4" w:rsidRDefault="007D3292" w:rsidP="00FA5FF4">
            <w:pPr>
              <w:pStyle w:val="TAL"/>
              <w:rPr>
                <w:sz w:val="16"/>
                <w:szCs w:val="16"/>
                <w:lang w:eastAsia="en-US"/>
              </w:rPr>
            </w:pPr>
            <w:r w:rsidRPr="00A564B4">
              <w:rPr>
                <w:sz w:val="16"/>
                <w:szCs w:val="16"/>
                <w:lang w:eastAsia="en-US"/>
              </w:rPr>
              <w:t>0877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1FA6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89C4C" w14:textId="77777777" w:rsidR="007D3292" w:rsidRPr="00A564B4" w:rsidRDefault="007D3292" w:rsidP="00086EDB">
            <w:pPr>
              <w:pStyle w:val="TAL"/>
              <w:rPr>
                <w:sz w:val="16"/>
                <w:szCs w:val="16"/>
                <w:lang w:eastAsia="en-US"/>
              </w:rPr>
            </w:pPr>
            <w:r w:rsidRPr="00A564B4">
              <w:rPr>
                <w:sz w:val="16"/>
                <w:szCs w:val="16"/>
                <w:lang w:eastAsia="en-US"/>
              </w:rPr>
              <w:t>Updating TS36.521-2 Table 4.2-1 Applicability of RRM conformance test cases, ref.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D0BCF2"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D3F4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C43BB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5A8A6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7C716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174A0C" w14:textId="77777777" w:rsidR="007D3292" w:rsidRPr="00A564B4" w:rsidRDefault="007D3292" w:rsidP="00D24C5A">
            <w:pPr>
              <w:pStyle w:val="TAL"/>
              <w:rPr>
                <w:sz w:val="16"/>
                <w:szCs w:val="16"/>
                <w:lang w:eastAsia="en-US"/>
              </w:rPr>
            </w:pPr>
            <w:r w:rsidRPr="00A564B4">
              <w:rPr>
                <w:sz w:val="16"/>
                <w:szCs w:val="16"/>
                <w:lang w:eastAsia="en-US"/>
              </w:rPr>
              <w:t>R5-196939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068BA" w14:textId="77777777" w:rsidR="007D3292" w:rsidRPr="00A564B4" w:rsidRDefault="007D3292" w:rsidP="00FA5FF4">
            <w:pPr>
              <w:pStyle w:val="TAL"/>
              <w:rPr>
                <w:sz w:val="16"/>
                <w:szCs w:val="16"/>
                <w:lang w:eastAsia="en-US"/>
              </w:rPr>
            </w:pPr>
            <w:r w:rsidRPr="00A564B4">
              <w:rPr>
                <w:sz w:val="16"/>
                <w:szCs w:val="16"/>
                <w:lang w:eastAsia="en-US"/>
              </w:rPr>
              <w:t>0878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3E948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D469D7"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Conditions for TC8.10.1.2.6 and C183, C183m updates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ED277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0EAE5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C3DE5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7D8481"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122A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AA4532" w14:textId="77777777" w:rsidR="007D3292" w:rsidRPr="00A564B4" w:rsidRDefault="007D3292" w:rsidP="00D24C5A">
            <w:pPr>
              <w:pStyle w:val="TAL"/>
              <w:rPr>
                <w:sz w:val="16"/>
                <w:szCs w:val="16"/>
                <w:lang w:eastAsia="en-US"/>
              </w:rPr>
            </w:pPr>
            <w:r w:rsidRPr="00A564B4">
              <w:rPr>
                <w:sz w:val="16"/>
                <w:szCs w:val="16"/>
                <w:lang w:eastAsia="en-US"/>
              </w:rPr>
              <w:t>R5-196945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2D464F" w14:textId="77777777" w:rsidR="007D3292" w:rsidRPr="00A564B4" w:rsidRDefault="007D3292" w:rsidP="00FA5FF4">
            <w:pPr>
              <w:pStyle w:val="TAL"/>
              <w:rPr>
                <w:sz w:val="16"/>
                <w:szCs w:val="16"/>
                <w:lang w:eastAsia="en-US"/>
              </w:rPr>
            </w:pPr>
            <w:r w:rsidRPr="00A564B4">
              <w:rPr>
                <w:sz w:val="16"/>
                <w:szCs w:val="16"/>
                <w:lang w:eastAsia="en-US"/>
              </w:rPr>
              <w:t>0879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F38E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73849" w14:textId="77777777" w:rsidR="007D3292" w:rsidRPr="00A564B4" w:rsidRDefault="007D3292" w:rsidP="00086EDB">
            <w:pPr>
              <w:pStyle w:val="TAL"/>
              <w:rPr>
                <w:sz w:val="16"/>
                <w:szCs w:val="16"/>
                <w:lang w:eastAsia="en-US"/>
              </w:rPr>
            </w:pPr>
            <w:r w:rsidRPr="00A564B4">
              <w:rPr>
                <w:sz w:val="16"/>
                <w:szCs w:val="16"/>
                <w:lang w:eastAsia="en-US"/>
              </w:rPr>
              <w:t>Addition of applicability of FD-MIMO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02B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0EBA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6D3B0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9091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3A39F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CE738C" w14:textId="77777777" w:rsidR="007D3292" w:rsidRPr="00A564B4" w:rsidRDefault="007D3292" w:rsidP="00D24C5A">
            <w:pPr>
              <w:pStyle w:val="TAL"/>
              <w:rPr>
                <w:sz w:val="16"/>
                <w:szCs w:val="16"/>
                <w:lang w:eastAsia="en-US"/>
              </w:rPr>
            </w:pPr>
            <w:r w:rsidRPr="00A564B4">
              <w:rPr>
                <w:sz w:val="16"/>
                <w:szCs w:val="16"/>
                <w:lang w:eastAsia="en-US"/>
              </w:rPr>
              <w:t>R5-197311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3B241" w14:textId="77777777" w:rsidR="007D3292" w:rsidRPr="00A564B4" w:rsidRDefault="007D3292" w:rsidP="00FA5FF4">
            <w:pPr>
              <w:pStyle w:val="TAL"/>
              <w:rPr>
                <w:sz w:val="16"/>
                <w:szCs w:val="16"/>
                <w:lang w:eastAsia="en-US"/>
              </w:rPr>
            </w:pPr>
            <w:r w:rsidRPr="00A564B4">
              <w:rPr>
                <w:sz w:val="16"/>
                <w:szCs w:val="16"/>
                <w:lang w:eastAsia="en-US"/>
              </w:rPr>
              <w:t>0880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4A2CC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47481" w14:textId="77777777" w:rsidR="007D3292" w:rsidRPr="00A564B4" w:rsidRDefault="007D3292" w:rsidP="00086EDB">
            <w:pPr>
              <w:pStyle w:val="TAL"/>
              <w:rPr>
                <w:sz w:val="16"/>
                <w:szCs w:val="16"/>
                <w:lang w:eastAsia="en-US"/>
              </w:rPr>
            </w:pPr>
            <w:r w:rsidRPr="00A564B4">
              <w:rPr>
                <w:sz w:val="16"/>
                <w:szCs w:val="16"/>
                <w:lang w:eastAsia="en-US"/>
              </w:rPr>
              <w:t>Updating the applicability table to remove transient period for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166B2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8C1E8"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66B7A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37778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F11A1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827FA1" w14:textId="77777777" w:rsidR="007D3292" w:rsidRPr="00A564B4" w:rsidRDefault="007D3292" w:rsidP="00D24C5A">
            <w:pPr>
              <w:pStyle w:val="TAL"/>
              <w:rPr>
                <w:sz w:val="16"/>
                <w:szCs w:val="16"/>
                <w:lang w:eastAsia="en-US"/>
              </w:rPr>
            </w:pPr>
            <w:r w:rsidRPr="00A564B4">
              <w:rPr>
                <w:sz w:val="16"/>
                <w:szCs w:val="16"/>
                <w:lang w:eastAsia="en-US"/>
              </w:rPr>
              <w:t>R5-197452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721D4" w14:textId="77777777" w:rsidR="007D3292" w:rsidRPr="00A564B4" w:rsidRDefault="007D3292" w:rsidP="00FA5FF4">
            <w:pPr>
              <w:pStyle w:val="TAL"/>
              <w:rPr>
                <w:sz w:val="16"/>
                <w:szCs w:val="16"/>
                <w:lang w:eastAsia="en-US"/>
              </w:rPr>
            </w:pPr>
            <w:r w:rsidRPr="00A564B4">
              <w:rPr>
                <w:sz w:val="16"/>
                <w:szCs w:val="16"/>
                <w:lang w:eastAsia="en-US"/>
              </w:rPr>
              <w:t>0875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89696D"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9E6945" w14:textId="77777777" w:rsidR="007D3292" w:rsidRPr="00A564B4" w:rsidRDefault="007D3292" w:rsidP="00086EDB">
            <w:pPr>
              <w:pStyle w:val="TAL"/>
              <w:rPr>
                <w:sz w:val="16"/>
                <w:szCs w:val="16"/>
                <w:lang w:eastAsia="en-US"/>
              </w:rPr>
            </w:pPr>
            <w:r w:rsidRPr="00A564B4">
              <w:rPr>
                <w:sz w:val="16"/>
                <w:szCs w:val="16"/>
                <w:lang w:eastAsia="en-US"/>
              </w:rPr>
              <w:t>Updating NOTE 1 and NOTE 2 in Section 4 of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393A67"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2866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5EF46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3D0E9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657294"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E94253" w14:textId="77777777" w:rsidR="007D3292" w:rsidRPr="00A564B4" w:rsidRDefault="007D3292" w:rsidP="00D24C5A">
            <w:pPr>
              <w:pStyle w:val="TAL"/>
              <w:rPr>
                <w:sz w:val="16"/>
                <w:szCs w:val="16"/>
                <w:lang w:eastAsia="en-US"/>
              </w:rPr>
            </w:pPr>
            <w:r w:rsidRPr="00A564B4">
              <w:rPr>
                <w:sz w:val="16"/>
                <w:szCs w:val="16"/>
                <w:lang w:eastAsia="en-US"/>
              </w:rPr>
              <w:t>R5-197468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24A95" w14:textId="77777777" w:rsidR="007D3292" w:rsidRPr="00A564B4" w:rsidRDefault="007D3292" w:rsidP="00FA5FF4">
            <w:pPr>
              <w:pStyle w:val="TAL"/>
              <w:rPr>
                <w:sz w:val="16"/>
                <w:szCs w:val="16"/>
                <w:lang w:eastAsia="en-US"/>
              </w:rPr>
            </w:pPr>
            <w:r w:rsidRPr="00A564B4">
              <w:rPr>
                <w:sz w:val="16"/>
                <w:szCs w:val="16"/>
                <w:lang w:eastAsia="en-US"/>
              </w:rPr>
              <w:t>0870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42DA5"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27BB8E" w14:textId="77777777" w:rsidR="007D3292" w:rsidRPr="00A564B4" w:rsidRDefault="007D3292" w:rsidP="00086EDB">
            <w:pPr>
              <w:pStyle w:val="TAL"/>
              <w:rPr>
                <w:sz w:val="16"/>
                <w:szCs w:val="16"/>
                <w:lang w:eastAsia="en-US"/>
              </w:rPr>
            </w:pPr>
            <w:r w:rsidRPr="00A564B4">
              <w:rPr>
                <w:sz w:val="16"/>
                <w:szCs w:val="16"/>
                <w:lang w:eastAsia="en-US"/>
              </w:rPr>
              <w:t>Adding applicability for feMTC test case 7.6.2EC, Out-of-band blocking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52FB4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7F5BB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CECEB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85C8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B354C7"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C8421D" w14:textId="77777777" w:rsidR="007D3292" w:rsidRPr="00A564B4" w:rsidRDefault="007D3292" w:rsidP="00D24C5A">
            <w:pPr>
              <w:pStyle w:val="TAL"/>
              <w:rPr>
                <w:sz w:val="16"/>
                <w:szCs w:val="16"/>
                <w:lang w:eastAsia="en-US"/>
              </w:rPr>
            </w:pPr>
            <w:r w:rsidRPr="00A564B4">
              <w:rPr>
                <w:sz w:val="16"/>
                <w:szCs w:val="16"/>
                <w:lang w:eastAsia="en-US"/>
              </w:rPr>
              <w:t>R5-197486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9D3B0F" w14:textId="77777777" w:rsidR="007D3292" w:rsidRPr="00A564B4" w:rsidRDefault="007D3292" w:rsidP="00FA5FF4">
            <w:pPr>
              <w:pStyle w:val="TAL"/>
              <w:rPr>
                <w:sz w:val="16"/>
                <w:szCs w:val="16"/>
                <w:lang w:eastAsia="en-US"/>
              </w:rPr>
            </w:pPr>
            <w:r w:rsidRPr="00A564B4">
              <w:rPr>
                <w:sz w:val="16"/>
                <w:szCs w:val="16"/>
                <w:lang w:eastAsia="en-US"/>
              </w:rPr>
              <w:t>0874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EF9746"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B36C4" w14:textId="77777777" w:rsidR="007D3292" w:rsidRPr="00A564B4" w:rsidRDefault="007D3292" w:rsidP="00086EDB">
            <w:pPr>
              <w:pStyle w:val="TAL"/>
              <w:rPr>
                <w:sz w:val="16"/>
                <w:szCs w:val="16"/>
                <w:lang w:eastAsia="en-US"/>
              </w:rPr>
            </w:pPr>
            <w:r w:rsidRPr="00A564B4">
              <w:rPr>
                <w:sz w:val="16"/>
                <w:szCs w:val="16"/>
                <w:lang w:eastAsia="en-US"/>
              </w:rPr>
              <w:t>Updates to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C0CAF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37C77E" w14:textId="77777777" w:rsidR="007D3292" w:rsidRPr="00A564B4" w:rsidRDefault="007D3292" w:rsidP="00450AC4">
            <w:pPr>
              <w:pStyle w:val="TAL"/>
              <w:rPr>
                <w:sz w:val="16"/>
                <w:szCs w:val="16"/>
                <w:lang w:eastAsia="en-US"/>
              </w:rPr>
            </w:pPr>
            <w:r w:rsidRPr="00A564B4">
              <w:rPr>
                <w:sz w:val="16"/>
                <w:szCs w:val="16"/>
                <w:lang w:eastAsia="en-US"/>
              </w:rPr>
              <w:t>16.2.0</w:t>
            </w:r>
          </w:p>
        </w:tc>
      </w:tr>
      <w:tr w:rsidR="002A3298" w:rsidRPr="00A564B4" w14:paraId="7B56255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04962B" w14:textId="77777777" w:rsidR="002A3298" w:rsidRPr="00A564B4" w:rsidRDefault="002A3298" w:rsidP="001C1A6D">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1D945" w14:textId="77777777" w:rsidR="002A3298" w:rsidRPr="00A564B4" w:rsidRDefault="002A3298" w:rsidP="00E70553">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F90A66" w14:textId="77777777" w:rsidR="002A3298" w:rsidRPr="00A564B4" w:rsidRDefault="002A3298" w:rsidP="00841347">
            <w:pPr>
              <w:pStyle w:val="TAL"/>
              <w:rPr>
                <w:sz w:val="16"/>
                <w:szCs w:val="16"/>
                <w:lang w:eastAsia="en-US"/>
              </w:rPr>
            </w:pPr>
            <w:r w:rsidRPr="00A564B4">
              <w:rPr>
                <w:sz w:val="16"/>
                <w:szCs w:val="16"/>
                <w:lang w:eastAsia="en-US"/>
              </w:rPr>
              <w:t>R5-197759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10DF31" w14:textId="77777777" w:rsidR="002A3298" w:rsidRPr="00A564B4" w:rsidRDefault="002A3298" w:rsidP="00192F1D">
            <w:pPr>
              <w:pStyle w:val="TAL"/>
              <w:rPr>
                <w:sz w:val="16"/>
                <w:szCs w:val="16"/>
                <w:lang w:eastAsia="en-US"/>
              </w:rPr>
            </w:pPr>
            <w:r w:rsidRPr="00A564B4">
              <w:rPr>
                <w:sz w:val="16"/>
                <w:szCs w:val="16"/>
                <w:lang w:eastAsia="en-US"/>
              </w:rPr>
              <w:t>0881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F4978"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C2654D" w14:textId="77777777" w:rsidR="002A3298" w:rsidRPr="00A564B4" w:rsidRDefault="002A3298" w:rsidP="007D6630">
            <w:pPr>
              <w:pStyle w:val="TAL"/>
              <w:rPr>
                <w:sz w:val="16"/>
                <w:szCs w:val="16"/>
                <w:lang w:eastAsia="en-US"/>
              </w:rPr>
            </w:pPr>
            <w:r w:rsidRPr="00A564B4">
              <w:rPr>
                <w:sz w:val="16"/>
                <w:szCs w:val="16"/>
                <w:lang w:eastAsia="en-US"/>
              </w:rPr>
              <w:t>Addition of test applicabilites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4F33E"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E47B2B"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57EB22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E288A4"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A0CAEE"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95CDA6" w14:textId="77777777" w:rsidR="002A3298" w:rsidRPr="00A564B4" w:rsidRDefault="002A3298" w:rsidP="00192F1D">
            <w:pPr>
              <w:pStyle w:val="TAL"/>
              <w:rPr>
                <w:sz w:val="16"/>
                <w:szCs w:val="16"/>
                <w:lang w:eastAsia="en-US"/>
              </w:rPr>
            </w:pPr>
            <w:r w:rsidRPr="00A564B4">
              <w:rPr>
                <w:sz w:val="16"/>
                <w:szCs w:val="16"/>
                <w:lang w:eastAsia="en-US"/>
              </w:rPr>
              <w:t>R5-197767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F3431" w14:textId="77777777" w:rsidR="002A3298" w:rsidRPr="00A564B4" w:rsidRDefault="002A3298" w:rsidP="007D6630">
            <w:pPr>
              <w:pStyle w:val="TAL"/>
              <w:rPr>
                <w:sz w:val="16"/>
                <w:szCs w:val="16"/>
                <w:lang w:eastAsia="en-US"/>
              </w:rPr>
            </w:pPr>
            <w:r w:rsidRPr="00A564B4">
              <w:rPr>
                <w:sz w:val="16"/>
                <w:szCs w:val="16"/>
                <w:lang w:eastAsia="en-US"/>
              </w:rPr>
              <w:t>0882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82224E"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6AD066" w14:textId="77777777" w:rsidR="002A3298" w:rsidRPr="00A564B4" w:rsidRDefault="002A3298" w:rsidP="00194388">
            <w:pPr>
              <w:pStyle w:val="TAL"/>
              <w:rPr>
                <w:sz w:val="16"/>
                <w:szCs w:val="16"/>
                <w:lang w:eastAsia="en-US"/>
              </w:rPr>
            </w:pPr>
            <w:r w:rsidRPr="00A564B4">
              <w:rPr>
                <w:sz w:val="16"/>
                <w:szCs w:val="16"/>
                <w:lang w:eastAsia="en-US"/>
              </w:rPr>
              <w:t>Adding test applicability for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C9862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2CBA1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769FB5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A8990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33F5D"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2B804" w14:textId="77777777" w:rsidR="002A3298" w:rsidRPr="00A564B4" w:rsidRDefault="002A3298" w:rsidP="00192F1D">
            <w:pPr>
              <w:pStyle w:val="TAL"/>
              <w:rPr>
                <w:sz w:val="16"/>
                <w:szCs w:val="16"/>
                <w:lang w:eastAsia="en-US"/>
              </w:rPr>
            </w:pPr>
            <w:r w:rsidRPr="00A564B4">
              <w:rPr>
                <w:sz w:val="16"/>
                <w:szCs w:val="16"/>
                <w:lang w:eastAsia="en-US"/>
              </w:rPr>
              <w:t>R5-197956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7A3424" w14:textId="77777777" w:rsidR="002A3298" w:rsidRPr="00A564B4" w:rsidRDefault="002A3298" w:rsidP="007D6630">
            <w:pPr>
              <w:pStyle w:val="TAL"/>
              <w:rPr>
                <w:sz w:val="16"/>
                <w:szCs w:val="16"/>
                <w:lang w:eastAsia="en-US"/>
              </w:rPr>
            </w:pPr>
            <w:r w:rsidRPr="00A564B4">
              <w:rPr>
                <w:sz w:val="16"/>
                <w:szCs w:val="16"/>
                <w:lang w:eastAsia="en-US"/>
              </w:rPr>
              <w:t>0885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F15E1"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67398C" w14:textId="77777777" w:rsidR="002A3298" w:rsidRPr="00A564B4" w:rsidRDefault="002A3298" w:rsidP="00194388">
            <w:pPr>
              <w:pStyle w:val="TAL"/>
              <w:rPr>
                <w:sz w:val="16"/>
                <w:szCs w:val="16"/>
                <w:lang w:eastAsia="en-US"/>
              </w:rPr>
            </w:pPr>
            <w:r w:rsidRPr="00A564B4">
              <w:rPr>
                <w:sz w:val="16"/>
                <w:szCs w:val="16"/>
                <w:lang w:eastAsia="en-US"/>
              </w:rPr>
              <w:t>Updating applicability for feMTC test case 8.11.1.2.1 and 8.11.1.2.2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77D69"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FE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24A25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C62D7"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C8C653"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6D0711" w14:textId="77777777" w:rsidR="002A3298" w:rsidRPr="00A564B4" w:rsidRDefault="002A3298" w:rsidP="00192F1D">
            <w:pPr>
              <w:pStyle w:val="TAL"/>
              <w:rPr>
                <w:sz w:val="16"/>
                <w:szCs w:val="16"/>
                <w:lang w:eastAsia="en-US"/>
              </w:rPr>
            </w:pPr>
            <w:r w:rsidRPr="00A564B4">
              <w:rPr>
                <w:sz w:val="16"/>
                <w:szCs w:val="16"/>
                <w:lang w:eastAsia="en-US"/>
              </w:rPr>
              <w:t>R5-197957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4D166" w14:textId="77777777" w:rsidR="002A3298" w:rsidRPr="00A564B4" w:rsidRDefault="002A3298" w:rsidP="007D6630">
            <w:pPr>
              <w:pStyle w:val="TAL"/>
              <w:rPr>
                <w:sz w:val="16"/>
                <w:szCs w:val="16"/>
                <w:lang w:eastAsia="en-US"/>
              </w:rPr>
            </w:pPr>
            <w:r w:rsidRPr="00A564B4">
              <w:rPr>
                <w:sz w:val="16"/>
                <w:szCs w:val="16"/>
                <w:lang w:eastAsia="en-US"/>
              </w:rPr>
              <w:t>0886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1EEB3"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BF2F28" w14:textId="77777777" w:rsidR="002A3298" w:rsidRPr="00A564B4" w:rsidRDefault="002A3298" w:rsidP="00194388">
            <w:pPr>
              <w:pStyle w:val="TAL"/>
              <w:rPr>
                <w:sz w:val="16"/>
                <w:szCs w:val="16"/>
                <w:lang w:eastAsia="en-US"/>
              </w:rPr>
            </w:pPr>
            <w:r w:rsidRPr="00A564B4">
              <w:rPr>
                <w:sz w:val="16"/>
                <w:szCs w:val="16"/>
                <w:lang w:eastAsia="en-US"/>
              </w:rPr>
              <w:t>Correcting feMTC condition numbering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80DB2F"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5891E"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9B1F1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32066"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7ECC5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71CC91" w14:textId="77777777" w:rsidR="002A3298" w:rsidRPr="00A564B4" w:rsidRDefault="002A3298" w:rsidP="00192F1D">
            <w:pPr>
              <w:pStyle w:val="TAL"/>
              <w:rPr>
                <w:sz w:val="16"/>
                <w:szCs w:val="16"/>
                <w:lang w:eastAsia="en-US"/>
              </w:rPr>
            </w:pPr>
            <w:r w:rsidRPr="00A564B4">
              <w:rPr>
                <w:sz w:val="16"/>
                <w:szCs w:val="16"/>
                <w:lang w:eastAsia="en-US"/>
              </w:rPr>
              <w:t>R5-198023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C1C1E5" w14:textId="77777777" w:rsidR="002A3298" w:rsidRPr="00A564B4" w:rsidRDefault="002A3298" w:rsidP="007D6630">
            <w:pPr>
              <w:pStyle w:val="TAL"/>
              <w:rPr>
                <w:sz w:val="16"/>
                <w:szCs w:val="16"/>
                <w:lang w:eastAsia="en-US"/>
              </w:rPr>
            </w:pPr>
            <w:r w:rsidRPr="00A564B4">
              <w:rPr>
                <w:sz w:val="16"/>
                <w:szCs w:val="16"/>
                <w:lang w:eastAsia="en-US"/>
              </w:rPr>
              <w:t>0887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386B9F"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858F25" w14:textId="77777777" w:rsidR="002A3298" w:rsidRPr="00A564B4" w:rsidRDefault="002A3298" w:rsidP="00194388">
            <w:pPr>
              <w:pStyle w:val="TAL"/>
              <w:rPr>
                <w:sz w:val="16"/>
                <w:szCs w:val="16"/>
                <w:lang w:eastAsia="en-US"/>
              </w:rPr>
            </w:pPr>
            <w:r w:rsidRPr="00A564B4">
              <w:rPr>
                <w:sz w:val="16"/>
                <w:szCs w:val="16"/>
                <w:lang w:eastAsia="en-US"/>
              </w:rPr>
              <w:t>Correction feMTC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D17D3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BDB412"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08927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8AA8F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811A64"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6889" w14:textId="77777777" w:rsidR="002A3298" w:rsidRPr="00A564B4" w:rsidRDefault="002A3298" w:rsidP="00841347">
            <w:pPr>
              <w:pStyle w:val="TAL"/>
              <w:rPr>
                <w:sz w:val="16"/>
                <w:szCs w:val="16"/>
                <w:lang w:eastAsia="en-US"/>
              </w:rPr>
            </w:pPr>
            <w:r w:rsidRPr="00A564B4">
              <w:rPr>
                <w:sz w:val="16"/>
                <w:szCs w:val="16"/>
                <w:lang w:eastAsia="en-US"/>
              </w:rPr>
              <w:t>R5-198106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5D336D" w14:textId="77777777" w:rsidR="002A3298" w:rsidRPr="00A564B4" w:rsidRDefault="002A3298" w:rsidP="00192F1D">
            <w:pPr>
              <w:pStyle w:val="TAL"/>
              <w:rPr>
                <w:sz w:val="16"/>
                <w:szCs w:val="16"/>
                <w:lang w:eastAsia="en-US"/>
              </w:rPr>
            </w:pPr>
            <w:r w:rsidRPr="00A564B4">
              <w:rPr>
                <w:sz w:val="16"/>
                <w:szCs w:val="16"/>
                <w:lang w:eastAsia="en-US"/>
              </w:rPr>
              <w:t>0889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8AA66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1E9408" w14:textId="77777777" w:rsidR="002A3298" w:rsidRPr="00A564B4" w:rsidRDefault="002A3298" w:rsidP="007D6630">
            <w:pPr>
              <w:pStyle w:val="TAL"/>
              <w:rPr>
                <w:sz w:val="16"/>
                <w:szCs w:val="16"/>
                <w:lang w:eastAsia="en-US"/>
              </w:rPr>
            </w:pPr>
            <w:r w:rsidRPr="00A564B4">
              <w:rPr>
                <w:sz w:val="16"/>
                <w:szCs w:val="16"/>
                <w:lang w:eastAsia="en-US"/>
              </w:rPr>
              <w:t>Editorial correction to the contents of several Notes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21F636"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F4078"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3694477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AB969A"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D8856"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23FE6C" w14:textId="77777777" w:rsidR="002A3298" w:rsidRPr="00A564B4" w:rsidRDefault="002A3298" w:rsidP="00192F1D">
            <w:pPr>
              <w:pStyle w:val="TAL"/>
              <w:rPr>
                <w:sz w:val="16"/>
                <w:szCs w:val="16"/>
                <w:lang w:eastAsia="en-US"/>
              </w:rPr>
            </w:pPr>
            <w:r w:rsidRPr="00A564B4">
              <w:rPr>
                <w:sz w:val="16"/>
                <w:szCs w:val="16"/>
                <w:lang w:eastAsia="en-US"/>
              </w:rPr>
              <w:t>R5-198108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E42B08" w14:textId="77777777" w:rsidR="002A3298" w:rsidRPr="00A564B4" w:rsidRDefault="002A3298" w:rsidP="007D6630">
            <w:pPr>
              <w:pStyle w:val="TAL"/>
              <w:rPr>
                <w:sz w:val="16"/>
                <w:szCs w:val="16"/>
                <w:lang w:eastAsia="en-US"/>
              </w:rPr>
            </w:pPr>
            <w:r w:rsidRPr="00A564B4">
              <w:rPr>
                <w:sz w:val="16"/>
                <w:szCs w:val="16"/>
                <w:lang w:eastAsia="en-US"/>
              </w:rPr>
              <w:t>0890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53BBC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57B461" w14:textId="77777777" w:rsidR="002A3298" w:rsidRPr="00A564B4" w:rsidRDefault="002A3298" w:rsidP="00194388">
            <w:pPr>
              <w:pStyle w:val="TAL"/>
              <w:rPr>
                <w:sz w:val="16"/>
                <w:szCs w:val="16"/>
                <w:lang w:eastAsia="en-US"/>
              </w:rPr>
            </w:pPr>
            <w:r w:rsidRPr="00A564B4">
              <w:rPr>
                <w:sz w:val="16"/>
                <w:szCs w:val="16"/>
                <w:lang w:eastAsia="en-US"/>
              </w:rPr>
              <w:t>Update to applicability for 3DL/3UL TDD CA for UE Transmit Timing Accuracy and Non-Contention Based Random Access Tests for 2 SCells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AFED7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34D9CC"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0A56C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8690D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AEE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956DEC" w14:textId="77777777" w:rsidR="002A3298" w:rsidRPr="00A564B4" w:rsidRDefault="002A3298" w:rsidP="00192F1D">
            <w:pPr>
              <w:pStyle w:val="TAL"/>
              <w:rPr>
                <w:sz w:val="16"/>
                <w:szCs w:val="16"/>
                <w:lang w:eastAsia="en-US"/>
              </w:rPr>
            </w:pPr>
            <w:r w:rsidRPr="00A564B4">
              <w:rPr>
                <w:sz w:val="16"/>
                <w:szCs w:val="16"/>
                <w:lang w:eastAsia="en-US"/>
              </w:rPr>
              <w:t>R5-198293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A6AB55" w14:textId="77777777" w:rsidR="002A3298" w:rsidRPr="00A564B4" w:rsidRDefault="002A3298" w:rsidP="007D6630">
            <w:pPr>
              <w:pStyle w:val="TAL"/>
              <w:rPr>
                <w:sz w:val="16"/>
                <w:szCs w:val="16"/>
                <w:lang w:eastAsia="en-US"/>
              </w:rPr>
            </w:pPr>
            <w:r w:rsidRPr="00A564B4">
              <w:rPr>
                <w:sz w:val="16"/>
                <w:szCs w:val="16"/>
                <w:lang w:eastAsia="en-US"/>
              </w:rPr>
              <w:t>0893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07C95A"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C443B5" w14:textId="77777777" w:rsidR="002A3298" w:rsidRPr="00A564B4" w:rsidRDefault="002A3298" w:rsidP="00194388">
            <w:pPr>
              <w:pStyle w:val="TAL"/>
              <w:rPr>
                <w:sz w:val="16"/>
                <w:szCs w:val="16"/>
                <w:lang w:eastAsia="en-US"/>
              </w:rPr>
            </w:pPr>
            <w:r w:rsidRPr="00A564B4">
              <w:rPr>
                <w:sz w:val="16"/>
                <w:szCs w:val="16"/>
                <w:lang w:eastAsia="en-US"/>
              </w:rPr>
              <w:t>Adding applicability for RF test cases 8.7.2.1_A.6 and 8.7.2.1_H.6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6519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54073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8A9E9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4E811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A9C7A"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11E7CA" w14:textId="77777777" w:rsidR="002A3298" w:rsidRPr="00A564B4" w:rsidRDefault="002A3298" w:rsidP="00192F1D">
            <w:pPr>
              <w:pStyle w:val="TAL"/>
              <w:rPr>
                <w:sz w:val="16"/>
                <w:szCs w:val="16"/>
                <w:lang w:eastAsia="en-US"/>
              </w:rPr>
            </w:pPr>
            <w:r w:rsidRPr="00A564B4">
              <w:rPr>
                <w:sz w:val="16"/>
                <w:szCs w:val="16"/>
                <w:lang w:eastAsia="en-US"/>
              </w:rPr>
              <w:t>R5-198348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F5E056" w14:textId="77777777" w:rsidR="002A3298" w:rsidRPr="00A564B4" w:rsidRDefault="002A3298" w:rsidP="007D6630">
            <w:pPr>
              <w:pStyle w:val="TAL"/>
              <w:rPr>
                <w:sz w:val="16"/>
                <w:szCs w:val="16"/>
                <w:lang w:eastAsia="en-US"/>
              </w:rPr>
            </w:pPr>
            <w:r w:rsidRPr="00A564B4">
              <w:rPr>
                <w:sz w:val="16"/>
                <w:szCs w:val="16"/>
                <w:lang w:eastAsia="en-US"/>
              </w:rPr>
              <w:t>0894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AC26AB"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546FD2" w14:textId="77777777" w:rsidR="002A3298" w:rsidRPr="00A564B4" w:rsidRDefault="002A3298" w:rsidP="00194388">
            <w:pPr>
              <w:pStyle w:val="TAL"/>
              <w:rPr>
                <w:sz w:val="16"/>
                <w:szCs w:val="16"/>
                <w:lang w:eastAsia="en-US"/>
              </w:rPr>
            </w:pPr>
            <w:r w:rsidRPr="00A564B4">
              <w:rPr>
                <w:sz w:val="16"/>
                <w:szCs w:val="16"/>
                <w:lang w:eastAsia="en-US"/>
              </w:rPr>
              <w:t>Adding applicability for TC 7.5A.9 and 7.8.1A.9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52B551"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0298BA"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740B0A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62E90C"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931D58"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D98459" w14:textId="77777777" w:rsidR="002A3298" w:rsidRPr="00A564B4" w:rsidRDefault="002A3298" w:rsidP="00192F1D">
            <w:pPr>
              <w:pStyle w:val="TAL"/>
              <w:rPr>
                <w:sz w:val="16"/>
                <w:szCs w:val="16"/>
                <w:lang w:eastAsia="en-US"/>
              </w:rPr>
            </w:pPr>
            <w:r w:rsidRPr="00A564B4">
              <w:rPr>
                <w:sz w:val="16"/>
                <w:szCs w:val="16"/>
                <w:lang w:eastAsia="en-US"/>
              </w:rPr>
              <w:t>R5-198556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B719D5" w14:textId="77777777" w:rsidR="002A3298" w:rsidRPr="00A564B4" w:rsidRDefault="002A3298" w:rsidP="007D6630">
            <w:pPr>
              <w:pStyle w:val="TAL"/>
              <w:rPr>
                <w:sz w:val="16"/>
                <w:szCs w:val="16"/>
                <w:lang w:eastAsia="en-US"/>
              </w:rPr>
            </w:pPr>
            <w:r w:rsidRPr="00A564B4">
              <w:rPr>
                <w:sz w:val="16"/>
                <w:szCs w:val="16"/>
                <w:lang w:eastAsia="en-US"/>
              </w:rPr>
              <w:t>0895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66CF80"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335A83" w14:textId="77777777" w:rsidR="002A3298" w:rsidRPr="00A564B4" w:rsidRDefault="002A3298" w:rsidP="00194388">
            <w:pPr>
              <w:pStyle w:val="TAL"/>
              <w:rPr>
                <w:sz w:val="16"/>
                <w:szCs w:val="16"/>
                <w:lang w:eastAsia="en-US"/>
              </w:rPr>
            </w:pPr>
            <w:r w:rsidRPr="00A564B4">
              <w:rPr>
                <w:sz w:val="16"/>
                <w:szCs w:val="16"/>
                <w:lang w:eastAsia="en-US"/>
              </w:rPr>
              <w:t>Added applicability condition to LTE RRM 6DL and 7DL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2414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3271B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7D83A7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C5BB3B"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AC81A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F5C3FF" w14:textId="77777777" w:rsidR="002A3298" w:rsidRPr="00A564B4" w:rsidRDefault="002A3298" w:rsidP="00192F1D">
            <w:pPr>
              <w:pStyle w:val="TAL"/>
              <w:rPr>
                <w:sz w:val="16"/>
                <w:szCs w:val="16"/>
                <w:lang w:eastAsia="en-US"/>
              </w:rPr>
            </w:pPr>
            <w:r w:rsidRPr="00A564B4">
              <w:rPr>
                <w:sz w:val="16"/>
                <w:szCs w:val="16"/>
                <w:lang w:eastAsia="en-US"/>
              </w:rPr>
              <w:t>R5-198673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6CE48E" w14:textId="77777777" w:rsidR="002A3298" w:rsidRPr="00A564B4" w:rsidRDefault="002A3298" w:rsidP="007D6630">
            <w:pPr>
              <w:pStyle w:val="TAL"/>
              <w:rPr>
                <w:sz w:val="16"/>
                <w:szCs w:val="16"/>
                <w:lang w:eastAsia="en-US"/>
              </w:rPr>
            </w:pPr>
            <w:r w:rsidRPr="00A564B4">
              <w:rPr>
                <w:sz w:val="16"/>
                <w:szCs w:val="16"/>
                <w:lang w:eastAsia="en-US"/>
              </w:rPr>
              <w:t>0897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EA09"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873BEE" w14:textId="77777777" w:rsidR="002A3298" w:rsidRPr="00A564B4" w:rsidRDefault="002A3298" w:rsidP="00194388">
            <w:pPr>
              <w:pStyle w:val="TAL"/>
              <w:rPr>
                <w:sz w:val="16"/>
                <w:szCs w:val="16"/>
                <w:lang w:eastAsia="en-US"/>
              </w:rPr>
            </w:pPr>
            <w:r w:rsidRPr="00A564B4">
              <w:rPr>
                <w:sz w:val="16"/>
                <w:szCs w:val="16"/>
                <w:lang w:eastAsia="en-US"/>
              </w:rPr>
              <w:t>Introduction of applicability for new TDD FD-MIMO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12D914"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E8F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246A804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C17D2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A789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2005C8" w14:textId="77777777" w:rsidR="002A3298" w:rsidRPr="00A564B4" w:rsidRDefault="002A3298" w:rsidP="00192F1D">
            <w:pPr>
              <w:pStyle w:val="TAL"/>
              <w:rPr>
                <w:sz w:val="16"/>
                <w:szCs w:val="16"/>
                <w:lang w:eastAsia="en-US"/>
              </w:rPr>
            </w:pPr>
            <w:r w:rsidRPr="00A564B4">
              <w:rPr>
                <w:sz w:val="16"/>
                <w:szCs w:val="16"/>
                <w:lang w:eastAsia="en-US"/>
              </w:rPr>
              <w:t>R5-199448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A787D" w14:textId="77777777" w:rsidR="002A3298" w:rsidRPr="00A564B4" w:rsidRDefault="002A3298" w:rsidP="007D6630">
            <w:pPr>
              <w:pStyle w:val="TAL"/>
              <w:rPr>
                <w:sz w:val="16"/>
                <w:szCs w:val="16"/>
                <w:lang w:eastAsia="en-US"/>
              </w:rPr>
            </w:pPr>
            <w:r w:rsidRPr="00A564B4">
              <w:rPr>
                <w:sz w:val="16"/>
                <w:szCs w:val="16"/>
                <w:lang w:eastAsia="en-US"/>
              </w:rPr>
              <w:t>0883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D1B0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434CD0" w14:textId="77777777" w:rsidR="002A3298" w:rsidRPr="00A564B4" w:rsidRDefault="002A3298" w:rsidP="00194388">
            <w:pPr>
              <w:pStyle w:val="TAL"/>
              <w:rPr>
                <w:sz w:val="16"/>
                <w:szCs w:val="16"/>
                <w:lang w:eastAsia="en-US"/>
              </w:rPr>
            </w:pPr>
            <w:r w:rsidRPr="00A564B4">
              <w:rPr>
                <w:sz w:val="16"/>
                <w:szCs w:val="16"/>
                <w:lang w:eastAsia="en-US"/>
              </w:rPr>
              <w:t>Addition of new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E69CE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E45DB"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62BBE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C90E7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3C190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993E25" w14:textId="77777777" w:rsidR="002A3298" w:rsidRPr="00A564B4" w:rsidRDefault="002A3298" w:rsidP="00192F1D">
            <w:pPr>
              <w:pStyle w:val="TAL"/>
              <w:rPr>
                <w:sz w:val="16"/>
                <w:szCs w:val="16"/>
                <w:lang w:eastAsia="en-US"/>
              </w:rPr>
            </w:pPr>
            <w:r w:rsidRPr="00A564B4">
              <w:rPr>
                <w:sz w:val="16"/>
                <w:szCs w:val="16"/>
                <w:lang w:eastAsia="en-US"/>
              </w:rPr>
              <w:t>R5-199449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F1DD0C" w14:textId="77777777" w:rsidR="002A3298" w:rsidRPr="00A564B4" w:rsidRDefault="002A3298" w:rsidP="007D6630">
            <w:pPr>
              <w:pStyle w:val="TAL"/>
              <w:rPr>
                <w:sz w:val="16"/>
                <w:szCs w:val="16"/>
                <w:lang w:eastAsia="en-US"/>
              </w:rPr>
            </w:pPr>
            <w:r w:rsidRPr="00A564B4">
              <w:rPr>
                <w:sz w:val="16"/>
                <w:szCs w:val="16"/>
                <w:lang w:eastAsia="en-US"/>
              </w:rPr>
              <w:t>0884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B9D367"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FD92D" w14:textId="77777777" w:rsidR="002A3298" w:rsidRPr="00A564B4" w:rsidRDefault="002A3298" w:rsidP="00194388">
            <w:pPr>
              <w:pStyle w:val="TAL"/>
              <w:rPr>
                <w:sz w:val="16"/>
                <w:szCs w:val="16"/>
                <w:lang w:eastAsia="en-US"/>
              </w:rPr>
            </w:pPr>
            <w:r w:rsidRPr="00A564B4">
              <w:rPr>
                <w:sz w:val="16"/>
                <w:szCs w:val="16"/>
                <w:lang w:eastAsia="en-US"/>
              </w:rPr>
              <w:t>Adding missing feMTC test cases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6B8D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1F8485"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10F3519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E989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A0653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57EE0F" w14:textId="77777777" w:rsidR="002A3298" w:rsidRPr="00A564B4" w:rsidRDefault="002A3298" w:rsidP="00192F1D">
            <w:pPr>
              <w:pStyle w:val="TAL"/>
              <w:rPr>
                <w:sz w:val="16"/>
                <w:szCs w:val="16"/>
                <w:lang w:eastAsia="en-US"/>
              </w:rPr>
            </w:pPr>
            <w:r w:rsidRPr="00A564B4">
              <w:rPr>
                <w:sz w:val="16"/>
                <w:szCs w:val="16"/>
                <w:lang w:eastAsia="en-US"/>
              </w:rPr>
              <w:t>R5-199454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5491B0" w14:textId="77777777" w:rsidR="002A3298" w:rsidRPr="00A564B4" w:rsidRDefault="002A3298" w:rsidP="007D6630">
            <w:pPr>
              <w:pStyle w:val="TAL"/>
              <w:rPr>
                <w:sz w:val="16"/>
                <w:szCs w:val="16"/>
                <w:lang w:eastAsia="en-US"/>
              </w:rPr>
            </w:pPr>
            <w:r w:rsidRPr="00A564B4">
              <w:rPr>
                <w:sz w:val="16"/>
                <w:szCs w:val="16"/>
                <w:lang w:eastAsia="en-US"/>
              </w:rPr>
              <w:t>0896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5D76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05EC7A" w14:textId="77777777" w:rsidR="002A3298" w:rsidRPr="00A564B4" w:rsidRDefault="002A3298" w:rsidP="00194388">
            <w:pPr>
              <w:pStyle w:val="TAL"/>
              <w:rPr>
                <w:sz w:val="16"/>
                <w:szCs w:val="16"/>
                <w:lang w:eastAsia="en-US"/>
              </w:rPr>
            </w:pPr>
            <w:r w:rsidRPr="00A564B4">
              <w:rPr>
                <w:sz w:val="16"/>
                <w:szCs w:val="16"/>
                <w:lang w:eastAsia="en-US"/>
              </w:rPr>
              <w:t>Addition of applicability of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DDE8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5EFBED"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6D46CB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E0B49"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53E2E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34D3FF" w14:textId="77777777" w:rsidR="002A3298" w:rsidRPr="00A564B4" w:rsidRDefault="002A3298" w:rsidP="00192F1D">
            <w:pPr>
              <w:pStyle w:val="TAL"/>
              <w:rPr>
                <w:sz w:val="16"/>
                <w:szCs w:val="16"/>
                <w:lang w:eastAsia="en-US"/>
              </w:rPr>
            </w:pPr>
            <w:r w:rsidRPr="00A564B4">
              <w:rPr>
                <w:sz w:val="16"/>
                <w:szCs w:val="16"/>
                <w:lang w:eastAsia="en-US"/>
              </w:rPr>
              <w:t>R5-199456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B59ED3" w14:textId="77777777" w:rsidR="002A3298" w:rsidRPr="00A564B4" w:rsidRDefault="002A3298" w:rsidP="007D6630">
            <w:pPr>
              <w:pStyle w:val="TAL"/>
              <w:rPr>
                <w:sz w:val="16"/>
                <w:szCs w:val="16"/>
                <w:lang w:eastAsia="en-US"/>
              </w:rPr>
            </w:pPr>
            <w:r w:rsidRPr="00A564B4">
              <w:rPr>
                <w:sz w:val="16"/>
                <w:szCs w:val="16"/>
                <w:lang w:eastAsia="en-US"/>
              </w:rPr>
              <w:t>0892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9ADF8B"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7E97A2" w14:textId="77777777" w:rsidR="002A3298" w:rsidRPr="00A564B4" w:rsidRDefault="002A3298" w:rsidP="00194388">
            <w:pPr>
              <w:pStyle w:val="TAL"/>
              <w:rPr>
                <w:sz w:val="16"/>
                <w:szCs w:val="16"/>
                <w:lang w:eastAsia="en-US"/>
              </w:rPr>
            </w:pPr>
            <w:r w:rsidRPr="00A564B4">
              <w:rPr>
                <w:sz w:val="16"/>
                <w:szCs w:val="16"/>
                <w:lang w:eastAsia="en-US"/>
              </w:rPr>
              <w:t>Update of SDR joint CA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C0E45"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0C66E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D600D9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5C205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51A4B7"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28C4AB" w14:textId="77777777" w:rsidR="002A3298" w:rsidRPr="00A564B4" w:rsidRDefault="002A3298" w:rsidP="00192F1D">
            <w:pPr>
              <w:pStyle w:val="TAL"/>
              <w:rPr>
                <w:sz w:val="16"/>
                <w:szCs w:val="16"/>
                <w:lang w:eastAsia="en-US"/>
              </w:rPr>
            </w:pPr>
            <w:r w:rsidRPr="00A564B4">
              <w:rPr>
                <w:sz w:val="16"/>
                <w:szCs w:val="16"/>
                <w:lang w:eastAsia="en-US"/>
              </w:rPr>
              <w:t>R5-199505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D92D6" w14:textId="77777777" w:rsidR="002A3298" w:rsidRPr="00A564B4" w:rsidRDefault="002A3298" w:rsidP="007D6630">
            <w:pPr>
              <w:pStyle w:val="TAL"/>
              <w:rPr>
                <w:sz w:val="16"/>
                <w:szCs w:val="16"/>
                <w:lang w:eastAsia="en-US"/>
              </w:rPr>
            </w:pPr>
            <w:r w:rsidRPr="00A564B4">
              <w:rPr>
                <w:sz w:val="16"/>
                <w:szCs w:val="16"/>
                <w:lang w:eastAsia="en-US"/>
              </w:rPr>
              <w:t>0891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C6F6D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F9049A" w14:textId="77777777" w:rsidR="002A3298" w:rsidRPr="00A564B4" w:rsidRDefault="002A3298" w:rsidP="00194388">
            <w:pPr>
              <w:pStyle w:val="TAL"/>
              <w:rPr>
                <w:sz w:val="16"/>
                <w:szCs w:val="16"/>
                <w:lang w:eastAsia="en-US"/>
              </w:rPr>
            </w:pPr>
            <w:r w:rsidRPr="00A564B4">
              <w:rPr>
                <w:sz w:val="16"/>
                <w:szCs w:val="16"/>
                <w:lang w:eastAsia="en-US"/>
              </w:rPr>
              <w:t>Correction of release column in CA configuration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326802"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CCC2F6" w14:textId="77777777" w:rsidR="002A3298" w:rsidRPr="00A564B4" w:rsidRDefault="002A3298" w:rsidP="001B18CC">
            <w:pPr>
              <w:pStyle w:val="TAL"/>
              <w:rPr>
                <w:sz w:val="16"/>
                <w:szCs w:val="16"/>
                <w:lang w:eastAsia="en-US"/>
              </w:rPr>
            </w:pPr>
            <w:r w:rsidRPr="00A564B4">
              <w:rPr>
                <w:sz w:val="16"/>
                <w:szCs w:val="16"/>
                <w:lang w:eastAsia="en-US"/>
              </w:rPr>
              <w:t>16.3.0</w:t>
            </w:r>
          </w:p>
        </w:tc>
      </w:tr>
      <w:tr w:rsidR="005342AD" w:rsidRPr="00A564B4" w14:paraId="0C806DB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F72D5B"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93D66C"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95C953" w14:textId="77777777" w:rsidR="005342AD" w:rsidRPr="00A564B4" w:rsidRDefault="005342AD" w:rsidP="00D653FB">
            <w:pPr>
              <w:pStyle w:val="TAL"/>
              <w:rPr>
                <w:sz w:val="16"/>
                <w:szCs w:val="16"/>
                <w:lang w:eastAsia="en-US"/>
              </w:rPr>
            </w:pPr>
            <w:r w:rsidRPr="00A564B4">
              <w:rPr>
                <w:sz w:val="16"/>
                <w:szCs w:val="16"/>
                <w:lang w:eastAsia="en-US"/>
              </w:rPr>
              <w:t>R5-200535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5931B1" w14:textId="77777777" w:rsidR="005342AD" w:rsidRPr="00A564B4" w:rsidRDefault="005342AD" w:rsidP="00D653FB">
            <w:pPr>
              <w:pStyle w:val="TAL"/>
              <w:rPr>
                <w:sz w:val="16"/>
                <w:szCs w:val="16"/>
                <w:lang w:eastAsia="en-US"/>
              </w:rPr>
            </w:pPr>
            <w:r w:rsidRPr="00A564B4">
              <w:rPr>
                <w:sz w:val="16"/>
                <w:szCs w:val="16"/>
                <w:lang w:eastAsia="en-US"/>
              </w:rPr>
              <w:t>0901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44A83" w14:textId="77777777" w:rsidR="005342AD" w:rsidRPr="00A564B4" w:rsidRDefault="005342AD" w:rsidP="00D653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3B5D0E" w14:textId="77777777" w:rsidR="005342AD" w:rsidRPr="00A564B4" w:rsidRDefault="005342AD" w:rsidP="00D653FB">
            <w:pPr>
              <w:pStyle w:val="TAL"/>
              <w:rPr>
                <w:sz w:val="16"/>
                <w:szCs w:val="16"/>
                <w:lang w:eastAsia="en-US"/>
              </w:rPr>
            </w:pPr>
            <w:r w:rsidRPr="00A564B4">
              <w:rPr>
                <w:sz w:val="16"/>
                <w:szCs w:val="16"/>
                <w:lang w:eastAsia="en-US"/>
              </w:rPr>
              <w:t>Applicability of RRM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DB747"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D0CCB"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5EEE33A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FEA2A9"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3044E"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B8E380" w14:textId="77777777" w:rsidR="005342AD" w:rsidRPr="00A564B4" w:rsidRDefault="005342AD" w:rsidP="00D653FB">
            <w:pPr>
              <w:pStyle w:val="TAL"/>
              <w:rPr>
                <w:sz w:val="16"/>
                <w:szCs w:val="16"/>
                <w:lang w:eastAsia="en-US"/>
              </w:rPr>
            </w:pPr>
            <w:r w:rsidRPr="00A564B4">
              <w:rPr>
                <w:sz w:val="16"/>
                <w:szCs w:val="16"/>
                <w:lang w:eastAsia="en-US"/>
              </w:rPr>
              <w:t>R5-200991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FC840F" w14:textId="77777777" w:rsidR="005342AD" w:rsidRPr="00A564B4" w:rsidRDefault="005342AD" w:rsidP="00D653FB">
            <w:pPr>
              <w:pStyle w:val="TAL"/>
              <w:rPr>
                <w:sz w:val="16"/>
                <w:szCs w:val="16"/>
                <w:lang w:eastAsia="en-US"/>
              </w:rPr>
            </w:pPr>
            <w:r w:rsidRPr="00A564B4">
              <w:rPr>
                <w:sz w:val="16"/>
                <w:szCs w:val="16"/>
                <w:lang w:eastAsia="en-US"/>
              </w:rPr>
              <w:t>0899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63162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D24B" w14:textId="77777777" w:rsidR="005342AD" w:rsidRPr="00A564B4" w:rsidRDefault="005342AD" w:rsidP="00D653FB">
            <w:pPr>
              <w:pStyle w:val="TAL"/>
              <w:rPr>
                <w:sz w:val="16"/>
                <w:szCs w:val="16"/>
                <w:lang w:eastAsia="en-US"/>
              </w:rPr>
            </w:pPr>
            <w:r w:rsidRPr="00A564B4">
              <w:rPr>
                <w:sz w:val="16"/>
                <w:szCs w:val="16"/>
                <w:lang w:eastAsia="en-US"/>
              </w:rPr>
              <w:t>Adding test case 8.11.1.2.3.2 and 8.11.1.2.3.2_1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6D14"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A945F9"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2BAD5F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407178"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E06B4"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63CF7A" w14:textId="77777777" w:rsidR="005342AD" w:rsidRPr="00A564B4" w:rsidRDefault="005342AD" w:rsidP="00D653FB">
            <w:pPr>
              <w:pStyle w:val="TAL"/>
              <w:rPr>
                <w:sz w:val="16"/>
                <w:szCs w:val="16"/>
                <w:lang w:eastAsia="en-US"/>
              </w:rPr>
            </w:pPr>
            <w:r w:rsidRPr="00A564B4">
              <w:rPr>
                <w:sz w:val="16"/>
                <w:szCs w:val="16"/>
                <w:lang w:eastAsia="en-US"/>
              </w:rPr>
              <w:t>R5-200994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1B5BFB" w14:textId="77777777" w:rsidR="005342AD" w:rsidRPr="00A564B4" w:rsidRDefault="005342AD" w:rsidP="00D653FB">
            <w:pPr>
              <w:pStyle w:val="TAL"/>
              <w:rPr>
                <w:sz w:val="16"/>
                <w:szCs w:val="16"/>
                <w:lang w:eastAsia="en-US"/>
              </w:rPr>
            </w:pPr>
            <w:r w:rsidRPr="00A564B4">
              <w:rPr>
                <w:sz w:val="16"/>
                <w:szCs w:val="16"/>
                <w:lang w:eastAsia="en-US"/>
              </w:rPr>
              <w:t>0902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A46BF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CE12DB" w14:textId="77777777" w:rsidR="005342AD" w:rsidRPr="00A564B4" w:rsidRDefault="005342AD" w:rsidP="00D653FB">
            <w:pPr>
              <w:pStyle w:val="TAL"/>
              <w:rPr>
                <w:sz w:val="16"/>
                <w:szCs w:val="16"/>
                <w:lang w:eastAsia="en-US"/>
              </w:rPr>
            </w:pPr>
            <w:r w:rsidRPr="00A564B4">
              <w:rPr>
                <w:sz w:val="16"/>
                <w:szCs w:val="16"/>
                <w:lang w:eastAsia="en-US"/>
              </w:rPr>
              <w:t>Adding missing cat M2 test cases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B643A2"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8328" w14:textId="77777777" w:rsidR="005342AD" w:rsidRPr="00A564B4" w:rsidRDefault="005342AD" w:rsidP="00D653FB">
            <w:pPr>
              <w:pStyle w:val="TAL"/>
              <w:rPr>
                <w:sz w:val="16"/>
                <w:szCs w:val="16"/>
                <w:lang w:eastAsia="en-US"/>
              </w:rPr>
            </w:pPr>
            <w:r w:rsidRPr="00A564B4">
              <w:rPr>
                <w:sz w:val="16"/>
                <w:szCs w:val="16"/>
                <w:lang w:eastAsia="en-US"/>
              </w:rPr>
              <w:t>16.4.0</w:t>
            </w:r>
          </w:p>
        </w:tc>
      </w:tr>
      <w:tr w:rsidR="001D33F2" w:rsidRPr="00A564B4" w14:paraId="386737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297D1E"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B1C915"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7BF4A9" w14:textId="77777777" w:rsidR="001D33F2" w:rsidRPr="00A564B4" w:rsidRDefault="001D33F2" w:rsidP="00564C54">
            <w:pPr>
              <w:pStyle w:val="TAL"/>
              <w:rPr>
                <w:sz w:val="16"/>
                <w:szCs w:val="16"/>
                <w:lang w:eastAsia="en-US"/>
              </w:rPr>
            </w:pPr>
            <w:r w:rsidRPr="00A564B4">
              <w:rPr>
                <w:sz w:val="16"/>
                <w:szCs w:val="16"/>
                <w:lang w:eastAsia="en-US"/>
              </w:rPr>
              <w:t>R5-201705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65BC8D" w14:textId="77777777" w:rsidR="001D33F2" w:rsidRPr="00A564B4" w:rsidRDefault="001D33F2" w:rsidP="00564C54">
            <w:pPr>
              <w:pStyle w:val="TAL"/>
              <w:rPr>
                <w:sz w:val="16"/>
                <w:szCs w:val="16"/>
                <w:lang w:eastAsia="en-US"/>
              </w:rPr>
            </w:pPr>
            <w:r w:rsidRPr="00A564B4">
              <w:rPr>
                <w:sz w:val="16"/>
                <w:szCs w:val="16"/>
                <w:lang w:eastAsia="en-US"/>
              </w:rPr>
              <w:t>0906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FF6029"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F750" w14:textId="77777777" w:rsidR="001D33F2" w:rsidRPr="00A564B4" w:rsidRDefault="001D33F2" w:rsidP="00564C54">
            <w:pPr>
              <w:pStyle w:val="TAL"/>
              <w:rPr>
                <w:sz w:val="16"/>
                <w:szCs w:val="16"/>
                <w:lang w:eastAsia="en-US"/>
              </w:rPr>
            </w:pPr>
            <w:r w:rsidRPr="00A564B4">
              <w:rPr>
                <w:sz w:val="16"/>
                <w:szCs w:val="16"/>
                <w:lang w:eastAsia="en-US"/>
              </w:rPr>
              <w:t>Correction to tables of UE categories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4798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47E69F"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267A2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D3BB36"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C1F25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BBB6B" w14:textId="77777777" w:rsidR="001D33F2" w:rsidRPr="00A564B4" w:rsidRDefault="001D33F2" w:rsidP="00564C54">
            <w:pPr>
              <w:pStyle w:val="TAL"/>
              <w:rPr>
                <w:sz w:val="16"/>
                <w:szCs w:val="16"/>
                <w:lang w:eastAsia="en-US"/>
              </w:rPr>
            </w:pPr>
            <w:r w:rsidRPr="00A564B4">
              <w:rPr>
                <w:sz w:val="16"/>
                <w:szCs w:val="16"/>
                <w:lang w:eastAsia="en-US"/>
              </w:rPr>
              <w:t>R5-202180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C55A" w14:textId="77777777" w:rsidR="001D33F2" w:rsidRPr="00A564B4" w:rsidRDefault="001D33F2" w:rsidP="00564C54">
            <w:pPr>
              <w:pStyle w:val="TAL"/>
              <w:rPr>
                <w:sz w:val="16"/>
                <w:szCs w:val="16"/>
                <w:lang w:eastAsia="en-US"/>
              </w:rPr>
            </w:pPr>
            <w:r w:rsidRPr="00A564B4">
              <w:rPr>
                <w:sz w:val="16"/>
                <w:szCs w:val="16"/>
                <w:lang w:eastAsia="en-US"/>
              </w:rPr>
              <w:t>0913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CBA20"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D52D0" w14:textId="77777777" w:rsidR="001D33F2" w:rsidRPr="00A564B4" w:rsidRDefault="001D33F2" w:rsidP="00564C54">
            <w:pPr>
              <w:pStyle w:val="TAL"/>
              <w:rPr>
                <w:sz w:val="16"/>
                <w:szCs w:val="16"/>
                <w:lang w:eastAsia="en-US"/>
              </w:rPr>
            </w:pPr>
            <w:r w:rsidRPr="00A564B4">
              <w:rPr>
                <w:sz w:val="16"/>
                <w:szCs w:val="16"/>
                <w:lang w:eastAsia="en-US"/>
              </w:rPr>
              <w:t>Adding applicability for RF test cases 8.7.1.1_A.7,8.7.1.1_H.7,8.7.2.1_A.7 and 8.7.2.1_H.7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EED2B2"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15EE67"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09274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E289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31706"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71B3F" w14:textId="77777777" w:rsidR="001D33F2" w:rsidRPr="00A564B4" w:rsidRDefault="001D33F2" w:rsidP="00564C54">
            <w:pPr>
              <w:pStyle w:val="TAL"/>
              <w:rPr>
                <w:sz w:val="16"/>
                <w:szCs w:val="16"/>
                <w:lang w:eastAsia="en-US"/>
              </w:rPr>
            </w:pPr>
            <w:r w:rsidRPr="00A564B4">
              <w:rPr>
                <w:sz w:val="16"/>
                <w:szCs w:val="16"/>
                <w:lang w:eastAsia="en-US"/>
              </w:rPr>
              <w:t>R5-202232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BD001A" w14:textId="77777777" w:rsidR="001D33F2" w:rsidRPr="00A564B4" w:rsidRDefault="001D33F2" w:rsidP="00564C54">
            <w:pPr>
              <w:pStyle w:val="TAL"/>
              <w:rPr>
                <w:sz w:val="16"/>
                <w:szCs w:val="16"/>
                <w:lang w:eastAsia="en-US"/>
              </w:rPr>
            </w:pPr>
            <w:r w:rsidRPr="00A564B4">
              <w:rPr>
                <w:sz w:val="16"/>
                <w:szCs w:val="16"/>
                <w:lang w:eastAsia="en-US"/>
              </w:rPr>
              <w:t>0915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B9B27A"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009B4E" w14:textId="77777777" w:rsidR="001D33F2" w:rsidRPr="00A564B4" w:rsidRDefault="001D33F2" w:rsidP="00564C54">
            <w:pPr>
              <w:pStyle w:val="TAL"/>
              <w:rPr>
                <w:sz w:val="16"/>
                <w:szCs w:val="16"/>
                <w:lang w:eastAsia="en-US"/>
              </w:rPr>
            </w:pPr>
            <w:r w:rsidRPr="00A564B4">
              <w:rPr>
                <w:sz w:val="16"/>
                <w:szCs w:val="16"/>
                <w:lang w:eastAsia="en-US"/>
              </w:rPr>
              <w:t>Addition of UE applicability for TC 8.2.1.10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2E6E3"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70845B"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4E413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BF30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F6DA37"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E29D2" w14:textId="77777777" w:rsidR="001D33F2" w:rsidRPr="00A564B4" w:rsidRDefault="001D33F2" w:rsidP="00564C54">
            <w:pPr>
              <w:pStyle w:val="TAL"/>
              <w:rPr>
                <w:sz w:val="16"/>
                <w:szCs w:val="16"/>
                <w:lang w:eastAsia="en-US"/>
              </w:rPr>
            </w:pPr>
            <w:r w:rsidRPr="00A564B4">
              <w:rPr>
                <w:sz w:val="16"/>
                <w:szCs w:val="16"/>
                <w:lang w:eastAsia="en-US"/>
              </w:rPr>
              <w:t>R5-202444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37662F" w14:textId="77777777" w:rsidR="001D33F2" w:rsidRPr="00A564B4" w:rsidRDefault="001D33F2" w:rsidP="00564C54">
            <w:pPr>
              <w:pStyle w:val="TAL"/>
              <w:rPr>
                <w:sz w:val="16"/>
                <w:szCs w:val="16"/>
                <w:lang w:eastAsia="en-US"/>
              </w:rPr>
            </w:pPr>
            <w:r w:rsidRPr="00A564B4">
              <w:rPr>
                <w:sz w:val="16"/>
                <w:szCs w:val="16"/>
                <w:lang w:eastAsia="en-US"/>
              </w:rPr>
              <w:t>0916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57ED84"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3FD5FD" w14:textId="77777777" w:rsidR="001D33F2" w:rsidRPr="00A564B4" w:rsidRDefault="001D33F2" w:rsidP="00564C54">
            <w:pPr>
              <w:pStyle w:val="TAL"/>
              <w:rPr>
                <w:sz w:val="16"/>
                <w:szCs w:val="16"/>
                <w:lang w:eastAsia="en-US"/>
              </w:rPr>
            </w:pPr>
            <w:r w:rsidRPr="00A564B4">
              <w:rPr>
                <w:sz w:val="16"/>
                <w:szCs w:val="16"/>
                <w:lang w:eastAsia="en-US"/>
              </w:rPr>
              <w:t>Correction of the CA configuration exception for CA_3A-7B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01407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33BA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36BBFF9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BB4843"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D0262F"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558582" w14:textId="77777777" w:rsidR="001D33F2" w:rsidRPr="00A564B4" w:rsidRDefault="001D33F2" w:rsidP="00564C54">
            <w:pPr>
              <w:pStyle w:val="TAL"/>
              <w:rPr>
                <w:sz w:val="16"/>
                <w:szCs w:val="16"/>
                <w:lang w:eastAsia="en-US"/>
              </w:rPr>
            </w:pPr>
            <w:r w:rsidRPr="00A564B4">
              <w:rPr>
                <w:sz w:val="16"/>
                <w:szCs w:val="16"/>
                <w:lang w:eastAsia="en-US"/>
              </w:rPr>
              <w:t>R5-202763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EF9B0E" w14:textId="77777777" w:rsidR="001D33F2" w:rsidRPr="00A564B4" w:rsidRDefault="001D33F2" w:rsidP="00564C54">
            <w:pPr>
              <w:pStyle w:val="TAL"/>
              <w:rPr>
                <w:sz w:val="16"/>
                <w:szCs w:val="16"/>
                <w:lang w:eastAsia="en-US"/>
              </w:rPr>
            </w:pPr>
            <w:r w:rsidRPr="00A564B4">
              <w:rPr>
                <w:sz w:val="16"/>
                <w:szCs w:val="16"/>
                <w:lang w:eastAsia="en-US"/>
              </w:rPr>
              <w:t>0908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C1ED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8AF4C" w14:textId="77777777" w:rsidR="001D33F2" w:rsidRPr="00A564B4" w:rsidRDefault="001D33F2" w:rsidP="00564C54">
            <w:pPr>
              <w:pStyle w:val="TAL"/>
              <w:rPr>
                <w:sz w:val="16"/>
                <w:szCs w:val="16"/>
                <w:lang w:eastAsia="en-US"/>
              </w:rPr>
            </w:pPr>
            <w:r w:rsidRPr="00A564B4">
              <w:rPr>
                <w:sz w:val="16"/>
                <w:szCs w:val="16"/>
                <w:lang w:eastAsia="en-US"/>
              </w:rPr>
              <w:t>Addition of applicability for MOP, MPR, A-MPR &amp; ACLR for CA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9B42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1019D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5C8D037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49C77B"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6A24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3C93E1" w14:textId="77777777" w:rsidR="001D33F2" w:rsidRPr="00A564B4" w:rsidRDefault="001D33F2" w:rsidP="00564C54">
            <w:pPr>
              <w:pStyle w:val="TAL"/>
              <w:rPr>
                <w:sz w:val="16"/>
                <w:szCs w:val="16"/>
                <w:lang w:eastAsia="en-US"/>
              </w:rPr>
            </w:pPr>
            <w:r w:rsidRPr="00A564B4">
              <w:rPr>
                <w:sz w:val="16"/>
                <w:szCs w:val="16"/>
                <w:lang w:eastAsia="en-US"/>
              </w:rPr>
              <w:t>R5-202797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1CB8B" w14:textId="77777777" w:rsidR="001D33F2" w:rsidRPr="00A564B4" w:rsidRDefault="001D33F2" w:rsidP="00564C54">
            <w:pPr>
              <w:pStyle w:val="TAL"/>
              <w:rPr>
                <w:sz w:val="16"/>
                <w:szCs w:val="16"/>
                <w:lang w:eastAsia="en-US"/>
              </w:rPr>
            </w:pPr>
            <w:r w:rsidRPr="00A564B4">
              <w:rPr>
                <w:sz w:val="16"/>
                <w:szCs w:val="16"/>
                <w:lang w:eastAsia="en-US"/>
              </w:rPr>
              <w:t>0909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EA852A"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0364DE" w14:textId="77777777" w:rsidR="001D33F2" w:rsidRPr="00A564B4" w:rsidRDefault="001D33F2" w:rsidP="00564C54">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414C8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2098A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383191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CA4964"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E496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0310F1" w14:textId="77777777" w:rsidR="001D33F2" w:rsidRPr="00A564B4" w:rsidRDefault="001D33F2" w:rsidP="00564C54">
            <w:pPr>
              <w:pStyle w:val="TAL"/>
              <w:rPr>
                <w:sz w:val="16"/>
                <w:szCs w:val="16"/>
                <w:lang w:eastAsia="en-US"/>
              </w:rPr>
            </w:pPr>
            <w:r w:rsidRPr="00A564B4">
              <w:rPr>
                <w:sz w:val="16"/>
                <w:szCs w:val="16"/>
                <w:lang w:eastAsia="en-US"/>
              </w:rPr>
              <w:t>R5-202798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DD8A0" w14:textId="77777777" w:rsidR="001D33F2" w:rsidRPr="00A564B4" w:rsidRDefault="001D33F2" w:rsidP="00564C54">
            <w:pPr>
              <w:pStyle w:val="TAL"/>
              <w:rPr>
                <w:sz w:val="16"/>
                <w:szCs w:val="16"/>
                <w:lang w:eastAsia="en-US"/>
              </w:rPr>
            </w:pPr>
            <w:r w:rsidRPr="00A564B4">
              <w:rPr>
                <w:sz w:val="16"/>
                <w:szCs w:val="16"/>
                <w:lang w:eastAsia="en-US"/>
              </w:rPr>
              <w:t>0912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5C3B41"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5A113F" w14:textId="77777777" w:rsidR="001D33F2" w:rsidRPr="00A564B4" w:rsidRDefault="001D33F2" w:rsidP="00564C54">
            <w:pPr>
              <w:pStyle w:val="TAL"/>
              <w:rPr>
                <w:sz w:val="16"/>
                <w:szCs w:val="16"/>
                <w:lang w:eastAsia="en-US"/>
              </w:rPr>
            </w:pPr>
            <w:r w:rsidRPr="00A564B4">
              <w:rPr>
                <w:sz w:val="16"/>
                <w:szCs w:val="16"/>
                <w:lang w:eastAsia="en-US"/>
              </w:rPr>
              <w:t>Update additional information for test applicability for skipping 2RX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544F31"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6ED23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E58B6E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564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EC0E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BFFF8" w14:textId="77777777" w:rsidR="001D33F2" w:rsidRPr="00A564B4" w:rsidRDefault="001D33F2" w:rsidP="00564C54">
            <w:pPr>
              <w:pStyle w:val="TAL"/>
              <w:rPr>
                <w:sz w:val="16"/>
                <w:szCs w:val="16"/>
                <w:lang w:eastAsia="en-US"/>
              </w:rPr>
            </w:pPr>
            <w:r w:rsidRPr="00A564B4">
              <w:rPr>
                <w:sz w:val="16"/>
                <w:szCs w:val="16"/>
                <w:lang w:eastAsia="en-US"/>
              </w:rPr>
              <w:t>R5-202818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278597" w14:textId="77777777" w:rsidR="001D33F2" w:rsidRPr="00A564B4" w:rsidRDefault="001D33F2" w:rsidP="00564C54">
            <w:pPr>
              <w:pStyle w:val="TAL"/>
              <w:rPr>
                <w:sz w:val="16"/>
                <w:szCs w:val="16"/>
                <w:lang w:eastAsia="en-US"/>
              </w:rPr>
            </w:pPr>
            <w:r w:rsidRPr="00A564B4">
              <w:rPr>
                <w:sz w:val="16"/>
                <w:szCs w:val="16"/>
                <w:lang w:eastAsia="en-US"/>
              </w:rPr>
              <w:t>0904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CCA0C"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20002E" w14:textId="77777777" w:rsidR="001D33F2" w:rsidRPr="00A564B4" w:rsidRDefault="001D33F2" w:rsidP="00564C54">
            <w:pPr>
              <w:pStyle w:val="TAL"/>
              <w:rPr>
                <w:sz w:val="16"/>
                <w:szCs w:val="16"/>
                <w:lang w:eastAsia="en-US"/>
              </w:rPr>
            </w:pPr>
            <w:r w:rsidRPr="00A564B4">
              <w:rPr>
                <w:sz w:val="16"/>
                <w:szCs w:val="16"/>
                <w:lang w:eastAsia="en-US"/>
              </w:rPr>
              <w:t>Addition of Rel-14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B3CC0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A7619E"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68AF19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6D80D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F5093B"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6FF4B4" w14:textId="77777777" w:rsidR="001D33F2" w:rsidRPr="00A564B4" w:rsidRDefault="001D33F2" w:rsidP="00564C54">
            <w:pPr>
              <w:pStyle w:val="TAL"/>
              <w:rPr>
                <w:sz w:val="16"/>
                <w:szCs w:val="16"/>
                <w:lang w:eastAsia="en-US"/>
              </w:rPr>
            </w:pPr>
            <w:r w:rsidRPr="00A564B4">
              <w:rPr>
                <w:sz w:val="16"/>
                <w:szCs w:val="16"/>
                <w:lang w:eastAsia="en-US"/>
              </w:rPr>
              <w:t>R5-202853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0B4FD2" w14:textId="77777777" w:rsidR="001D33F2" w:rsidRPr="00A564B4" w:rsidRDefault="001D33F2" w:rsidP="00564C54">
            <w:pPr>
              <w:pStyle w:val="TAL"/>
              <w:rPr>
                <w:sz w:val="16"/>
                <w:szCs w:val="16"/>
                <w:lang w:eastAsia="en-US"/>
              </w:rPr>
            </w:pPr>
            <w:r w:rsidRPr="00A564B4">
              <w:rPr>
                <w:sz w:val="16"/>
                <w:szCs w:val="16"/>
                <w:lang w:eastAsia="en-US"/>
              </w:rPr>
              <w:t>0905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01E82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3326B5" w14:textId="77777777" w:rsidR="001D33F2" w:rsidRPr="00A564B4" w:rsidRDefault="001D33F2" w:rsidP="00564C54">
            <w:pPr>
              <w:pStyle w:val="TAL"/>
              <w:rPr>
                <w:sz w:val="16"/>
                <w:szCs w:val="16"/>
                <w:lang w:eastAsia="en-US"/>
              </w:rPr>
            </w:pPr>
            <w:r w:rsidRPr="00A564B4">
              <w:rPr>
                <w:sz w:val="16"/>
                <w:szCs w:val="16"/>
                <w:lang w:eastAsia="en-US"/>
              </w:rPr>
              <w:t>Addition of Rel-15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60DD19"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0EDEED"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84B106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629F8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8F7D1A"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BF0D9C" w14:textId="77777777" w:rsidR="001D33F2" w:rsidRPr="00A564B4" w:rsidRDefault="001D33F2" w:rsidP="00564C54">
            <w:pPr>
              <w:pStyle w:val="TAL"/>
              <w:rPr>
                <w:sz w:val="16"/>
                <w:szCs w:val="16"/>
                <w:lang w:eastAsia="en-US"/>
              </w:rPr>
            </w:pPr>
            <w:r w:rsidRPr="00A564B4">
              <w:rPr>
                <w:sz w:val="16"/>
                <w:szCs w:val="16"/>
                <w:lang w:eastAsia="en-US"/>
              </w:rPr>
              <w:t>R5-202868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79F83B" w14:textId="77777777" w:rsidR="001D33F2" w:rsidRPr="00A564B4" w:rsidRDefault="001D33F2" w:rsidP="00564C54">
            <w:pPr>
              <w:pStyle w:val="TAL"/>
              <w:rPr>
                <w:sz w:val="16"/>
                <w:szCs w:val="16"/>
                <w:lang w:eastAsia="en-US"/>
              </w:rPr>
            </w:pPr>
            <w:r w:rsidRPr="00A564B4">
              <w:rPr>
                <w:sz w:val="16"/>
                <w:szCs w:val="16"/>
                <w:lang w:eastAsia="en-US"/>
              </w:rPr>
              <w:t>0911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34D21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D84D8" w14:textId="77777777" w:rsidR="001D33F2" w:rsidRPr="00A564B4" w:rsidRDefault="001D33F2" w:rsidP="00564C54">
            <w:pPr>
              <w:pStyle w:val="TAL"/>
              <w:rPr>
                <w:sz w:val="16"/>
                <w:szCs w:val="16"/>
                <w:lang w:eastAsia="en-US"/>
              </w:rPr>
            </w:pPr>
            <w:r w:rsidRPr="00A564B4">
              <w:rPr>
                <w:sz w:val="16"/>
                <w:szCs w:val="16"/>
                <w:lang w:eastAsia="en-US"/>
              </w:rPr>
              <w:t>Adding test applicability for Rel-15 NB1 and NB2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E11EF"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52D1E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E9EDD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C089C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72224E"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9AFF14" w14:textId="77777777" w:rsidR="001D33F2" w:rsidRPr="00A564B4" w:rsidRDefault="001D33F2" w:rsidP="00564C54">
            <w:pPr>
              <w:pStyle w:val="TAL"/>
              <w:rPr>
                <w:sz w:val="16"/>
                <w:szCs w:val="16"/>
                <w:lang w:eastAsia="en-US"/>
              </w:rPr>
            </w:pPr>
            <w:r w:rsidRPr="00A564B4">
              <w:rPr>
                <w:sz w:val="16"/>
                <w:szCs w:val="16"/>
                <w:lang w:eastAsia="en-US"/>
              </w:rPr>
              <w:t>R5-202936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855BE" w14:textId="77777777" w:rsidR="001D33F2" w:rsidRPr="00A564B4" w:rsidRDefault="001D33F2" w:rsidP="00564C54">
            <w:pPr>
              <w:pStyle w:val="TAL"/>
              <w:rPr>
                <w:sz w:val="16"/>
                <w:szCs w:val="16"/>
                <w:lang w:eastAsia="en-US"/>
              </w:rPr>
            </w:pPr>
            <w:r w:rsidRPr="00A564B4">
              <w:rPr>
                <w:sz w:val="16"/>
                <w:szCs w:val="16"/>
                <w:lang w:eastAsia="en-US"/>
              </w:rPr>
              <w:t>0903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3E2BB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1F250E" w14:textId="77777777" w:rsidR="001D33F2" w:rsidRPr="00A564B4" w:rsidRDefault="001D33F2" w:rsidP="00564C54">
            <w:pPr>
              <w:pStyle w:val="TAL"/>
              <w:rPr>
                <w:sz w:val="16"/>
                <w:szCs w:val="16"/>
                <w:lang w:eastAsia="en-US"/>
              </w:rPr>
            </w:pPr>
            <w:r w:rsidRPr="00A564B4">
              <w:rPr>
                <w:sz w:val="16"/>
                <w:szCs w:val="16"/>
                <w:lang w:eastAsia="en-US"/>
              </w:rPr>
              <w:t>Addition of TS36.521-2 CA Band 5A-29A and 2A-5A-29A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DD585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91C0D1"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758BC5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B3C7CC"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4D812"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E1E0C9" w14:textId="77777777" w:rsidR="001D33F2" w:rsidRPr="00A564B4" w:rsidRDefault="001D33F2" w:rsidP="00564C54">
            <w:pPr>
              <w:pStyle w:val="TAL"/>
              <w:rPr>
                <w:sz w:val="16"/>
                <w:szCs w:val="16"/>
                <w:lang w:eastAsia="en-US"/>
              </w:rPr>
            </w:pPr>
            <w:r w:rsidRPr="00A564B4">
              <w:rPr>
                <w:sz w:val="16"/>
                <w:szCs w:val="16"/>
                <w:lang w:eastAsia="en-US"/>
              </w:rPr>
              <w:t>R5-202937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6C57" w14:textId="77777777" w:rsidR="001D33F2" w:rsidRPr="00A564B4" w:rsidRDefault="001D33F2" w:rsidP="00564C54">
            <w:pPr>
              <w:pStyle w:val="TAL"/>
              <w:rPr>
                <w:sz w:val="16"/>
                <w:szCs w:val="16"/>
                <w:lang w:eastAsia="en-US"/>
              </w:rPr>
            </w:pPr>
            <w:r w:rsidRPr="00A564B4">
              <w:rPr>
                <w:sz w:val="16"/>
                <w:szCs w:val="16"/>
                <w:lang w:eastAsia="en-US"/>
              </w:rPr>
              <w:t>0910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3E1FF8"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5D492E" w14:textId="77777777" w:rsidR="001D33F2" w:rsidRPr="00A564B4" w:rsidRDefault="001D33F2" w:rsidP="00564C54">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D4C9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011A3F" w14:textId="77777777" w:rsidR="001D33F2" w:rsidRPr="00A564B4" w:rsidRDefault="001D33F2" w:rsidP="00564C54">
            <w:pPr>
              <w:pStyle w:val="TAL"/>
              <w:rPr>
                <w:sz w:val="16"/>
                <w:szCs w:val="16"/>
                <w:lang w:eastAsia="en-US"/>
              </w:rPr>
            </w:pPr>
            <w:r w:rsidRPr="00A564B4">
              <w:rPr>
                <w:sz w:val="16"/>
                <w:szCs w:val="16"/>
                <w:lang w:eastAsia="en-US"/>
              </w:rPr>
              <w:t>16.5.0</w:t>
            </w:r>
          </w:p>
        </w:tc>
      </w:tr>
      <w:tr w:rsidR="00586DF8" w:rsidRPr="00A564B4" w14:paraId="357E85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3E9DE3" w14:textId="77777777" w:rsidR="00586DF8" w:rsidRPr="00A564B4" w:rsidRDefault="00586DF8" w:rsidP="00B611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BFB75"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AAA39" w14:textId="77777777" w:rsidR="00586DF8" w:rsidRPr="00A564B4" w:rsidRDefault="00586DF8" w:rsidP="00F909FC">
            <w:pPr>
              <w:pStyle w:val="TAL"/>
              <w:rPr>
                <w:sz w:val="16"/>
                <w:szCs w:val="16"/>
                <w:lang w:eastAsia="en-US"/>
              </w:rPr>
            </w:pPr>
            <w:r w:rsidRPr="00A564B4">
              <w:rPr>
                <w:sz w:val="16"/>
                <w:szCs w:val="16"/>
                <w:lang w:eastAsia="en-US"/>
              </w:rPr>
              <w:t>R5-203229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D103B5" w14:textId="77777777" w:rsidR="00586DF8" w:rsidRPr="00A564B4" w:rsidRDefault="00586DF8" w:rsidP="00F909FC">
            <w:pPr>
              <w:pStyle w:val="TAL"/>
              <w:rPr>
                <w:sz w:val="16"/>
                <w:szCs w:val="16"/>
                <w:lang w:eastAsia="en-US"/>
              </w:rPr>
            </w:pPr>
            <w:r w:rsidRPr="00A564B4">
              <w:rPr>
                <w:sz w:val="16"/>
                <w:szCs w:val="16"/>
                <w:lang w:eastAsia="en-US"/>
              </w:rPr>
              <w:t>0917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7F6A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EECA4" w14:textId="77777777" w:rsidR="00586DF8" w:rsidRPr="00A564B4" w:rsidRDefault="00586DF8" w:rsidP="00F909FC">
            <w:pPr>
              <w:pStyle w:val="TAL"/>
              <w:rPr>
                <w:sz w:val="16"/>
                <w:szCs w:val="16"/>
                <w:lang w:eastAsia="en-US"/>
              </w:rPr>
            </w:pPr>
            <w:r w:rsidRPr="00A564B4">
              <w:rPr>
                <w:sz w:val="16"/>
                <w:szCs w:val="16"/>
                <w:lang w:eastAsia="en-US"/>
              </w:rPr>
              <w:t>Introduction of Baseline Implementation Capabilities for PC2 in LTE Bands 31 and 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9266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63C4B7"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ADE1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B1A9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C7854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516CCE" w14:textId="77777777" w:rsidR="00586DF8" w:rsidRPr="00A564B4" w:rsidRDefault="00586DF8" w:rsidP="00F909FC">
            <w:pPr>
              <w:pStyle w:val="TAL"/>
              <w:rPr>
                <w:sz w:val="16"/>
                <w:szCs w:val="16"/>
                <w:lang w:eastAsia="en-US"/>
              </w:rPr>
            </w:pPr>
            <w:r w:rsidRPr="00A564B4">
              <w:rPr>
                <w:sz w:val="16"/>
                <w:szCs w:val="16"/>
                <w:lang w:eastAsia="en-US"/>
              </w:rPr>
              <w:t>R5-203573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7FDAB" w14:textId="77777777" w:rsidR="00586DF8" w:rsidRPr="00A564B4" w:rsidRDefault="00586DF8" w:rsidP="00F909FC">
            <w:pPr>
              <w:pStyle w:val="TAL"/>
              <w:rPr>
                <w:sz w:val="16"/>
                <w:szCs w:val="16"/>
                <w:lang w:eastAsia="en-US"/>
              </w:rPr>
            </w:pPr>
            <w:r w:rsidRPr="00A564B4">
              <w:rPr>
                <w:sz w:val="16"/>
                <w:szCs w:val="16"/>
                <w:lang w:eastAsia="en-US"/>
              </w:rPr>
              <w:t>0919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5B5301"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C0497" w14:textId="77777777" w:rsidR="00586DF8" w:rsidRPr="00A564B4" w:rsidRDefault="00586DF8" w:rsidP="00F909FC">
            <w:pPr>
              <w:pStyle w:val="TAL"/>
              <w:rPr>
                <w:sz w:val="16"/>
                <w:szCs w:val="16"/>
                <w:lang w:eastAsia="en-US"/>
              </w:rPr>
            </w:pPr>
            <w:r w:rsidRPr="00A564B4">
              <w:rPr>
                <w:sz w:val="16"/>
                <w:szCs w:val="16"/>
                <w:lang w:eastAsia="en-US"/>
              </w:rPr>
              <w:t>Addition of applicability for newly introduced 6DL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98C34F"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899F38"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99AC6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C18FAC"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B1B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EE54F6" w14:textId="77777777" w:rsidR="00586DF8" w:rsidRPr="00A564B4" w:rsidRDefault="00586DF8" w:rsidP="00F909FC">
            <w:pPr>
              <w:pStyle w:val="TAL"/>
              <w:rPr>
                <w:sz w:val="16"/>
                <w:szCs w:val="16"/>
                <w:lang w:eastAsia="en-US"/>
              </w:rPr>
            </w:pPr>
            <w:r w:rsidRPr="00A564B4">
              <w:rPr>
                <w:sz w:val="16"/>
                <w:szCs w:val="16"/>
                <w:lang w:eastAsia="en-US"/>
              </w:rPr>
              <w:t>R5-203744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3E5E46" w14:textId="77777777" w:rsidR="00586DF8" w:rsidRPr="00A564B4" w:rsidRDefault="00586DF8" w:rsidP="00F909FC">
            <w:pPr>
              <w:pStyle w:val="TAL"/>
              <w:rPr>
                <w:sz w:val="16"/>
                <w:szCs w:val="16"/>
                <w:lang w:eastAsia="en-US"/>
              </w:rPr>
            </w:pPr>
            <w:r w:rsidRPr="00A564B4">
              <w:rPr>
                <w:sz w:val="16"/>
                <w:szCs w:val="16"/>
                <w:lang w:eastAsia="en-US"/>
              </w:rPr>
              <w:t>0920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7579"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E9F30" w14:textId="77777777" w:rsidR="00586DF8" w:rsidRPr="00A564B4" w:rsidRDefault="00586DF8" w:rsidP="00F909FC">
            <w:pPr>
              <w:pStyle w:val="TAL"/>
              <w:rPr>
                <w:sz w:val="16"/>
                <w:szCs w:val="16"/>
                <w:lang w:eastAsia="en-US"/>
              </w:rPr>
            </w:pPr>
            <w:r w:rsidRPr="00A564B4">
              <w:rPr>
                <w:sz w:val="16"/>
                <w:szCs w:val="16"/>
                <w:lang w:eastAsia="en-US"/>
              </w:rPr>
              <w:t>Editorial correcting of format for table headings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1DD492"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0C09B"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54627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790C05"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EF2A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4004E0" w14:textId="77777777" w:rsidR="00586DF8" w:rsidRPr="00A564B4" w:rsidRDefault="00586DF8" w:rsidP="00F909FC">
            <w:pPr>
              <w:pStyle w:val="TAL"/>
              <w:rPr>
                <w:sz w:val="16"/>
                <w:szCs w:val="16"/>
                <w:lang w:eastAsia="en-US"/>
              </w:rPr>
            </w:pPr>
            <w:r w:rsidRPr="00A564B4">
              <w:rPr>
                <w:sz w:val="16"/>
                <w:szCs w:val="16"/>
                <w:lang w:eastAsia="en-US"/>
              </w:rPr>
              <w:t>R5-203773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07EA28" w14:textId="77777777" w:rsidR="00586DF8" w:rsidRPr="00A564B4" w:rsidRDefault="00586DF8" w:rsidP="00F909FC">
            <w:pPr>
              <w:pStyle w:val="TAL"/>
              <w:rPr>
                <w:sz w:val="16"/>
                <w:szCs w:val="16"/>
                <w:lang w:eastAsia="en-US"/>
              </w:rPr>
            </w:pPr>
            <w:r w:rsidRPr="00A564B4">
              <w:rPr>
                <w:sz w:val="16"/>
                <w:szCs w:val="16"/>
                <w:lang w:eastAsia="en-US"/>
              </w:rPr>
              <w:t>0921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EBFC5"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FFCE18" w14:textId="77777777" w:rsidR="00586DF8" w:rsidRPr="00A564B4" w:rsidRDefault="00586DF8" w:rsidP="00F909FC">
            <w:pPr>
              <w:pStyle w:val="TAL"/>
              <w:rPr>
                <w:sz w:val="16"/>
                <w:szCs w:val="16"/>
                <w:lang w:eastAsia="en-US"/>
              </w:rPr>
            </w:pPr>
            <w:r w:rsidRPr="00A564B4">
              <w:rPr>
                <w:sz w:val="16"/>
                <w:szCs w:val="16"/>
                <w:lang w:eastAsia="en-US"/>
              </w:rPr>
              <w:t xml:space="preserve">Adding applicability for new efeMTC test cases 9.8.3.1, 9.8.3.2, 9.8.4.1, 9.8.4.2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24D48"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AB7F7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F6DC00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5D1B2B"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E814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6E9C7F" w14:textId="77777777" w:rsidR="00586DF8" w:rsidRPr="00A564B4" w:rsidRDefault="00586DF8" w:rsidP="00F909FC">
            <w:pPr>
              <w:pStyle w:val="TAL"/>
              <w:rPr>
                <w:sz w:val="16"/>
                <w:szCs w:val="16"/>
                <w:lang w:eastAsia="en-US"/>
              </w:rPr>
            </w:pPr>
            <w:r w:rsidRPr="00A564B4">
              <w:rPr>
                <w:sz w:val="16"/>
                <w:szCs w:val="16"/>
                <w:lang w:eastAsia="en-US"/>
              </w:rPr>
              <w:t>R5-203860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697F1" w14:textId="77777777" w:rsidR="00586DF8" w:rsidRPr="00A564B4" w:rsidRDefault="00586DF8" w:rsidP="00F909FC">
            <w:pPr>
              <w:pStyle w:val="TAL"/>
              <w:rPr>
                <w:sz w:val="16"/>
                <w:szCs w:val="16"/>
                <w:lang w:eastAsia="en-US"/>
              </w:rPr>
            </w:pPr>
            <w:r w:rsidRPr="00A564B4">
              <w:rPr>
                <w:sz w:val="16"/>
                <w:szCs w:val="16"/>
                <w:lang w:eastAsia="en-US"/>
              </w:rPr>
              <w:t>0923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FD04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D69B9F" w14:textId="77777777" w:rsidR="00586DF8" w:rsidRPr="00A564B4" w:rsidRDefault="00586DF8" w:rsidP="00F909FC">
            <w:pPr>
              <w:pStyle w:val="TAL"/>
              <w:rPr>
                <w:sz w:val="16"/>
                <w:szCs w:val="16"/>
                <w:lang w:eastAsia="en-US"/>
              </w:rPr>
            </w:pPr>
            <w:r w:rsidRPr="00A564B4">
              <w:rPr>
                <w:sz w:val="16"/>
                <w:szCs w:val="16"/>
                <w:lang w:eastAsia="en-US"/>
              </w:rPr>
              <w:t>Update of capability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CFC73"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0DB1E0"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FA00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6BDA3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9ECF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61C3" w14:textId="77777777" w:rsidR="00586DF8" w:rsidRPr="00A564B4" w:rsidRDefault="00586DF8" w:rsidP="00F909FC">
            <w:pPr>
              <w:pStyle w:val="TAL"/>
              <w:rPr>
                <w:sz w:val="16"/>
                <w:szCs w:val="16"/>
                <w:lang w:eastAsia="en-US"/>
              </w:rPr>
            </w:pPr>
            <w:r w:rsidRPr="00A564B4">
              <w:rPr>
                <w:sz w:val="16"/>
                <w:szCs w:val="16"/>
                <w:lang w:eastAsia="en-US"/>
              </w:rPr>
              <w:t>R5-203889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BD52FA" w14:textId="77777777" w:rsidR="00586DF8" w:rsidRPr="00A564B4" w:rsidRDefault="00586DF8" w:rsidP="00F909FC">
            <w:pPr>
              <w:pStyle w:val="TAL"/>
              <w:rPr>
                <w:sz w:val="16"/>
                <w:szCs w:val="16"/>
                <w:lang w:eastAsia="en-US"/>
              </w:rPr>
            </w:pPr>
            <w:r w:rsidRPr="00A564B4">
              <w:rPr>
                <w:sz w:val="16"/>
                <w:szCs w:val="16"/>
                <w:lang w:eastAsia="en-US"/>
              </w:rPr>
              <w:t>0924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251232"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7C5AF" w14:textId="77777777" w:rsidR="00586DF8" w:rsidRPr="00A564B4" w:rsidRDefault="00586DF8" w:rsidP="00F909FC">
            <w:pPr>
              <w:pStyle w:val="TAL"/>
              <w:rPr>
                <w:sz w:val="16"/>
                <w:szCs w:val="16"/>
                <w:lang w:eastAsia="en-US"/>
              </w:rPr>
            </w:pPr>
            <w:r w:rsidRPr="00A564B4">
              <w:rPr>
                <w:sz w:val="16"/>
                <w:szCs w:val="16"/>
                <w:lang w:eastAsia="en-US"/>
              </w:rPr>
              <w:t>Adding branch of PC3 and HPUE for 6.6.2.1 and 6.6.2.2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A782E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661FE"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85C4C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043709"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02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CD0FD4" w14:textId="77777777" w:rsidR="00586DF8" w:rsidRPr="00A564B4" w:rsidRDefault="00586DF8" w:rsidP="00F909FC">
            <w:pPr>
              <w:pStyle w:val="TAL"/>
              <w:rPr>
                <w:sz w:val="16"/>
                <w:szCs w:val="16"/>
                <w:lang w:eastAsia="en-US"/>
              </w:rPr>
            </w:pPr>
            <w:r w:rsidRPr="00A564B4">
              <w:rPr>
                <w:sz w:val="16"/>
                <w:szCs w:val="16"/>
                <w:lang w:eastAsia="en-US"/>
              </w:rPr>
              <w:t>R5-204000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E51B72" w14:textId="77777777" w:rsidR="00586DF8" w:rsidRPr="00A564B4" w:rsidRDefault="00586DF8" w:rsidP="00F909FC">
            <w:pPr>
              <w:pStyle w:val="TAL"/>
              <w:rPr>
                <w:sz w:val="16"/>
                <w:szCs w:val="16"/>
                <w:lang w:eastAsia="en-US"/>
              </w:rPr>
            </w:pPr>
            <w:r w:rsidRPr="00A564B4">
              <w:rPr>
                <w:sz w:val="16"/>
                <w:szCs w:val="16"/>
                <w:lang w:eastAsia="en-US"/>
              </w:rPr>
              <w:t>0926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5ABFAE"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32D4" w14:textId="77777777" w:rsidR="00586DF8" w:rsidRPr="00A564B4" w:rsidRDefault="00586DF8" w:rsidP="00F909FC">
            <w:pPr>
              <w:pStyle w:val="TAL"/>
              <w:rPr>
                <w:sz w:val="16"/>
                <w:szCs w:val="16"/>
                <w:lang w:eastAsia="en-US"/>
              </w:rPr>
            </w:pPr>
            <w:r w:rsidRPr="00A564B4">
              <w:rPr>
                <w:sz w:val="16"/>
                <w:szCs w:val="16"/>
                <w:lang w:eastAsia="en-US"/>
              </w:rPr>
              <w:t>Correction Additional Information in Table 4.2-1 of test case 9.2.56 and 9.2.57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42C6D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D2AEB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0B068A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DACA67"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93AF8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1AD47" w14:textId="77777777" w:rsidR="00586DF8" w:rsidRPr="00A564B4" w:rsidRDefault="00586DF8" w:rsidP="00F909FC">
            <w:pPr>
              <w:pStyle w:val="TAL"/>
              <w:rPr>
                <w:sz w:val="16"/>
                <w:szCs w:val="16"/>
                <w:lang w:eastAsia="en-US"/>
              </w:rPr>
            </w:pPr>
            <w:r w:rsidRPr="00A564B4">
              <w:rPr>
                <w:sz w:val="16"/>
                <w:szCs w:val="16"/>
                <w:lang w:eastAsia="en-US"/>
              </w:rPr>
              <w:t>R5-204159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215175" w14:textId="77777777" w:rsidR="00586DF8" w:rsidRPr="00A564B4" w:rsidRDefault="00586DF8" w:rsidP="00F909FC">
            <w:pPr>
              <w:pStyle w:val="TAL"/>
              <w:rPr>
                <w:sz w:val="16"/>
                <w:szCs w:val="16"/>
                <w:lang w:eastAsia="en-US"/>
              </w:rPr>
            </w:pPr>
            <w:r w:rsidRPr="00A564B4">
              <w:rPr>
                <w:sz w:val="16"/>
                <w:szCs w:val="16"/>
                <w:lang w:eastAsia="en-US"/>
              </w:rPr>
              <w:t>0927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3EFF73"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AA1B1" w14:textId="77777777" w:rsidR="00586DF8" w:rsidRPr="00A564B4" w:rsidRDefault="00586DF8" w:rsidP="00F909FC">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79BEA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39462"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D99869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AB2AC8"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94EDE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77CBE9" w14:textId="77777777" w:rsidR="00586DF8" w:rsidRPr="00A564B4" w:rsidRDefault="00586DF8" w:rsidP="00F909FC">
            <w:pPr>
              <w:pStyle w:val="TAL"/>
              <w:rPr>
                <w:sz w:val="16"/>
                <w:szCs w:val="16"/>
                <w:lang w:eastAsia="en-US"/>
              </w:rPr>
            </w:pPr>
            <w:r w:rsidRPr="00A564B4">
              <w:rPr>
                <w:sz w:val="16"/>
                <w:szCs w:val="16"/>
                <w:lang w:eastAsia="en-US"/>
              </w:rPr>
              <w:t>R5-204163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69E16" w14:textId="77777777" w:rsidR="00586DF8" w:rsidRPr="00A564B4" w:rsidRDefault="00586DF8" w:rsidP="00F909FC">
            <w:pPr>
              <w:pStyle w:val="TAL"/>
              <w:rPr>
                <w:sz w:val="16"/>
                <w:szCs w:val="16"/>
                <w:lang w:eastAsia="en-US"/>
              </w:rPr>
            </w:pPr>
            <w:r w:rsidRPr="00A564B4">
              <w:rPr>
                <w:sz w:val="16"/>
                <w:szCs w:val="16"/>
                <w:lang w:eastAsia="en-US"/>
              </w:rPr>
              <w:t>0928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7B6FD0"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7D2C6B" w14:textId="77777777" w:rsidR="00586DF8" w:rsidRPr="00A564B4" w:rsidRDefault="00586DF8" w:rsidP="00F909FC">
            <w:pPr>
              <w:pStyle w:val="TAL"/>
              <w:rPr>
                <w:sz w:val="16"/>
                <w:szCs w:val="16"/>
                <w:lang w:eastAsia="en-US"/>
              </w:rPr>
            </w:pPr>
            <w:r w:rsidRPr="00A564B4">
              <w:rPr>
                <w:sz w:val="16"/>
                <w:szCs w:val="16"/>
                <w:lang w:eastAsia="en-US"/>
              </w:rPr>
              <w:t>Updated to applicability table of R15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1DE501"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E732ED"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1EF11E2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CD1630"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D9064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D2BFA4" w14:textId="77777777" w:rsidR="00586DF8" w:rsidRPr="00A564B4" w:rsidRDefault="00586DF8" w:rsidP="00F909FC">
            <w:pPr>
              <w:pStyle w:val="TAL"/>
              <w:rPr>
                <w:sz w:val="16"/>
                <w:szCs w:val="16"/>
                <w:lang w:eastAsia="en-US"/>
              </w:rPr>
            </w:pPr>
            <w:r w:rsidRPr="00A564B4">
              <w:rPr>
                <w:sz w:val="16"/>
                <w:szCs w:val="16"/>
                <w:lang w:eastAsia="en-US"/>
              </w:rPr>
              <w:t>R5-204976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0EB4FD" w14:textId="77777777" w:rsidR="00586DF8" w:rsidRPr="00A564B4" w:rsidRDefault="00586DF8" w:rsidP="00F909FC">
            <w:pPr>
              <w:pStyle w:val="TAL"/>
              <w:rPr>
                <w:sz w:val="16"/>
                <w:szCs w:val="16"/>
                <w:lang w:eastAsia="en-US"/>
              </w:rPr>
            </w:pPr>
            <w:r w:rsidRPr="00A564B4">
              <w:rPr>
                <w:sz w:val="16"/>
                <w:szCs w:val="16"/>
                <w:lang w:eastAsia="en-US"/>
              </w:rPr>
              <w:t>0918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4259E0"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ECBE6" w14:textId="77777777" w:rsidR="00586DF8" w:rsidRPr="00A564B4" w:rsidRDefault="00586DF8" w:rsidP="00F909FC">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613B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3679F3"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F837D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1E3421"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C2A2C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C0031" w14:textId="77777777" w:rsidR="00586DF8" w:rsidRPr="00A564B4" w:rsidRDefault="00586DF8" w:rsidP="00F909FC">
            <w:pPr>
              <w:pStyle w:val="TAL"/>
              <w:rPr>
                <w:sz w:val="16"/>
                <w:szCs w:val="16"/>
                <w:lang w:eastAsia="en-US"/>
              </w:rPr>
            </w:pPr>
            <w:r w:rsidRPr="00A564B4">
              <w:rPr>
                <w:sz w:val="16"/>
                <w:szCs w:val="16"/>
                <w:lang w:eastAsia="en-US"/>
              </w:rPr>
              <w:t>R5-204977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D0255B" w14:textId="77777777" w:rsidR="00586DF8" w:rsidRPr="00A564B4" w:rsidRDefault="00586DF8" w:rsidP="00F909FC">
            <w:pPr>
              <w:pStyle w:val="TAL"/>
              <w:rPr>
                <w:sz w:val="16"/>
                <w:szCs w:val="16"/>
                <w:lang w:eastAsia="en-US"/>
              </w:rPr>
            </w:pPr>
            <w:r w:rsidRPr="00A564B4">
              <w:rPr>
                <w:sz w:val="16"/>
                <w:szCs w:val="16"/>
                <w:lang w:eastAsia="en-US"/>
              </w:rPr>
              <w:t>0925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5C776"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31C492" w14:textId="77777777" w:rsidR="00586DF8" w:rsidRPr="00A564B4" w:rsidRDefault="00586DF8" w:rsidP="00F909FC">
            <w:pPr>
              <w:pStyle w:val="TAL"/>
              <w:rPr>
                <w:sz w:val="16"/>
                <w:szCs w:val="16"/>
                <w:lang w:eastAsia="en-US"/>
              </w:rPr>
            </w:pPr>
            <w:r w:rsidRPr="00A564B4">
              <w:rPr>
                <w:sz w:val="16"/>
                <w:szCs w:val="16"/>
                <w:lang w:eastAsia="en-US"/>
              </w:rPr>
              <w:t>Correction title and description of 6.2.3A.1_3 and 6.2.4A.1_3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EF2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BD913" w14:textId="77777777" w:rsidR="00586DF8" w:rsidRPr="00A564B4" w:rsidRDefault="00586DF8" w:rsidP="00F909FC">
            <w:pPr>
              <w:pStyle w:val="TAL"/>
              <w:rPr>
                <w:sz w:val="16"/>
                <w:szCs w:val="16"/>
                <w:lang w:eastAsia="en-US"/>
              </w:rPr>
            </w:pPr>
            <w:r w:rsidRPr="00A564B4">
              <w:rPr>
                <w:sz w:val="16"/>
                <w:szCs w:val="16"/>
                <w:lang w:eastAsia="en-US"/>
              </w:rPr>
              <w:t>16.6.0</w:t>
            </w:r>
          </w:p>
        </w:tc>
      </w:tr>
      <w:tr w:rsidR="00495186" w:rsidRPr="00A564B4" w14:paraId="0B8ACD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607E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4B14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D25B8" w14:textId="77777777" w:rsidR="00495186" w:rsidRPr="00A564B4" w:rsidRDefault="00495186" w:rsidP="00AC7D9E">
            <w:pPr>
              <w:pStyle w:val="TAL"/>
              <w:rPr>
                <w:sz w:val="16"/>
                <w:szCs w:val="16"/>
                <w:lang w:eastAsia="en-US"/>
              </w:rPr>
            </w:pPr>
            <w:r w:rsidRPr="00A564B4">
              <w:rPr>
                <w:sz w:val="16"/>
                <w:szCs w:val="16"/>
                <w:lang w:eastAsia="en-US"/>
              </w:rPr>
              <w:t>R5-205077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CF3CA" w14:textId="77777777" w:rsidR="00495186" w:rsidRPr="00A564B4" w:rsidRDefault="00495186" w:rsidP="00AC7D9E">
            <w:pPr>
              <w:pStyle w:val="TAL"/>
              <w:rPr>
                <w:sz w:val="16"/>
                <w:szCs w:val="16"/>
                <w:lang w:eastAsia="en-US"/>
              </w:rPr>
            </w:pPr>
            <w:r w:rsidRPr="00A564B4">
              <w:rPr>
                <w:sz w:val="16"/>
                <w:szCs w:val="16"/>
                <w:lang w:eastAsia="en-US"/>
              </w:rPr>
              <w:t>0929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A14E18" w14:textId="77777777" w:rsidR="00495186" w:rsidRPr="00A564B4" w:rsidRDefault="00495186" w:rsidP="008A58D0">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3DD406" w14:textId="77777777" w:rsidR="00495186" w:rsidRPr="00A564B4" w:rsidRDefault="00495186" w:rsidP="000C76FB">
            <w:pPr>
              <w:pStyle w:val="TAL"/>
              <w:rPr>
                <w:sz w:val="16"/>
                <w:szCs w:val="16"/>
                <w:lang w:eastAsia="en-US"/>
              </w:rPr>
            </w:pPr>
            <w:r w:rsidRPr="00A564B4">
              <w:rPr>
                <w:sz w:val="16"/>
                <w:szCs w:val="16"/>
                <w:lang w:eastAsia="en-US"/>
              </w:rPr>
              <w:t>Void obsolete RRM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FBB3D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2EE16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3853C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F74BF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2A81F3"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C80FBB" w14:textId="77777777" w:rsidR="00495186" w:rsidRPr="00A564B4" w:rsidRDefault="00495186" w:rsidP="00AC7D9E">
            <w:pPr>
              <w:pStyle w:val="TAL"/>
              <w:rPr>
                <w:sz w:val="16"/>
                <w:szCs w:val="16"/>
                <w:lang w:eastAsia="en-US"/>
              </w:rPr>
            </w:pPr>
            <w:r w:rsidRPr="00A564B4">
              <w:rPr>
                <w:sz w:val="16"/>
                <w:szCs w:val="16"/>
                <w:lang w:eastAsia="en-US"/>
              </w:rPr>
              <w:t>R5-205086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06B94" w14:textId="77777777" w:rsidR="00495186" w:rsidRPr="00A564B4" w:rsidRDefault="00495186" w:rsidP="008A58D0">
            <w:pPr>
              <w:pStyle w:val="TAL"/>
              <w:rPr>
                <w:sz w:val="16"/>
                <w:szCs w:val="16"/>
                <w:lang w:eastAsia="en-US"/>
              </w:rPr>
            </w:pPr>
            <w:r w:rsidRPr="00A564B4">
              <w:rPr>
                <w:sz w:val="16"/>
                <w:szCs w:val="16"/>
                <w:lang w:eastAsia="en-US"/>
              </w:rPr>
              <w:t>0930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FBBCCC"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86A225" w14:textId="77777777" w:rsidR="00495186" w:rsidRPr="00A564B4" w:rsidRDefault="00495186" w:rsidP="005E180A">
            <w:pPr>
              <w:pStyle w:val="TAL"/>
              <w:rPr>
                <w:sz w:val="16"/>
                <w:szCs w:val="16"/>
                <w:lang w:eastAsia="en-US"/>
              </w:rPr>
            </w:pPr>
            <w:r w:rsidRPr="00A564B4">
              <w:rPr>
                <w:sz w:val="16"/>
                <w:szCs w:val="16"/>
                <w:lang w:eastAsia="en-US"/>
              </w:rPr>
              <w:t>Introduction of Baseline Implementation Capability for LTE Bands 87 and 88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75395"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1E7BE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793BC4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72529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D7F7C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493D52" w14:textId="77777777" w:rsidR="00495186" w:rsidRPr="00A564B4" w:rsidRDefault="00495186" w:rsidP="00AC7D9E">
            <w:pPr>
              <w:pStyle w:val="TAL"/>
              <w:rPr>
                <w:sz w:val="16"/>
                <w:szCs w:val="16"/>
                <w:lang w:eastAsia="en-US"/>
              </w:rPr>
            </w:pPr>
            <w:r w:rsidRPr="00A564B4">
              <w:rPr>
                <w:sz w:val="16"/>
                <w:szCs w:val="16"/>
                <w:lang w:eastAsia="en-US"/>
              </w:rPr>
              <w:t>R5-205118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C25D30" w14:textId="77777777" w:rsidR="00495186" w:rsidRPr="00A564B4" w:rsidRDefault="00495186" w:rsidP="008A58D0">
            <w:pPr>
              <w:pStyle w:val="TAL"/>
              <w:rPr>
                <w:sz w:val="16"/>
                <w:szCs w:val="16"/>
                <w:lang w:eastAsia="en-US"/>
              </w:rPr>
            </w:pPr>
            <w:r w:rsidRPr="00A564B4">
              <w:rPr>
                <w:sz w:val="16"/>
                <w:szCs w:val="16"/>
                <w:lang w:eastAsia="en-US"/>
              </w:rPr>
              <w:t>0932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DD195"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DDFE1E" w14:textId="77777777" w:rsidR="00495186" w:rsidRPr="00A564B4" w:rsidRDefault="00495186" w:rsidP="005E180A">
            <w:pPr>
              <w:pStyle w:val="TAL"/>
              <w:rPr>
                <w:sz w:val="16"/>
                <w:szCs w:val="16"/>
                <w:lang w:eastAsia="en-US"/>
              </w:rPr>
            </w:pPr>
            <w:r w:rsidRPr="00A564B4">
              <w:rPr>
                <w:sz w:val="16"/>
                <w:szCs w:val="16"/>
                <w:lang w:eastAsia="en-US"/>
              </w:rPr>
              <w:t>Addition of 48C/D to Table A.4.6.1-3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ABF8E"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4391C3"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4962C0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E77FD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2127B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D5692" w14:textId="77777777" w:rsidR="00495186" w:rsidRPr="00A564B4" w:rsidRDefault="00495186" w:rsidP="00AC7D9E">
            <w:pPr>
              <w:pStyle w:val="TAL"/>
              <w:rPr>
                <w:sz w:val="16"/>
                <w:szCs w:val="16"/>
                <w:lang w:eastAsia="en-US"/>
              </w:rPr>
            </w:pPr>
            <w:r w:rsidRPr="00A564B4">
              <w:rPr>
                <w:sz w:val="16"/>
                <w:szCs w:val="16"/>
                <w:lang w:eastAsia="en-US"/>
              </w:rPr>
              <w:t>R5-205246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EF6A1" w14:textId="77777777" w:rsidR="00495186" w:rsidRPr="00A564B4" w:rsidRDefault="00495186" w:rsidP="008A58D0">
            <w:pPr>
              <w:pStyle w:val="TAL"/>
              <w:rPr>
                <w:sz w:val="16"/>
                <w:szCs w:val="16"/>
                <w:lang w:eastAsia="en-US"/>
              </w:rPr>
            </w:pPr>
            <w:r w:rsidRPr="00A564B4">
              <w:rPr>
                <w:sz w:val="16"/>
                <w:szCs w:val="16"/>
                <w:lang w:eastAsia="en-US"/>
              </w:rPr>
              <w:t>0933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786549"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2A9D1" w14:textId="77777777" w:rsidR="00495186" w:rsidRPr="00A564B4" w:rsidRDefault="00495186" w:rsidP="005E180A">
            <w:pPr>
              <w:pStyle w:val="TAL"/>
              <w:rPr>
                <w:sz w:val="16"/>
                <w:szCs w:val="16"/>
                <w:lang w:eastAsia="en-US"/>
              </w:rPr>
            </w:pPr>
            <w:r w:rsidRPr="00A564B4">
              <w:rPr>
                <w:sz w:val="16"/>
                <w:szCs w:val="16"/>
                <w:lang w:eastAsia="en-US"/>
              </w:rPr>
              <w:t>Correction to title of test case 6.2.5A.3 and TC 6.2.5A.4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C979FD"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59A83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52CA9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22F1C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A29A8A"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0F76E7" w14:textId="77777777" w:rsidR="00495186" w:rsidRPr="00A564B4" w:rsidRDefault="00495186" w:rsidP="00AC7D9E">
            <w:pPr>
              <w:pStyle w:val="TAL"/>
              <w:rPr>
                <w:sz w:val="16"/>
                <w:szCs w:val="16"/>
                <w:lang w:eastAsia="en-US"/>
              </w:rPr>
            </w:pPr>
            <w:r w:rsidRPr="00A564B4">
              <w:rPr>
                <w:sz w:val="16"/>
                <w:szCs w:val="16"/>
                <w:lang w:eastAsia="en-US"/>
              </w:rPr>
              <w:t>R5-205247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14AD2" w14:textId="77777777" w:rsidR="00495186" w:rsidRPr="00A564B4" w:rsidRDefault="00495186" w:rsidP="008A58D0">
            <w:pPr>
              <w:pStyle w:val="TAL"/>
              <w:rPr>
                <w:sz w:val="16"/>
                <w:szCs w:val="16"/>
                <w:lang w:eastAsia="en-US"/>
              </w:rPr>
            </w:pPr>
            <w:r w:rsidRPr="00A564B4">
              <w:rPr>
                <w:sz w:val="16"/>
                <w:szCs w:val="16"/>
                <w:lang w:eastAsia="en-US"/>
              </w:rPr>
              <w:t>0934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B01808"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96B829" w14:textId="77777777" w:rsidR="00495186" w:rsidRPr="00A564B4" w:rsidRDefault="00495186" w:rsidP="005E180A">
            <w:pPr>
              <w:pStyle w:val="TAL"/>
              <w:rPr>
                <w:sz w:val="16"/>
                <w:szCs w:val="16"/>
                <w:lang w:eastAsia="en-US"/>
              </w:rPr>
            </w:pPr>
            <w:r w:rsidRPr="00A564B4">
              <w:rPr>
                <w:sz w:val="16"/>
                <w:szCs w:val="16"/>
                <w:lang w:eastAsia="en-US"/>
              </w:rPr>
              <w:t>Correction to Condition C20h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23BA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18C3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663CB5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6671A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2758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045519" w14:textId="77777777" w:rsidR="00495186" w:rsidRPr="00A564B4" w:rsidRDefault="00495186" w:rsidP="00AC7D9E">
            <w:pPr>
              <w:pStyle w:val="TAL"/>
              <w:rPr>
                <w:sz w:val="16"/>
                <w:szCs w:val="16"/>
                <w:lang w:eastAsia="en-US"/>
              </w:rPr>
            </w:pPr>
            <w:r w:rsidRPr="00A564B4">
              <w:rPr>
                <w:sz w:val="16"/>
                <w:szCs w:val="16"/>
                <w:lang w:eastAsia="en-US"/>
              </w:rPr>
              <w:t>R5-205270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4186BC" w14:textId="77777777" w:rsidR="00495186" w:rsidRPr="00A564B4" w:rsidRDefault="00495186" w:rsidP="008A58D0">
            <w:pPr>
              <w:pStyle w:val="TAL"/>
              <w:rPr>
                <w:sz w:val="16"/>
                <w:szCs w:val="16"/>
                <w:lang w:eastAsia="en-US"/>
              </w:rPr>
            </w:pPr>
            <w:r w:rsidRPr="00A564B4">
              <w:rPr>
                <w:sz w:val="16"/>
                <w:szCs w:val="16"/>
                <w:lang w:eastAsia="en-US"/>
              </w:rPr>
              <w:t>0935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DAAE4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D3E79" w14:textId="77777777" w:rsidR="00495186" w:rsidRPr="00A564B4" w:rsidRDefault="00495186" w:rsidP="005E180A">
            <w:pPr>
              <w:pStyle w:val="TAL"/>
              <w:rPr>
                <w:sz w:val="16"/>
                <w:szCs w:val="16"/>
                <w:lang w:eastAsia="en-US"/>
              </w:rPr>
            </w:pPr>
            <w:r w:rsidRPr="00A564B4">
              <w:rPr>
                <w:sz w:val="16"/>
                <w:szCs w:val="16"/>
                <w:lang w:eastAsia="en-US"/>
              </w:rPr>
              <w:t>Update to applicability 6 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328FE2"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6A88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011EA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067498"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B3D3D2"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D1E8A4" w14:textId="77777777" w:rsidR="00495186" w:rsidRPr="00A564B4" w:rsidRDefault="00495186" w:rsidP="00AC7D9E">
            <w:pPr>
              <w:pStyle w:val="TAL"/>
              <w:rPr>
                <w:sz w:val="16"/>
                <w:szCs w:val="16"/>
                <w:lang w:eastAsia="en-US"/>
              </w:rPr>
            </w:pPr>
            <w:r w:rsidRPr="00A564B4">
              <w:rPr>
                <w:sz w:val="16"/>
                <w:szCs w:val="16"/>
                <w:lang w:eastAsia="en-US"/>
              </w:rPr>
              <w:t>R5-205527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D6D51D" w14:textId="77777777" w:rsidR="00495186" w:rsidRPr="00A564B4" w:rsidRDefault="00495186" w:rsidP="008A58D0">
            <w:pPr>
              <w:pStyle w:val="TAL"/>
              <w:rPr>
                <w:sz w:val="16"/>
                <w:szCs w:val="16"/>
                <w:lang w:eastAsia="en-US"/>
              </w:rPr>
            </w:pPr>
            <w:r w:rsidRPr="00A564B4">
              <w:rPr>
                <w:sz w:val="16"/>
                <w:szCs w:val="16"/>
                <w:lang w:eastAsia="en-US"/>
              </w:rPr>
              <w:t>0936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A84D7"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86F4A2" w14:textId="77777777" w:rsidR="00495186" w:rsidRPr="00A564B4" w:rsidRDefault="00495186" w:rsidP="005E180A">
            <w:pPr>
              <w:pStyle w:val="TAL"/>
              <w:rPr>
                <w:sz w:val="16"/>
                <w:szCs w:val="16"/>
                <w:lang w:eastAsia="en-US"/>
              </w:rPr>
            </w:pPr>
            <w:r w:rsidRPr="00A564B4">
              <w:rPr>
                <w:sz w:val="16"/>
                <w:szCs w:val="16"/>
                <w:lang w:eastAsia="en-US"/>
              </w:rPr>
              <w:t>Correction Table 4.1-1 for Applicability of 6.6.2.2A.2 and increase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63E47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405538"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A725B7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589A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C1ED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78B092" w14:textId="77777777" w:rsidR="00495186" w:rsidRPr="00A564B4" w:rsidRDefault="00495186" w:rsidP="00AC7D9E">
            <w:pPr>
              <w:pStyle w:val="TAL"/>
              <w:rPr>
                <w:sz w:val="16"/>
                <w:szCs w:val="16"/>
                <w:lang w:eastAsia="en-US"/>
              </w:rPr>
            </w:pPr>
            <w:r w:rsidRPr="00A564B4">
              <w:rPr>
                <w:sz w:val="16"/>
                <w:szCs w:val="16"/>
                <w:lang w:eastAsia="en-US"/>
              </w:rPr>
              <w:t>R5-205691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1A91EE" w14:textId="77777777" w:rsidR="00495186" w:rsidRPr="00A564B4" w:rsidRDefault="00495186" w:rsidP="008A58D0">
            <w:pPr>
              <w:pStyle w:val="TAL"/>
              <w:rPr>
                <w:sz w:val="16"/>
                <w:szCs w:val="16"/>
                <w:lang w:eastAsia="en-US"/>
              </w:rPr>
            </w:pPr>
            <w:r w:rsidRPr="00A564B4">
              <w:rPr>
                <w:sz w:val="16"/>
                <w:szCs w:val="16"/>
                <w:lang w:eastAsia="en-US"/>
              </w:rPr>
              <w:t>0937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5D167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3416F2" w14:textId="77777777" w:rsidR="00495186" w:rsidRPr="00A564B4" w:rsidRDefault="00495186" w:rsidP="005E180A">
            <w:pPr>
              <w:pStyle w:val="TAL"/>
              <w:rPr>
                <w:sz w:val="16"/>
                <w:szCs w:val="16"/>
                <w:lang w:eastAsia="en-US"/>
              </w:rPr>
            </w:pPr>
            <w:r w:rsidRPr="00A564B4">
              <w:rPr>
                <w:sz w:val="16"/>
                <w:szCs w:val="16"/>
                <w:lang w:eastAsia="en-US"/>
              </w:rPr>
              <w:t>Update to applicability of NB-IoT ICS and RF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61067A"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23184"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43BE32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2B94C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7B1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02940" w14:textId="77777777" w:rsidR="00495186" w:rsidRPr="00A564B4" w:rsidRDefault="00495186" w:rsidP="00AC7D9E">
            <w:pPr>
              <w:pStyle w:val="TAL"/>
              <w:rPr>
                <w:sz w:val="16"/>
                <w:szCs w:val="16"/>
                <w:lang w:eastAsia="en-US"/>
              </w:rPr>
            </w:pPr>
            <w:r w:rsidRPr="00A564B4">
              <w:rPr>
                <w:sz w:val="16"/>
                <w:szCs w:val="16"/>
                <w:lang w:eastAsia="en-US"/>
              </w:rPr>
              <w:t>R5-205692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1B6239" w14:textId="77777777" w:rsidR="00495186" w:rsidRPr="00A564B4" w:rsidRDefault="00495186" w:rsidP="008A58D0">
            <w:pPr>
              <w:pStyle w:val="TAL"/>
              <w:rPr>
                <w:sz w:val="16"/>
                <w:szCs w:val="16"/>
                <w:lang w:eastAsia="en-US"/>
              </w:rPr>
            </w:pPr>
            <w:r w:rsidRPr="00A564B4">
              <w:rPr>
                <w:sz w:val="16"/>
                <w:szCs w:val="16"/>
                <w:lang w:eastAsia="en-US"/>
              </w:rPr>
              <w:t>0938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942D13"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922239" w14:textId="77777777" w:rsidR="00495186" w:rsidRPr="00A564B4" w:rsidRDefault="00495186" w:rsidP="005E180A">
            <w:pPr>
              <w:pStyle w:val="TAL"/>
              <w:rPr>
                <w:sz w:val="16"/>
                <w:szCs w:val="16"/>
                <w:lang w:eastAsia="en-US"/>
              </w:rPr>
            </w:pPr>
            <w:r w:rsidRPr="00A564B4">
              <w:rPr>
                <w:sz w:val="16"/>
                <w:szCs w:val="16"/>
                <w:lang w:eastAsia="en-US"/>
              </w:rPr>
              <w:t>Update to applicability of NB-IoT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37A2E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71224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0BE8B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85B98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AC3D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A7BC24" w14:textId="77777777" w:rsidR="00495186" w:rsidRPr="00A564B4" w:rsidRDefault="00495186" w:rsidP="00AC7D9E">
            <w:pPr>
              <w:pStyle w:val="TAL"/>
              <w:rPr>
                <w:sz w:val="16"/>
                <w:szCs w:val="16"/>
                <w:lang w:eastAsia="en-US"/>
              </w:rPr>
            </w:pPr>
            <w:r w:rsidRPr="00A564B4">
              <w:rPr>
                <w:sz w:val="16"/>
                <w:szCs w:val="16"/>
                <w:lang w:eastAsia="en-US"/>
              </w:rPr>
              <w:t>R5-206610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96AED" w14:textId="77777777" w:rsidR="00495186" w:rsidRPr="00A564B4" w:rsidRDefault="00495186" w:rsidP="008A58D0">
            <w:pPr>
              <w:pStyle w:val="TAL"/>
              <w:rPr>
                <w:sz w:val="16"/>
                <w:szCs w:val="16"/>
                <w:lang w:eastAsia="en-US"/>
              </w:rPr>
            </w:pPr>
            <w:r w:rsidRPr="00A564B4">
              <w:rPr>
                <w:sz w:val="16"/>
                <w:szCs w:val="16"/>
                <w:lang w:eastAsia="en-US"/>
              </w:rPr>
              <w:t>0946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B7C244"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A47F12" w14:textId="77777777" w:rsidR="00495186" w:rsidRPr="00A564B4" w:rsidRDefault="00495186" w:rsidP="005E180A">
            <w:pPr>
              <w:pStyle w:val="TAL"/>
              <w:rPr>
                <w:sz w:val="16"/>
                <w:szCs w:val="16"/>
                <w:lang w:eastAsia="en-US"/>
              </w:rPr>
            </w:pPr>
            <w:r w:rsidRPr="00A564B4">
              <w:rPr>
                <w:sz w:val="16"/>
                <w:szCs w:val="16"/>
                <w:lang w:eastAsia="en-US"/>
              </w:rPr>
              <w:t>Addition of new combo to Table A.4.6.3-1 and 41-48 combos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ABC39C"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C0AF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F7A930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FB073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51A984"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E11E8B" w14:textId="77777777" w:rsidR="00495186" w:rsidRPr="00A564B4" w:rsidRDefault="00495186" w:rsidP="00AC7D9E">
            <w:pPr>
              <w:pStyle w:val="TAL"/>
              <w:rPr>
                <w:sz w:val="16"/>
                <w:szCs w:val="16"/>
                <w:lang w:eastAsia="en-US"/>
              </w:rPr>
            </w:pPr>
            <w:r w:rsidRPr="00A564B4">
              <w:rPr>
                <w:sz w:val="16"/>
                <w:szCs w:val="16"/>
                <w:lang w:eastAsia="en-US"/>
              </w:rPr>
              <w:t>R5-206753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5DA26C" w14:textId="77777777" w:rsidR="00495186" w:rsidRPr="00A564B4" w:rsidRDefault="00495186" w:rsidP="008A58D0">
            <w:pPr>
              <w:pStyle w:val="TAL"/>
              <w:rPr>
                <w:sz w:val="16"/>
                <w:szCs w:val="16"/>
                <w:lang w:eastAsia="en-US"/>
              </w:rPr>
            </w:pPr>
            <w:r w:rsidRPr="00A564B4">
              <w:rPr>
                <w:sz w:val="16"/>
                <w:szCs w:val="16"/>
                <w:lang w:eastAsia="en-US"/>
              </w:rPr>
              <w:t>0941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2CE09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B145D7" w14:textId="77777777" w:rsidR="00495186" w:rsidRPr="00A564B4" w:rsidRDefault="00495186" w:rsidP="005E180A">
            <w:pPr>
              <w:pStyle w:val="TAL"/>
              <w:rPr>
                <w:sz w:val="16"/>
                <w:szCs w:val="16"/>
                <w:lang w:eastAsia="en-US"/>
              </w:rPr>
            </w:pPr>
            <w:r w:rsidRPr="00A564B4">
              <w:rPr>
                <w:sz w:val="16"/>
                <w:szCs w:val="16"/>
                <w:lang w:eastAsia="en-US"/>
              </w:rPr>
              <w:t>Addition of Test applicability for NB-IoT RRM Test Cases in TDD mode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D13767"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472C47"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2C7252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6798A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59584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D5D03" w14:textId="77777777" w:rsidR="00495186" w:rsidRPr="00A564B4" w:rsidRDefault="00495186" w:rsidP="00AC7D9E">
            <w:pPr>
              <w:pStyle w:val="TAL"/>
              <w:rPr>
                <w:sz w:val="16"/>
                <w:szCs w:val="16"/>
                <w:lang w:eastAsia="en-US"/>
              </w:rPr>
            </w:pPr>
            <w:r w:rsidRPr="00A564B4">
              <w:rPr>
                <w:sz w:val="16"/>
                <w:szCs w:val="16"/>
                <w:lang w:eastAsia="en-US"/>
              </w:rPr>
              <w:t>R5-206754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060A29" w14:textId="77777777" w:rsidR="00495186" w:rsidRPr="00A564B4" w:rsidRDefault="00495186" w:rsidP="008A58D0">
            <w:pPr>
              <w:pStyle w:val="TAL"/>
              <w:rPr>
                <w:sz w:val="16"/>
                <w:szCs w:val="16"/>
                <w:lang w:eastAsia="en-US"/>
              </w:rPr>
            </w:pPr>
            <w:r w:rsidRPr="00A564B4">
              <w:rPr>
                <w:sz w:val="16"/>
                <w:szCs w:val="16"/>
                <w:lang w:eastAsia="en-US"/>
              </w:rPr>
              <w:t>0943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0D1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89FB" w14:textId="77777777" w:rsidR="00495186" w:rsidRPr="00A564B4" w:rsidRDefault="00026A06" w:rsidP="005E180A">
            <w:pPr>
              <w:pStyle w:val="TAL"/>
              <w:rPr>
                <w:sz w:val="16"/>
                <w:szCs w:val="16"/>
                <w:lang w:eastAsia="en-US"/>
              </w:rPr>
            </w:pPr>
            <w:r w:rsidRPr="00A564B4">
              <w:rPr>
                <w:sz w:val="16"/>
                <w:szCs w:val="16"/>
                <w:lang w:eastAsia="en-US"/>
              </w:rPr>
              <w:t>Addition</w:t>
            </w:r>
            <w:r w:rsidR="00495186" w:rsidRPr="00A564B4">
              <w:rPr>
                <w:sz w:val="16"/>
                <w:szCs w:val="16"/>
                <w:lang w:eastAsia="en-US"/>
              </w:rPr>
              <w:t xml:space="preserve"> of test applicability of NB-IOT TDD RRM test cases 4.2.35 to 4.2.38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CD494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14CF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4677BA1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C98B9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FDA1E9"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930FF" w14:textId="77777777" w:rsidR="00495186" w:rsidRPr="00A564B4" w:rsidRDefault="00495186" w:rsidP="00AC7D9E">
            <w:pPr>
              <w:pStyle w:val="TAL"/>
              <w:rPr>
                <w:sz w:val="16"/>
                <w:szCs w:val="16"/>
                <w:lang w:eastAsia="en-US"/>
              </w:rPr>
            </w:pPr>
            <w:r w:rsidRPr="00A564B4">
              <w:rPr>
                <w:sz w:val="16"/>
                <w:szCs w:val="16"/>
                <w:lang w:eastAsia="en-US"/>
              </w:rPr>
              <w:t>R5-206778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19A02D" w14:textId="77777777" w:rsidR="00495186" w:rsidRPr="00A564B4" w:rsidRDefault="00495186" w:rsidP="008A58D0">
            <w:pPr>
              <w:pStyle w:val="TAL"/>
              <w:rPr>
                <w:sz w:val="16"/>
                <w:szCs w:val="16"/>
                <w:lang w:eastAsia="en-US"/>
              </w:rPr>
            </w:pPr>
            <w:r w:rsidRPr="00A564B4">
              <w:rPr>
                <w:sz w:val="16"/>
                <w:szCs w:val="16"/>
                <w:lang w:eastAsia="en-US"/>
              </w:rPr>
              <w:t>0942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283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93628" w14:textId="77777777" w:rsidR="00495186" w:rsidRPr="00A564B4" w:rsidRDefault="00495186" w:rsidP="005E180A">
            <w:pPr>
              <w:pStyle w:val="TAL"/>
              <w:rPr>
                <w:sz w:val="16"/>
                <w:szCs w:val="16"/>
                <w:lang w:eastAsia="en-US"/>
              </w:rPr>
            </w:pPr>
            <w:r w:rsidRPr="00A564B4">
              <w:rPr>
                <w:sz w:val="16"/>
                <w:szCs w:val="16"/>
                <w:lang w:eastAsia="en-US"/>
              </w:rPr>
              <w:t>Correction of test applicability of DL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3F678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73C5C9"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57EF9A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2BBB61"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0781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CAF985" w14:textId="77777777" w:rsidR="00495186" w:rsidRPr="00A564B4" w:rsidRDefault="00495186" w:rsidP="00AC7D9E">
            <w:pPr>
              <w:pStyle w:val="TAL"/>
              <w:rPr>
                <w:sz w:val="16"/>
                <w:szCs w:val="16"/>
                <w:lang w:eastAsia="en-US"/>
              </w:rPr>
            </w:pPr>
            <w:r w:rsidRPr="00A564B4">
              <w:rPr>
                <w:sz w:val="16"/>
                <w:szCs w:val="16"/>
                <w:lang w:eastAsia="en-US"/>
              </w:rPr>
              <w:t>R5-206779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D338F6" w14:textId="77777777" w:rsidR="00495186" w:rsidRPr="00A564B4" w:rsidRDefault="00495186" w:rsidP="008A58D0">
            <w:pPr>
              <w:pStyle w:val="TAL"/>
              <w:rPr>
                <w:sz w:val="16"/>
                <w:szCs w:val="16"/>
                <w:lang w:eastAsia="en-US"/>
              </w:rPr>
            </w:pPr>
            <w:r w:rsidRPr="00A564B4">
              <w:rPr>
                <w:sz w:val="16"/>
                <w:szCs w:val="16"/>
                <w:lang w:eastAsia="en-US"/>
              </w:rPr>
              <w:t>0944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3D0071"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46EF66" w14:textId="77777777" w:rsidR="00495186" w:rsidRPr="00A564B4" w:rsidRDefault="00495186" w:rsidP="005E180A">
            <w:pPr>
              <w:pStyle w:val="TAL"/>
              <w:rPr>
                <w:sz w:val="16"/>
                <w:szCs w:val="16"/>
                <w:lang w:eastAsia="en-US"/>
              </w:rPr>
            </w:pPr>
            <w:r w:rsidRPr="00A564B4">
              <w:rPr>
                <w:sz w:val="16"/>
                <w:szCs w:val="16"/>
                <w:lang w:eastAsia="en-US"/>
              </w:rPr>
              <w:t>Removing V2X MOP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5B221B"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817A2"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8944EA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F5329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A2DD9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1AD02E" w14:textId="77777777" w:rsidR="00495186" w:rsidRPr="00A564B4" w:rsidRDefault="00495186" w:rsidP="00AC7D9E">
            <w:pPr>
              <w:pStyle w:val="TAL"/>
              <w:rPr>
                <w:sz w:val="16"/>
                <w:szCs w:val="16"/>
                <w:lang w:eastAsia="en-US"/>
              </w:rPr>
            </w:pPr>
            <w:r w:rsidRPr="00A564B4">
              <w:rPr>
                <w:sz w:val="16"/>
                <w:szCs w:val="16"/>
                <w:lang w:eastAsia="en-US"/>
              </w:rPr>
              <w:t>R5-206877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B139A6" w14:textId="77777777" w:rsidR="00495186" w:rsidRPr="00A564B4" w:rsidRDefault="00495186" w:rsidP="008A58D0">
            <w:pPr>
              <w:pStyle w:val="TAL"/>
              <w:rPr>
                <w:sz w:val="16"/>
                <w:szCs w:val="16"/>
                <w:lang w:eastAsia="en-US"/>
              </w:rPr>
            </w:pPr>
            <w:r w:rsidRPr="00A564B4">
              <w:rPr>
                <w:sz w:val="16"/>
                <w:szCs w:val="16"/>
                <w:lang w:eastAsia="en-US"/>
              </w:rPr>
              <w:t>0939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FD4CF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7EEB16" w14:textId="77777777" w:rsidR="00495186" w:rsidRPr="00A564B4" w:rsidRDefault="00495186" w:rsidP="005E180A">
            <w:pPr>
              <w:pStyle w:val="TAL"/>
              <w:rPr>
                <w:sz w:val="16"/>
                <w:szCs w:val="16"/>
                <w:lang w:eastAsia="en-US"/>
              </w:rPr>
            </w:pPr>
            <w:r w:rsidRPr="00A564B4">
              <w:rPr>
                <w:sz w:val="16"/>
                <w:szCs w:val="16"/>
                <w:lang w:eastAsia="en-US"/>
              </w:rPr>
              <w:t>Addition of test applicability for RF and Demod test cases for sTTI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0D83C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572DC"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6E6BA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99D8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23AC6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9AB181" w14:textId="77777777" w:rsidR="00495186" w:rsidRPr="00A564B4" w:rsidRDefault="00495186" w:rsidP="00AC7D9E">
            <w:pPr>
              <w:pStyle w:val="TAL"/>
              <w:rPr>
                <w:sz w:val="16"/>
                <w:szCs w:val="16"/>
                <w:lang w:eastAsia="en-US"/>
              </w:rPr>
            </w:pPr>
            <w:r w:rsidRPr="00A564B4">
              <w:rPr>
                <w:sz w:val="16"/>
                <w:szCs w:val="16"/>
                <w:lang w:eastAsia="en-US"/>
              </w:rPr>
              <w:t>R5-206878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988EE2" w14:textId="77777777" w:rsidR="00495186" w:rsidRPr="00A564B4" w:rsidRDefault="00495186" w:rsidP="00AC7D9E">
            <w:pPr>
              <w:pStyle w:val="TAL"/>
              <w:rPr>
                <w:sz w:val="16"/>
                <w:szCs w:val="16"/>
                <w:lang w:eastAsia="en-US"/>
              </w:rPr>
            </w:pPr>
            <w:r w:rsidRPr="00A564B4">
              <w:rPr>
                <w:sz w:val="16"/>
                <w:szCs w:val="16"/>
                <w:lang w:eastAsia="en-US"/>
              </w:rPr>
              <w:t>0940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AE5908" w14:textId="77777777" w:rsidR="00495186" w:rsidRPr="00A564B4" w:rsidRDefault="00495186" w:rsidP="008A58D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A5529" w14:textId="77777777" w:rsidR="00495186" w:rsidRPr="00A564B4" w:rsidRDefault="00495186" w:rsidP="000C76FB">
            <w:pPr>
              <w:pStyle w:val="TAL"/>
              <w:rPr>
                <w:sz w:val="16"/>
                <w:szCs w:val="16"/>
                <w:lang w:eastAsia="en-US"/>
              </w:rPr>
            </w:pPr>
            <w:r w:rsidRPr="00A564B4">
              <w:rPr>
                <w:sz w:val="16"/>
                <w:szCs w:val="16"/>
                <w:lang w:eastAsia="en-US"/>
              </w:rPr>
              <w:t>Addition of test applicability for RRM test cases for sTTI and short processing time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1C3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80D135" w14:textId="77777777" w:rsidR="00495186" w:rsidRPr="00A564B4" w:rsidRDefault="00495186" w:rsidP="005E180A">
            <w:pPr>
              <w:pStyle w:val="TAL"/>
              <w:rPr>
                <w:sz w:val="16"/>
                <w:szCs w:val="16"/>
                <w:lang w:eastAsia="en-US"/>
              </w:rPr>
            </w:pPr>
            <w:r w:rsidRPr="00A564B4">
              <w:rPr>
                <w:sz w:val="16"/>
                <w:szCs w:val="16"/>
                <w:lang w:eastAsia="en-US"/>
              </w:rPr>
              <w:t>16.7.0</w:t>
            </w:r>
          </w:p>
        </w:tc>
      </w:tr>
      <w:tr w:rsidR="00CF4B97" w:rsidRPr="00A564B4" w14:paraId="6D02A2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849EA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CE8B"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EEA9F2" w14:textId="77777777" w:rsidR="00CF4B97" w:rsidRPr="00A564B4" w:rsidRDefault="00CF4B97" w:rsidP="001B250A">
            <w:pPr>
              <w:pStyle w:val="TAL"/>
              <w:rPr>
                <w:sz w:val="16"/>
                <w:szCs w:val="16"/>
                <w:lang w:eastAsia="en-US"/>
              </w:rPr>
            </w:pPr>
            <w:r w:rsidRPr="00A564B4">
              <w:rPr>
                <w:sz w:val="16"/>
                <w:szCs w:val="16"/>
                <w:lang w:eastAsia="en-US"/>
              </w:rPr>
              <w:t>R5-210482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FAA7FF" w14:textId="77777777" w:rsidR="00CF4B97" w:rsidRPr="00A564B4" w:rsidRDefault="00CF4B97" w:rsidP="001B250A">
            <w:pPr>
              <w:pStyle w:val="TAL"/>
              <w:rPr>
                <w:sz w:val="16"/>
                <w:szCs w:val="16"/>
                <w:lang w:eastAsia="en-US"/>
              </w:rPr>
            </w:pPr>
            <w:r w:rsidRPr="00A564B4">
              <w:rPr>
                <w:sz w:val="16"/>
                <w:szCs w:val="16"/>
                <w:lang w:eastAsia="en-US"/>
              </w:rPr>
              <w:t>0949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0B9783"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C04713" w14:textId="77777777" w:rsidR="00CF4B97" w:rsidRPr="00A564B4" w:rsidRDefault="00CF4B97" w:rsidP="001B250A">
            <w:pPr>
              <w:pStyle w:val="TAL"/>
              <w:rPr>
                <w:sz w:val="16"/>
                <w:szCs w:val="16"/>
                <w:lang w:eastAsia="en-US"/>
              </w:rPr>
            </w:pPr>
            <w:r w:rsidRPr="00A564B4">
              <w:rPr>
                <w:sz w:val="16"/>
                <w:szCs w:val="16"/>
                <w:lang w:eastAsia="en-US"/>
              </w:rPr>
              <w:t>Addition of the Additional Information for some RF test cases in 9.6.1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734626"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56D3A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F05494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14C0D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37A564"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D0D5A2" w14:textId="77777777" w:rsidR="00CF4B97" w:rsidRPr="00A564B4" w:rsidRDefault="00CF4B97" w:rsidP="001B250A">
            <w:pPr>
              <w:pStyle w:val="TAL"/>
              <w:rPr>
                <w:sz w:val="16"/>
                <w:szCs w:val="16"/>
                <w:lang w:eastAsia="en-US"/>
              </w:rPr>
            </w:pPr>
            <w:r w:rsidRPr="00A564B4">
              <w:rPr>
                <w:sz w:val="16"/>
                <w:szCs w:val="16"/>
                <w:lang w:eastAsia="en-US"/>
              </w:rPr>
              <w:t>R5-210598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05556" w14:textId="77777777" w:rsidR="00CF4B97" w:rsidRPr="00A564B4" w:rsidRDefault="00CF4B97" w:rsidP="001B250A">
            <w:pPr>
              <w:pStyle w:val="TAL"/>
              <w:rPr>
                <w:sz w:val="16"/>
                <w:szCs w:val="16"/>
                <w:lang w:eastAsia="en-US"/>
              </w:rPr>
            </w:pPr>
            <w:r w:rsidRPr="00A564B4">
              <w:rPr>
                <w:sz w:val="16"/>
                <w:szCs w:val="16"/>
                <w:lang w:eastAsia="en-US"/>
              </w:rPr>
              <w:t>0950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8188"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D42E93" w14:textId="77777777" w:rsidR="00CF4B97" w:rsidRPr="00A564B4" w:rsidRDefault="00CF4B97" w:rsidP="001B250A">
            <w:pPr>
              <w:pStyle w:val="TAL"/>
              <w:rPr>
                <w:sz w:val="16"/>
                <w:szCs w:val="16"/>
                <w:lang w:eastAsia="en-US"/>
              </w:rPr>
            </w:pPr>
            <w:r w:rsidRPr="00A564B4">
              <w:rPr>
                <w:sz w:val="16"/>
                <w:szCs w:val="16"/>
                <w:lang w:eastAsia="en-US"/>
              </w:rPr>
              <w:t>Correction to Additional Information of 8.2.1.3.1_A and 8.7.1.1_A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B940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A5CC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4713AF6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D82717"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08D73"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1F446C" w14:textId="77777777" w:rsidR="00CF4B97" w:rsidRPr="00A564B4" w:rsidRDefault="00CF4B97" w:rsidP="001B250A">
            <w:pPr>
              <w:pStyle w:val="TAL"/>
              <w:rPr>
                <w:sz w:val="16"/>
                <w:szCs w:val="16"/>
                <w:lang w:eastAsia="en-US"/>
              </w:rPr>
            </w:pPr>
            <w:r w:rsidRPr="00A564B4">
              <w:rPr>
                <w:sz w:val="16"/>
                <w:szCs w:val="16"/>
                <w:lang w:eastAsia="en-US"/>
              </w:rPr>
              <w:t>R5-210889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90E6A9" w14:textId="77777777" w:rsidR="00CF4B97" w:rsidRPr="00A564B4" w:rsidRDefault="00CF4B97" w:rsidP="001B250A">
            <w:pPr>
              <w:pStyle w:val="TAL"/>
              <w:rPr>
                <w:sz w:val="16"/>
                <w:szCs w:val="16"/>
                <w:lang w:eastAsia="en-US"/>
              </w:rPr>
            </w:pPr>
            <w:r w:rsidRPr="00A564B4">
              <w:rPr>
                <w:sz w:val="16"/>
                <w:szCs w:val="16"/>
                <w:lang w:eastAsia="en-US"/>
              </w:rPr>
              <w:t>0952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EDABF4"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A58D9" w14:textId="77777777" w:rsidR="00CF4B97" w:rsidRPr="00A564B4" w:rsidRDefault="00CF4B97" w:rsidP="001B250A">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5F794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BCD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91A64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3D0AB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0D178"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0AAE9" w14:textId="77777777" w:rsidR="00CF4B97" w:rsidRPr="00A564B4" w:rsidRDefault="00CF4B97" w:rsidP="001B250A">
            <w:pPr>
              <w:pStyle w:val="TAL"/>
              <w:rPr>
                <w:sz w:val="16"/>
                <w:szCs w:val="16"/>
                <w:lang w:eastAsia="en-US"/>
              </w:rPr>
            </w:pPr>
            <w:r w:rsidRPr="00A564B4">
              <w:rPr>
                <w:sz w:val="16"/>
                <w:szCs w:val="16"/>
                <w:lang w:eastAsia="en-US"/>
              </w:rPr>
              <w:t>R5-210990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A9569B" w14:textId="77777777" w:rsidR="00CF4B97" w:rsidRPr="00A564B4" w:rsidRDefault="00CF4B97" w:rsidP="001B250A">
            <w:pPr>
              <w:pStyle w:val="TAL"/>
              <w:rPr>
                <w:sz w:val="16"/>
                <w:szCs w:val="16"/>
                <w:lang w:eastAsia="en-US"/>
              </w:rPr>
            </w:pPr>
            <w:r w:rsidRPr="00A564B4">
              <w:rPr>
                <w:sz w:val="16"/>
                <w:szCs w:val="16"/>
                <w:lang w:eastAsia="en-US"/>
              </w:rPr>
              <w:t>0954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C475B"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A6019" w14:textId="77777777" w:rsidR="00CF4B97" w:rsidRPr="00A564B4" w:rsidRDefault="00CF4B97" w:rsidP="001B250A">
            <w:pPr>
              <w:pStyle w:val="TAL"/>
              <w:rPr>
                <w:sz w:val="16"/>
                <w:szCs w:val="16"/>
                <w:lang w:eastAsia="en-US"/>
              </w:rPr>
            </w:pPr>
            <w:r w:rsidRPr="00A564B4">
              <w:rPr>
                <w:sz w:val="16"/>
                <w:szCs w:val="16"/>
                <w:lang w:eastAsia="en-US"/>
              </w:rPr>
              <w:t xml:space="preserve">Addition of Note 7 in the Additional Information column of RF conformance test cases with 2Rx and 4Rx Branch in </w:t>
            </w:r>
            <w:r w:rsidR="001B250A" w:rsidRPr="00A564B4">
              <w:rPr>
                <w:sz w:val="16"/>
                <w:szCs w:val="16"/>
                <w:lang w:eastAsia="en-US"/>
              </w:rPr>
              <w:t>section</w:t>
            </w:r>
            <w:r w:rsidRPr="00A564B4">
              <w:rPr>
                <w:sz w:val="16"/>
                <w:szCs w:val="16"/>
                <w:lang w:eastAsia="en-US"/>
              </w:rPr>
              <w:t xml:space="preserve"> 8 and section 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458A7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DD6937"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AF7C5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8F917F"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D71C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91D0ED" w14:textId="77777777" w:rsidR="00CF4B97" w:rsidRPr="00A564B4" w:rsidRDefault="00CF4B97" w:rsidP="001B250A">
            <w:pPr>
              <w:pStyle w:val="TAL"/>
              <w:rPr>
                <w:sz w:val="16"/>
                <w:szCs w:val="16"/>
                <w:lang w:eastAsia="en-US"/>
              </w:rPr>
            </w:pPr>
            <w:r w:rsidRPr="00A564B4">
              <w:rPr>
                <w:sz w:val="16"/>
                <w:szCs w:val="16"/>
                <w:lang w:eastAsia="en-US"/>
              </w:rPr>
              <w:t>R5-211752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90FCD" w14:textId="77777777" w:rsidR="00CF4B97" w:rsidRPr="00A564B4" w:rsidRDefault="00CF4B97" w:rsidP="001B250A">
            <w:pPr>
              <w:pStyle w:val="TAL"/>
              <w:rPr>
                <w:sz w:val="16"/>
                <w:szCs w:val="16"/>
                <w:lang w:eastAsia="en-US"/>
              </w:rPr>
            </w:pPr>
            <w:r w:rsidRPr="00A564B4">
              <w:rPr>
                <w:sz w:val="16"/>
                <w:szCs w:val="16"/>
                <w:lang w:eastAsia="en-US"/>
              </w:rPr>
              <w:t>0947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B0277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764D6" w14:textId="77777777" w:rsidR="00CF4B97" w:rsidRPr="00A564B4" w:rsidRDefault="00CF4B97" w:rsidP="001B250A">
            <w:pPr>
              <w:pStyle w:val="TAL"/>
              <w:rPr>
                <w:sz w:val="16"/>
                <w:szCs w:val="16"/>
                <w:lang w:eastAsia="en-US"/>
              </w:rPr>
            </w:pPr>
            <w:r w:rsidRPr="00A564B4">
              <w:rPr>
                <w:sz w:val="16"/>
                <w:szCs w:val="16"/>
                <w:lang w:eastAsia="en-US"/>
              </w:rPr>
              <w:t xml:space="preserve">Update to applicability TDD FDD 7DL CA </w:t>
            </w:r>
            <w:r w:rsidR="001B250A" w:rsidRPr="00A564B4">
              <w:rPr>
                <w:sz w:val="16"/>
                <w:szCs w:val="16"/>
                <w:lang w:eastAsia="en-US"/>
              </w:rPr>
              <w:t>Performance</w:t>
            </w:r>
            <w:r w:rsidRPr="00A564B4">
              <w:rPr>
                <w:sz w:val="16"/>
                <w:szCs w:val="16"/>
                <w:lang w:eastAsia="en-US"/>
              </w:rPr>
              <w:t xml:space="preserv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1446B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E91C83"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1F9B0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5FA4C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411666"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5120F" w14:textId="77777777" w:rsidR="00CF4B97" w:rsidRPr="00A564B4" w:rsidRDefault="00CF4B97" w:rsidP="001B250A">
            <w:pPr>
              <w:pStyle w:val="TAL"/>
              <w:rPr>
                <w:sz w:val="16"/>
                <w:szCs w:val="16"/>
                <w:lang w:eastAsia="en-US"/>
              </w:rPr>
            </w:pPr>
            <w:r w:rsidRPr="00A564B4">
              <w:rPr>
                <w:sz w:val="16"/>
                <w:szCs w:val="16"/>
                <w:lang w:eastAsia="en-US"/>
              </w:rPr>
              <w:t>R5-211757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29C79" w14:textId="77777777" w:rsidR="00CF4B97" w:rsidRPr="00A564B4" w:rsidRDefault="00CF4B97" w:rsidP="001B250A">
            <w:pPr>
              <w:pStyle w:val="TAL"/>
              <w:rPr>
                <w:sz w:val="16"/>
                <w:szCs w:val="16"/>
                <w:lang w:eastAsia="en-US"/>
              </w:rPr>
            </w:pPr>
            <w:r w:rsidRPr="00A564B4">
              <w:rPr>
                <w:sz w:val="16"/>
                <w:szCs w:val="16"/>
                <w:lang w:eastAsia="en-US"/>
              </w:rPr>
              <w:t>0957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898B54"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2BFEC" w14:textId="77777777" w:rsidR="00CF4B97" w:rsidRPr="00A564B4" w:rsidRDefault="00CF4B97" w:rsidP="001B250A">
            <w:pPr>
              <w:pStyle w:val="TAL"/>
              <w:rPr>
                <w:sz w:val="16"/>
                <w:szCs w:val="16"/>
                <w:lang w:eastAsia="en-US"/>
              </w:rPr>
            </w:pPr>
            <w:r w:rsidRPr="00A564B4">
              <w:rPr>
                <w:sz w:val="16"/>
                <w:szCs w:val="16"/>
                <w:lang w:eastAsia="en-US"/>
              </w:rPr>
              <w:t>Introduction of CA Idle Mode Measurement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79B99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1D58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A4511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E2CC7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CBD059"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04B740" w14:textId="77777777" w:rsidR="00CF4B97" w:rsidRPr="00A564B4" w:rsidRDefault="00CF4B97" w:rsidP="001B250A">
            <w:pPr>
              <w:pStyle w:val="TAL"/>
              <w:rPr>
                <w:sz w:val="16"/>
                <w:szCs w:val="16"/>
                <w:lang w:eastAsia="en-US"/>
              </w:rPr>
            </w:pPr>
            <w:r w:rsidRPr="00A564B4">
              <w:rPr>
                <w:sz w:val="16"/>
                <w:szCs w:val="16"/>
                <w:lang w:eastAsia="en-US"/>
              </w:rPr>
              <w:t>R5-211803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7190D" w14:textId="77777777" w:rsidR="00CF4B97" w:rsidRPr="00A564B4" w:rsidRDefault="00CF4B97" w:rsidP="001B250A">
            <w:pPr>
              <w:pStyle w:val="TAL"/>
              <w:rPr>
                <w:sz w:val="16"/>
                <w:szCs w:val="16"/>
                <w:lang w:eastAsia="en-US"/>
              </w:rPr>
            </w:pPr>
            <w:r w:rsidRPr="00A564B4">
              <w:rPr>
                <w:sz w:val="16"/>
                <w:szCs w:val="16"/>
                <w:lang w:eastAsia="en-US"/>
              </w:rPr>
              <w:t>0955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88B282"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4F434" w14:textId="77777777" w:rsidR="00CF4B97" w:rsidRPr="00A564B4" w:rsidRDefault="00CF4B97" w:rsidP="001B250A">
            <w:pPr>
              <w:pStyle w:val="TAL"/>
              <w:rPr>
                <w:sz w:val="16"/>
                <w:szCs w:val="16"/>
                <w:lang w:eastAsia="en-US"/>
              </w:rPr>
            </w:pPr>
            <w:r w:rsidRPr="00A564B4">
              <w:rPr>
                <w:sz w:val="16"/>
                <w:szCs w:val="16"/>
                <w:lang w:eastAsia="en-US"/>
              </w:rPr>
              <w:t>Correction of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89339B"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8D6412"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138D06B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BE662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618E4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B3445" w14:textId="77777777" w:rsidR="00CF4B97" w:rsidRPr="00A564B4" w:rsidRDefault="00CF4B97" w:rsidP="001B250A">
            <w:pPr>
              <w:pStyle w:val="TAL"/>
              <w:rPr>
                <w:sz w:val="16"/>
                <w:szCs w:val="16"/>
                <w:lang w:eastAsia="en-US"/>
              </w:rPr>
            </w:pPr>
            <w:r w:rsidRPr="00A564B4">
              <w:rPr>
                <w:sz w:val="16"/>
                <w:szCs w:val="16"/>
                <w:lang w:eastAsia="en-US"/>
              </w:rPr>
              <w:t>R5-211844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1210B" w14:textId="77777777" w:rsidR="00CF4B97" w:rsidRPr="00A564B4" w:rsidRDefault="00CF4B97" w:rsidP="001B250A">
            <w:pPr>
              <w:pStyle w:val="TAL"/>
              <w:rPr>
                <w:sz w:val="16"/>
                <w:szCs w:val="16"/>
                <w:lang w:eastAsia="en-US"/>
              </w:rPr>
            </w:pPr>
            <w:r w:rsidRPr="00A564B4">
              <w:rPr>
                <w:sz w:val="16"/>
                <w:szCs w:val="16"/>
                <w:lang w:eastAsia="en-US"/>
              </w:rPr>
              <w:t>0948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D8500"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744152" w14:textId="77777777" w:rsidR="00CF4B97" w:rsidRPr="00A564B4" w:rsidRDefault="00CF4B97" w:rsidP="001B250A">
            <w:pPr>
              <w:pStyle w:val="TAL"/>
              <w:rPr>
                <w:sz w:val="16"/>
                <w:szCs w:val="16"/>
                <w:lang w:eastAsia="en-US"/>
              </w:rPr>
            </w:pPr>
            <w:r w:rsidRPr="00A564B4">
              <w:rPr>
                <w:sz w:val="16"/>
                <w:szCs w:val="16"/>
                <w:lang w:eastAsia="en-US"/>
              </w:rPr>
              <w:t>Correction of applicability definition for 2Rx related test cases to exclude category 1bis UEs equipped with single Rx antenna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AA4FA"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9801E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569E4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470BCC"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9C53DF"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A65C9" w14:textId="77777777" w:rsidR="00CF4B97" w:rsidRPr="00A564B4" w:rsidRDefault="00CF4B97" w:rsidP="001B250A">
            <w:pPr>
              <w:pStyle w:val="TAL"/>
              <w:rPr>
                <w:sz w:val="16"/>
                <w:szCs w:val="16"/>
                <w:lang w:eastAsia="en-US"/>
              </w:rPr>
            </w:pPr>
            <w:r w:rsidRPr="00A564B4">
              <w:rPr>
                <w:sz w:val="16"/>
                <w:szCs w:val="16"/>
                <w:lang w:eastAsia="en-US"/>
              </w:rPr>
              <w:t>R5-211845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2F8658" w14:textId="77777777" w:rsidR="00CF4B97" w:rsidRPr="00A564B4" w:rsidRDefault="00CF4B97" w:rsidP="001B250A">
            <w:pPr>
              <w:pStyle w:val="TAL"/>
              <w:rPr>
                <w:sz w:val="16"/>
                <w:szCs w:val="16"/>
                <w:lang w:eastAsia="en-US"/>
              </w:rPr>
            </w:pPr>
            <w:r w:rsidRPr="00A564B4">
              <w:rPr>
                <w:sz w:val="16"/>
                <w:szCs w:val="16"/>
                <w:lang w:eastAsia="en-US"/>
              </w:rPr>
              <w:t>0953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41ABE5"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6C466F" w14:textId="77777777" w:rsidR="00CF4B97" w:rsidRPr="00A564B4" w:rsidRDefault="00CF4B97" w:rsidP="001B250A">
            <w:pPr>
              <w:pStyle w:val="TAL"/>
              <w:rPr>
                <w:sz w:val="16"/>
                <w:szCs w:val="16"/>
                <w:lang w:eastAsia="en-US"/>
              </w:rPr>
            </w:pPr>
            <w:r w:rsidRPr="00A564B4">
              <w:rPr>
                <w:sz w:val="16"/>
                <w:szCs w:val="16"/>
                <w:lang w:eastAsia="en-US"/>
              </w:rPr>
              <w:t>Correct of test applicability for TC with and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D6ECC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46B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3FC807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5D958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DD2E7"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D0BB9E" w14:textId="77777777" w:rsidR="00CF4B97" w:rsidRPr="00A564B4" w:rsidRDefault="00CF4B97" w:rsidP="001B250A">
            <w:pPr>
              <w:pStyle w:val="TAL"/>
              <w:rPr>
                <w:sz w:val="16"/>
                <w:szCs w:val="16"/>
                <w:lang w:eastAsia="en-US"/>
              </w:rPr>
            </w:pPr>
            <w:r w:rsidRPr="00A564B4">
              <w:rPr>
                <w:sz w:val="16"/>
                <w:szCs w:val="16"/>
                <w:lang w:eastAsia="en-US"/>
              </w:rPr>
              <w:t>R5-211846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BA4BC2" w14:textId="77777777" w:rsidR="00CF4B97" w:rsidRPr="00A564B4" w:rsidRDefault="00CF4B97" w:rsidP="001B250A">
            <w:pPr>
              <w:pStyle w:val="TAL"/>
              <w:rPr>
                <w:sz w:val="16"/>
                <w:szCs w:val="16"/>
                <w:lang w:eastAsia="en-US"/>
              </w:rPr>
            </w:pPr>
            <w:r w:rsidRPr="00A564B4">
              <w:rPr>
                <w:sz w:val="16"/>
                <w:szCs w:val="16"/>
                <w:lang w:eastAsia="en-US"/>
              </w:rPr>
              <w:t>0956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F8FD2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14E3C4" w14:textId="77777777" w:rsidR="00CF4B97" w:rsidRPr="00A564B4" w:rsidRDefault="00CF4B97" w:rsidP="001B250A">
            <w:pPr>
              <w:pStyle w:val="TAL"/>
              <w:rPr>
                <w:sz w:val="16"/>
                <w:szCs w:val="16"/>
                <w:lang w:eastAsia="en-US"/>
              </w:rPr>
            </w:pPr>
            <w:r w:rsidRPr="00A564B4">
              <w:rPr>
                <w:sz w:val="16"/>
                <w:szCs w:val="16"/>
                <w:lang w:eastAsia="en-US"/>
              </w:rPr>
              <w:t>Correction of Table A.4.3-3d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728FD3"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045F48" w14:textId="77777777" w:rsidR="00CF4B97" w:rsidRPr="00A564B4" w:rsidRDefault="00CF4B97" w:rsidP="001B250A">
            <w:pPr>
              <w:pStyle w:val="TAL"/>
              <w:rPr>
                <w:sz w:val="16"/>
                <w:szCs w:val="16"/>
                <w:lang w:eastAsia="en-US"/>
              </w:rPr>
            </w:pPr>
            <w:r w:rsidRPr="00A564B4">
              <w:rPr>
                <w:sz w:val="16"/>
                <w:szCs w:val="16"/>
                <w:lang w:eastAsia="en-US"/>
              </w:rPr>
              <w:t>16.8.0</w:t>
            </w:r>
          </w:p>
        </w:tc>
      </w:tr>
      <w:tr w:rsidR="00A564B4" w:rsidRPr="00A564B4" w14:paraId="42946ECF"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E84ED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6C137"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F2CBA" w14:textId="4364D5DE" w:rsidR="00B72385" w:rsidRPr="00A564B4" w:rsidRDefault="00B72385">
            <w:pPr>
              <w:pStyle w:val="TAL"/>
              <w:rPr>
                <w:sz w:val="16"/>
                <w:szCs w:val="16"/>
                <w:lang w:eastAsia="en-US"/>
              </w:rPr>
            </w:pPr>
            <w:r w:rsidRPr="00A564B4">
              <w:rPr>
                <w:sz w:val="16"/>
                <w:szCs w:val="16"/>
                <w:lang w:eastAsia="en-US"/>
              </w:rPr>
              <w:t>R5-212756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F3BBEE" w14:textId="2595A620" w:rsidR="00B72385" w:rsidRPr="00A564B4" w:rsidRDefault="00B72385">
            <w:pPr>
              <w:pStyle w:val="TAL"/>
              <w:rPr>
                <w:sz w:val="16"/>
                <w:szCs w:val="16"/>
                <w:lang w:eastAsia="en-US"/>
              </w:rPr>
            </w:pPr>
            <w:r w:rsidRPr="00A564B4">
              <w:rPr>
                <w:sz w:val="16"/>
                <w:szCs w:val="16"/>
                <w:lang w:eastAsia="en-US"/>
              </w:rPr>
              <w:t>0959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7D63B7" w14:textId="7912ED8B"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673D8B" w14:textId="41ED6346" w:rsidR="00B72385" w:rsidRPr="00A564B4" w:rsidRDefault="00B72385">
            <w:pPr>
              <w:pStyle w:val="TAL"/>
              <w:rPr>
                <w:sz w:val="16"/>
                <w:szCs w:val="16"/>
                <w:lang w:eastAsia="en-US"/>
              </w:rPr>
            </w:pPr>
            <w:r w:rsidRPr="00A564B4">
              <w:rPr>
                <w:sz w:val="16"/>
                <w:szCs w:val="16"/>
                <w:lang w:eastAsia="en-US"/>
              </w:rPr>
              <w:t>Addition of Table 4.1-7 7DL CA Name and Release mapping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B0E413"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2A79EE"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2843D6A2"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4E0C5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3D5FFE"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8780E" w14:textId="0E6D6DA8" w:rsidR="00B72385" w:rsidRPr="00A564B4" w:rsidRDefault="00B72385">
            <w:pPr>
              <w:pStyle w:val="TAL"/>
              <w:rPr>
                <w:sz w:val="16"/>
                <w:szCs w:val="16"/>
                <w:lang w:eastAsia="en-US"/>
              </w:rPr>
            </w:pPr>
            <w:r w:rsidRPr="00A564B4">
              <w:rPr>
                <w:sz w:val="16"/>
                <w:szCs w:val="16"/>
                <w:lang w:eastAsia="en-US"/>
              </w:rPr>
              <w:t>R5-212759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27054" w14:textId="662FD81E" w:rsidR="00B72385" w:rsidRPr="00A564B4" w:rsidRDefault="00B72385">
            <w:pPr>
              <w:pStyle w:val="TAL"/>
              <w:rPr>
                <w:sz w:val="16"/>
                <w:szCs w:val="16"/>
                <w:lang w:eastAsia="en-US"/>
              </w:rPr>
            </w:pPr>
            <w:r w:rsidRPr="00A564B4">
              <w:rPr>
                <w:sz w:val="16"/>
                <w:szCs w:val="16"/>
                <w:lang w:eastAsia="en-US"/>
              </w:rPr>
              <w:t>0960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C05AF" w14:textId="5482E30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2C2C6" w14:textId="4C99575E" w:rsidR="00B72385" w:rsidRPr="00A564B4" w:rsidRDefault="00B72385">
            <w:pPr>
              <w:pStyle w:val="TAL"/>
              <w:rPr>
                <w:sz w:val="16"/>
                <w:szCs w:val="16"/>
                <w:lang w:eastAsia="en-US"/>
              </w:rPr>
            </w:pPr>
            <w:r w:rsidRPr="00A564B4">
              <w:rPr>
                <w:sz w:val="16"/>
                <w:szCs w:val="16"/>
                <w:lang w:eastAsia="en-US"/>
              </w:rPr>
              <w:t>Update to applicability for 7DL CA TCs 7.6.1A.10 7.6.2A.10 7.6.3A.10 and 7.7A.10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6E240"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A26D32"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4D4743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DBE0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C1264B"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E6EF7F" w14:textId="17148EDD" w:rsidR="00B72385" w:rsidRPr="00A564B4" w:rsidRDefault="00B72385">
            <w:pPr>
              <w:pStyle w:val="TAL"/>
              <w:rPr>
                <w:sz w:val="16"/>
                <w:szCs w:val="16"/>
                <w:lang w:eastAsia="en-US"/>
              </w:rPr>
            </w:pPr>
            <w:r w:rsidRPr="00A564B4">
              <w:rPr>
                <w:sz w:val="16"/>
                <w:szCs w:val="16"/>
                <w:lang w:eastAsia="en-US"/>
              </w:rPr>
              <w:t>R5-212878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7EDCB0" w14:textId="3C4C14C7" w:rsidR="00B72385" w:rsidRPr="00A564B4" w:rsidRDefault="00B72385">
            <w:pPr>
              <w:pStyle w:val="TAL"/>
              <w:rPr>
                <w:sz w:val="16"/>
                <w:szCs w:val="16"/>
                <w:lang w:eastAsia="en-US"/>
              </w:rPr>
            </w:pPr>
            <w:r w:rsidRPr="00A564B4">
              <w:rPr>
                <w:sz w:val="16"/>
                <w:szCs w:val="16"/>
                <w:lang w:eastAsia="en-US"/>
              </w:rPr>
              <w:t>0961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52806" w14:textId="4DC5E797"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D5116" w14:textId="354F8682" w:rsidR="00B72385" w:rsidRPr="00A564B4" w:rsidRDefault="00B72385">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5C89D7"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0D691"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44E83CB6"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7BE96E"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B6ED4F"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F36D" w14:textId="0AB97D0B" w:rsidR="00B72385" w:rsidRPr="00A564B4" w:rsidRDefault="00B72385">
            <w:pPr>
              <w:pStyle w:val="TAL"/>
              <w:rPr>
                <w:sz w:val="16"/>
                <w:szCs w:val="16"/>
                <w:lang w:eastAsia="en-US"/>
              </w:rPr>
            </w:pPr>
            <w:r w:rsidRPr="00A564B4">
              <w:rPr>
                <w:sz w:val="16"/>
                <w:szCs w:val="16"/>
                <w:lang w:eastAsia="en-US"/>
              </w:rPr>
              <w:t>R5-212881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195CAA" w14:textId="3C5268C4" w:rsidR="00B72385" w:rsidRPr="00A564B4" w:rsidRDefault="00B72385">
            <w:pPr>
              <w:pStyle w:val="TAL"/>
              <w:rPr>
                <w:sz w:val="16"/>
                <w:szCs w:val="16"/>
                <w:lang w:eastAsia="en-US"/>
              </w:rPr>
            </w:pPr>
            <w:r w:rsidRPr="00A564B4">
              <w:rPr>
                <w:sz w:val="16"/>
                <w:szCs w:val="16"/>
                <w:lang w:eastAsia="en-US"/>
              </w:rPr>
              <w:t>0962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04A4D8" w14:textId="408A0A09"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34F06B" w14:textId="4A57FC8D" w:rsidR="00B72385" w:rsidRPr="00A564B4" w:rsidRDefault="00B72385">
            <w:pPr>
              <w:pStyle w:val="TAL"/>
              <w:rPr>
                <w:sz w:val="16"/>
                <w:szCs w:val="16"/>
                <w:lang w:eastAsia="en-US"/>
              </w:rPr>
            </w:pPr>
            <w:r w:rsidRPr="00A564B4">
              <w:rPr>
                <w:sz w:val="16"/>
                <w:szCs w:val="16"/>
                <w:lang w:eastAsia="en-US"/>
              </w:rPr>
              <w:t>Correct of test applicability for TC with ULCA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F8461C"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68926"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37850E27"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6DFE04"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B6A882"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6B60E2" w14:textId="08FED0C9" w:rsidR="00B72385" w:rsidRPr="00A564B4" w:rsidRDefault="00B72385">
            <w:pPr>
              <w:pStyle w:val="TAL"/>
              <w:rPr>
                <w:sz w:val="16"/>
                <w:szCs w:val="16"/>
                <w:lang w:eastAsia="en-US"/>
              </w:rPr>
            </w:pPr>
            <w:r w:rsidRPr="00A564B4">
              <w:rPr>
                <w:sz w:val="16"/>
                <w:szCs w:val="16"/>
                <w:lang w:eastAsia="en-US"/>
              </w:rPr>
              <w:t>R5-213197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70C040" w14:textId="0AAFC527" w:rsidR="00B72385" w:rsidRPr="00A564B4" w:rsidRDefault="00B72385">
            <w:pPr>
              <w:pStyle w:val="TAL"/>
              <w:rPr>
                <w:sz w:val="16"/>
                <w:szCs w:val="16"/>
                <w:lang w:eastAsia="en-US"/>
              </w:rPr>
            </w:pPr>
            <w:r w:rsidRPr="00A564B4">
              <w:rPr>
                <w:sz w:val="16"/>
                <w:szCs w:val="16"/>
                <w:lang w:eastAsia="en-US"/>
              </w:rPr>
              <w:t>0963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8C44B8" w14:textId="142B206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352F25" w14:textId="599964AF" w:rsidR="00B72385" w:rsidRPr="00A564B4" w:rsidRDefault="00B72385">
            <w:pPr>
              <w:pStyle w:val="TAL"/>
              <w:rPr>
                <w:sz w:val="16"/>
                <w:szCs w:val="16"/>
                <w:lang w:eastAsia="en-US"/>
              </w:rPr>
            </w:pPr>
            <w:r w:rsidRPr="00A564B4">
              <w:rPr>
                <w:sz w:val="16"/>
                <w:szCs w:val="16"/>
                <w:lang w:eastAsia="en-US"/>
              </w:rPr>
              <w:t>Introduction of CA Idle Mode Measurement RSRQ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E724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33E2C"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5B20E412"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7CC4DD"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990BD4"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67B109" w14:textId="329C74EE" w:rsidR="00B72385" w:rsidRPr="00A564B4" w:rsidRDefault="00B72385">
            <w:pPr>
              <w:pStyle w:val="TAL"/>
              <w:rPr>
                <w:sz w:val="16"/>
                <w:szCs w:val="16"/>
                <w:lang w:eastAsia="en-US"/>
              </w:rPr>
            </w:pPr>
            <w:r w:rsidRPr="00A564B4">
              <w:rPr>
                <w:sz w:val="16"/>
                <w:szCs w:val="16"/>
                <w:lang w:eastAsia="en-US"/>
              </w:rPr>
              <w:t>R5-213832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FF8B32" w14:textId="55867125" w:rsidR="00B72385" w:rsidRPr="00A564B4" w:rsidRDefault="00B72385">
            <w:pPr>
              <w:pStyle w:val="TAL"/>
              <w:rPr>
                <w:sz w:val="16"/>
                <w:szCs w:val="16"/>
                <w:lang w:eastAsia="en-US"/>
              </w:rPr>
            </w:pPr>
            <w:r w:rsidRPr="00A564B4">
              <w:rPr>
                <w:sz w:val="16"/>
                <w:szCs w:val="16"/>
                <w:lang w:eastAsia="en-US"/>
              </w:rPr>
              <w:t>0958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8BF0B4" w14:textId="21AF89F6" w:rsidR="00B72385" w:rsidRPr="00A564B4" w:rsidRDefault="00B7238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29E06AE" w14:textId="78530B76" w:rsidR="00B72385" w:rsidRPr="00A564B4" w:rsidRDefault="00B72385">
            <w:pPr>
              <w:pStyle w:val="TAL"/>
              <w:rPr>
                <w:sz w:val="16"/>
                <w:szCs w:val="16"/>
                <w:lang w:eastAsia="en-US"/>
              </w:rPr>
            </w:pPr>
            <w:r w:rsidRPr="00A564B4">
              <w:rPr>
                <w:sz w:val="16"/>
                <w:szCs w:val="16"/>
                <w:lang w:eastAsia="en-US"/>
              </w:rPr>
              <w:t>Update to applicability TDD 5DL CA sustained data rate performance for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72FA2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3AC2B"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72C9714"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71DAA9" w14:textId="0ACC4371"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DE6E4C" w14:textId="1E7B10B8"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A187A" w14:textId="0B930208" w:rsidR="00095DCB" w:rsidRPr="00A564B4" w:rsidRDefault="00095DCB">
            <w:pPr>
              <w:pStyle w:val="TAL"/>
              <w:rPr>
                <w:sz w:val="16"/>
                <w:szCs w:val="16"/>
                <w:lang w:eastAsia="en-US"/>
              </w:rPr>
            </w:pPr>
            <w:r w:rsidRPr="00A564B4">
              <w:rPr>
                <w:sz w:val="16"/>
                <w:szCs w:val="16"/>
                <w:lang w:eastAsia="en-US"/>
              </w:rPr>
              <w:t>R5-214331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C9C301" w14:textId="48537696" w:rsidR="00095DCB" w:rsidRPr="00A564B4" w:rsidRDefault="00095DCB">
            <w:pPr>
              <w:pStyle w:val="TAL"/>
              <w:rPr>
                <w:sz w:val="16"/>
                <w:szCs w:val="16"/>
                <w:lang w:eastAsia="en-US"/>
              </w:rPr>
            </w:pPr>
            <w:r w:rsidRPr="00A564B4">
              <w:rPr>
                <w:sz w:val="16"/>
                <w:szCs w:val="16"/>
                <w:lang w:eastAsia="en-US"/>
              </w:rPr>
              <w:t>0964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AF088" w14:textId="44F93AF3"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A4BED" w14:textId="67D25859" w:rsidR="00095DCB" w:rsidRPr="00A564B4" w:rsidRDefault="00095DCB">
            <w:pPr>
              <w:pStyle w:val="TAL"/>
              <w:rPr>
                <w:sz w:val="16"/>
                <w:szCs w:val="16"/>
                <w:lang w:eastAsia="en-US"/>
              </w:rPr>
            </w:pPr>
            <w:r w:rsidRPr="00A564B4">
              <w:rPr>
                <w:sz w:val="16"/>
                <w:szCs w:val="16"/>
                <w:lang w:eastAsia="en-US"/>
              </w:rPr>
              <w:t>Applicability for eFD-MIMO 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3F979E" w14:textId="05EFB338"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A85E0B" w14:textId="75D1726F" w:rsidR="00095DCB" w:rsidRPr="00A564B4" w:rsidRDefault="00095DCB">
            <w:pPr>
              <w:pStyle w:val="TAL"/>
              <w:rPr>
                <w:sz w:val="16"/>
                <w:szCs w:val="16"/>
                <w:lang w:eastAsia="en-US"/>
              </w:rPr>
            </w:pPr>
            <w:r w:rsidRPr="00A564B4">
              <w:rPr>
                <w:sz w:val="16"/>
                <w:szCs w:val="16"/>
                <w:lang w:eastAsia="en-US"/>
              </w:rPr>
              <w:t>16.10.0</w:t>
            </w:r>
          </w:p>
        </w:tc>
      </w:tr>
      <w:tr w:rsidR="00A564B4" w:rsidRPr="00A564B4" w14:paraId="3857A5ED"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297A63"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90DDF"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A5D8AF" w14:textId="21C1B42A" w:rsidR="00095DCB" w:rsidRPr="00A564B4" w:rsidRDefault="00095DCB">
            <w:pPr>
              <w:pStyle w:val="TAL"/>
              <w:rPr>
                <w:sz w:val="16"/>
                <w:szCs w:val="16"/>
                <w:lang w:eastAsia="en-US"/>
              </w:rPr>
            </w:pPr>
            <w:r w:rsidRPr="00A564B4">
              <w:rPr>
                <w:sz w:val="16"/>
                <w:szCs w:val="16"/>
                <w:lang w:eastAsia="en-US"/>
              </w:rPr>
              <w:t>R5-215375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76A603" w14:textId="285749AE" w:rsidR="00095DCB" w:rsidRPr="00A564B4" w:rsidRDefault="00095DCB">
            <w:pPr>
              <w:pStyle w:val="TAL"/>
              <w:rPr>
                <w:sz w:val="16"/>
                <w:szCs w:val="16"/>
                <w:lang w:eastAsia="en-US"/>
              </w:rPr>
            </w:pPr>
            <w:r w:rsidRPr="00A564B4">
              <w:rPr>
                <w:sz w:val="16"/>
                <w:szCs w:val="16"/>
                <w:lang w:eastAsia="en-US"/>
              </w:rPr>
              <w:t>0966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CBA545" w14:textId="37B2640A"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01C49" w14:textId="5087D29E" w:rsidR="00095DCB" w:rsidRPr="00A564B4" w:rsidRDefault="00095DCB">
            <w:pPr>
              <w:pStyle w:val="TAL"/>
              <w:rPr>
                <w:sz w:val="16"/>
                <w:szCs w:val="16"/>
                <w:lang w:eastAsia="en-US"/>
              </w:rPr>
            </w:pPr>
            <w:r w:rsidRPr="00A564B4">
              <w:rPr>
                <w:sz w:val="16"/>
                <w:szCs w:val="16"/>
                <w:lang w:eastAsia="en-US"/>
              </w:rPr>
              <w:t>Update to applicability table of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99FCA7"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E6E3B"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714FF109"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853C6F"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6C1ECE"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E68C51" w14:textId="1F297F22" w:rsidR="00095DCB" w:rsidRPr="00A564B4" w:rsidRDefault="00095DCB">
            <w:pPr>
              <w:pStyle w:val="TAL"/>
              <w:rPr>
                <w:sz w:val="16"/>
                <w:szCs w:val="16"/>
                <w:lang w:eastAsia="en-US"/>
              </w:rPr>
            </w:pPr>
            <w:r w:rsidRPr="00A564B4">
              <w:rPr>
                <w:sz w:val="16"/>
                <w:szCs w:val="16"/>
                <w:lang w:eastAsia="en-US"/>
              </w:rPr>
              <w:t>R5-215577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A1E435" w14:textId="51B4A694" w:rsidR="00095DCB" w:rsidRPr="00A564B4" w:rsidRDefault="00095DCB">
            <w:pPr>
              <w:pStyle w:val="TAL"/>
              <w:rPr>
                <w:sz w:val="16"/>
                <w:szCs w:val="16"/>
                <w:lang w:eastAsia="en-US"/>
              </w:rPr>
            </w:pPr>
            <w:r w:rsidRPr="00A564B4">
              <w:rPr>
                <w:sz w:val="16"/>
                <w:szCs w:val="16"/>
                <w:lang w:eastAsia="en-US"/>
              </w:rPr>
              <w:t>0967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BC847E" w14:textId="1A675888"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33BB4D" w14:textId="13439520" w:rsidR="00095DCB" w:rsidRPr="00A564B4" w:rsidRDefault="00095DCB">
            <w:pPr>
              <w:pStyle w:val="TAL"/>
              <w:rPr>
                <w:sz w:val="16"/>
                <w:szCs w:val="16"/>
                <w:lang w:eastAsia="en-US"/>
              </w:rPr>
            </w:pPr>
            <w:r w:rsidRPr="00A564B4">
              <w:rPr>
                <w:sz w:val="16"/>
                <w:szCs w:val="16"/>
                <w:lang w:eastAsia="en-US"/>
              </w:rPr>
              <w:t>Introduction of SCell hibernation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A55789"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1BDF3D"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313BC73A"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DEEA38"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C3B3C"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96549" w14:textId="15FF06F5" w:rsidR="00095DCB" w:rsidRPr="00A564B4" w:rsidRDefault="00095DCB">
            <w:pPr>
              <w:pStyle w:val="TAL"/>
              <w:rPr>
                <w:sz w:val="16"/>
                <w:szCs w:val="16"/>
                <w:lang w:eastAsia="en-US"/>
              </w:rPr>
            </w:pPr>
            <w:r w:rsidRPr="00A564B4">
              <w:rPr>
                <w:sz w:val="16"/>
                <w:szCs w:val="16"/>
                <w:lang w:eastAsia="en-US"/>
              </w:rPr>
              <w:t>R5-215923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7F57FE" w14:textId="09BC07F1" w:rsidR="00095DCB" w:rsidRPr="00A564B4" w:rsidRDefault="00095DCB">
            <w:pPr>
              <w:pStyle w:val="TAL"/>
              <w:rPr>
                <w:sz w:val="16"/>
                <w:szCs w:val="16"/>
                <w:lang w:eastAsia="en-US"/>
              </w:rPr>
            </w:pPr>
            <w:r w:rsidRPr="00A564B4">
              <w:rPr>
                <w:sz w:val="16"/>
                <w:szCs w:val="16"/>
                <w:lang w:eastAsia="en-US"/>
              </w:rPr>
              <w:t>0965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5F8722" w14:textId="0D895450" w:rsidR="00095DCB" w:rsidRPr="00A564B4" w:rsidRDefault="00095DC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D017B7" w14:textId="3CCC2F49" w:rsidR="00095DCB" w:rsidRPr="00A564B4" w:rsidRDefault="00095DCB">
            <w:pPr>
              <w:pStyle w:val="TAL"/>
              <w:rPr>
                <w:sz w:val="16"/>
                <w:szCs w:val="16"/>
                <w:lang w:eastAsia="en-US"/>
              </w:rPr>
            </w:pPr>
            <w:r w:rsidRPr="00A564B4">
              <w:rPr>
                <w:sz w:val="16"/>
                <w:szCs w:val="16"/>
                <w:lang w:eastAsia="en-US"/>
              </w:rPr>
              <w:t>Update to applicability TDD FDD 6DL CA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2AA4C5"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FFD283" w14:textId="77777777" w:rsidR="00095DCB" w:rsidRPr="00A564B4" w:rsidRDefault="00095DCB">
            <w:pPr>
              <w:pStyle w:val="TAL"/>
              <w:rPr>
                <w:sz w:val="16"/>
                <w:szCs w:val="16"/>
                <w:lang w:eastAsia="en-US"/>
              </w:rPr>
            </w:pPr>
            <w:r w:rsidRPr="00A564B4">
              <w:rPr>
                <w:sz w:val="16"/>
                <w:szCs w:val="16"/>
                <w:lang w:eastAsia="en-US"/>
              </w:rPr>
              <w:t>16.10.0</w:t>
            </w:r>
          </w:p>
        </w:tc>
      </w:tr>
      <w:tr w:rsidR="000E672D" w:rsidRPr="00A564B4" w14:paraId="35B608C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1FA00B" w14:textId="006FFB7B"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B9AE4" w14:textId="5D8CA4DC"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81EEF3" w14:textId="47035988" w:rsidR="000E672D" w:rsidRPr="00A564B4" w:rsidRDefault="000E672D">
            <w:pPr>
              <w:pStyle w:val="TAL"/>
              <w:rPr>
                <w:sz w:val="16"/>
                <w:szCs w:val="16"/>
                <w:lang w:eastAsia="en-US"/>
              </w:rPr>
            </w:pPr>
            <w:r w:rsidRPr="00A564B4">
              <w:rPr>
                <w:sz w:val="16"/>
                <w:szCs w:val="16"/>
                <w:lang w:eastAsia="en-US"/>
              </w:rPr>
              <w:t>R5-216831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B8BD1D" w14:textId="72D48023" w:rsidR="000E672D" w:rsidRPr="00A564B4" w:rsidRDefault="000E672D">
            <w:pPr>
              <w:pStyle w:val="TAL"/>
              <w:rPr>
                <w:sz w:val="16"/>
                <w:szCs w:val="16"/>
                <w:lang w:eastAsia="en-US"/>
              </w:rPr>
            </w:pPr>
            <w:r w:rsidRPr="00A564B4">
              <w:rPr>
                <w:sz w:val="16"/>
                <w:szCs w:val="16"/>
                <w:lang w:eastAsia="en-US"/>
              </w:rPr>
              <w:t>0968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BDD65" w14:textId="5D44AAE9"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9600D" w14:textId="38A4AAA5" w:rsidR="000E672D" w:rsidRPr="00A564B4" w:rsidRDefault="000E672D">
            <w:pPr>
              <w:pStyle w:val="TAL"/>
              <w:rPr>
                <w:sz w:val="16"/>
                <w:szCs w:val="16"/>
                <w:lang w:eastAsia="en-US"/>
              </w:rPr>
            </w:pPr>
            <w:r w:rsidRPr="00A564B4">
              <w:rPr>
                <w:sz w:val="16"/>
                <w:szCs w:val="16"/>
                <w:lang w:eastAsia="en-US"/>
              </w:rPr>
              <w:t>Update to applicability TDD FDD 6DL and 7DL CA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D6D65F" w14:textId="7B1B6C6E"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AD9E4" w14:textId="524C5FCB" w:rsidR="000E672D" w:rsidRPr="00A564B4" w:rsidRDefault="000E672D">
            <w:pPr>
              <w:pStyle w:val="TAL"/>
              <w:rPr>
                <w:sz w:val="16"/>
                <w:szCs w:val="16"/>
                <w:lang w:eastAsia="en-US"/>
              </w:rPr>
            </w:pPr>
            <w:r w:rsidRPr="00A564B4">
              <w:rPr>
                <w:sz w:val="16"/>
                <w:szCs w:val="16"/>
                <w:lang w:eastAsia="en-US"/>
              </w:rPr>
              <w:t>16.11.0</w:t>
            </w:r>
          </w:p>
        </w:tc>
      </w:tr>
      <w:tr w:rsidR="000E672D" w:rsidRPr="00A564B4" w14:paraId="4EF4864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1281E1"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0D9038"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629B5E" w14:textId="668E9E41" w:rsidR="000E672D" w:rsidRPr="00A564B4" w:rsidRDefault="000E672D">
            <w:pPr>
              <w:pStyle w:val="TAL"/>
              <w:rPr>
                <w:sz w:val="16"/>
                <w:szCs w:val="16"/>
                <w:lang w:eastAsia="en-US"/>
              </w:rPr>
            </w:pPr>
            <w:r w:rsidRPr="00A564B4">
              <w:rPr>
                <w:sz w:val="16"/>
                <w:szCs w:val="16"/>
                <w:lang w:eastAsia="en-US"/>
              </w:rPr>
              <w:t>R5-217292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F5BFB" w14:textId="2E5D9193" w:rsidR="000E672D" w:rsidRPr="00A564B4" w:rsidRDefault="000E672D">
            <w:pPr>
              <w:pStyle w:val="TAL"/>
              <w:rPr>
                <w:sz w:val="16"/>
                <w:szCs w:val="16"/>
                <w:lang w:eastAsia="en-US"/>
              </w:rPr>
            </w:pPr>
            <w:r w:rsidRPr="00A564B4">
              <w:rPr>
                <w:sz w:val="16"/>
                <w:szCs w:val="16"/>
                <w:lang w:eastAsia="en-US"/>
              </w:rPr>
              <w:t>0970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A8AF89" w14:textId="56A68194"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62DE47" w14:textId="6BD3724F" w:rsidR="000E672D" w:rsidRPr="00A564B4" w:rsidRDefault="000E672D">
            <w:pPr>
              <w:pStyle w:val="TAL"/>
              <w:rPr>
                <w:sz w:val="16"/>
                <w:szCs w:val="16"/>
                <w:lang w:eastAsia="en-US"/>
              </w:rPr>
            </w:pPr>
            <w:r w:rsidRPr="00A564B4">
              <w:rPr>
                <w:sz w:val="16"/>
                <w:szCs w:val="16"/>
                <w:lang w:eastAsia="en-US"/>
              </w:rPr>
              <w:t>Addition of applicability for 6 DL CA test cases 7.4A.9 and 7.4A_9_H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F63CE1"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8A83F1"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7CA4F828"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D0F1F8"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DF8134"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6C4DA8" w14:textId="085A1A61" w:rsidR="000E672D" w:rsidRPr="00A564B4" w:rsidRDefault="000E672D">
            <w:pPr>
              <w:pStyle w:val="TAL"/>
              <w:rPr>
                <w:sz w:val="16"/>
                <w:szCs w:val="16"/>
                <w:lang w:eastAsia="en-US"/>
              </w:rPr>
            </w:pPr>
            <w:r w:rsidRPr="00A564B4">
              <w:rPr>
                <w:sz w:val="16"/>
                <w:szCs w:val="16"/>
                <w:lang w:eastAsia="en-US"/>
              </w:rPr>
              <w:t>R5-217628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BEE7E" w14:textId="4CC5E80D" w:rsidR="000E672D" w:rsidRPr="00A564B4" w:rsidRDefault="000E672D">
            <w:pPr>
              <w:pStyle w:val="TAL"/>
              <w:rPr>
                <w:sz w:val="16"/>
                <w:szCs w:val="16"/>
                <w:lang w:eastAsia="en-US"/>
              </w:rPr>
            </w:pPr>
            <w:r w:rsidRPr="00A564B4">
              <w:rPr>
                <w:sz w:val="16"/>
                <w:szCs w:val="16"/>
                <w:lang w:eastAsia="en-US"/>
              </w:rPr>
              <w:t>0973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28FDB0" w14:textId="5F641A08"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991F54" w14:textId="73F13DA1" w:rsidR="000E672D" w:rsidRPr="00A564B4" w:rsidRDefault="000E672D">
            <w:pPr>
              <w:pStyle w:val="TAL"/>
              <w:rPr>
                <w:sz w:val="16"/>
                <w:szCs w:val="16"/>
                <w:lang w:eastAsia="en-US"/>
              </w:rPr>
            </w:pPr>
            <w:r w:rsidRPr="00A564B4">
              <w:rPr>
                <w:sz w:val="16"/>
                <w:szCs w:val="16"/>
                <w:lang w:eastAsia="en-US"/>
              </w:rPr>
              <w:t>Adding Rel 15 band 14 and 71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3C3EA"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FBF26"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749F08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D11130"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8D459C"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B47672" w14:textId="03B2AAE6" w:rsidR="000E672D" w:rsidRPr="00A564B4" w:rsidRDefault="000E672D">
            <w:pPr>
              <w:pStyle w:val="TAL"/>
              <w:rPr>
                <w:sz w:val="16"/>
                <w:szCs w:val="16"/>
                <w:lang w:eastAsia="en-US"/>
              </w:rPr>
            </w:pPr>
            <w:r w:rsidRPr="00A564B4">
              <w:rPr>
                <w:sz w:val="16"/>
                <w:szCs w:val="16"/>
                <w:lang w:eastAsia="en-US"/>
              </w:rPr>
              <w:t>R5-217629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30C829" w14:textId="1E47808C" w:rsidR="000E672D" w:rsidRPr="00A564B4" w:rsidRDefault="000E672D">
            <w:pPr>
              <w:pStyle w:val="TAL"/>
              <w:rPr>
                <w:sz w:val="16"/>
                <w:szCs w:val="16"/>
                <w:lang w:eastAsia="en-US"/>
              </w:rPr>
            </w:pPr>
            <w:r w:rsidRPr="00A564B4">
              <w:rPr>
                <w:sz w:val="16"/>
                <w:szCs w:val="16"/>
                <w:lang w:eastAsia="en-US"/>
              </w:rPr>
              <w:t>0974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7B9114" w14:textId="381B33F5"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99158" w14:textId="1E858C42" w:rsidR="000E672D" w:rsidRPr="00A564B4" w:rsidRDefault="000E672D">
            <w:pPr>
              <w:pStyle w:val="TAL"/>
              <w:rPr>
                <w:sz w:val="16"/>
                <w:szCs w:val="16"/>
                <w:lang w:eastAsia="en-US"/>
              </w:rPr>
            </w:pPr>
            <w:r w:rsidRPr="00A564B4">
              <w:rPr>
                <w:sz w:val="16"/>
                <w:szCs w:val="16"/>
                <w:lang w:eastAsia="en-US"/>
              </w:rPr>
              <w:t>Adding Rel 16 band 42 and 43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C9B81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7D2AB"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3C251E43"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9DD93E"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A3E3B5"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37BD5" w14:textId="7852DABF" w:rsidR="000E672D" w:rsidRPr="00A564B4" w:rsidRDefault="000E672D">
            <w:pPr>
              <w:pStyle w:val="TAL"/>
              <w:rPr>
                <w:sz w:val="16"/>
                <w:szCs w:val="16"/>
                <w:lang w:eastAsia="en-US"/>
              </w:rPr>
            </w:pPr>
            <w:r w:rsidRPr="00A564B4">
              <w:rPr>
                <w:sz w:val="16"/>
                <w:szCs w:val="16"/>
                <w:lang w:eastAsia="en-US"/>
              </w:rPr>
              <w:t>R5-218265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92757E" w14:textId="06A50138" w:rsidR="000E672D" w:rsidRPr="00A564B4" w:rsidRDefault="000E672D">
            <w:pPr>
              <w:pStyle w:val="TAL"/>
              <w:rPr>
                <w:sz w:val="16"/>
                <w:szCs w:val="16"/>
                <w:lang w:eastAsia="en-US"/>
              </w:rPr>
            </w:pPr>
            <w:r w:rsidRPr="00A564B4">
              <w:rPr>
                <w:sz w:val="16"/>
                <w:szCs w:val="16"/>
                <w:lang w:eastAsia="en-US"/>
              </w:rPr>
              <w:t>0972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237D1" w14:textId="032C7233"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42CFC" w14:textId="4F7E201D" w:rsidR="000E672D" w:rsidRPr="00A564B4" w:rsidRDefault="000E672D">
            <w:pPr>
              <w:pStyle w:val="TAL"/>
              <w:rPr>
                <w:sz w:val="16"/>
                <w:szCs w:val="16"/>
                <w:lang w:eastAsia="en-US"/>
              </w:rPr>
            </w:pPr>
            <w:r w:rsidRPr="00A564B4">
              <w:rPr>
                <w:sz w:val="16"/>
                <w:szCs w:val="16"/>
                <w:lang w:eastAsia="en-US"/>
              </w:rPr>
              <w:t>Addition of new LTE_CA_R15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0E942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5605B0"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80AFF63"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06BB57"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4DF1FD"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95AA4" w14:textId="1D9EBD23" w:rsidR="000E672D" w:rsidRPr="00A564B4" w:rsidRDefault="000E672D">
            <w:pPr>
              <w:pStyle w:val="TAL"/>
              <w:rPr>
                <w:sz w:val="16"/>
                <w:szCs w:val="16"/>
                <w:lang w:eastAsia="en-US"/>
              </w:rPr>
            </w:pPr>
            <w:r w:rsidRPr="00A564B4">
              <w:rPr>
                <w:sz w:val="16"/>
                <w:szCs w:val="16"/>
                <w:lang w:eastAsia="en-US"/>
              </w:rPr>
              <w:t>R5-218266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27165A" w14:textId="5B25D27C" w:rsidR="000E672D" w:rsidRPr="00A564B4" w:rsidRDefault="000E672D">
            <w:pPr>
              <w:pStyle w:val="TAL"/>
              <w:rPr>
                <w:sz w:val="16"/>
                <w:szCs w:val="16"/>
                <w:lang w:eastAsia="en-US"/>
              </w:rPr>
            </w:pPr>
            <w:r w:rsidRPr="00A564B4">
              <w:rPr>
                <w:sz w:val="16"/>
                <w:szCs w:val="16"/>
                <w:lang w:eastAsia="en-US"/>
              </w:rPr>
              <w:t>0969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914D32" w14:textId="5508D596"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4B2A1E" w14:textId="67AF448D" w:rsidR="000E672D" w:rsidRPr="00A564B4" w:rsidRDefault="000E672D">
            <w:pPr>
              <w:pStyle w:val="TAL"/>
              <w:rPr>
                <w:sz w:val="16"/>
                <w:szCs w:val="16"/>
                <w:lang w:eastAsia="en-US"/>
              </w:rPr>
            </w:pPr>
            <w:r w:rsidRPr="00A564B4">
              <w:rPr>
                <w:sz w:val="16"/>
                <w:szCs w:val="16"/>
                <w:lang w:eastAsia="en-US"/>
              </w:rPr>
              <w:t>Cleanup CR removing not completed E-UTRA CA configurations from clause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9B8828"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C33668" w14:textId="77777777" w:rsidR="000E672D" w:rsidRPr="00A564B4" w:rsidRDefault="000E672D">
            <w:pPr>
              <w:pStyle w:val="TAL"/>
              <w:rPr>
                <w:sz w:val="16"/>
                <w:szCs w:val="16"/>
                <w:lang w:eastAsia="en-US"/>
              </w:rPr>
            </w:pPr>
            <w:r w:rsidRPr="00A564B4">
              <w:rPr>
                <w:sz w:val="16"/>
                <w:szCs w:val="16"/>
                <w:lang w:eastAsia="en-US"/>
              </w:rPr>
              <w:t>16.11.0</w:t>
            </w:r>
          </w:p>
        </w:tc>
      </w:tr>
      <w:tr w:rsidR="00993FA2" w:rsidRPr="00993FA2" w14:paraId="2D717E87"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3F9208" w14:textId="5B8F82F3"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D1F914" w14:textId="21BE8AAD"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D4D2246" w14:textId="47B0FEAB" w:rsidR="00993FA2" w:rsidRPr="00A564B4" w:rsidRDefault="00993FA2" w:rsidP="00993FA2">
            <w:pPr>
              <w:pStyle w:val="TAL"/>
              <w:rPr>
                <w:sz w:val="16"/>
                <w:szCs w:val="16"/>
                <w:lang w:eastAsia="en-US"/>
              </w:rPr>
            </w:pPr>
            <w:r w:rsidRPr="00E373CF">
              <w:rPr>
                <w:sz w:val="16"/>
                <w:szCs w:val="16"/>
                <w:lang w:eastAsia="en-US"/>
              </w:rPr>
              <w:t>R5-221177</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3289F23" w14:textId="11EF12CA" w:rsidR="00993FA2" w:rsidRPr="00A564B4" w:rsidRDefault="00993FA2" w:rsidP="00993FA2">
            <w:pPr>
              <w:pStyle w:val="TAL"/>
              <w:rPr>
                <w:sz w:val="16"/>
                <w:szCs w:val="16"/>
                <w:lang w:eastAsia="en-US"/>
              </w:rPr>
            </w:pPr>
            <w:r w:rsidRPr="00E373CF">
              <w:rPr>
                <w:sz w:val="16"/>
                <w:szCs w:val="16"/>
                <w:lang w:eastAsia="en-US"/>
              </w:rPr>
              <w:t>0977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86DD509" w14:textId="1BB0797F" w:rsidR="00993FA2" w:rsidRPr="00A564B4" w:rsidRDefault="00993FA2" w:rsidP="00993FA2">
            <w:pPr>
              <w:pStyle w:val="TAL"/>
              <w:rPr>
                <w:sz w:val="16"/>
                <w:szCs w:val="16"/>
                <w:lang w:eastAsia="en-US"/>
              </w:rPr>
            </w:pPr>
            <w:r w:rsidRPr="00E373C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8929382" w14:textId="3008499C" w:rsidR="00993FA2" w:rsidRPr="00A564B4" w:rsidRDefault="00993FA2" w:rsidP="00993FA2">
            <w:pPr>
              <w:pStyle w:val="TAL"/>
              <w:rPr>
                <w:sz w:val="16"/>
                <w:szCs w:val="16"/>
                <w:lang w:eastAsia="en-US"/>
              </w:rPr>
            </w:pPr>
            <w:r w:rsidRPr="00E373CF">
              <w:rPr>
                <w:sz w:val="16"/>
                <w:szCs w:val="16"/>
                <w:lang w:eastAsia="en-US"/>
              </w:rPr>
              <w:t>Update to Inter Band UL CA Band combo 2A-46A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31C8E1" w14:textId="7C98AC88"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433BC" w14:textId="4740D58B"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7E178F2D"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88C621"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25B495"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E8D94BE" w14:textId="6C26AEB9" w:rsidR="00993FA2" w:rsidRPr="00A564B4" w:rsidRDefault="00993FA2" w:rsidP="00993FA2">
            <w:pPr>
              <w:pStyle w:val="TAL"/>
              <w:rPr>
                <w:sz w:val="16"/>
                <w:szCs w:val="16"/>
                <w:lang w:eastAsia="en-US"/>
              </w:rPr>
            </w:pPr>
            <w:r w:rsidRPr="00E373CF">
              <w:rPr>
                <w:sz w:val="16"/>
                <w:szCs w:val="16"/>
                <w:lang w:eastAsia="en-US"/>
              </w:rPr>
              <w:t>R5-221799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9003FC" w14:textId="5C31B3C2" w:rsidR="00993FA2" w:rsidRPr="00A564B4" w:rsidRDefault="00993FA2" w:rsidP="00993FA2">
            <w:pPr>
              <w:pStyle w:val="TAL"/>
              <w:rPr>
                <w:sz w:val="16"/>
                <w:szCs w:val="16"/>
                <w:lang w:eastAsia="en-US"/>
              </w:rPr>
            </w:pPr>
            <w:r w:rsidRPr="00E373CF">
              <w:rPr>
                <w:sz w:val="16"/>
                <w:szCs w:val="16"/>
                <w:lang w:eastAsia="en-US"/>
              </w:rPr>
              <w:t>0975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17F58E8D" w14:textId="79CA0346"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26A6CF2" w14:textId="1FE36D84" w:rsidR="00993FA2" w:rsidRPr="00A564B4" w:rsidRDefault="00993FA2" w:rsidP="00993FA2">
            <w:pPr>
              <w:pStyle w:val="TAL"/>
              <w:rPr>
                <w:sz w:val="16"/>
                <w:szCs w:val="16"/>
                <w:lang w:eastAsia="en-US"/>
              </w:rPr>
            </w:pPr>
            <w:r w:rsidRPr="00E373CF">
              <w:rPr>
                <w:sz w:val="16"/>
                <w:szCs w:val="16"/>
                <w:lang w:eastAsia="en-US"/>
              </w:rPr>
              <w:t>Add applicability of new feMob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E262D3"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5E324"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483A6B8F"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DCACE7"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E207FC"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E59483C" w14:textId="2309EFC9" w:rsidR="00993FA2" w:rsidRPr="00A564B4" w:rsidRDefault="00993FA2" w:rsidP="00993FA2">
            <w:pPr>
              <w:pStyle w:val="TAL"/>
              <w:rPr>
                <w:sz w:val="16"/>
                <w:szCs w:val="16"/>
                <w:lang w:eastAsia="en-US"/>
              </w:rPr>
            </w:pPr>
            <w:r w:rsidRPr="00E373CF">
              <w:rPr>
                <w:sz w:val="16"/>
                <w:szCs w:val="16"/>
                <w:lang w:eastAsia="en-US"/>
              </w:rPr>
              <w:t>R5-221800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234D8AC" w14:textId="55EC808D" w:rsidR="00993FA2" w:rsidRPr="00A564B4" w:rsidRDefault="00993FA2" w:rsidP="00993FA2">
            <w:pPr>
              <w:pStyle w:val="TAL"/>
              <w:rPr>
                <w:sz w:val="16"/>
                <w:szCs w:val="16"/>
                <w:lang w:eastAsia="en-US"/>
              </w:rPr>
            </w:pPr>
            <w:r w:rsidRPr="00E373CF">
              <w:rPr>
                <w:sz w:val="16"/>
                <w:szCs w:val="16"/>
                <w:lang w:eastAsia="en-US"/>
              </w:rPr>
              <w:t>0978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0692523" w14:textId="6D0C7F41"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CC283B5" w14:textId="0CBCAB8F" w:rsidR="00993FA2" w:rsidRPr="00A564B4" w:rsidRDefault="00993FA2" w:rsidP="00993FA2">
            <w:pPr>
              <w:pStyle w:val="TAL"/>
              <w:rPr>
                <w:sz w:val="16"/>
                <w:szCs w:val="16"/>
                <w:lang w:eastAsia="en-US"/>
              </w:rPr>
            </w:pPr>
            <w:r w:rsidRPr="00E373CF">
              <w:rPr>
                <w:sz w:val="16"/>
                <w:szCs w:val="16"/>
                <w:lang w:eastAsia="en-US"/>
              </w:rPr>
              <w:t>Addition conditional handover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43A858"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9E1FE5"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A11145" w:rsidRPr="00A11145" w14:paraId="23B0C8B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EF8E10" w14:textId="4D7E127C"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299E21" w14:textId="7CC32523"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4392B" w14:textId="28786DB1" w:rsidR="00A11145" w:rsidRPr="00A564B4" w:rsidRDefault="00A11145">
            <w:pPr>
              <w:pStyle w:val="TAL"/>
              <w:rPr>
                <w:sz w:val="16"/>
                <w:szCs w:val="16"/>
                <w:lang w:eastAsia="en-US"/>
              </w:rPr>
            </w:pPr>
            <w:r w:rsidRPr="00451AC4">
              <w:rPr>
                <w:sz w:val="16"/>
                <w:szCs w:val="16"/>
                <w:lang w:eastAsia="en-US"/>
              </w:rPr>
              <w:t>R5-222184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322E05" w14:textId="1122DEF1" w:rsidR="00A11145" w:rsidRPr="00A564B4" w:rsidRDefault="00A11145">
            <w:pPr>
              <w:pStyle w:val="TAL"/>
              <w:rPr>
                <w:sz w:val="16"/>
                <w:szCs w:val="16"/>
                <w:lang w:eastAsia="en-US"/>
              </w:rPr>
            </w:pPr>
            <w:r w:rsidRPr="00451AC4">
              <w:rPr>
                <w:sz w:val="16"/>
                <w:szCs w:val="16"/>
                <w:lang w:eastAsia="en-US"/>
              </w:rPr>
              <w:t>0979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1C31FC" w14:textId="01CF8006"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B664EB" w14:textId="52740EED" w:rsidR="00A11145" w:rsidRPr="00A564B4" w:rsidRDefault="00A11145">
            <w:pPr>
              <w:pStyle w:val="TAL"/>
              <w:rPr>
                <w:sz w:val="16"/>
                <w:szCs w:val="16"/>
                <w:lang w:eastAsia="en-US"/>
              </w:rPr>
            </w:pPr>
            <w:r w:rsidRPr="00451AC4">
              <w:rPr>
                <w:sz w:val="16"/>
                <w:szCs w:val="16"/>
                <w:lang w:eastAsia="en-US"/>
              </w:rPr>
              <w:t>Correction to Condition of Applicability for TC9.2.1.7 and TC9.2.1.8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A5314" w14:textId="3225DFEE"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61F997" w14:textId="63DDBB98"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0D52FDF"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642737"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4159FA"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257C01" w14:textId="2F14F71E" w:rsidR="00A11145" w:rsidRPr="00A564B4" w:rsidRDefault="00A11145">
            <w:pPr>
              <w:pStyle w:val="TAL"/>
              <w:rPr>
                <w:sz w:val="16"/>
                <w:szCs w:val="16"/>
                <w:lang w:eastAsia="en-US"/>
              </w:rPr>
            </w:pPr>
            <w:r w:rsidRPr="00451AC4">
              <w:rPr>
                <w:sz w:val="16"/>
                <w:szCs w:val="16"/>
                <w:lang w:eastAsia="en-US"/>
              </w:rPr>
              <w:t>R5-222694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12DDF9" w14:textId="106F09B3" w:rsidR="00A11145" w:rsidRPr="00A564B4" w:rsidRDefault="00A11145">
            <w:pPr>
              <w:pStyle w:val="TAL"/>
              <w:rPr>
                <w:sz w:val="16"/>
                <w:szCs w:val="16"/>
                <w:lang w:eastAsia="en-US"/>
              </w:rPr>
            </w:pPr>
            <w:r w:rsidRPr="00451AC4">
              <w:rPr>
                <w:sz w:val="16"/>
                <w:szCs w:val="16"/>
                <w:lang w:eastAsia="en-US"/>
              </w:rPr>
              <w:t>0981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DA685C" w14:textId="0ED3CF41"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24F2A" w14:textId="0AA32638" w:rsidR="00A11145" w:rsidRPr="00A564B4" w:rsidRDefault="00A11145">
            <w:pPr>
              <w:pStyle w:val="TAL"/>
              <w:rPr>
                <w:sz w:val="16"/>
                <w:szCs w:val="16"/>
                <w:lang w:eastAsia="en-US"/>
              </w:rPr>
            </w:pPr>
            <w:r w:rsidRPr="00451AC4">
              <w:rPr>
                <w:sz w:val="16"/>
                <w:szCs w:val="16"/>
                <w:lang w:eastAsia="en-US"/>
              </w:rPr>
              <w:t>Correction to CA test cases applicability and band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03CB8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A31E7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4A39CB0"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9A5A05"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7C741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F77F2" w14:textId="52590F3E" w:rsidR="00A11145" w:rsidRPr="00A564B4" w:rsidRDefault="00A11145">
            <w:pPr>
              <w:pStyle w:val="TAL"/>
              <w:rPr>
                <w:sz w:val="16"/>
                <w:szCs w:val="16"/>
                <w:lang w:eastAsia="en-US"/>
              </w:rPr>
            </w:pPr>
            <w:r w:rsidRPr="00451AC4">
              <w:rPr>
                <w:sz w:val="16"/>
                <w:szCs w:val="16"/>
                <w:lang w:eastAsia="en-US"/>
              </w:rPr>
              <w:t>R5-222699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9389D" w14:textId="6EC2B612" w:rsidR="00A11145" w:rsidRPr="00A564B4" w:rsidRDefault="00A11145">
            <w:pPr>
              <w:pStyle w:val="TAL"/>
              <w:rPr>
                <w:sz w:val="16"/>
                <w:szCs w:val="16"/>
                <w:lang w:eastAsia="en-US"/>
              </w:rPr>
            </w:pPr>
            <w:r w:rsidRPr="00451AC4">
              <w:rPr>
                <w:sz w:val="16"/>
                <w:szCs w:val="16"/>
                <w:lang w:eastAsia="en-US"/>
              </w:rPr>
              <w:t>0982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6D8D44" w14:textId="3ECFB8FD"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14650" w14:textId="3CB0E094" w:rsidR="00A11145" w:rsidRPr="00A564B4" w:rsidRDefault="00A11145">
            <w:pPr>
              <w:pStyle w:val="TAL"/>
              <w:rPr>
                <w:sz w:val="16"/>
                <w:szCs w:val="16"/>
                <w:lang w:eastAsia="en-US"/>
              </w:rPr>
            </w:pPr>
            <w:r w:rsidRPr="00451AC4">
              <w:rPr>
                <w:sz w:val="16"/>
                <w:szCs w:val="16"/>
                <w:lang w:eastAsia="en-US"/>
              </w:rPr>
              <w:t>Removal of MPR and A-MPR for category 1bis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3586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E2820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E1E4D1A"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BEEAB9"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3F8C6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FB2DE7" w14:textId="3DAA9318" w:rsidR="00A11145" w:rsidRPr="00A564B4" w:rsidRDefault="00A11145">
            <w:pPr>
              <w:pStyle w:val="TAL"/>
              <w:rPr>
                <w:sz w:val="16"/>
                <w:szCs w:val="16"/>
                <w:lang w:eastAsia="en-US"/>
              </w:rPr>
            </w:pPr>
            <w:r w:rsidRPr="00451AC4">
              <w:rPr>
                <w:sz w:val="16"/>
                <w:szCs w:val="16"/>
                <w:lang w:eastAsia="en-US"/>
              </w:rPr>
              <w:t>R5-223194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1CDDDF" w14:textId="41F8A3D7" w:rsidR="00A11145" w:rsidRPr="00A564B4" w:rsidRDefault="00A11145">
            <w:pPr>
              <w:pStyle w:val="TAL"/>
              <w:rPr>
                <w:sz w:val="16"/>
                <w:szCs w:val="16"/>
                <w:lang w:eastAsia="en-US"/>
              </w:rPr>
            </w:pPr>
            <w:r w:rsidRPr="00451AC4">
              <w:rPr>
                <w:sz w:val="16"/>
                <w:szCs w:val="16"/>
                <w:lang w:eastAsia="en-US"/>
              </w:rPr>
              <w:t>0984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787D84" w14:textId="7AB2587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4120F" w14:textId="0694B212" w:rsidR="00A11145" w:rsidRPr="00A564B4" w:rsidRDefault="00A11145">
            <w:pPr>
              <w:pStyle w:val="TAL"/>
              <w:rPr>
                <w:sz w:val="16"/>
                <w:szCs w:val="16"/>
                <w:lang w:eastAsia="en-US"/>
              </w:rPr>
            </w:pPr>
            <w:r w:rsidRPr="00451AC4">
              <w:rPr>
                <w:sz w:val="16"/>
                <w:szCs w:val="16"/>
                <w:lang w:eastAsia="en-US"/>
              </w:rPr>
              <w:t>Applicability of 6DL and 7DL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E5B2E0"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0C04B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16202D7"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DCDE4D"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8E94B"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ABA5C" w14:textId="53D9C3D4" w:rsidR="00A11145" w:rsidRPr="00A564B4" w:rsidRDefault="00A11145">
            <w:pPr>
              <w:pStyle w:val="TAL"/>
              <w:rPr>
                <w:sz w:val="16"/>
                <w:szCs w:val="16"/>
                <w:lang w:eastAsia="en-US"/>
              </w:rPr>
            </w:pPr>
            <w:r w:rsidRPr="00451AC4">
              <w:rPr>
                <w:sz w:val="16"/>
                <w:szCs w:val="16"/>
                <w:lang w:eastAsia="en-US"/>
              </w:rPr>
              <w:t>R5-223195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3C4CA3" w14:textId="26F842D1" w:rsidR="00A11145" w:rsidRPr="00A564B4" w:rsidRDefault="00A11145">
            <w:pPr>
              <w:pStyle w:val="TAL"/>
              <w:rPr>
                <w:sz w:val="16"/>
                <w:szCs w:val="16"/>
                <w:lang w:eastAsia="en-US"/>
              </w:rPr>
            </w:pPr>
            <w:r w:rsidRPr="00451AC4">
              <w:rPr>
                <w:sz w:val="16"/>
                <w:szCs w:val="16"/>
                <w:lang w:eastAsia="en-US"/>
              </w:rPr>
              <w:t>0985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54F4AA" w14:textId="1D281C5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AE35F" w14:textId="78694154" w:rsidR="00A11145" w:rsidRPr="00A564B4" w:rsidRDefault="00A11145">
            <w:pPr>
              <w:pStyle w:val="TAL"/>
              <w:rPr>
                <w:sz w:val="16"/>
                <w:szCs w:val="16"/>
                <w:lang w:eastAsia="en-US"/>
              </w:rPr>
            </w:pPr>
            <w:r w:rsidRPr="00451AC4">
              <w:rPr>
                <w:sz w:val="16"/>
                <w:szCs w:val="16"/>
                <w:lang w:eastAsia="en-US"/>
              </w:rPr>
              <w:t>Correction of applicabilty for sTTI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15D2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D03A87"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295C505B"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13DBFA"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F8E9"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5BDC7C" w14:textId="643A7A20" w:rsidR="00A11145" w:rsidRPr="00A564B4" w:rsidRDefault="00A11145">
            <w:pPr>
              <w:pStyle w:val="TAL"/>
              <w:rPr>
                <w:sz w:val="16"/>
                <w:szCs w:val="16"/>
                <w:lang w:eastAsia="en-US"/>
              </w:rPr>
            </w:pPr>
            <w:r w:rsidRPr="00451AC4">
              <w:rPr>
                <w:sz w:val="16"/>
                <w:szCs w:val="16"/>
                <w:lang w:eastAsia="en-US"/>
              </w:rPr>
              <w:t>R5-223868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2652B9" w14:textId="26D3722C" w:rsidR="00A11145" w:rsidRPr="00A564B4" w:rsidRDefault="00A11145">
            <w:pPr>
              <w:pStyle w:val="TAL"/>
              <w:rPr>
                <w:sz w:val="16"/>
                <w:szCs w:val="16"/>
                <w:lang w:eastAsia="en-US"/>
              </w:rPr>
            </w:pPr>
            <w:r w:rsidRPr="00451AC4">
              <w:rPr>
                <w:sz w:val="16"/>
                <w:szCs w:val="16"/>
                <w:lang w:eastAsia="en-US"/>
              </w:rPr>
              <w:t>0980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0363C" w14:textId="18CFC98B" w:rsidR="00A11145" w:rsidRPr="00A564B4" w:rsidRDefault="00A11145">
            <w:pPr>
              <w:pStyle w:val="TAL"/>
              <w:rPr>
                <w:sz w:val="16"/>
                <w:szCs w:val="16"/>
                <w:lang w:eastAsia="en-US"/>
              </w:rPr>
            </w:pPr>
            <w:r w:rsidRPr="00451AC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D6A05" w14:textId="7F2DA204" w:rsidR="00A11145" w:rsidRPr="00A564B4" w:rsidRDefault="00A11145">
            <w:pPr>
              <w:pStyle w:val="TAL"/>
              <w:rPr>
                <w:sz w:val="16"/>
                <w:szCs w:val="16"/>
                <w:lang w:eastAsia="en-US"/>
              </w:rPr>
            </w:pPr>
            <w:r w:rsidRPr="00451AC4">
              <w:rPr>
                <w:sz w:val="16"/>
                <w:szCs w:val="16"/>
                <w:lang w:eastAsia="en-US"/>
              </w:rPr>
              <w:t>Alignment of euCA RRM testcase numbering according to 36.133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933EF"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9A23C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ED1F6F" w:rsidRPr="00345FBA" w14:paraId="251CC345"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08554C61" w14:textId="0D11EFB5"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FDCC3" w14:textId="33D9F1EF"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A4EF2B" w14:textId="1C1EB47E" w:rsidR="00345FBA" w:rsidRPr="00A564B4" w:rsidRDefault="00345FBA" w:rsidP="00A65630">
            <w:pPr>
              <w:pStyle w:val="TAL"/>
              <w:rPr>
                <w:sz w:val="16"/>
                <w:szCs w:val="16"/>
                <w:lang w:eastAsia="en-US"/>
              </w:rPr>
            </w:pPr>
            <w:r w:rsidRPr="00ED1F6F">
              <w:rPr>
                <w:sz w:val="16"/>
                <w:szCs w:val="16"/>
                <w:lang w:eastAsia="en-US"/>
              </w:rPr>
              <w:t>R5-224416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7825A7" w14:textId="0F713E96" w:rsidR="00345FBA" w:rsidRPr="00A564B4" w:rsidRDefault="00345FBA" w:rsidP="00A65630">
            <w:pPr>
              <w:pStyle w:val="TAL"/>
              <w:rPr>
                <w:sz w:val="16"/>
                <w:szCs w:val="16"/>
                <w:lang w:eastAsia="en-US"/>
              </w:rPr>
            </w:pPr>
            <w:r w:rsidRPr="00ED1F6F">
              <w:rPr>
                <w:sz w:val="16"/>
                <w:szCs w:val="16"/>
                <w:lang w:eastAsia="en-US"/>
              </w:rPr>
              <w:t>0987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95A20" w14:textId="067AB206" w:rsidR="00345FBA" w:rsidRPr="00A564B4" w:rsidRDefault="00345FBA" w:rsidP="00A65630">
            <w:pPr>
              <w:pStyle w:val="TAL"/>
              <w:rPr>
                <w:sz w:val="16"/>
                <w:szCs w:val="16"/>
                <w:lang w:eastAsia="en-US"/>
              </w:rPr>
            </w:pPr>
            <w:r w:rsidRPr="00ED1F6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134B07" w14:textId="7D912E8A" w:rsidR="00345FBA" w:rsidRPr="00A564B4" w:rsidRDefault="00345FBA" w:rsidP="00A65630">
            <w:pPr>
              <w:pStyle w:val="TAL"/>
              <w:rPr>
                <w:sz w:val="16"/>
                <w:szCs w:val="16"/>
                <w:lang w:eastAsia="en-US"/>
              </w:rPr>
            </w:pPr>
            <w:r w:rsidRPr="00ED1F6F">
              <w:rPr>
                <w:sz w:val="16"/>
                <w:szCs w:val="16"/>
                <w:lang w:eastAsia="en-US"/>
              </w:rPr>
              <w:t>Update of applicability 7DL CA Sustained data rate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321760" w14:textId="1A460A2C"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9B76A75" w14:textId="1D547A81"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ED1F6F" w:rsidRPr="00345FBA" w14:paraId="3D903F57"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255A6FD2" w14:textId="77777777"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808BCE" w14:textId="77777777"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0205F" w14:textId="352AAA31" w:rsidR="00345FBA" w:rsidRPr="00A564B4" w:rsidRDefault="00345FBA" w:rsidP="00A65630">
            <w:pPr>
              <w:pStyle w:val="TAL"/>
              <w:rPr>
                <w:sz w:val="16"/>
                <w:szCs w:val="16"/>
                <w:lang w:eastAsia="en-US"/>
              </w:rPr>
            </w:pPr>
            <w:r w:rsidRPr="00ED1F6F">
              <w:rPr>
                <w:sz w:val="16"/>
                <w:szCs w:val="16"/>
                <w:lang w:eastAsia="en-US"/>
              </w:rPr>
              <w:t>R5-225836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6C1BE" w14:textId="72D45A2B" w:rsidR="00345FBA" w:rsidRPr="00A564B4" w:rsidRDefault="00345FBA" w:rsidP="00A65630">
            <w:pPr>
              <w:pStyle w:val="TAL"/>
              <w:rPr>
                <w:sz w:val="16"/>
                <w:szCs w:val="16"/>
                <w:lang w:eastAsia="en-US"/>
              </w:rPr>
            </w:pPr>
            <w:r w:rsidRPr="00ED1F6F">
              <w:rPr>
                <w:sz w:val="16"/>
                <w:szCs w:val="16"/>
                <w:lang w:eastAsia="en-US"/>
              </w:rPr>
              <w:t>0991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2358C9" w14:textId="579424B9" w:rsidR="00345FBA" w:rsidRPr="00A564B4" w:rsidRDefault="00345FBA" w:rsidP="00A65630">
            <w:pPr>
              <w:pStyle w:val="TAL"/>
              <w:rPr>
                <w:sz w:val="16"/>
                <w:szCs w:val="16"/>
                <w:lang w:eastAsia="en-US"/>
              </w:rPr>
            </w:pPr>
            <w:r w:rsidRPr="00ED1F6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1EACA" w14:textId="6113707A" w:rsidR="00345FBA" w:rsidRPr="00A564B4" w:rsidRDefault="00345FBA" w:rsidP="00A65630">
            <w:pPr>
              <w:pStyle w:val="TAL"/>
              <w:rPr>
                <w:sz w:val="16"/>
                <w:szCs w:val="16"/>
                <w:lang w:eastAsia="en-US"/>
              </w:rPr>
            </w:pPr>
            <w:r w:rsidRPr="00ED1F6F">
              <w:rPr>
                <w:sz w:val="16"/>
                <w:szCs w:val="16"/>
                <w:lang w:eastAsia="en-US"/>
              </w:rPr>
              <w:t>Test case 9.8.1.1 to be applicable for any UE supporting ce-ModeA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692411"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7999477"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9E6C82" w:rsidRPr="00A63ECB" w14:paraId="7482C96C"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315F8C47" w14:textId="77777777" w:rsidR="00A65630" w:rsidRPr="00ED1F6F" w:rsidRDefault="00A65630" w:rsidP="00A63ECB">
            <w:pPr>
              <w:pStyle w:val="TAL"/>
              <w:rPr>
                <w:sz w:val="16"/>
                <w:szCs w:val="16"/>
                <w:lang w:eastAsia="en-US"/>
              </w:rPr>
            </w:pPr>
            <w:r w:rsidRPr="00ED1F6F">
              <w:rPr>
                <w:sz w:val="16"/>
                <w:szCs w:val="16"/>
                <w:lang w:eastAsia="en-US"/>
              </w:rPr>
              <w:t>2022-09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54A33" w14:textId="77777777" w:rsidR="00A65630" w:rsidRPr="00ED1F6F" w:rsidRDefault="00A65630" w:rsidP="00A63ECB">
            <w:pPr>
              <w:pStyle w:val="TAL"/>
              <w:rPr>
                <w:sz w:val="16"/>
                <w:szCs w:val="16"/>
                <w:lang w:eastAsia="en-US"/>
              </w:rPr>
            </w:pPr>
            <w:r w:rsidRPr="00ED1F6F">
              <w:rPr>
                <w:sz w:val="16"/>
                <w:szCs w:val="16"/>
                <w:lang w:eastAsia="en-US"/>
              </w:rPr>
              <w:t>RAN#97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4C482A" w14:textId="77777777" w:rsidR="00A65630" w:rsidRPr="00ED1F6F" w:rsidRDefault="00A65630" w:rsidP="00A63ECB">
            <w:pPr>
              <w:pStyle w:val="TAL"/>
              <w:rPr>
                <w:sz w:val="16"/>
                <w:szCs w:val="16"/>
                <w:lang w:eastAsia="en-US"/>
              </w:rPr>
            </w:pPr>
            <w:r w:rsidRPr="00ED1F6F">
              <w:rPr>
                <w:sz w:val="16"/>
                <w:szCs w:val="16"/>
                <w:lang w:eastAsia="en-US"/>
              </w:rPr>
              <w:t>R5-224826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95198" w14:textId="77777777" w:rsidR="00A65630" w:rsidRPr="00ED1F6F" w:rsidRDefault="00A65630" w:rsidP="00A63ECB">
            <w:pPr>
              <w:pStyle w:val="TAL"/>
              <w:rPr>
                <w:sz w:val="16"/>
                <w:szCs w:val="16"/>
                <w:lang w:eastAsia="en-US"/>
              </w:rPr>
            </w:pPr>
            <w:r w:rsidRPr="00ED1F6F">
              <w:rPr>
                <w:sz w:val="16"/>
                <w:szCs w:val="16"/>
                <w:lang w:eastAsia="en-US"/>
              </w:rPr>
              <w:t>0988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3C01FE" w14:textId="77777777" w:rsidR="00A65630" w:rsidRPr="00ED1F6F" w:rsidRDefault="00A65630" w:rsidP="00A63ECB">
            <w:pPr>
              <w:pStyle w:val="TAL"/>
              <w:rPr>
                <w:sz w:val="16"/>
                <w:szCs w:val="16"/>
                <w:lang w:eastAsia="en-US"/>
              </w:rPr>
            </w:pPr>
            <w:r w:rsidRPr="00ED1F6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255BF2" w14:textId="77777777" w:rsidR="00A65630" w:rsidRPr="00ED1F6F" w:rsidRDefault="00A65630" w:rsidP="00A63ECB">
            <w:pPr>
              <w:pStyle w:val="TAL"/>
              <w:rPr>
                <w:sz w:val="16"/>
                <w:szCs w:val="16"/>
                <w:lang w:eastAsia="en-US"/>
              </w:rPr>
            </w:pPr>
            <w:r w:rsidRPr="00ED1F6F">
              <w:rPr>
                <w:sz w:val="16"/>
                <w:szCs w:val="16"/>
                <w:lang w:eastAsia="en-US"/>
              </w:rPr>
              <w:t>Introduction of Baseline Implementation Capability for LTE Band 103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51155" w14:textId="024437AB" w:rsidR="00A65630" w:rsidRPr="00ED1F6F" w:rsidRDefault="00A65630" w:rsidP="00A63ECB">
            <w:pPr>
              <w:pStyle w:val="TAL"/>
              <w:rPr>
                <w:sz w:val="16"/>
                <w:szCs w:val="16"/>
                <w:lang w:eastAsia="en-US"/>
              </w:rPr>
            </w:pPr>
            <w:r w:rsidRPr="00ED1F6F">
              <w:rPr>
                <w:sz w:val="16"/>
                <w:szCs w:val="16"/>
                <w:lang w:eastAsia="en-US"/>
              </w:rPr>
              <w:t>16.14.0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2B6A91E" w14:textId="6B47157D" w:rsidR="00A65630" w:rsidRPr="00ED1F6F" w:rsidRDefault="00A65630" w:rsidP="00A63ECB">
            <w:pPr>
              <w:pStyle w:val="TAL"/>
              <w:rPr>
                <w:sz w:val="16"/>
                <w:szCs w:val="16"/>
                <w:lang w:eastAsia="en-US"/>
              </w:rPr>
            </w:pPr>
            <w:r w:rsidRPr="00ED1F6F">
              <w:rPr>
                <w:sz w:val="16"/>
                <w:szCs w:val="16"/>
                <w:lang w:eastAsia="en-US"/>
              </w:rPr>
              <w:t>17.0.0</w:t>
            </w:r>
          </w:p>
        </w:tc>
      </w:tr>
      <w:tr w:rsidR="00E1031D" w:rsidRPr="00E1031D" w14:paraId="31581688" w14:textId="77777777" w:rsidTr="00213DF8">
        <w:tc>
          <w:tcPr>
            <w:tcW w:w="800" w:type="dxa"/>
            <w:tcBorders>
              <w:top w:val="single" w:sz="4" w:space="0" w:color="auto"/>
              <w:left w:val="single" w:sz="6" w:space="0" w:color="auto"/>
              <w:bottom w:val="single" w:sz="4" w:space="0" w:color="auto"/>
              <w:right w:val="single" w:sz="6" w:space="0" w:color="auto"/>
            </w:tcBorders>
            <w:shd w:val="solid" w:color="FFFFFF" w:fill="auto"/>
          </w:tcPr>
          <w:p w14:paraId="5D3E668C" w14:textId="77777777" w:rsidR="00E1031D" w:rsidRPr="00ED1F6F" w:rsidRDefault="00E1031D" w:rsidP="00E1031D">
            <w:pPr>
              <w:pStyle w:val="TAL"/>
              <w:rPr>
                <w:sz w:val="16"/>
                <w:szCs w:val="16"/>
                <w:lang w:eastAsia="en-US"/>
              </w:rPr>
            </w:pPr>
            <w:r w:rsidRPr="00ED1F6F">
              <w:rPr>
                <w:sz w:val="16"/>
                <w:szCs w:val="16"/>
                <w:lang w:eastAsia="en-US"/>
              </w:rPr>
              <w:t>2022-</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F0F67B" w14:textId="77777777" w:rsidR="00E1031D" w:rsidRPr="00ED1F6F" w:rsidRDefault="00E1031D" w:rsidP="00E1031D">
            <w:pPr>
              <w:pStyle w:val="TAL"/>
              <w:rPr>
                <w:sz w:val="16"/>
                <w:szCs w:val="16"/>
                <w:lang w:eastAsia="en-US"/>
              </w:rPr>
            </w:pPr>
            <w:r w:rsidRPr="00ED1F6F">
              <w:rPr>
                <w:sz w:val="16"/>
                <w:szCs w:val="16"/>
                <w:lang w:eastAsia="en-US"/>
              </w:rPr>
              <w:t>RAN#9</w:t>
            </w:r>
            <w:r>
              <w:rPr>
                <w:sz w:val="16"/>
                <w:szCs w:val="16"/>
                <w:lang w:eastAsia="en-US"/>
              </w:rPr>
              <w:t>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C9C8E" w14:textId="1F9E031C" w:rsidR="00E1031D" w:rsidRPr="00ED1F6F" w:rsidRDefault="00E1031D" w:rsidP="00E1031D">
            <w:pPr>
              <w:pStyle w:val="TAL"/>
              <w:rPr>
                <w:sz w:val="16"/>
                <w:szCs w:val="16"/>
                <w:lang w:eastAsia="en-US"/>
              </w:rPr>
            </w:pPr>
            <w:r w:rsidRPr="00213DF8">
              <w:rPr>
                <w:sz w:val="16"/>
                <w:szCs w:val="16"/>
                <w:lang w:eastAsia="en-US"/>
              </w:rPr>
              <w:t>R5-226276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7EE58E" w14:textId="6A07EE4A" w:rsidR="00E1031D" w:rsidRPr="00ED1F6F" w:rsidRDefault="00E1031D" w:rsidP="00E1031D">
            <w:pPr>
              <w:pStyle w:val="TAL"/>
              <w:rPr>
                <w:sz w:val="16"/>
                <w:szCs w:val="16"/>
                <w:lang w:eastAsia="en-US"/>
              </w:rPr>
            </w:pPr>
            <w:r w:rsidRPr="00213DF8">
              <w:rPr>
                <w:sz w:val="16"/>
                <w:szCs w:val="16"/>
                <w:lang w:eastAsia="en-US"/>
              </w:rPr>
              <w:t>0993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3936A0" w14:textId="3A0DC6B8" w:rsidR="00E1031D" w:rsidRPr="00ED1F6F" w:rsidRDefault="00E1031D" w:rsidP="00E1031D">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F1813F" w14:textId="1EF5B9F0" w:rsidR="00E1031D" w:rsidRPr="00ED1F6F" w:rsidRDefault="00E1031D" w:rsidP="00E1031D">
            <w:pPr>
              <w:pStyle w:val="TAL"/>
              <w:rPr>
                <w:sz w:val="16"/>
                <w:szCs w:val="16"/>
                <w:lang w:eastAsia="en-US"/>
              </w:rPr>
            </w:pPr>
            <w:r w:rsidRPr="00213DF8">
              <w:rPr>
                <w:sz w:val="16"/>
                <w:szCs w:val="16"/>
                <w:lang w:eastAsia="en-US"/>
              </w:rPr>
              <w:t>Correction of applicable release for test case 7.1.4 in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F84805" w14:textId="77777777" w:rsidR="00E1031D" w:rsidRPr="00ED1F6F" w:rsidRDefault="00E1031D" w:rsidP="00E1031D">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0</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8EFC4A7" w14:textId="77777777" w:rsidR="00E1031D" w:rsidRPr="00ED1F6F" w:rsidRDefault="00E1031D" w:rsidP="00E1031D">
            <w:pPr>
              <w:pStyle w:val="TAL"/>
              <w:rPr>
                <w:sz w:val="16"/>
                <w:szCs w:val="16"/>
                <w:lang w:eastAsia="en-US"/>
              </w:rPr>
            </w:pPr>
            <w:r w:rsidRPr="00ED1F6F">
              <w:rPr>
                <w:sz w:val="16"/>
                <w:szCs w:val="16"/>
                <w:lang w:eastAsia="en-US"/>
              </w:rPr>
              <w:t>17.</w:t>
            </w:r>
            <w:r>
              <w:rPr>
                <w:sz w:val="16"/>
                <w:szCs w:val="16"/>
                <w:lang w:eastAsia="en-US"/>
              </w:rPr>
              <w:t>1</w:t>
            </w:r>
            <w:r w:rsidRPr="00ED1F6F">
              <w:rPr>
                <w:sz w:val="16"/>
                <w:szCs w:val="16"/>
                <w:lang w:eastAsia="en-US"/>
              </w:rPr>
              <w:t>.0</w:t>
            </w:r>
          </w:p>
        </w:tc>
      </w:tr>
      <w:tr w:rsidR="00E1031D" w:rsidRPr="00E1031D" w14:paraId="1CD3C7BB" w14:textId="77777777" w:rsidTr="00213DF8">
        <w:tc>
          <w:tcPr>
            <w:tcW w:w="800" w:type="dxa"/>
            <w:tcBorders>
              <w:top w:val="single" w:sz="4" w:space="0" w:color="auto"/>
              <w:left w:val="single" w:sz="6" w:space="0" w:color="auto"/>
              <w:bottom w:val="single" w:sz="4" w:space="0" w:color="auto"/>
              <w:right w:val="single" w:sz="6" w:space="0" w:color="auto"/>
            </w:tcBorders>
            <w:shd w:val="solid" w:color="FFFFFF" w:fill="auto"/>
          </w:tcPr>
          <w:p w14:paraId="1B652D69" w14:textId="77777777" w:rsidR="00E1031D" w:rsidRPr="00ED1F6F" w:rsidRDefault="00E1031D" w:rsidP="00E1031D">
            <w:pPr>
              <w:pStyle w:val="TAL"/>
              <w:rPr>
                <w:sz w:val="16"/>
                <w:szCs w:val="16"/>
                <w:lang w:eastAsia="en-US"/>
              </w:rPr>
            </w:pPr>
            <w:r w:rsidRPr="00ED1F6F">
              <w:rPr>
                <w:sz w:val="16"/>
                <w:szCs w:val="16"/>
                <w:lang w:eastAsia="en-US"/>
              </w:rPr>
              <w:t>2022-</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BCBFF" w14:textId="77777777" w:rsidR="00E1031D" w:rsidRPr="00ED1F6F" w:rsidRDefault="00E1031D" w:rsidP="00E1031D">
            <w:pPr>
              <w:pStyle w:val="TAL"/>
              <w:rPr>
                <w:sz w:val="16"/>
                <w:szCs w:val="16"/>
                <w:lang w:eastAsia="en-US"/>
              </w:rPr>
            </w:pPr>
            <w:r w:rsidRPr="00ED1F6F">
              <w:rPr>
                <w:sz w:val="16"/>
                <w:szCs w:val="16"/>
                <w:lang w:eastAsia="en-US"/>
              </w:rPr>
              <w:t>RAN#9</w:t>
            </w:r>
            <w:r>
              <w:rPr>
                <w:sz w:val="16"/>
                <w:szCs w:val="16"/>
                <w:lang w:eastAsia="en-US"/>
              </w:rPr>
              <w:t>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DA79C" w14:textId="0BE9FCA7" w:rsidR="00E1031D" w:rsidRPr="00ED1F6F" w:rsidRDefault="00E1031D" w:rsidP="00E1031D">
            <w:pPr>
              <w:pStyle w:val="TAL"/>
              <w:rPr>
                <w:sz w:val="16"/>
                <w:szCs w:val="16"/>
                <w:lang w:eastAsia="en-US"/>
              </w:rPr>
            </w:pPr>
            <w:r w:rsidRPr="00213DF8">
              <w:rPr>
                <w:sz w:val="16"/>
                <w:szCs w:val="16"/>
                <w:lang w:eastAsia="en-US"/>
              </w:rPr>
              <w:t>R5-226578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411CC" w14:textId="4D4D8571" w:rsidR="00E1031D" w:rsidRPr="00ED1F6F" w:rsidRDefault="00E1031D" w:rsidP="00E1031D">
            <w:pPr>
              <w:pStyle w:val="TAL"/>
              <w:rPr>
                <w:sz w:val="16"/>
                <w:szCs w:val="16"/>
                <w:lang w:eastAsia="en-US"/>
              </w:rPr>
            </w:pPr>
            <w:r w:rsidRPr="00213DF8">
              <w:rPr>
                <w:sz w:val="16"/>
                <w:szCs w:val="16"/>
                <w:lang w:eastAsia="en-US"/>
              </w:rPr>
              <w:t>0994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1B77FB" w14:textId="3D8D45EE" w:rsidR="00E1031D" w:rsidRPr="00ED1F6F" w:rsidRDefault="00E1031D" w:rsidP="00E1031D">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D6ACDA" w14:textId="755105E4" w:rsidR="00E1031D" w:rsidRPr="00ED1F6F" w:rsidRDefault="00E1031D" w:rsidP="00E1031D">
            <w:pPr>
              <w:pStyle w:val="TAL"/>
              <w:rPr>
                <w:sz w:val="16"/>
                <w:szCs w:val="16"/>
                <w:lang w:eastAsia="en-US"/>
              </w:rPr>
            </w:pPr>
            <w:r w:rsidRPr="00213DF8">
              <w:rPr>
                <w:sz w:val="16"/>
                <w:szCs w:val="16"/>
                <w:lang w:eastAsia="en-US"/>
              </w:rPr>
              <w:t>Correction to applicability for 8.7.1.1_H.5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20AC6" w14:textId="77777777" w:rsidR="00E1031D" w:rsidRPr="00ED1F6F" w:rsidRDefault="00E1031D" w:rsidP="00E1031D">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0</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3F543721" w14:textId="77777777" w:rsidR="00E1031D" w:rsidRPr="00ED1F6F" w:rsidRDefault="00E1031D" w:rsidP="00E1031D">
            <w:pPr>
              <w:pStyle w:val="TAL"/>
              <w:rPr>
                <w:sz w:val="16"/>
                <w:szCs w:val="16"/>
                <w:lang w:eastAsia="en-US"/>
              </w:rPr>
            </w:pPr>
            <w:r w:rsidRPr="00ED1F6F">
              <w:rPr>
                <w:sz w:val="16"/>
                <w:szCs w:val="16"/>
                <w:lang w:eastAsia="en-US"/>
              </w:rPr>
              <w:t>17.</w:t>
            </w:r>
            <w:r>
              <w:rPr>
                <w:sz w:val="16"/>
                <w:szCs w:val="16"/>
                <w:lang w:eastAsia="en-US"/>
              </w:rPr>
              <w:t>1</w:t>
            </w:r>
            <w:r w:rsidRPr="00ED1F6F">
              <w:rPr>
                <w:sz w:val="16"/>
                <w:szCs w:val="16"/>
                <w:lang w:eastAsia="en-US"/>
              </w:rPr>
              <w:t>.0</w:t>
            </w:r>
          </w:p>
        </w:tc>
      </w:tr>
      <w:tr w:rsidR="001E4B38" w:rsidRPr="001E4B38" w14:paraId="0D195D7F" w14:textId="77777777" w:rsidTr="008A4758">
        <w:tc>
          <w:tcPr>
            <w:tcW w:w="800" w:type="dxa"/>
            <w:tcBorders>
              <w:top w:val="single" w:sz="4" w:space="0" w:color="auto"/>
              <w:left w:val="single" w:sz="6" w:space="0" w:color="auto"/>
              <w:bottom w:val="single" w:sz="4" w:space="0" w:color="auto"/>
              <w:right w:val="single" w:sz="6" w:space="0" w:color="auto"/>
            </w:tcBorders>
            <w:shd w:val="solid" w:color="FFFFFF" w:fill="auto"/>
          </w:tcPr>
          <w:p w14:paraId="21159A41"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CB6A95"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C4AE19" w14:textId="4718D842" w:rsidR="001E4B38" w:rsidRPr="00ED1F6F" w:rsidRDefault="001E4B38" w:rsidP="001E4B38">
            <w:pPr>
              <w:pStyle w:val="TAL"/>
              <w:rPr>
                <w:sz w:val="16"/>
                <w:szCs w:val="16"/>
                <w:lang w:eastAsia="en-US"/>
              </w:rPr>
            </w:pPr>
            <w:r w:rsidRPr="001E4B38">
              <w:rPr>
                <w:sz w:val="16"/>
                <w:szCs w:val="16"/>
                <w:lang w:eastAsia="en-US"/>
              </w:rPr>
              <w:t>R5-230454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57B201" w14:textId="1C4FF61C" w:rsidR="001E4B38" w:rsidRPr="00ED1F6F" w:rsidRDefault="001E4B38" w:rsidP="001E4B38">
            <w:pPr>
              <w:pStyle w:val="TAL"/>
              <w:rPr>
                <w:sz w:val="16"/>
                <w:szCs w:val="16"/>
                <w:lang w:eastAsia="en-US"/>
              </w:rPr>
            </w:pPr>
            <w:r w:rsidRPr="001E4B38">
              <w:rPr>
                <w:sz w:val="16"/>
                <w:szCs w:val="16"/>
                <w:lang w:eastAsia="en-US"/>
              </w:rPr>
              <w:t>1001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547753" w14:textId="42A14BE4" w:rsidR="001E4B38" w:rsidRPr="00ED1F6F" w:rsidRDefault="001E4B38" w:rsidP="001E4B38">
            <w:pPr>
              <w:pStyle w:val="TAL"/>
              <w:rPr>
                <w:sz w:val="16"/>
                <w:szCs w:val="16"/>
                <w:lang w:eastAsia="en-US"/>
              </w:rPr>
            </w:pPr>
            <w:r w:rsidRPr="001E4B38">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29660" w14:textId="2D0539FB" w:rsidR="001E4B38" w:rsidRPr="00ED1F6F" w:rsidRDefault="001E4B38" w:rsidP="001E4B38">
            <w:pPr>
              <w:pStyle w:val="TAL"/>
              <w:rPr>
                <w:sz w:val="16"/>
                <w:szCs w:val="16"/>
                <w:lang w:eastAsia="en-US"/>
              </w:rPr>
            </w:pPr>
            <w:r w:rsidRPr="001E4B38">
              <w:rPr>
                <w:sz w:val="16"/>
                <w:szCs w:val="16"/>
                <w:lang w:eastAsia="en-US"/>
              </w:rPr>
              <w:t>Add CA_XA-YA-YA-ZA and the Fallback Configuration to Table 4.1-2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FB805"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174354D0"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324FF6C1"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5C80AFC8"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47049"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B47830" w14:textId="1F2D324C" w:rsidR="001E4B38" w:rsidRPr="00ED1F6F" w:rsidRDefault="001E4B38" w:rsidP="001E4B38">
            <w:pPr>
              <w:pStyle w:val="TAL"/>
              <w:rPr>
                <w:sz w:val="16"/>
                <w:szCs w:val="16"/>
                <w:lang w:eastAsia="en-US"/>
              </w:rPr>
            </w:pPr>
            <w:r w:rsidRPr="001E4B38">
              <w:rPr>
                <w:sz w:val="16"/>
                <w:szCs w:val="16"/>
                <w:lang w:eastAsia="en-US"/>
              </w:rPr>
              <w:t>R5-231184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7390D8" w14:textId="40E93AC0" w:rsidR="001E4B38" w:rsidRPr="00ED1F6F" w:rsidRDefault="001E4B38" w:rsidP="001E4B38">
            <w:pPr>
              <w:pStyle w:val="TAL"/>
              <w:rPr>
                <w:sz w:val="16"/>
                <w:szCs w:val="16"/>
                <w:lang w:eastAsia="en-US"/>
              </w:rPr>
            </w:pPr>
            <w:r w:rsidRPr="001E4B38">
              <w:rPr>
                <w:sz w:val="16"/>
                <w:szCs w:val="16"/>
                <w:lang w:eastAsia="en-US"/>
              </w:rPr>
              <w:t>1003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888C47" w14:textId="4E7FB82F" w:rsidR="001E4B38" w:rsidRPr="00ED1F6F" w:rsidRDefault="001E4B38" w:rsidP="001E4B38">
            <w:pPr>
              <w:pStyle w:val="TAL"/>
              <w:rPr>
                <w:sz w:val="16"/>
                <w:szCs w:val="16"/>
                <w:lang w:eastAsia="en-US"/>
              </w:rPr>
            </w:pPr>
            <w:r w:rsidRPr="001E4B38">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A6984" w14:textId="3130E269" w:rsidR="001E4B38" w:rsidRPr="00ED1F6F" w:rsidRDefault="001E4B38" w:rsidP="001E4B38">
            <w:pPr>
              <w:pStyle w:val="TAL"/>
              <w:rPr>
                <w:sz w:val="16"/>
                <w:szCs w:val="16"/>
                <w:lang w:eastAsia="en-US"/>
              </w:rPr>
            </w:pPr>
            <w:r w:rsidRPr="001E4B38">
              <w:rPr>
                <w:sz w:val="16"/>
                <w:szCs w:val="16"/>
                <w:lang w:eastAsia="en-US"/>
              </w:rPr>
              <w:t>Editorial correction to title of test case 6.5.2.4G.1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2ED21C"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363F37E4"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1AD03A89"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40BA1B30"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B1C872"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63863F" w14:textId="23EF4AAE" w:rsidR="001E4B38" w:rsidRPr="00ED1F6F" w:rsidRDefault="001E4B38" w:rsidP="001E4B38">
            <w:pPr>
              <w:pStyle w:val="TAL"/>
              <w:rPr>
                <w:sz w:val="16"/>
                <w:szCs w:val="16"/>
                <w:lang w:eastAsia="en-US"/>
              </w:rPr>
            </w:pPr>
            <w:r w:rsidRPr="001E4B38">
              <w:rPr>
                <w:sz w:val="16"/>
                <w:szCs w:val="16"/>
                <w:lang w:eastAsia="en-US"/>
              </w:rPr>
              <w:t>R5-231828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21E7A5" w14:textId="14C9B426" w:rsidR="001E4B38" w:rsidRPr="00ED1F6F" w:rsidRDefault="001E4B38" w:rsidP="001E4B38">
            <w:pPr>
              <w:pStyle w:val="TAL"/>
              <w:rPr>
                <w:sz w:val="16"/>
                <w:szCs w:val="16"/>
                <w:lang w:eastAsia="en-US"/>
              </w:rPr>
            </w:pPr>
            <w:r w:rsidRPr="001E4B38">
              <w:rPr>
                <w:sz w:val="16"/>
                <w:szCs w:val="16"/>
                <w:lang w:eastAsia="en-US"/>
              </w:rPr>
              <w:t>1004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C066BB" w14:textId="1910DDD0" w:rsidR="001E4B38" w:rsidRPr="00ED1F6F" w:rsidRDefault="001E4B38" w:rsidP="001E4B38">
            <w:pPr>
              <w:pStyle w:val="TAL"/>
              <w:rPr>
                <w:sz w:val="16"/>
                <w:szCs w:val="16"/>
                <w:lang w:eastAsia="en-US"/>
              </w:rPr>
            </w:pPr>
            <w:r w:rsidRPr="001E4B38">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31D9D7" w14:textId="04F9FEBA" w:rsidR="001E4B38" w:rsidRPr="00ED1F6F" w:rsidRDefault="001E4B38" w:rsidP="001E4B38">
            <w:pPr>
              <w:pStyle w:val="TAL"/>
              <w:rPr>
                <w:sz w:val="16"/>
                <w:szCs w:val="16"/>
                <w:lang w:eastAsia="en-US"/>
              </w:rPr>
            </w:pPr>
            <w:r w:rsidRPr="001E4B38">
              <w:rPr>
                <w:sz w:val="16"/>
                <w:szCs w:val="16"/>
                <w:lang w:eastAsia="en-US"/>
              </w:rPr>
              <w:t>Editorial update of formats and data correction of the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F901"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5A23646B"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6252F714"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6057F8F3"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F67DC3"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36280" w14:textId="505AD727" w:rsidR="001E4B38" w:rsidRPr="00ED1F6F" w:rsidRDefault="001E4B38" w:rsidP="001E4B38">
            <w:pPr>
              <w:pStyle w:val="TAL"/>
              <w:rPr>
                <w:sz w:val="16"/>
                <w:szCs w:val="16"/>
                <w:lang w:eastAsia="en-US"/>
              </w:rPr>
            </w:pPr>
            <w:r w:rsidRPr="001E4B38">
              <w:rPr>
                <w:sz w:val="16"/>
                <w:szCs w:val="16"/>
                <w:lang w:eastAsia="en-US"/>
              </w:rPr>
              <w:t>R5-231970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6BF56" w14:textId="3EC74191" w:rsidR="001E4B38" w:rsidRPr="00ED1F6F" w:rsidRDefault="001E4B38" w:rsidP="001E4B38">
            <w:pPr>
              <w:pStyle w:val="TAL"/>
              <w:rPr>
                <w:sz w:val="16"/>
                <w:szCs w:val="16"/>
                <w:lang w:eastAsia="en-US"/>
              </w:rPr>
            </w:pPr>
            <w:r w:rsidRPr="001E4B38">
              <w:rPr>
                <w:sz w:val="16"/>
                <w:szCs w:val="16"/>
                <w:lang w:eastAsia="en-US"/>
              </w:rPr>
              <w:t>1002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872361" w14:textId="7D2B1D95" w:rsidR="001E4B38" w:rsidRPr="00ED1F6F" w:rsidRDefault="001E4B38" w:rsidP="001E4B38">
            <w:pPr>
              <w:pStyle w:val="TAL"/>
              <w:rPr>
                <w:sz w:val="16"/>
                <w:szCs w:val="16"/>
                <w:lang w:eastAsia="en-US"/>
              </w:rPr>
            </w:pPr>
            <w:r w:rsidRPr="001E4B38">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5119D" w14:textId="1C2477A9" w:rsidR="001E4B38" w:rsidRPr="00ED1F6F" w:rsidRDefault="001E4B38" w:rsidP="001E4B38">
            <w:pPr>
              <w:pStyle w:val="TAL"/>
              <w:rPr>
                <w:sz w:val="16"/>
                <w:szCs w:val="16"/>
                <w:lang w:eastAsia="en-US"/>
              </w:rPr>
            </w:pPr>
            <w:r w:rsidRPr="001E4B38">
              <w:rPr>
                <w:sz w:val="16"/>
                <w:szCs w:val="16"/>
                <w:lang w:eastAsia="en-US"/>
              </w:rPr>
              <w:t>Introduction of informative Annex for status of LTE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1718D"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194E0CEF"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230232" w:rsidRPr="00230232" w14:paraId="130BE9CB" w14:textId="77777777" w:rsidTr="00F15211">
        <w:tc>
          <w:tcPr>
            <w:tcW w:w="800" w:type="dxa"/>
            <w:tcBorders>
              <w:top w:val="single" w:sz="4" w:space="0" w:color="auto"/>
              <w:left w:val="single" w:sz="6" w:space="0" w:color="auto"/>
              <w:bottom w:val="single" w:sz="4" w:space="0" w:color="auto"/>
              <w:right w:val="single" w:sz="6" w:space="0" w:color="auto"/>
            </w:tcBorders>
            <w:shd w:val="solid" w:color="FFFFFF" w:fill="auto"/>
          </w:tcPr>
          <w:p w14:paraId="15D94838" w14:textId="3A393901" w:rsidR="00230232" w:rsidRPr="00ED1F6F" w:rsidRDefault="00230232" w:rsidP="00230232">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B440A5" w14:textId="50DCCBF1" w:rsidR="00230232" w:rsidRPr="00ED1F6F" w:rsidRDefault="00230232" w:rsidP="00230232">
            <w:pPr>
              <w:pStyle w:val="TAL"/>
              <w:rPr>
                <w:sz w:val="16"/>
                <w:szCs w:val="16"/>
                <w:lang w:eastAsia="en-US"/>
              </w:rPr>
            </w:pPr>
            <w:r w:rsidRPr="00ED1F6F">
              <w:rPr>
                <w:sz w:val="16"/>
                <w:szCs w:val="16"/>
                <w:lang w:eastAsia="en-US"/>
              </w:rPr>
              <w:t>RAN#</w:t>
            </w:r>
            <w:r>
              <w:rPr>
                <w:sz w:val="16"/>
                <w:szCs w:val="16"/>
                <w:lang w:eastAsia="en-US"/>
              </w:rPr>
              <w:t>100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20CB89" w14:textId="6318C814" w:rsidR="00230232" w:rsidRPr="00ED1F6F" w:rsidRDefault="00230232" w:rsidP="00230232">
            <w:pPr>
              <w:pStyle w:val="TAL"/>
              <w:rPr>
                <w:sz w:val="16"/>
                <w:szCs w:val="16"/>
                <w:lang w:eastAsia="en-US"/>
              </w:rPr>
            </w:pPr>
            <w:r w:rsidRPr="00230232">
              <w:rPr>
                <w:sz w:val="16"/>
                <w:szCs w:val="16"/>
                <w:lang w:eastAsia="en-US"/>
              </w:rPr>
              <w:t>R5-232134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2D3F8E" w14:textId="523FB796" w:rsidR="00230232" w:rsidRPr="00ED1F6F" w:rsidRDefault="00230232" w:rsidP="00230232">
            <w:pPr>
              <w:pStyle w:val="TAL"/>
              <w:rPr>
                <w:sz w:val="16"/>
                <w:szCs w:val="16"/>
                <w:lang w:eastAsia="en-US"/>
              </w:rPr>
            </w:pPr>
            <w:r w:rsidRPr="00230232">
              <w:rPr>
                <w:sz w:val="16"/>
                <w:szCs w:val="16"/>
                <w:lang w:eastAsia="en-US"/>
              </w:rPr>
              <w:t>1005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EBFCEF" w14:textId="7172E462" w:rsidR="00230232" w:rsidRPr="00ED1F6F" w:rsidRDefault="00230232" w:rsidP="00230232">
            <w:pPr>
              <w:pStyle w:val="TAL"/>
              <w:rPr>
                <w:sz w:val="16"/>
                <w:szCs w:val="16"/>
                <w:lang w:eastAsia="en-US"/>
              </w:rPr>
            </w:pPr>
            <w:r w:rsidRPr="00230232">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532834" w14:textId="30E6E911" w:rsidR="00230232" w:rsidRPr="00ED1F6F" w:rsidRDefault="00230232" w:rsidP="00230232">
            <w:pPr>
              <w:pStyle w:val="TAL"/>
              <w:rPr>
                <w:sz w:val="16"/>
                <w:szCs w:val="16"/>
                <w:lang w:eastAsia="en-US"/>
              </w:rPr>
            </w:pPr>
            <w:r w:rsidRPr="00230232">
              <w:rPr>
                <w:sz w:val="16"/>
                <w:szCs w:val="16"/>
                <w:lang w:eastAsia="en-US"/>
              </w:rPr>
              <w:t>Removal of technical content in TS 36.521-2 v17.2.0 and substitution with pointer to the next Release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3A2264" w14:textId="4F130579" w:rsidR="00230232" w:rsidRPr="00ED1F6F" w:rsidRDefault="00230232" w:rsidP="00230232">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2</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E462574" w14:textId="6A7EC0F0" w:rsidR="00230232" w:rsidRPr="00ED1F6F" w:rsidRDefault="00230232" w:rsidP="00230232">
            <w:pPr>
              <w:pStyle w:val="TAL"/>
              <w:rPr>
                <w:sz w:val="16"/>
                <w:szCs w:val="16"/>
                <w:lang w:eastAsia="en-US"/>
              </w:rPr>
            </w:pPr>
            <w:r w:rsidRPr="00ED1F6F">
              <w:rPr>
                <w:sz w:val="16"/>
                <w:szCs w:val="16"/>
                <w:lang w:eastAsia="en-US"/>
              </w:rPr>
              <w:t>17.</w:t>
            </w:r>
            <w:r>
              <w:rPr>
                <w:sz w:val="16"/>
                <w:szCs w:val="16"/>
                <w:lang w:eastAsia="en-US"/>
              </w:rPr>
              <w:t>3</w:t>
            </w:r>
            <w:r w:rsidRPr="00ED1F6F">
              <w:rPr>
                <w:sz w:val="16"/>
                <w:szCs w:val="16"/>
                <w:lang w:eastAsia="en-US"/>
              </w:rPr>
              <w:t>.0</w:t>
            </w:r>
          </w:p>
        </w:tc>
      </w:tr>
    </w:tbl>
    <w:p w14:paraId="77D58C9F" w14:textId="77777777" w:rsidR="00081D7B" w:rsidRPr="00A564B4" w:rsidRDefault="00081D7B" w:rsidP="00081D7B">
      <w:pPr>
        <w:rPr>
          <w:rFonts w:ascii="Arial" w:hAnsi="Arial"/>
          <w:sz w:val="16"/>
          <w:szCs w:val="16"/>
          <w:lang w:eastAsia="en-US"/>
        </w:rPr>
      </w:pPr>
    </w:p>
    <w:sectPr w:rsidR="00081D7B" w:rsidRPr="00A564B4" w:rsidSect="005B322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C2324" w14:textId="77777777" w:rsidR="00EC11C0" w:rsidRDefault="00EC11C0">
      <w:r>
        <w:separator/>
      </w:r>
    </w:p>
  </w:endnote>
  <w:endnote w:type="continuationSeparator" w:id="0">
    <w:p w14:paraId="5503822B" w14:textId="77777777" w:rsidR="00EC11C0" w:rsidRDefault="00EC1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74E07" w14:textId="77777777" w:rsidR="00851F44" w:rsidRDefault="00851F4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4F67F" w14:textId="77777777" w:rsidR="00851F44" w:rsidRDefault="00851F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C4DA5" w14:textId="77777777" w:rsidR="00EC11C0" w:rsidRDefault="00EC11C0">
      <w:r>
        <w:separator/>
      </w:r>
    </w:p>
  </w:footnote>
  <w:footnote w:type="continuationSeparator" w:id="0">
    <w:p w14:paraId="3CB58A48" w14:textId="77777777" w:rsidR="00EC11C0" w:rsidRDefault="00EC1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B7F0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D50710" w14:textId="77777777" w:rsidR="00851F44" w:rsidRDefault="00851F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723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32305</w:t>
    </w:r>
    <w:r>
      <w:rPr>
        <w:rStyle w:val="PageNumber"/>
      </w:rPr>
      <w:fldChar w:fldCharType="end"/>
    </w:r>
  </w:p>
  <w:p w14:paraId="4633443A" w14:textId="0379BAF1" w:rsidR="00851F44" w:rsidRPr="00154FA2" w:rsidRDefault="00851F44" w:rsidP="000F6C23">
    <w:pPr>
      <w:pStyle w:val="Header"/>
      <w:framePr w:wrap="auto" w:vAnchor="page" w:hAnchor="page" w:x="7822" w:y="905"/>
    </w:pPr>
    <w:r w:rsidRPr="00154FA2">
      <w:fldChar w:fldCharType="begin"/>
    </w:r>
    <w:r w:rsidRPr="00154FA2">
      <w:instrText xml:space="preserve"> STYLEREF ZA </w:instrText>
    </w:r>
    <w:r w:rsidRPr="00154FA2">
      <w:fldChar w:fldCharType="separate"/>
    </w:r>
    <w:r>
      <w:t xml:space="preserve">3GPP TS 36.521-2 </w:t>
    </w:r>
    <w:r w:rsidR="006C42D9">
      <w:t>V17.2.0 (2023-03</w:t>
    </w:r>
    <w:r>
      <w:t>)</w:t>
    </w:r>
    <w:r w:rsidRPr="00154FA2">
      <w:fldChar w:fldCharType="end"/>
    </w:r>
  </w:p>
  <w:p w14:paraId="37CD5145" w14:textId="4DC1F5EF" w:rsidR="00851F44" w:rsidRDefault="00851F44">
    <w:pPr>
      <w:pStyle w:val="Header"/>
    </w:pPr>
    <w:r>
      <w:t>Rel</w:t>
    </w:r>
    <w:r w:rsidR="006C42D9">
      <w:t>ease 17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BAAC2" w14:textId="77777777" w:rsidR="00851F44" w:rsidRDefault="00851F44">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2DC2A6AD" w14:textId="76A28379" w:rsidR="00851F44" w:rsidRPr="00154FA2" w:rsidRDefault="00851F44"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rsidR="00230232">
      <w:t>3GPP TS 36.521-2 V17.3.0 (2023-06)</w:t>
    </w:r>
    <w:r w:rsidRPr="00154FA2">
      <w:fldChar w:fldCharType="end"/>
    </w:r>
  </w:p>
  <w:p w14:paraId="1F80F84B" w14:textId="6CF9B6E4" w:rsidR="00851F44" w:rsidRPr="001A5BE6" w:rsidRDefault="00851F44" w:rsidP="007038C0">
    <w:pPr>
      <w:pStyle w:val="Header"/>
    </w:pPr>
    <w:r>
      <w:t>Rel</w:t>
    </w:r>
    <w:r w:rsidR="006C42D9">
      <w:t>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3"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1253780069">
    <w:abstractNumId w:val="2"/>
  </w:num>
  <w:num w:numId="3" w16cid:durableId="383065888">
    <w:abstractNumId w:val="4"/>
  </w:num>
  <w:num w:numId="4" w16cid:durableId="982586240">
    <w:abstractNumId w:val="3"/>
  </w:num>
  <w:num w:numId="5" w16cid:durableId="367267543">
    <w:abstractNumId w:val="5"/>
  </w:num>
  <w:num w:numId="6" w16cid:durableId="456608074">
    <w:abstractNumId w:val="1"/>
  </w:num>
  <w:num w:numId="7" w16cid:durableId="1607539119">
    <w:abstractNumId w:val="6"/>
  </w:num>
  <w:num w:numId="8" w16cid:durableId="571545804">
    <w:abstractNumId w:val="0"/>
    <w:lvlOverride w:ilvl="0">
      <w:lvl w:ilvl="0">
        <w:numFmt w:val="bullet"/>
        <w:pStyle w:val="ZchnZchn"/>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06A"/>
    <w:rsid w:val="000023E6"/>
    <w:rsid w:val="000035A2"/>
    <w:rsid w:val="00003909"/>
    <w:rsid w:val="000045DB"/>
    <w:rsid w:val="000049A7"/>
    <w:rsid w:val="00004A52"/>
    <w:rsid w:val="000057B2"/>
    <w:rsid w:val="00005967"/>
    <w:rsid w:val="00005C38"/>
    <w:rsid w:val="00005D71"/>
    <w:rsid w:val="00006846"/>
    <w:rsid w:val="0000724A"/>
    <w:rsid w:val="000073E9"/>
    <w:rsid w:val="00007993"/>
    <w:rsid w:val="00007BCD"/>
    <w:rsid w:val="00007EC3"/>
    <w:rsid w:val="000108D1"/>
    <w:rsid w:val="000108FF"/>
    <w:rsid w:val="00010EC7"/>
    <w:rsid w:val="00011B92"/>
    <w:rsid w:val="00011E81"/>
    <w:rsid w:val="00013D82"/>
    <w:rsid w:val="00014314"/>
    <w:rsid w:val="000148C9"/>
    <w:rsid w:val="000148CC"/>
    <w:rsid w:val="000154CE"/>
    <w:rsid w:val="0001572F"/>
    <w:rsid w:val="00015CB6"/>
    <w:rsid w:val="00016A45"/>
    <w:rsid w:val="00017E61"/>
    <w:rsid w:val="000208EC"/>
    <w:rsid w:val="000214DE"/>
    <w:rsid w:val="00021AAE"/>
    <w:rsid w:val="00021FB3"/>
    <w:rsid w:val="0002363E"/>
    <w:rsid w:val="0002451A"/>
    <w:rsid w:val="00024C25"/>
    <w:rsid w:val="0002611F"/>
    <w:rsid w:val="000264C6"/>
    <w:rsid w:val="00026A06"/>
    <w:rsid w:val="00026C39"/>
    <w:rsid w:val="00027373"/>
    <w:rsid w:val="00027FBD"/>
    <w:rsid w:val="00030DE2"/>
    <w:rsid w:val="000320D4"/>
    <w:rsid w:val="00032B17"/>
    <w:rsid w:val="00032FCE"/>
    <w:rsid w:val="00033E7E"/>
    <w:rsid w:val="000342EA"/>
    <w:rsid w:val="00034F0E"/>
    <w:rsid w:val="0003507B"/>
    <w:rsid w:val="00035813"/>
    <w:rsid w:val="00037A72"/>
    <w:rsid w:val="000407D4"/>
    <w:rsid w:val="00040ECE"/>
    <w:rsid w:val="00040EF4"/>
    <w:rsid w:val="000429DB"/>
    <w:rsid w:val="00042D66"/>
    <w:rsid w:val="00043309"/>
    <w:rsid w:val="000438B6"/>
    <w:rsid w:val="00044227"/>
    <w:rsid w:val="0004452A"/>
    <w:rsid w:val="0004454C"/>
    <w:rsid w:val="000450AB"/>
    <w:rsid w:val="000452CE"/>
    <w:rsid w:val="0004733F"/>
    <w:rsid w:val="000478F4"/>
    <w:rsid w:val="00047F39"/>
    <w:rsid w:val="00051B2D"/>
    <w:rsid w:val="0005248B"/>
    <w:rsid w:val="00052612"/>
    <w:rsid w:val="00054460"/>
    <w:rsid w:val="00054670"/>
    <w:rsid w:val="000554DA"/>
    <w:rsid w:val="0005553F"/>
    <w:rsid w:val="00055882"/>
    <w:rsid w:val="0005636A"/>
    <w:rsid w:val="00056EA1"/>
    <w:rsid w:val="000604F2"/>
    <w:rsid w:val="00060672"/>
    <w:rsid w:val="0006082D"/>
    <w:rsid w:val="00060C6C"/>
    <w:rsid w:val="00060D59"/>
    <w:rsid w:val="00062906"/>
    <w:rsid w:val="00063106"/>
    <w:rsid w:val="00063BF4"/>
    <w:rsid w:val="00063E07"/>
    <w:rsid w:val="000647E5"/>
    <w:rsid w:val="00064F76"/>
    <w:rsid w:val="00064FA9"/>
    <w:rsid w:val="000650F9"/>
    <w:rsid w:val="00065CA0"/>
    <w:rsid w:val="00065E24"/>
    <w:rsid w:val="000669DC"/>
    <w:rsid w:val="00067299"/>
    <w:rsid w:val="00067DF1"/>
    <w:rsid w:val="00071890"/>
    <w:rsid w:val="00072318"/>
    <w:rsid w:val="00072573"/>
    <w:rsid w:val="00072639"/>
    <w:rsid w:val="00074B60"/>
    <w:rsid w:val="0007592F"/>
    <w:rsid w:val="00076B72"/>
    <w:rsid w:val="00076E15"/>
    <w:rsid w:val="000778DB"/>
    <w:rsid w:val="00077ADB"/>
    <w:rsid w:val="000814F5"/>
    <w:rsid w:val="00081D7B"/>
    <w:rsid w:val="000824AE"/>
    <w:rsid w:val="00082FF1"/>
    <w:rsid w:val="00083534"/>
    <w:rsid w:val="000844B6"/>
    <w:rsid w:val="00084990"/>
    <w:rsid w:val="00084EB4"/>
    <w:rsid w:val="00084F26"/>
    <w:rsid w:val="000850C0"/>
    <w:rsid w:val="00085B9B"/>
    <w:rsid w:val="00086CA6"/>
    <w:rsid w:val="00086EDB"/>
    <w:rsid w:val="00087CE9"/>
    <w:rsid w:val="00090069"/>
    <w:rsid w:val="00090677"/>
    <w:rsid w:val="00092C82"/>
    <w:rsid w:val="0009332B"/>
    <w:rsid w:val="000953A5"/>
    <w:rsid w:val="00095670"/>
    <w:rsid w:val="000958E1"/>
    <w:rsid w:val="00095DCB"/>
    <w:rsid w:val="00097056"/>
    <w:rsid w:val="000A0277"/>
    <w:rsid w:val="000A0459"/>
    <w:rsid w:val="000A283B"/>
    <w:rsid w:val="000A2E24"/>
    <w:rsid w:val="000A3123"/>
    <w:rsid w:val="000A3541"/>
    <w:rsid w:val="000A3F39"/>
    <w:rsid w:val="000A447F"/>
    <w:rsid w:val="000A46A2"/>
    <w:rsid w:val="000A492D"/>
    <w:rsid w:val="000A5E0E"/>
    <w:rsid w:val="000A6367"/>
    <w:rsid w:val="000A6863"/>
    <w:rsid w:val="000B12DF"/>
    <w:rsid w:val="000B2053"/>
    <w:rsid w:val="000B26EF"/>
    <w:rsid w:val="000B35B8"/>
    <w:rsid w:val="000B374C"/>
    <w:rsid w:val="000B5C5A"/>
    <w:rsid w:val="000B6515"/>
    <w:rsid w:val="000C1016"/>
    <w:rsid w:val="000C1981"/>
    <w:rsid w:val="000C1A65"/>
    <w:rsid w:val="000C265A"/>
    <w:rsid w:val="000C2720"/>
    <w:rsid w:val="000C42A1"/>
    <w:rsid w:val="000C5434"/>
    <w:rsid w:val="000C6D99"/>
    <w:rsid w:val="000C76FB"/>
    <w:rsid w:val="000C7FEB"/>
    <w:rsid w:val="000D1D7D"/>
    <w:rsid w:val="000D59C5"/>
    <w:rsid w:val="000D62F5"/>
    <w:rsid w:val="000D6539"/>
    <w:rsid w:val="000D6A71"/>
    <w:rsid w:val="000E04F4"/>
    <w:rsid w:val="000E0680"/>
    <w:rsid w:val="000E16C2"/>
    <w:rsid w:val="000E2DB1"/>
    <w:rsid w:val="000E4821"/>
    <w:rsid w:val="000E5C05"/>
    <w:rsid w:val="000E5E26"/>
    <w:rsid w:val="000E65BC"/>
    <w:rsid w:val="000E672D"/>
    <w:rsid w:val="000F12F3"/>
    <w:rsid w:val="000F1B08"/>
    <w:rsid w:val="000F2318"/>
    <w:rsid w:val="000F3193"/>
    <w:rsid w:val="000F3568"/>
    <w:rsid w:val="000F3B88"/>
    <w:rsid w:val="000F3D45"/>
    <w:rsid w:val="000F434C"/>
    <w:rsid w:val="000F4BB7"/>
    <w:rsid w:val="000F4FE7"/>
    <w:rsid w:val="000F6758"/>
    <w:rsid w:val="000F6C23"/>
    <w:rsid w:val="000F71CB"/>
    <w:rsid w:val="0010088C"/>
    <w:rsid w:val="001012EC"/>
    <w:rsid w:val="00101AF9"/>
    <w:rsid w:val="00101C84"/>
    <w:rsid w:val="00101F63"/>
    <w:rsid w:val="00101F8F"/>
    <w:rsid w:val="0010315F"/>
    <w:rsid w:val="001039C6"/>
    <w:rsid w:val="001044E7"/>
    <w:rsid w:val="00105107"/>
    <w:rsid w:val="00105AB8"/>
    <w:rsid w:val="00106E8A"/>
    <w:rsid w:val="00107A11"/>
    <w:rsid w:val="00107F9A"/>
    <w:rsid w:val="001104CE"/>
    <w:rsid w:val="00111D18"/>
    <w:rsid w:val="00111E49"/>
    <w:rsid w:val="00113072"/>
    <w:rsid w:val="0011346F"/>
    <w:rsid w:val="00113A11"/>
    <w:rsid w:val="00114637"/>
    <w:rsid w:val="0011635D"/>
    <w:rsid w:val="0011681F"/>
    <w:rsid w:val="00117D4B"/>
    <w:rsid w:val="00120921"/>
    <w:rsid w:val="00121FD2"/>
    <w:rsid w:val="00122EDA"/>
    <w:rsid w:val="00123ACC"/>
    <w:rsid w:val="00124A21"/>
    <w:rsid w:val="00124CA9"/>
    <w:rsid w:val="001254C7"/>
    <w:rsid w:val="00125655"/>
    <w:rsid w:val="00127A60"/>
    <w:rsid w:val="00130307"/>
    <w:rsid w:val="001321CA"/>
    <w:rsid w:val="001324CF"/>
    <w:rsid w:val="0013264C"/>
    <w:rsid w:val="0013301B"/>
    <w:rsid w:val="001336D4"/>
    <w:rsid w:val="00133853"/>
    <w:rsid w:val="00133AFC"/>
    <w:rsid w:val="00134A11"/>
    <w:rsid w:val="0013516A"/>
    <w:rsid w:val="00135D0E"/>
    <w:rsid w:val="0013689E"/>
    <w:rsid w:val="0013718D"/>
    <w:rsid w:val="0014043D"/>
    <w:rsid w:val="0014064C"/>
    <w:rsid w:val="001408EB"/>
    <w:rsid w:val="00140954"/>
    <w:rsid w:val="00140DEF"/>
    <w:rsid w:val="00142BB6"/>
    <w:rsid w:val="00142CDE"/>
    <w:rsid w:val="0014308E"/>
    <w:rsid w:val="00143156"/>
    <w:rsid w:val="00143D18"/>
    <w:rsid w:val="00144164"/>
    <w:rsid w:val="00145DED"/>
    <w:rsid w:val="00147257"/>
    <w:rsid w:val="0015165A"/>
    <w:rsid w:val="001517B4"/>
    <w:rsid w:val="001519AA"/>
    <w:rsid w:val="001533DD"/>
    <w:rsid w:val="00153985"/>
    <w:rsid w:val="00154D87"/>
    <w:rsid w:val="00154FA2"/>
    <w:rsid w:val="0015524E"/>
    <w:rsid w:val="00155396"/>
    <w:rsid w:val="00155715"/>
    <w:rsid w:val="0015618F"/>
    <w:rsid w:val="0015638F"/>
    <w:rsid w:val="00156EAF"/>
    <w:rsid w:val="00156F74"/>
    <w:rsid w:val="0016057C"/>
    <w:rsid w:val="0016058E"/>
    <w:rsid w:val="00160B26"/>
    <w:rsid w:val="00163140"/>
    <w:rsid w:val="001631F1"/>
    <w:rsid w:val="0016351E"/>
    <w:rsid w:val="00163955"/>
    <w:rsid w:val="00163BC1"/>
    <w:rsid w:val="00163F3B"/>
    <w:rsid w:val="001646D6"/>
    <w:rsid w:val="001650FE"/>
    <w:rsid w:val="001651C8"/>
    <w:rsid w:val="001667F6"/>
    <w:rsid w:val="00166A50"/>
    <w:rsid w:val="00170B5D"/>
    <w:rsid w:val="0017106F"/>
    <w:rsid w:val="001711B9"/>
    <w:rsid w:val="00171A1B"/>
    <w:rsid w:val="001743A0"/>
    <w:rsid w:val="0017442A"/>
    <w:rsid w:val="00174D74"/>
    <w:rsid w:val="0017504D"/>
    <w:rsid w:val="00175B08"/>
    <w:rsid w:val="00177262"/>
    <w:rsid w:val="001773F3"/>
    <w:rsid w:val="001803D5"/>
    <w:rsid w:val="00180820"/>
    <w:rsid w:val="00180BD5"/>
    <w:rsid w:val="00182C31"/>
    <w:rsid w:val="00183D6A"/>
    <w:rsid w:val="001846C8"/>
    <w:rsid w:val="00185C9C"/>
    <w:rsid w:val="001865D0"/>
    <w:rsid w:val="00186BB9"/>
    <w:rsid w:val="00190EC4"/>
    <w:rsid w:val="00191B3C"/>
    <w:rsid w:val="00191D03"/>
    <w:rsid w:val="0019260F"/>
    <w:rsid w:val="00192815"/>
    <w:rsid w:val="00192F1D"/>
    <w:rsid w:val="00194388"/>
    <w:rsid w:val="001944E6"/>
    <w:rsid w:val="001949E1"/>
    <w:rsid w:val="001A10D0"/>
    <w:rsid w:val="001A13A5"/>
    <w:rsid w:val="001A3F02"/>
    <w:rsid w:val="001A53BD"/>
    <w:rsid w:val="001A5973"/>
    <w:rsid w:val="001A5BE6"/>
    <w:rsid w:val="001A5C1F"/>
    <w:rsid w:val="001A5E4F"/>
    <w:rsid w:val="001A763F"/>
    <w:rsid w:val="001B0E98"/>
    <w:rsid w:val="001B18CC"/>
    <w:rsid w:val="001B2308"/>
    <w:rsid w:val="001B250A"/>
    <w:rsid w:val="001B2B87"/>
    <w:rsid w:val="001B41BD"/>
    <w:rsid w:val="001B54CB"/>
    <w:rsid w:val="001B63C2"/>
    <w:rsid w:val="001B7337"/>
    <w:rsid w:val="001B73A3"/>
    <w:rsid w:val="001C0AF8"/>
    <w:rsid w:val="001C0F47"/>
    <w:rsid w:val="001C1963"/>
    <w:rsid w:val="001C1A6D"/>
    <w:rsid w:val="001C1D5E"/>
    <w:rsid w:val="001C262B"/>
    <w:rsid w:val="001C2B30"/>
    <w:rsid w:val="001C3211"/>
    <w:rsid w:val="001C52CD"/>
    <w:rsid w:val="001C6787"/>
    <w:rsid w:val="001C6CF1"/>
    <w:rsid w:val="001C7155"/>
    <w:rsid w:val="001D09BD"/>
    <w:rsid w:val="001D183B"/>
    <w:rsid w:val="001D1EB9"/>
    <w:rsid w:val="001D204C"/>
    <w:rsid w:val="001D2774"/>
    <w:rsid w:val="001D2DD9"/>
    <w:rsid w:val="001D30BC"/>
    <w:rsid w:val="001D33F2"/>
    <w:rsid w:val="001D4927"/>
    <w:rsid w:val="001D652E"/>
    <w:rsid w:val="001D6D6A"/>
    <w:rsid w:val="001D7640"/>
    <w:rsid w:val="001E06B5"/>
    <w:rsid w:val="001E129C"/>
    <w:rsid w:val="001E1751"/>
    <w:rsid w:val="001E270C"/>
    <w:rsid w:val="001E3BC6"/>
    <w:rsid w:val="001E3EAC"/>
    <w:rsid w:val="001E4B38"/>
    <w:rsid w:val="001E4E07"/>
    <w:rsid w:val="001E50BB"/>
    <w:rsid w:val="001E5755"/>
    <w:rsid w:val="001F0933"/>
    <w:rsid w:val="001F0D8D"/>
    <w:rsid w:val="001F1BB9"/>
    <w:rsid w:val="001F62BD"/>
    <w:rsid w:val="001F65B7"/>
    <w:rsid w:val="001F7482"/>
    <w:rsid w:val="0020050B"/>
    <w:rsid w:val="00201EE1"/>
    <w:rsid w:val="00202079"/>
    <w:rsid w:val="00202A5F"/>
    <w:rsid w:val="002031F0"/>
    <w:rsid w:val="00205AE5"/>
    <w:rsid w:val="00205E85"/>
    <w:rsid w:val="00205FEB"/>
    <w:rsid w:val="00207A07"/>
    <w:rsid w:val="002101C3"/>
    <w:rsid w:val="00210F11"/>
    <w:rsid w:val="00211B49"/>
    <w:rsid w:val="00212A47"/>
    <w:rsid w:val="00212BAF"/>
    <w:rsid w:val="00213833"/>
    <w:rsid w:val="00213917"/>
    <w:rsid w:val="00213DF8"/>
    <w:rsid w:val="00214640"/>
    <w:rsid w:val="00214E09"/>
    <w:rsid w:val="002150E8"/>
    <w:rsid w:val="00215BC0"/>
    <w:rsid w:val="00216988"/>
    <w:rsid w:val="0021701D"/>
    <w:rsid w:val="00221FAC"/>
    <w:rsid w:val="002227E8"/>
    <w:rsid w:val="0022301F"/>
    <w:rsid w:val="00224F29"/>
    <w:rsid w:val="002258FF"/>
    <w:rsid w:val="00226355"/>
    <w:rsid w:val="002263E7"/>
    <w:rsid w:val="0022682F"/>
    <w:rsid w:val="00227669"/>
    <w:rsid w:val="00230232"/>
    <w:rsid w:val="002302AA"/>
    <w:rsid w:val="0023041E"/>
    <w:rsid w:val="0023049E"/>
    <w:rsid w:val="00230B66"/>
    <w:rsid w:val="00230DF2"/>
    <w:rsid w:val="00233A68"/>
    <w:rsid w:val="00233DB8"/>
    <w:rsid w:val="002347B6"/>
    <w:rsid w:val="002362C6"/>
    <w:rsid w:val="00236FCF"/>
    <w:rsid w:val="0024166F"/>
    <w:rsid w:val="00241D35"/>
    <w:rsid w:val="00243CA2"/>
    <w:rsid w:val="00243E6F"/>
    <w:rsid w:val="00244180"/>
    <w:rsid w:val="002446D8"/>
    <w:rsid w:val="00245D21"/>
    <w:rsid w:val="0024601B"/>
    <w:rsid w:val="00247DDF"/>
    <w:rsid w:val="0025006C"/>
    <w:rsid w:val="00250714"/>
    <w:rsid w:val="0025180B"/>
    <w:rsid w:val="00252913"/>
    <w:rsid w:val="00253403"/>
    <w:rsid w:val="002546FE"/>
    <w:rsid w:val="00254903"/>
    <w:rsid w:val="00254BB8"/>
    <w:rsid w:val="00255530"/>
    <w:rsid w:val="00255E9A"/>
    <w:rsid w:val="00257583"/>
    <w:rsid w:val="00261762"/>
    <w:rsid w:val="00263887"/>
    <w:rsid w:val="002639BC"/>
    <w:rsid w:val="00265275"/>
    <w:rsid w:val="0026542B"/>
    <w:rsid w:val="00266042"/>
    <w:rsid w:val="00266628"/>
    <w:rsid w:val="0027049A"/>
    <w:rsid w:val="0027255A"/>
    <w:rsid w:val="002726D8"/>
    <w:rsid w:val="002727CF"/>
    <w:rsid w:val="00272983"/>
    <w:rsid w:val="00273518"/>
    <w:rsid w:val="0027358D"/>
    <w:rsid w:val="002737C7"/>
    <w:rsid w:val="00274BA1"/>
    <w:rsid w:val="002758B2"/>
    <w:rsid w:val="00276636"/>
    <w:rsid w:val="00276B02"/>
    <w:rsid w:val="002770D9"/>
    <w:rsid w:val="002800DF"/>
    <w:rsid w:val="002809B9"/>
    <w:rsid w:val="00282D54"/>
    <w:rsid w:val="00285F96"/>
    <w:rsid w:val="00286287"/>
    <w:rsid w:val="0028678A"/>
    <w:rsid w:val="00286AD9"/>
    <w:rsid w:val="002914BB"/>
    <w:rsid w:val="002922BD"/>
    <w:rsid w:val="00292DB3"/>
    <w:rsid w:val="002933A0"/>
    <w:rsid w:val="0029350E"/>
    <w:rsid w:val="00293CBB"/>
    <w:rsid w:val="002949BD"/>
    <w:rsid w:val="00296343"/>
    <w:rsid w:val="00296CC5"/>
    <w:rsid w:val="00296F42"/>
    <w:rsid w:val="00297464"/>
    <w:rsid w:val="0029795C"/>
    <w:rsid w:val="002A0399"/>
    <w:rsid w:val="002A0BC2"/>
    <w:rsid w:val="002A1191"/>
    <w:rsid w:val="002A1A78"/>
    <w:rsid w:val="002A29A1"/>
    <w:rsid w:val="002A2C61"/>
    <w:rsid w:val="002A2EC9"/>
    <w:rsid w:val="002A3192"/>
    <w:rsid w:val="002A3263"/>
    <w:rsid w:val="002A328A"/>
    <w:rsid w:val="002A3298"/>
    <w:rsid w:val="002A3BAD"/>
    <w:rsid w:val="002A3D39"/>
    <w:rsid w:val="002A40CA"/>
    <w:rsid w:val="002A4158"/>
    <w:rsid w:val="002A4B1B"/>
    <w:rsid w:val="002A5A96"/>
    <w:rsid w:val="002A606C"/>
    <w:rsid w:val="002A671E"/>
    <w:rsid w:val="002A72E8"/>
    <w:rsid w:val="002B0AE1"/>
    <w:rsid w:val="002B1B76"/>
    <w:rsid w:val="002B25CE"/>
    <w:rsid w:val="002B2F48"/>
    <w:rsid w:val="002B6036"/>
    <w:rsid w:val="002B68A1"/>
    <w:rsid w:val="002B70B6"/>
    <w:rsid w:val="002C04E8"/>
    <w:rsid w:val="002C0528"/>
    <w:rsid w:val="002C0752"/>
    <w:rsid w:val="002C1A83"/>
    <w:rsid w:val="002C316A"/>
    <w:rsid w:val="002C4746"/>
    <w:rsid w:val="002C6003"/>
    <w:rsid w:val="002C653A"/>
    <w:rsid w:val="002C65C8"/>
    <w:rsid w:val="002C7901"/>
    <w:rsid w:val="002C7934"/>
    <w:rsid w:val="002D0D59"/>
    <w:rsid w:val="002D1540"/>
    <w:rsid w:val="002D1888"/>
    <w:rsid w:val="002D1A23"/>
    <w:rsid w:val="002D1B02"/>
    <w:rsid w:val="002D2008"/>
    <w:rsid w:val="002D23E7"/>
    <w:rsid w:val="002D2D1C"/>
    <w:rsid w:val="002D3353"/>
    <w:rsid w:val="002D482D"/>
    <w:rsid w:val="002D48BE"/>
    <w:rsid w:val="002D5C14"/>
    <w:rsid w:val="002D7D86"/>
    <w:rsid w:val="002E09E1"/>
    <w:rsid w:val="002E12E2"/>
    <w:rsid w:val="002E1F4C"/>
    <w:rsid w:val="002E20AF"/>
    <w:rsid w:val="002E2D01"/>
    <w:rsid w:val="002E318F"/>
    <w:rsid w:val="002E42A5"/>
    <w:rsid w:val="002E5B13"/>
    <w:rsid w:val="002E5B6F"/>
    <w:rsid w:val="002E6783"/>
    <w:rsid w:val="002F0065"/>
    <w:rsid w:val="002F17BA"/>
    <w:rsid w:val="002F18A7"/>
    <w:rsid w:val="002F20D7"/>
    <w:rsid w:val="002F51E7"/>
    <w:rsid w:val="002F574A"/>
    <w:rsid w:val="002F5D25"/>
    <w:rsid w:val="002F74CF"/>
    <w:rsid w:val="00300599"/>
    <w:rsid w:val="00301357"/>
    <w:rsid w:val="00301865"/>
    <w:rsid w:val="00302469"/>
    <w:rsid w:val="003028D6"/>
    <w:rsid w:val="00302F67"/>
    <w:rsid w:val="003035BD"/>
    <w:rsid w:val="00304F99"/>
    <w:rsid w:val="0030619C"/>
    <w:rsid w:val="003066AA"/>
    <w:rsid w:val="00306C65"/>
    <w:rsid w:val="0031344D"/>
    <w:rsid w:val="003137BF"/>
    <w:rsid w:val="00313DF4"/>
    <w:rsid w:val="00313EA8"/>
    <w:rsid w:val="003143EE"/>
    <w:rsid w:val="00314A70"/>
    <w:rsid w:val="00314C4B"/>
    <w:rsid w:val="00314DB4"/>
    <w:rsid w:val="00315182"/>
    <w:rsid w:val="003153FA"/>
    <w:rsid w:val="003157E6"/>
    <w:rsid w:val="00315D82"/>
    <w:rsid w:val="00316246"/>
    <w:rsid w:val="0031746C"/>
    <w:rsid w:val="00317DFE"/>
    <w:rsid w:val="00317EFA"/>
    <w:rsid w:val="0032080B"/>
    <w:rsid w:val="00320AC1"/>
    <w:rsid w:val="00320DE2"/>
    <w:rsid w:val="00320F5F"/>
    <w:rsid w:val="003219AC"/>
    <w:rsid w:val="00321B5E"/>
    <w:rsid w:val="00322E03"/>
    <w:rsid w:val="00323726"/>
    <w:rsid w:val="00323CB8"/>
    <w:rsid w:val="00323DDF"/>
    <w:rsid w:val="00326681"/>
    <w:rsid w:val="003305A4"/>
    <w:rsid w:val="0033077F"/>
    <w:rsid w:val="0033179D"/>
    <w:rsid w:val="0033262B"/>
    <w:rsid w:val="0033294D"/>
    <w:rsid w:val="003336C0"/>
    <w:rsid w:val="00334E8B"/>
    <w:rsid w:val="00335FB9"/>
    <w:rsid w:val="0033642D"/>
    <w:rsid w:val="0033716F"/>
    <w:rsid w:val="003372C6"/>
    <w:rsid w:val="00340FA7"/>
    <w:rsid w:val="00341970"/>
    <w:rsid w:val="00341AAC"/>
    <w:rsid w:val="00343ACB"/>
    <w:rsid w:val="00344126"/>
    <w:rsid w:val="00344678"/>
    <w:rsid w:val="00345FBA"/>
    <w:rsid w:val="00346A3A"/>
    <w:rsid w:val="0034770E"/>
    <w:rsid w:val="0034782C"/>
    <w:rsid w:val="003513EC"/>
    <w:rsid w:val="00351CBF"/>
    <w:rsid w:val="003523B9"/>
    <w:rsid w:val="00352681"/>
    <w:rsid w:val="00353BC8"/>
    <w:rsid w:val="003572D2"/>
    <w:rsid w:val="00357BF3"/>
    <w:rsid w:val="00357CB4"/>
    <w:rsid w:val="00357E2F"/>
    <w:rsid w:val="00362EDE"/>
    <w:rsid w:val="0036345D"/>
    <w:rsid w:val="00363C85"/>
    <w:rsid w:val="00363FE9"/>
    <w:rsid w:val="0036436E"/>
    <w:rsid w:val="00364555"/>
    <w:rsid w:val="00365428"/>
    <w:rsid w:val="00365483"/>
    <w:rsid w:val="00370289"/>
    <w:rsid w:val="00371B70"/>
    <w:rsid w:val="00372465"/>
    <w:rsid w:val="003737F0"/>
    <w:rsid w:val="00374E96"/>
    <w:rsid w:val="00375B99"/>
    <w:rsid w:val="003768D5"/>
    <w:rsid w:val="00380017"/>
    <w:rsid w:val="00380B32"/>
    <w:rsid w:val="00380B59"/>
    <w:rsid w:val="003810EE"/>
    <w:rsid w:val="003814AD"/>
    <w:rsid w:val="0038173F"/>
    <w:rsid w:val="00382019"/>
    <w:rsid w:val="00382056"/>
    <w:rsid w:val="0038210A"/>
    <w:rsid w:val="00383736"/>
    <w:rsid w:val="0038406B"/>
    <w:rsid w:val="00385230"/>
    <w:rsid w:val="0038596A"/>
    <w:rsid w:val="0038605A"/>
    <w:rsid w:val="00390003"/>
    <w:rsid w:val="00393391"/>
    <w:rsid w:val="003941E6"/>
    <w:rsid w:val="0039432E"/>
    <w:rsid w:val="00394BB9"/>
    <w:rsid w:val="00394CCD"/>
    <w:rsid w:val="0039583B"/>
    <w:rsid w:val="00396282"/>
    <w:rsid w:val="003974E2"/>
    <w:rsid w:val="00397AA9"/>
    <w:rsid w:val="003A065F"/>
    <w:rsid w:val="003A21FB"/>
    <w:rsid w:val="003A26BE"/>
    <w:rsid w:val="003A546C"/>
    <w:rsid w:val="003A5C6A"/>
    <w:rsid w:val="003A5EF3"/>
    <w:rsid w:val="003A7674"/>
    <w:rsid w:val="003B0101"/>
    <w:rsid w:val="003B0199"/>
    <w:rsid w:val="003B0954"/>
    <w:rsid w:val="003B1067"/>
    <w:rsid w:val="003B2F30"/>
    <w:rsid w:val="003B48B2"/>
    <w:rsid w:val="003B4ECA"/>
    <w:rsid w:val="003B62C6"/>
    <w:rsid w:val="003B6A73"/>
    <w:rsid w:val="003B70B1"/>
    <w:rsid w:val="003B7715"/>
    <w:rsid w:val="003C1E2C"/>
    <w:rsid w:val="003C375B"/>
    <w:rsid w:val="003C3D9A"/>
    <w:rsid w:val="003C5AD5"/>
    <w:rsid w:val="003C61C4"/>
    <w:rsid w:val="003C65AE"/>
    <w:rsid w:val="003C6B1A"/>
    <w:rsid w:val="003C6BF9"/>
    <w:rsid w:val="003C7E1E"/>
    <w:rsid w:val="003D17AF"/>
    <w:rsid w:val="003D29E7"/>
    <w:rsid w:val="003D3CC7"/>
    <w:rsid w:val="003D5856"/>
    <w:rsid w:val="003D7E91"/>
    <w:rsid w:val="003E13A8"/>
    <w:rsid w:val="003E2780"/>
    <w:rsid w:val="003E4593"/>
    <w:rsid w:val="003E4C3D"/>
    <w:rsid w:val="003E6AA1"/>
    <w:rsid w:val="003E720F"/>
    <w:rsid w:val="003F2379"/>
    <w:rsid w:val="003F42BA"/>
    <w:rsid w:val="003F4531"/>
    <w:rsid w:val="003F45B1"/>
    <w:rsid w:val="003F473D"/>
    <w:rsid w:val="003F60E8"/>
    <w:rsid w:val="003F70A8"/>
    <w:rsid w:val="003F73D8"/>
    <w:rsid w:val="003F791B"/>
    <w:rsid w:val="003F79C2"/>
    <w:rsid w:val="00400D88"/>
    <w:rsid w:val="00400E4D"/>
    <w:rsid w:val="00401807"/>
    <w:rsid w:val="0040191B"/>
    <w:rsid w:val="00401FB9"/>
    <w:rsid w:val="00402358"/>
    <w:rsid w:val="00402564"/>
    <w:rsid w:val="004058E1"/>
    <w:rsid w:val="0040592B"/>
    <w:rsid w:val="00407546"/>
    <w:rsid w:val="0040798E"/>
    <w:rsid w:val="00407994"/>
    <w:rsid w:val="00407FCD"/>
    <w:rsid w:val="004122FD"/>
    <w:rsid w:val="00412BFE"/>
    <w:rsid w:val="00413116"/>
    <w:rsid w:val="00413A95"/>
    <w:rsid w:val="0041439F"/>
    <w:rsid w:val="004144E7"/>
    <w:rsid w:val="00414FFE"/>
    <w:rsid w:val="004154E6"/>
    <w:rsid w:val="00415794"/>
    <w:rsid w:val="00415BB6"/>
    <w:rsid w:val="00416070"/>
    <w:rsid w:val="004160C8"/>
    <w:rsid w:val="00416419"/>
    <w:rsid w:val="00416C82"/>
    <w:rsid w:val="00416ED0"/>
    <w:rsid w:val="0042001E"/>
    <w:rsid w:val="004217E7"/>
    <w:rsid w:val="00422CA5"/>
    <w:rsid w:val="00422D10"/>
    <w:rsid w:val="00423A9A"/>
    <w:rsid w:val="0042420D"/>
    <w:rsid w:val="00425126"/>
    <w:rsid w:val="0042704D"/>
    <w:rsid w:val="00430D8B"/>
    <w:rsid w:val="00433571"/>
    <w:rsid w:val="00434401"/>
    <w:rsid w:val="004346FD"/>
    <w:rsid w:val="00434D44"/>
    <w:rsid w:val="004355F7"/>
    <w:rsid w:val="0043643A"/>
    <w:rsid w:val="004366C0"/>
    <w:rsid w:val="00436891"/>
    <w:rsid w:val="0044133C"/>
    <w:rsid w:val="004414F2"/>
    <w:rsid w:val="00441756"/>
    <w:rsid w:val="00442395"/>
    <w:rsid w:val="004430EC"/>
    <w:rsid w:val="0044310D"/>
    <w:rsid w:val="0044376B"/>
    <w:rsid w:val="00443D52"/>
    <w:rsid w:val="00444113"/>
    <w:rsid w:val="00444BED"/>
    <w:rsid w:val="0044540B"/>
    <w:rsid w:val="004465CA"/>
    <w:rsid w:val="0044739F"/>
    <w:rsid w:val="004476E4"/>
    <w:rsid w:val="00447F7A"/>
    <w:rsid w:val="00450AC4"/>
    <w:rsid w:val="0045183D"/>
    <w:rsid w:val="00451AC4"/>
    <w:rsid w:val="00451FE2"/>
    <w:rsid w:val="004525B0"/>
    <w:rsid w:val="00452C9D"/>
    <w:rsid w:val="00453A4B"/>
    <w:rsid w:val="00454A8F"/>
    <w:rsid w:val="00454E28"/>
    <w:rsid w:val="00454E69"/>
    <w:rsid w:val="00455BC1"/>
    <w:rsid w:val="00456587"/>
    <w:rsid w:val="00456D29"/>
    <w:rsid w:val="0045722F"/>
    <w:rsid w:val="00457D3F"/>
    <w:rsid w:val="004600BA"/>
    <w:rsid w:val="00460D6E"/>
    <w:rsid w:val="004625CF"/>
    <w:rsid w:val="004633D3"/>
    <w:rsid w:val="0046375C"/>
    <w:rsid w:val="00464A23"/>
    <w:rsid w:val="004653CF"/>
    <w:rsid w:val="004659AA"/>
    <w:rsid w:val="004664AD"/>
    <w:rsid w:val="00467129"/>
    <w:rsid w:val="004705DB"/>
    <w:rsid w:val="00470C1A"/>
    <w:rsid w:val="00471B21"/>
    <w:rsid w:val="00472803"/>
    <w:rsid w:val="00472B1E"/>
    <w:rsid w:val="004731E5"/>
    <w:rsid w:val="00473ACC"/>
    <w:rsid w:val="004744FC"/>
    <w:rsid w:val="00474F02"/>
    <w:rsid w:val="0047555D"/>
    <w:rsid w:val="00476D0F"/>
    <w:rsid w:val="0048031A"/>
    <w:rsid w:val="00480DF8"/>
    <w:rsid w:val="00481DC8"/>
    <w:rsid w:val="00482951"/>
    <w:rsid w:val="00482BFB"/>
    <w:rsid w:val="004837AB"/>
    <w:rsid w:val="00484043"/>
    <w:rsid w:val="00484E5B"/>
    <w:rsid w:val="0048507D"/>
    <w:rsid w:val="004857C5"/>
    <w:rsid w:val="00485B06"/>
    <w:rsid w:val="0048670C"/>
    <w:rsid w:val="0048712A"/>
    <w:rsid w:val="004904AE"/>
    <w:rsid w:val="004905B0"/>
    <w:rsid w:val="00490992"/>
    <w:rsid w:val="00490D1C"/>
    <w:rsid w:val="004917EB"/>
    <w:rsid w:val="00491A29"/>
    <w:rsid w:val="0049370A"/>
    <w:rsid w:val="0049394D"/>
    <w:rsid w:val="00494D5E"/>
    <w:rsid w:val="00495186"/>
    <w:rsid w:val="00495A71"/>
    <w:rsid w:val="004A0398"/>
    <w:rsid w:val="004A056E"/>
    <w:rsid w:val="004A1103"/>
    <w:rsid w:val="004A23D7"/>
    <w:rsid w:val="004A2EEF"/>
    <w:rsid w:val="004A3515"/>
    <w:rsid w:val="004A3549"/>
    <w:rsid w:val="004A4024"/>
    <w:rsid w:val="004A46C6"/>
    <w:rsid w:val="004A485F"/>
    <w:rsid w:val="004A6189"/>
    <w:rsid w:val="004A73CC"/>
    <w:rsid w:val="004B0099"/>
    <w:rsid w:val="004B0CB3"/>
    <w:rsid w:val="004B306A"/>
    <w:rsid w:val="004B37A2"/>
    <w:rsid w:val="004C0A29"/>
    <w:rsid w:val="004C0CAB"/>
    <w:rsid w:val="004C1288"/>
    <w:rsid w:val="004C1305"/>
    <w:rsid w:val="004C2BB0"/>
    <w:rsid w:val="004C3ED5"/>
    <w:rsid w:val="004C4A4A"/>
    <w:rsid w:val="004C5077"/>
    <w:rsid w:val="004C5C32"/>
    <w:rsid w:val="004C63E6"/>
    <w:rsid w:val="004C7CF6"/>
    <w:rsid w:val="004D0EBF"/>
    <w:rsid w:val="004D1548"/>
    <w:rsid w:val="004D2D86"/>
    <w:rsid w:val="004D4D4C"/>
    <w:rsid w:val="004D684A"/>
    <w:rsid w:val="004D6E9A"/>
    <w:rsid w:val="004D7382"/>
    <w:rsid w:val="004E01BA"/>
    <w:rsid w:val="004E1AB6"/>
    <w:rsid w:val="004E1BF0"/>
    <w:rsid w:val="004E2A5D"/>
    <w:rsid w:val="004E30E8"/>
    <w:rsid w:val="004E42E3"/>
    <w:rsid w:val="004E4D40"/>
    <w:rsid w:val="004E707D"/>
    <w:rsid w:val="004E7415"/>
    <w:rsid w:val="004E7794"/>
    <w:rsid w:val="004E7FF2"/>
    <w:rsid w:val="004F080F"/>
    <w:rsid w:val="004F0921"/>
    <w:rsid w:val="004F0DDC"/>
    <w:rsid w:val="004F1560"/>
    <w:rsid w:val="004F23DC"/>
    <w:rsid w:val="004F29A3"/>
    <w:rsid w:val="004F35BB"/>
    <w:rsid w:val="004F73A1"/>
    <w:rsid w:val="005000E6"/>
    <w:rsid w:val="00501045"/>
    <w:rsid w:val="00501B66"/>
    <w:rsid w:val="005020E7"/>
    <w:rsid w:val="0050250A"/>
    <w:rsid w:val="005027D3"/>
    <w:rsid w:val="00502A6E"/>
    <w:rsid w:val="00502E75"/>
    <w:rsid w:val="00505B5C"/>
    <w:rsid w:val="00506F7D"/>
    <w:rsid w:val="00507999"/>
    <w:rsid w:val="00507F5D"/>
    <w:rsid w:val="00510E02"/>
    <w:rsid w:val="005117F6"/>
    <w:rsid w:val="0051308F"/>
    <w:rsid w:val="0051315A"/>
    <w:rsid w:val="00513186"/>
    <w:rsid w:val="0051325F"/>
    <w:rsid w:val="005140EF"/>
    <w:rsid w:val="005157CF"/>
    <w:rsid w:val="005157F5"/>
    <w:rsid w:val="00515AE2"/>
    <w:rsid w:val="00515C46"/>
    <w:rsid w:val="005161CC"/>
    <w:rsid w:val="0051645E"/>
    <w:rsid w:val="005203CA"/>
    <w:rsid w:val="00520B03"/>
    <w:rsid w:val="00521AC0"/>
    <w:rsid w:val="00522A18"/>
    <w:rsid w:val="00523248"/>
    <w:rsid w:val="0052378B"/>
    <w:rsid w:val="00523965"/>
    <w:rsid w:val="00525282"/>
    <w:rsid w:val="005259C3"/>
    <w:rsid w:val="00526E24"/>
    <w:rsid w:val="00526F0D"/>
    <w:rsid w:val="005300E1"/>
    <w:rsid w:val="00531A19"/>
    <w:rsid w:val="005342AD"/>
    <w:rsid w:val="00534349"/>
    <w:rsid w:val="00537AAF"/>
    <w:rsid w:val="00540C36"/>
    <w:rsid w:val="00541D57"/>
    <w:rsid w:val="00542016"/>
    <w:rsid w:val="00542B01"/>
    <w:rsid w:val="00542C3A"/>
    <w:rsid w:val="00542D81"/>
    <w:rsid w:val="00544A1E"/>
    <w:rsid w:val="00544BFE"/>
    <w:rsid w:val="00545698"/>
    <w:rsid w:val="00545C73"/>
    <w:rsid w:val="00550FBD"/>
    <w:rsid w:val="0055164D"/>
    <w:rsid w:val="00551B34"/>
    <w:rsid w:val="005520F5"/>
    <w:rsid w:val="0055229E"/>
    <w:rsid w:val="00552E64"/>
    <w:rsid w:val="0055351A"/>
    <w:rsid w:val="00555985"/>
    <w:rsid w:val="00555A4A"/>
    <w:rsid w:val="00555BE1"/>
    <w:rsid w:val="00560DEA"/>
    <w:rsid w:val="00560E66"/>
    <w:rsid w:val="00560F44"/>
    <w:rsid w:val="00561144"/>
    <w:rsid w:val="00564C54"/>
    <w:rsid w:val="00564F60"/>
    <w:rsid w:val="0056537F"/>
    <w:rsid w:val="005655A0"/>
    <w:rsid w:val="00566056"/>
    <w:rsid w:val="005666B2"/>
    <w:rsid w:val="00567126"/>
    <w:rsid w:val="0056751E"/>
    <w:rsid w:val="00567ADF"/>
    <w:rsid w:val="0057053D"/>
    <w:rsid w:val="00571003"/>
    <w:rsid w:val="00571DB3"/>
    <w:rsid w:val="00571E40"/>
    <w:rsid w:val="00572856"/>
    <w:rsid w:val="00572DAD"/>
    <w:rsid w:val="005731AA"/>
    <w:rsid w:val="0057329C"/>
    <w:rsid w:val="00573A82"/>
    <w:rsid w:val="00575583"/>
    <w:rsid w:val="00575EF0"/>
    <w:rsid w:val="005763EE"/>
    <w:rsid w:val="00577009"/>
    <w:rsid w:val="005776A4"/>
    <w:rsid w:val="00577CDB"/>
    <w:rsid w:val="00577F38"/>
    <w:rsid w:val="00580380"/>
    <w:rsid w:val="0058268F"/>
    <w:rsid w:val="00583C91"/>
    <w:rsid w:val="00585861"/>
    <w:rsid w:val="00586770"/>
    <w:rsid w:val="0058693B"/>
    <w:rsid w:val="00586C0D"/>
    <w:rsid w:val="00586DF8"/>
    <w:rsid w:val="00587D6E"/>
    <w:rsid w:val="00590770"/>
    <w:rsid w:val="005907A3"/>
    <w:rsid w:val="0059187B"/>
    <w:rsid w:val="0059322A"/>
    <w:rsid w:val="00593C30"/>
    <w:rsid w:val="00595507"/>
    <w:rsid w:val="00595DFC"/>
    <w:rsid w:val="00595E9B"/>
    <w:rsid w:val="00596072"/>
    <w:rsid w:val="00596207"/>
    <w:rsid w:val="00596A1D"/>
    <w:rsid w:val="005976D5"/>
    <w:rsid w:val="005A00A7"/>
    <w:rsid w:val="005A09E5"/>
    <w:rsid w:val="005A11EA"/>
    <w:rsid w:val="005A20B5"/>
    <w:rsid w:val="005A27C6"/>
    <w:rsid w:val="005A28A2"/>
    <w:rsid w:val="005A2B46"/>
    <w:rsid w:val="005A3332"/>
    <w:rsid w:val="005A376B"/>
    <w:rsid w:val="005A6AEA"/>
    <w:rsid w:val="005A6B55"/>
    <w:rsid w:val="005A7B01"/>
    <w:rsid w:val="005B0282"/>
    <w:rsid w:val="005B08DF"/>
    <w:rsid w:val="005B0E5C"/>
    <w:rsid w:val="005B17B2"/>
    <w:rsid w:val="005B1CA5"/>
    <w:rsid w:val="005B1F2A"/>
    <w:rsid w:val="005B3086"/>
    <w:rsid w:val="005B3228"/>
    <w:rsid w:val="005B3DC6"/>
    <w:rsid w:val="005B3E0F"/>
    <w:rsid w:val="005B4244"/>
    <w:rsid w:val="005B4611"/>
    <w:rsid w:val="005B4F82"/>
    <w:rsid w:val="005B52F6"/>
    <w:rsid w:val="005B5578"/>
    <w:rsid w:val="005B567A"/>
    <w:rsid w:val="005B58AB"/>
    <w:rsid w:val="005B5D18"/>
    <w:rsid w:val="005B6873"/>
    <w:rsid w:val="005C10C0"/>
    <w:rsid w:val="005C153A"/>
    <w:rsid w:val="005C1DFA"/>
    <w:rsid w:val="005C4FB1"/>
    <w:rsid w:val="005C7D40"/>
    <w:rsid w:val="005C7DB8"/>
    <w:rsid w:val="005C7F8B"/>
    <w:rsid w:val="005D012A"/>
    <w:rsid w:val="005D0AAD"/>
    <w:rsid w:val="005D2C8A"/>
    <w:rsid w:val="005D31DA"/>
    <w:rsid w:val="005D4012"/>
    <w:rsid w:val="005D4CBA"/>
    <w:rsid w:val="005D6002"/>
    <w:rsid w:val="005D6F3C"/>
    <w:rsid w:val="005D7007"/>
    <w:rsid w:val="005E08AA"/>
    <w:rsid w:val="005E180A"/>
    <w:rsid w:val="005E20C3"/>
    <w:rsid w:val="005E2577"/>
    <w:rsid w:val="005E3657"/>
    <w:rsid w:val="005E3A2B"/>
    <w:rsid w:val="005E45C0"/>
    <w:rsid w:val="005E45D2"/>
    <w:rsid w:val="005E53BD"/>
    <w:rsid w:val="005E59A3"/>
    <w:rsid w:val="005E6A5D"/>
    <w:rsid w:val="005F0EE6"/>
    <w:rsid w:val="005F1988"/>
    <w:rsid w:val="005F281C"/>
    <w:rsid w:val="005F3E8E"/>
    <w:rsid w:val="005F7954"/>
    <w:rsid w:val="00600607"/>
    <w:rsid w:val="00600F51"/>
    <w:rsid w:val="00600F58"/>
    <w:rsid w:val="00601679"/>
    <w:rsid w:val="006019B6"/>
    <w:rsid w:val="00601FBA"/>
    <w:rsid w:val="00602CA1"/>
    <w:rsid w:val="00602E5A"/>
    <w:rsid w:val="006045F1"/>
    <w:rsid w:val="00604842"/>
    <w:rsid w:val="00607089"/>
    <w:rsid w:val="00607DFA"/>
    <w:rsid w:val="006108F5"/>
    <w:rsid w:val="00611011"/>
    <w:rsid w:val="0061121B"/>
    <w:rsid w:val="0061148C"/>
    <w:rsid w:val="00612174"/>
    <w:rsid w:val="0061272A"/>
    <w:rsid w:val="0061296A"/>
    <w:rsid w:val="00613DD2"/>
    <w:rsid w:val="00613ED4"/>
    <w:rsid w:val="00614759"/>
    <w:rsid w:val="00617EA5"/>
    <w:rsid w:val="00620921"/>
    <w:rsid w:val="006227BC"/>
    <w:rsid w:val="00623107"/>
    <w:rsid w:val="00624A0D"/>
    <w:rsid w:val="00624F4F"/>
    <w:rsid w:val="00625A3D"/>
    <w:rsid w:val="00625AF5"/>
    <w:rsid w:val="00626A34"/>
    <w:rsid w:val="006277E9"/>
    <w:rsid w:val="00627B87"/>
    <w:rsid w:val="00631E02"/>
    <w:rsid w:val="00632B7F"/>
    <w:rsid w:val="00634D87"/>
    <w:rsid w:val="00635F9D"/>
    <w:rsid w:val="00636ED9"/>
    <w:rsid w:val="00637C94"/>
    <w:rsid w:val="006405EE"/>
    <w:rsid w:val="00640E8F"/>
    <w:rsid w:val="006412B6"/>
    <w:rsid w:val="0064134F"/>
    <w:rsid w:val="00641966"/>
    <w:rsid w:val="00641CAC"/>
    <w:rsid w:val="00641DA5"/>
    <w:rsid w:val="00641DEB"/>
    <w:rsid w:val="00641F1B"/>
    <w:rsid w:val="00642992"/>
    <w:rsid w:val="00642E80"/>
    <w:rsid w:val="006436C9"/>
    <w:rsid w:val="00644916"/>
    <w:rsid w:val="00644BA1"/>
    <w:rsid w:val="00644E77"/>
    <w:rsid w:val="0064587C"/>
    <w:rsid w:val="00646499"/>
    <w:rsid w:val="00647D49"/>
    <w:rsid w:val="006537B9"/>
    <w:rsid w:val="0065399F"/>
    <w:rsid w:val="006549AD"/>
    <w:rsid w:val="0065667F"/>
    <w:rsid w:val="00660211"/>
    <w:rsid w:val="006606A7"/>
    <w:rsid w:val="00664ED6"/>
    <w:rsid w:val="00665B65"/>
    <w:rsid w:val="00665C09"/>
    <w:rsid w:val="00666E87"/>
    <w:rsid w:val="00667697"/>
    <w:rsid w:val="00672673"/>
    <w:rsid w:val="00673130"/>
    <w:rsid w:val="00673186"/>
    <w:rsid w:val="00673242"/>
    <w:rsid w:val="00673281"/>
    <w:rsid w:val="0067355A"/>
    <w:rsid w:val="00673D3E"/>
    <w:rsid w:val="00674386"/>
    <w:rsid w:val="0067479F"/>
    <w:rsid w:val="0067547B"/>
    <w:rsid w:val="0067631A"/>
    <w:rsid w:val="006764E8"/>
    <w:rsid w:val="00680B9D"/>
    <w:rsid w:val="00680D23"/>
    <w:rsid w:val="00680F14"/>
    <w:rsid w:val="00681A61"/>
    <w:rsid w:val="00681FEA"/>
    <w:rsid w:val="006840A2"/>
    <w:rsid w:val="0068496B"/>
    <w:rsid w:val="00685391"/>
    <w:rsid w:val="006858F3"/>
    <w:rsid w:val="00685EC8"/>
    <w:rsid w:val="0068655C"/>
    <w:rsid w:val="00686DD5"/>
    <w:rsid w:val="00686F3B"/>
    <w:rsid w:val="00690EA0"/>
    <w:rsid w:val="006910E4"/>
    <w:rsid w:val="0069185C"/>
    <w:rsid w:val="006921F4"/>
    <w:rsid w:val="00693020"/>
    <w:rsid w:val="00693CF6"/>
    <w:rsid w:val="00694655"/>
    <w:rsid w:val="0069472A"/>
    <w:rsid w:val="00694C6B"/>
    <w:rsid w:val="00694F47"/>
    <w:rsid w:val="00694F89"/>
    <w:rsid w:val="006955F9"/>
    <w:rsid w:val="006959DC"/>
    <w:rsid w:val="0069632B"/>
    <w:rsid w:val="00696BE3"/>
    <w:rsid w:val="00697B04"/>
    <w:rsid w:val="00697C49"/>
    <w:rsid w:val="006A0307"/>
    <w:rsid w:val="006A0C58"/>
    <w:rsid w:val="006A0D6D"/>
    <w:rsid w:val="006A0F34"/>
    <w:rsid w:val="006A12EE"/>
    <w:rsid w:val="006A34C3"/>
    <w:rsid w:val="006A37AB"/>
    <w:rsid w:val="006A5505"/>
    <w:rsid w:val="006B026D"/>
    <w:rsid w:val="006B09BF"/>
    <w:rsid w:val="006B1090"/>
    <w:rsid w:val="006B1BD5"/>
    <w:rsid w:val="006B20E9"/>
    <w:rsid w:val="006B3079"/>
    <w:rsid w:val="006B47DE"/>
    <w:rsid w:val="006B5990"/>
    <w:rsid w:val="006B6682"/>
    <w:rsid w:val="006B6D8E"/>
    <w:rsid w:val="006C0994"/>
    <w:rsid w:val="006C103C"/>
    <w:rsid w:val="006C1502"/>
    <w:rsid w:val="006C18E0"/>
    <w:rsid w:val="006C2718"/>
    <w:rsid w:val="006C321B"/>
    <w:rsid w:val="006C32D2"/>
    <w:rsid w:val="006C3C17"/>
    <w:rsid w:val="006C42D9"/>
    <w:rsid w:val="006C47B2"/>
    <w:rsid w:val="006C4ECF"/>
    <w:rsid w:val="006C4FEB"/>
    <w:rsid w:val="006C5B26"/>
    <w:rsid w:val="006C6CB3"/>
    <w:rsid w:val="006C721B"/>
    <w:rsid w:val="006C7ABD"/>
    <w:rsid w:val="006D0040"/>
    <w:rsid w:val="006D07E1"/>
    <w:rsid w:val="006D1F13"/>
    <w:rsid w:val="006D2B68"/>
    <w:rsid w:val="006D3C3C"/>
    <w:rsid w:val="006D40CA"/>
    <w:rsid w:val="006D4630"/>
    <w:rsid w:val="006D5115"/>
    <w:rsid w:val="006D5614"/>
    <w:rsid w:val="006D5D3E"/>
    <w:rsid w:val="006D72F5"/>
    <w:rsid w:val="006D7385"/>
    <w:rsid w:val="006E0586"/>
    <w:rsid w:val="006E0656"/>
    <w:rsid w:val="006E0A62"/>
    <w:rsid w:val="006E1B9F"/>
    <w:rsid w:val="006E29F1"/>
    <w:rsid w:val="006E4231"/>
    <w:rsid w:val="006E45B4"/>
    <w:rsid w:val="006E4B71"/>
    <w:rsid w:val="006E526E"/>
    <w:rsid w:val="006E5318"/>
    <w:rsid w:val="006E61B4"/>
    <w:rsid w:val="006E62C2"/>
    <w:rsid w:val="006E62DD"/>
    <w:rsid w:val="006E7EEA"/>
    <w:rsid w:val="006E7F80"/>
    <w:rsid w:val="006F02EE"/>
    <w:rsid w:val="006F12A3"/>
    <w:rsid w:val="006F1931"/>
    <w:rsid w:val="006F2BD3"/>
    <w:rsid w:val="006F55BD"/>
    <w:rsid w:val="006F7F87"/>
    <w:rsid w:val="0070051D"/>
    <w:rsid w:val="00700B04"/>
    <w:rsid w:val="00701251"/>
    <w:rsid w:val="0070293D"/>
    <w:rsid w:val="007038C0"/>
    <w:rsid w:val="00705597"/>
    <w:rsid w:val="007055C6"/>
    <w:rsid w:val="007059A0"/>
    <w:rsid w:val="00706701"/>
    <w:rsid w:val="00707580"/>
    <w:rsid w:val="00707BEC"/>
    <w:rsid w:val="00711A28"/>
    <w:rsid w:val="0071248E"/>
    <w:rsid w:val="007124C9"/>
    <w:rsid w:val="00712FD5"/>
    <w:rsid w:val="00713FA2"/>
    <w:rsid w:val="0071488B"/>
    <w:rsid w:val="0071541A"/>
    <w:rsid w:val="00716E5F"/>
    <w:rsid w:val="007171EC"/>
    <w:rsid w:val="0071761F"/>
    <w:rsid w:val="00717F50"/>
    <w:rsid w:val="00720C65"/>
    <w:rsid w:val="00721536"/>
    <w:rsid w:val="00722433"/>
    <w:rsid w:val="00722809"/>
    <w:rsid w:val="00724782"/>
    <w:rsid w:val="00725407"/>
    <w:rsid w:val="00725C15"/>
    <w:rsid w:val="007268CE"/>
    <w:rsid w:val="00727738"/>
    <w:rsid w:val="007309F4"/>
    <w:rsid w:val="00730BAA"/>
    <w:rsid w:val="007316B3"/>
    <w:rsid w:val="00732556"/>
    <w:rsid w:val="0073396C"/>
    <w:rsid w:val="007350C6"/>
    <w:rsid w:val="007360BE"/>
    <w:rsid w:val="007368D1"/>
    <w:rsid w:val="00736973"/>
    <w:rsid w:val="00741672"/>
    <w:rsid w:val="00741A9F"/>
    <w:rsid w:val="00741FE0"/>
    <w:rsid w:val="00742E35"/>
    <w:rsid w:val="0074349B"/>
    <w:rsid w:val="00743EB4"/>
    <w:rsid w:val="00743F8D"/>
    <w:rsid w:val="00744DB7"/>
    <w:rsid w:val="00745674"/>
    <w:rsid w:val="00745782"/>
    <w:rsid w:val="00745A0E"/>
    <w:rsid w:val="00745F1A"/>
    <w:rsid w:val="007469CD"/>
    <w:rsid w:val="00747B7E"/>
    <w:rsid w:val="007506E7"/>
    <w:rsid w:val="00750D35"/>
    <w:rsid w:val="007515F7"/>
    <w:rsid w:val="00752E33"/>
    <w:rsid w:val="007534D8"/>
    <w:rsid w:val="007536D8"/>
    <w:rsid w:val="007546B4"/>
    <w:rsid w:val="00755A15"/>
    <w:rsid w:val="007560EA"/>
    <w:rsid w:val="0075737B"/>
    <w:rsid w:val="007573CF"/>
    <w:rsid w:val="007605D6"/>
    <w:rsid w:val="00760ED8"/>
    <w:rsid w:val="00761338"/>
    <w:rsid w:val="007644B4"/>
    <w:rsid w:val="0076576E"/>
    <w:rsid w:val="007658F2"/>
    <w:rsid w:val="00765A70"/>
    <w:rsid w:val="00766AF4"/>
    <w:rsid w:val="00766EB4"/>
    <w:rsid w:val="00767666"/>
    <w:rsid w:val="00770620"/>
    <w:rsid w:val="00771779"/>
    <w:rsid w:val="00772328"/>
    <w:rsid w:val="007725D0"/>
    <w:rsid w:val="00773B5F"/>
    <w:rsid w:val="007746FD"/>
    <w:rsid w:val="00774D42"/>
    <w:rsid w:val="007752FC"/>
    <w:rsid w:val="007755AD"/>
    <w:rsid w:val="00775BFC"/>
    <w:rsid w:val="00776489"/>
    <w:rsid w:val="007767CD"/>
    <w:rsid w:val="00776917"/>
    <w:rsid w:val="00776BAB"/>
    <w:rsid w:val="0077786B"/>
    <w:rsid w:val="00777BE2"/>
    <w:rsid w:val="00777D31"/>
    <w:rsid w:val="00781B10"/>
    <w:rsid w:val="00782737"/>
    <w:rsid w:val="0078284B"/>
    <w:rsid w:val="0078329B"/>
    <w:rsid w:val="00783DBE"/>
    <w:rsid w:val="007864F5"/>
    <w:rsid w:val="00786FA9"/>
    <w:rsid w:val="00787BFD"/>
    <w:rsid w:val="00790436"/>
    <w:rsid w:val="007908AF"/>
    <w:rsid w:val="0079098F"/>
    <w:rsid w:val="00790D96"/>
    <w:rsid w:val="00792021"/>
    <w:rsid w:val="0079204B"/>
    <w:rsid w:val="00792165"/>
    <w:rsid w:val="00792E66"/>
    <w:rsid w:val="00793DC2"/>
    <w:rsid w:val="007964E8"/>
    <w:rsid w:val="00796A37"/>
    <w:rsid w:val="007A1E84"/>
    <w:rsid w:val="007A2051"/>
    <w:rsid w:val="007A2902"/>
    <w:rsid w:val="007A3FE5"/>
    <w:rsid w:val="007A5905"/>
    <w:rsid w:val="007A61CC"/>
    <w:rsid w:val="007A6267"/>
    <w:rsid w:val="007A71DA"/>
    <w:rsid w:val="007A7262"/>
    <w:rsid w:val="007B0171"/>
    <w:rsid w:val="007B0FE5"/>
    <w:rsid w:val="007B106F"/>
    <w:rsid w:val="007B2C4C"/>
    <w:rsid w:val="007B5452"/>
    <w:rsid w:val="007B5DB6"/>
    <w:rsid w:val="007B5E52"/>
    <w:rsid w:val="007B5F92"/>
    <w:rsid w:val="007B6048"/>
    <w:rsid w:val="007B6639"/>
    <w:rsid w:val="007B6BB3"/>
    <w:rsid w:val="007C0E39"/>
    <w:rsid w:val="007C23BF"/>
    <w:rsid w:val="007C26F0"/>
    <w:rsid w:val="007C5BBF"/>
    <w:rsid w:val="007C7574"/>
    <w:rsid w:val="007C7996"/>
    <w:rsid w:val="007D0134"/>
    <w:rsid w:val="007D08C2"/>
    <w:rsid w:val="007D2272"/>
    <w:rsid w:val="007D2904"/>
    <w:rsid w:val="007D2BA4"/>
    <w:rsid w:val="007D3292"/>
    <w:rsid w:val="007D514D"/>
    <w:rsid w:val="007D6630"/>
    <w:rsid w:val="007D70B4"/>
    <w:rsid w:val="007D7619"/>
    <w:rsid w:val="007E0987"/>
    <w:rsid w:val="007E0E4E"/>
    <w:rsid w:val="007E2214"/>
    <w:rsid w:val="007E26B3"/>
    <w:rsid w:val="007E33BF"/>
    <w:rsid w:val="007E365F"/>
    <w:rsid w:val="007E3ED7"/>
    <w:rsid w:val="007E5155"/>
    <w:rsid w:val="007E7EBC"/>
    <w:rsid w:val="007F01E5"/>
    <w:rsid w:val="007F05D2"/>
    <w:rsid w:val="007F07A7"/>
    <w:rsid w:val="007F0C06"/>
    <w:rsid w:val="007F12EB"/>
    <w:rsid w:val="007F131C"/>
    <w:rsid w:val="007F1659"/>
    <w:rsid w:val="007F251C"/>
    <w:rsid w:val="007F37F7"/>
    <w:rsid w:val="007F4668"/>
    <w:rsid w:val="007F4868"/>
    <w:rsid w:val="00800A05"/>
    <w:rsid w:val="0080107D"/>
    <w:rsid w:val="00804C28"/>
    <w:rsid w:val="00804F5E"/>
    <w:rsid w:val="00805DCD"/>
    <w:rsid w:val="00806457"/>
    <w:rsid w:val="008113C1"/>
    <w:rsid w:val="00811A87"/>
    <w:rsid w:val="00812C97"/>
    <w:rsid w:val="00812F56"/>
    <w:rsid w:val="00813209"/>
    <w:rsid w:val="00813C29"/>
    <w:rsid w:val="00814DAA"/>
    <w:rsid w:val="008150C2"/>
    <w:rsid w:val="008151D9"/>
    <w:rsid w:val="0081528D"/>
    <w:rsid w:val="008153BA"/>
    <w:rsid w:val="00816732"/>
    <w:rsid w:val="0081733F"/>
    <w:rsid w:val="00817C31"/>
    <w:rsid w:val="008205FB"/>
    <w:rsid w:val="00821DE3"/>
    <w:rsid w:val="00824131"/>
    <w:rsid w:val="00824194"/>
    <w:rsid w:val="008245AE"/>
    <w:rsid w:val="00824C03"/>
    <w:rsid w:val="0082632D"/>
    <w:rsid w:val="0082655E"/>
    <w:rsid w:val="0082780E"/>
    <w:rsid w:val="00827A30"/>
    <w:rsid w:val="00830504"/>
    <w:rsid w:val="0083050A"/>
    <w:rsid w:val="008307FC"/>
    <w:rsid w:val="00831258"/>
    <w:rsid w:val="00832034"/>
    <w:rsid w:val="00833692"/>
    <w:rsid w:val="008347EB"/>
    <w:rsid w:val="00835614"/>
    <w:rsid w:val="00835E47"/>
    <w:rsid w:val="00836391"/>
    <w:rsid w:val="00837CA5"/>
    <w:rsid w:val="0084016A"/>
    <w:rsid w:val="0084113F"/>
    <w:rsid w:val="008412FB"/>
    <w:rsid w:val="00841347"/>
    <w:rsid w:val="0084142D"/>
    <w:rsid w:val="00842016"/>
    <w:rsid w:val="008424A4"/>
    <w:rsid w:val="00842667"/>
    <w:rsid w:val="008432EA"/>
    <w:rsid w:val="008437BD"/>
    <w:rsid w:val="00843AA6"/>
    <w:rsid w:val="00843BAD"/>
    <w:rsid w:val="00844321"/>
    <w:rsid w:val="00846980"/>
    <w:rsid w:val="00847B16"/>
    <w:rsid w:val="00850D6A"/>
    <w:rsid w:val="00851F44"/>
    <w:rsid w:val="0085293F"/>
    <w:rsid w:val="00852C71"/>
    <w:rsid w:val="00853C51"/>
    <w:rsid w:val="0085417C"/>
    <w:rsid w:val="00857BEC"/>
    <w:rsid w:val="00857CFF"/>
    <w:rsid w:val="00860BDD"/>
    <w:rsid w:val="00860DE3"/>
    <w:rsid w:val="00861064"/>
    <w:rsid w:val="0086278A"/>
    <w:rsid w:val="00862B69"/>
    <w:rsid w:val="008648C8"/>
    <w:rsid w:val="00864E54"/>
    <w:rsid w:val="008651F2"/>
    <w:rsid w:val="00865A1C"/>
    <w:rsid w:val="00865B11"/>
    <w:rsid w:val="008661A7"/>
    <w:rsid w:val="0087054E"/>
    <w:rsid w:val="008718D8"/>
    <w:rsid w:val="00871FDC"/>
    <w:rsid w:val="00872CD0"/>
    <w:rsid w:val="00872CF5"/>
    <w:rsid w:val="008730BB"/>
    <w:rsid w:val="00873C46"/>
    <w:rsid w:val="00874444"/>
    <w:rsid w:val="00874531"/>
    <w:rsid w:val="008756B5"/>
    <w:rsid w:val="00875C2A"/>
    <w:rsid w:val="0087644E"/>
    <w:rsid w:val="008775D1"/>
    <w:rsid w:val="0087792B"/>
    <w:rsid w:val="00882975"/>
    <w:rsid w:val="00882CC6"/>
    <w:rsid w:val="0088424E"/>
    <w:rsid w:val="00884A56"/>
    <w:rsid w:val="00885665"/>
    <w:rsid w:val="00886107"/>
    <w:rsid w:val="00886D82"/>
    <w:rsid w:val="00886F42"/>
    <w:rsid w:val="00890349"/>
    <w:rsid w:val="008909AB"/>
    <w:rsid w:val="00890B39"/>
    <w:rsid w:val="00890E4C"/>
    <w:rsid w:val="00891864"/>
    <w:rsid w:val="00891B4F"/>
    <w:rsid w:val="00891C9E"/>
    <w:rsid w:val="0089210F"/>
    <w:rsid w:val="00892B3B"/>
    <w:rsid w:val="00894C43"/>
    <w:rsid w:val="00896324"/>
    <w:rsid w:val="00896601"/>
    <w:rsid w:val="008968FC"/>
    <w:rsid w:val="008A02DD"/>
    <w:rsid w:val="008A042D"/>
    <w:rsid w:val="008A05B3"/>
    <w:rsid w:val="008A18A7"/>
    <w:rsid w:val="008A22D6"/>
    <w:rsid w:val="008A357A"/>
    <w:rsid w:val="008A3AD4"/>
    <w:rsid w:val="008A3EAF"/>
    <w:rsid w:val="008A3F89"/>
    <w:rsid w:val="008A4758"/>
    <w:rsid w:val="008A4A21"/>
    <w:rsid w:val="008A58D0"/>
    <w:rsid w:val="008A62A1"/>
    <w:rsid w:val="008A715C"/>
    <w:rsid w:val="008B05FA"/>
    <w:rsid w:val="008B0961"/>
    <w:rsid w:val="008B2824"/>
    <w:rsid w:val="008B3AD5"/>
    <w:rsid w:val="008B4B20"/>
    <w:rsid w:val="008B564E"/>
    <w:rsid w:val="008B6466"/>
    <w:rsid w:val="008B6B4C"/>
    <w:rsid w:val="008C016C"/>
    <w:rsid w:val="008C0A8A"/>
    <w:rsid w:val="008C0FB3"/>
    <w:rsid w:val="008C33CA"/>
    <w:rsid w:val="008C3CDB"/>
    <w:rsid w:val="008C4ADE"/>
    <w:rsid w:val="008C5A57"/>
    <w:rsid w:val="008C6472"/>
    <w:rsid w:val="008C6DB3"/>
    <w:rsid w:val="008C6EC7"/>
    <w:rsid w:val="008C76E3"/>
    <w:rsid w:val="008C78D8"/>
    <w:rsid w:val="008D1038"/>
    <w:rsid w:val="008D1A56"/>
    <w:rsid w:val="008D23E7"/>
    <w:rsid w:val="008D3C32"/>
    <w:rsid w:val="008D5951"/>
    <w:rsid w:val="008D610D"/>
    <w:rsid w:val="008D645D"/>
    <w:rsid w:val="008D6DF9"/>
    <w:rsid w:val="008D7050"/>
    <w:rsid w:val="008D71A8"/>
    <w:rsid w:val="008D76FB"/>
    <w:rsid w:val="008E0189"/>
    <w:rsid w:val="008E0539"/>
    <w:rsid w:val="008E0780"/>
    <w:rsid w:val="008E16A9"/>
    <w:rsid w:val="008E1717"/>
    <w:rsid w:val="008E2327"/>
    <w:rsid w:val="008E273E"/>
    <w:rsid w:val="008E308A"/>
    <w:rsid w:val="008E3188"/>
    <w:rsid w:val="008E6199"/>
    <w:rsid w:val="008E6367"/>
    <w:rsid w:val="008E7E84"/>
    <w:rsid w:val="008F07D3"/>
    <w:rsid w:val="008F0A98"/>
    <w:rsid w:val="008F0E85"/>
    <w:rsid w:val="008F2000"/>
    <w:rsid w:val="008F22A5"/>
    <w:rsid w:val="008F2F21"/>
    <w:rsid w:val="008F344A"/>
    <w:rsid w:val="008F37CD"/>
    <w:rsid w:val="008F5D35"/>
    <w:rsid w:val="008F6341"/>
    <w:rsid w:val="008F6CA6"/>
    <w:rsid w:val="00900ED7"/>
    <w:rsid w:val="009010A5"/>
    <w:rsid w:val="00901283"/>
    <w:rsid w:val="00901A0D"/>
    <w:rsid w:val="00902786"/>
    <w:rsid w:val="00903D64"/>
    <w:rsid w:val="00903F6E"/>
    <w:rsid w:val="00903F92"/>
    <w:rsid w:val="0090476A"/>
    <w:rsid w:val="0090515C"/>
    <w:rsid w:val="00906E2C"/>
    <w:rsid w:val="00907467"/>
    <w:rsid w:val="00907F88"/>
    <w:rsid w:val="009107A0"/>
    <w:rsid w:val="009121E4"/>
    <w:rsid w:val="00914072"/>
    <w:rsid w:val="009144C6"/>
    <w:rsid w:val="0091527E"/>
    <w:rsid w:val="009172EB"/>
    <w:rsid w:val="0092077C"/>
    <w:rsid w:val="0092254F"/>
    <w:rsid w:val="009237AF"/>
    <w:rsid w:val="0092728F"/>
    <w:rsid w:val="00930D20"/>
    <w:rsid w:val="009310E3"/>
    <w:rsid w:val="009319D9"/>
    <w:rsid w:val="00935F23"/>
    <w:rsid w:val="00940266"/>
    <w:rsid w:val="0094043F"/>
    <w:rsid w:val="0094062B"/>
    <w:rsid w:val="00943AB9"/>
    <w:rsid w:val="00944790"/>
    <w:rsid w:val="00944A36"/>
    <w:rsid w:val="0094704E"/>
    <w:rsid w:val="00947190"/>
    <w:rsid w:val="0095209B"/>
    <w:rsid w:val="009520CD"/>
    <w:rsid w:val="00952348"/>
    <w:rsid w:val="009531DA"/>
    <w:rsid w:val="0095444D"/>
    <w:rsid w:val="009548D9"/>
    <w:rsid w:val="00955484"/>
    <w:rsid w:val="0095643C"/>
    <w:rsid w:val="00957A64"/>
    <w:rsid w:val="00960000"/>
    <w:rsid w:val="009606C8"/>
    <w:rsid w:val="0096175C"/>
    <w:rsid w:val="009617D7"/>
    <w:rsid w:val="009618E8"/>
    <w:rsid w:val="009619F4"/>
    <w:rsid w:val="00962704"/>
    <w:rsid w:val="00962BA5"/>
    <w:rsid w:val="00962BE8"/>
    <w:rsid w:val="00963AC2"/>
    <w:rsid w:val="00963B99"/>
    <w:rsid w:val="00963D0F"/>
    <w:rsid w:val="009651E2"/>
    <w:rsid w:val="009659E5"/>
    <w:rsid w:val="00966002"/>
    <w:rsid w:val="0096606B"/>
    <w:rsid w:val="00966079"/>
    <w:rsid w:val="00966B9F"/>
    <w:rsid w:val="009676BA"/>
    <w:rsid w:val="0096779C"/>
    <w:rsid w:val="00967D30"/>
    <w:rsid w:val="00970133"/>
    <w:rsid w:val="00970BB1"/>
    <w:rsid w:val="0097111A"/>
    <w:rsid w:val="009717AE"/>
    <w:rsid w:val="00971C02"/>
    <w:rsid w:val="00971D9F"/>
    <w:rsid w:val="00973259"/>
    <w:rsid w:val="00973C48"/>
    <w:rsid w:val="00974301"/>
    <w:rsid w:val="00974DC5"/>
    <w:rsid w:val="00974F88"/>
    <w:rsid w:val="009758AD"/>
    <w:rsid w:val="00975B9C"/>
    <w:rsid w:val="00975F02"/>
    <w:rsid w:val="00976103"/>
    <w:rsid w:val="009766F0"/>
    <w:rsid w:val="0097722E"/>
    <w:rsid w:val="009772B1"/>
    <w:rsid w:val="00977A7F"/>
    <w:rsid w:val="00980D04"/>
    <w:rsid w:val="00982F37"/>
    <w:rsid w:val="00984786"/>
    <w:rsid w:val="00985679"/>
    <w:rsid w:val="009861F5"/>
    <w:rsid w:val="00987037"/>
    <w:rsid w:val="00987682"/>
    <w:rsid w:val="009877AD"/>
    <w:rsid w:val="00990A13"/>
    <w:rsid w:val="00990E29"/>
    <w:rsid w:val="00992293"/>
    <w:rsid w:val="009922BD"/>
    <w:rsid w:val="009934CB"/>
    <w:rsid w:val="00993E66"/>
    <w:rsid w:val="00993FA2"/>
    <w:rsid w:val="00994ABF"/>
    <w:rsid w:val="00994DBC"/>
    <w:rsid w:val="00995229"/>
    <w:rsid w:val="009958C5"/>
    <w:rsid w:val="009960E2"/>
    <w:rsid w:val="009963CE"/>
    <w:rsid w:val="009A0082"/>
    <w:rsid w:val="009A026B"/>
    <w:rsid w:val="009A1602"/>
    <w:rsid w:val="009A1A41"/>
    <w:rsid w:val="009A2EA2"/>
    <w:rsid w:val="009A48F7"/>
    <w:rsid w:val="009A5116"/>
    <w:rsid w:val="009A5801"/>
    <w:rsid w:val="009A6DFB"/>
    <w:rsid w:val="009A764D"/>
    <w:rsid w:val="009B16F6"/>
    <w:rsid w:val="009B1E0B"/>
    <w:rsid w:val="009B22DB"/>
    <w:rsid w:val="009B3023"/>
    <w:rsid w:val="009B531C"/>
    <w:rsid w:val="009B5629"/>
    <w:rsid w:val="009B5EFD"/>
    <w:rsid w:val="009C08BC"/>
    <w:rsid w:val="009C0AAF"/>
    <w:rsid w:val="009C29A8"/>
    <w:rsid w:val="009C3077"/>
    <w:rsid w:val="009C41E9"/>
    <w:rsid w:val="009C68C5"/>
    <w:rsid w:val="009D0156"/>
    <w:rsid w:val="009D1338"/>
    <w:rsid w:val="009D20CC"/>
    <w:rsid w:val="009D38F9"/>
    <w:rsid w:val="009D5A8A"/>
    <w:rsid w:val="009D63A8"/>
    <w:rsid w:val="009D69A8"/>
    <w:rsid w:val="009D7030"/>
    <w:rsid w:val="009D76E7"/>
    <w:rsid w:val="009E0B00"/>
    <w:rsid w:val="009E0F75"/>
    <w:rsid w:val="009E0FD6"/>
    <w:rsid w:val="009E1C4B"/>
    <w:rsid w:val="009E2207"/>
    <w:rsid w:val="009E3420"/>
    <w:rsid w:val="009E348B"/>
    <w:rsid w:val="009E43BA"/>
    <w:rsid w:val="009E468A"/>
    <w:rsid w:val="009E584A"/>
    <w:rsid w:val="009E6C82"/>
    <w:rsid w:val="009F07F0"/>
    <w:rsid w:val="009F1050"/>
    <w:rsid w:val="009F15C6"/>
    <w:rsid w:val="009F1FDB"/>
    <w:rsid w:val="009F2431"/>
    <w:rsid w:val="009F29C7"/>
    <w:rsid w:val="009F6A67"/>
    <w:rsid w:val="009F6B13"/>
    <w:rsid w:val="009F79B0"/>
    <w:rsid w:val="009F7F98"/>
    <w:rsid w:val="00A00259"/>
    <w:rsid w:val="00A003A0"/>
    <w:rsid w:val="00A0357B"/>
    <w:rsid w:val="00A03974"/>
    <w:rsid w:val="00A03FAC"/>
    <w:rsid w:val="00A04556"/>
    <w:rsid w:val="00A05A68"/>
    <w:rsid w:val="00A05B25"/>
    <w:rsid w:val="00A05F11"/>
    <w:rsid w:val="00A07144"/>
    <w:rsid w:val="00A07D09"/>
    <w:rsid w:val="00A10D55"/>
    <w:rsid w:val="00A11119"/>
    <w:rsid w:val="00A11145"/>
    <w:rsid w:val="00A118A2"/>
    <w:rsid w:val="00A122B5"/>
    <w:rsid w:val="00A12C5B"/>
    <w:rsid w:val="00A12E14"/>
    <w:rsid w:val="00A139D2"/>
    <w:rsid w:val="00A13E0F"/>
    <w:rsid w:val="00A1428F"/>
    <w:rsid w:val="00A17A46"/>
    <w:rsid w:val="00A17B44"/>
    <w:rsid w:val="00A21F8F"/>
    <w:rsid w:val="00A22762"/>
    <w:rsid w:val="00A24CE5"/>
    <w:rsid w:val="00A2541A"/>
    <w:rsid w:val="00A30C25"/>
    <w:rsid w:val="00A31229"/>
    <w:rsid w:val="00A329C4"/>
    <w:rsid w:val="00A3320E"/>
    <w:rsid w:val="00A3357E"/>
    <w:rsid w:val="00A33B7E"/>
    <w:rsid w:val="00A34CBA"/>
    <w:rsid w:val="00A35792"/>
    <w:rsid w:val="00A359FF"/>
    <w:rsid w:val="00A3676F"/>
    <w:rsid w:val="00A37397"/>
    <w:rsid w:val="00A37425"/>
    <w:rsid w:val="00A37705"/>
    <w:rsid w:val="00A37E61"/>
    <w:rsid w:val="00A4038B"/>
    <w:rsid w:val="00A4070F"/>
    <w:rsid w:val="00A40846"/>
    <w:rsid w:val="00A4270F"/>
    <w:rsid w:val="00A433F5"/>
    <w:rsid w:val="00A434B3"/>
    <w:rsid w:val="00A43DAF"/>
    <w:rsid w:val="00A44D0A"/>
    <w:rsid w:val="00A44FAC"/>
    <w:rsid w:val="00A4546D"/>
    <w:rsid w:val="00A46ED0"/>
    <w:rsid w:val="00A46FC9"/>
    <w:rsid w:val="00A5074D"/>
    <w:rsid w:val="00A509CB"/>
    <w:rsid w:val="00A5143A"/>
    <w:rsid w:val="00A518EF"/>
    <w:rsid w:val="00A52A37"/>
    <w:rsid w:val="00A53E0E"/>
    <w:rsid w:val="00A564B4"/>
    <w:rsid w:val="00A56586"/>
    <w:rsid w:val="00A56EDB"/>
    <w:rsid w:val="00A576DC"/>
    <w:rsid w:val="00A57CE8"/>
    <w:rsid w:val="00A6072B"/>
    <w:rsid w:val="00A608CE"/>
    <w:rsid w:val="00A609EC"/>
    <w:rsid w:val="00A60A13"/>
    <w:rsid w:val="00A60BC2"/>
    <w:rsid w:val="00A60BFD"/>
    <w:rsid w:val="00A60E55"/>
    <w:rsid w:val="00A61C49"/>
    <w:rsid w:val="00A6355C"/>
    <w:rsid w:val="00A64298"/>
    <w:rsid w:val="00A64D0C"/>
    <w:rsid w:val="00A654F5"/>
    <w:rsid w:val="00A65630"/>
    <w:rsid w:val="00A657B0"/>
    <w:rsid w:val="00A70F9F"/>
    <w:rsid w:val="00A71B53"/>
    <w:rsid w:val="00A7206C"/>
    <w:rsid w:val="00A728F1"/>
    <w:rsid w:val="00A72968"/>
    <w:rsid w:val="00A73FAC"/>
    <w:rsid w:val="00A74BB4"/>
    <w:rsid w:val="00A752BD"/>
    <w:rsid w:val="00A7560E"/>
    <w:rsid w:val="00A75F63"/>
    <w:rsid w:val="00A76FED"/>
    <w:rsid w:val="00A776FC"/>
    <w:rsid w:val="00A77EF6"/>
    <w:rsid w:val="00A80E38"/>
    <w:rsid w:val="00A80E73"/>
    <w:rsid w:val="00A825BB"/>
    <w:rsid w:val="00A839B2"/>
    <w:rsid w:val="00A8522D"/>
    <w:rsid w:val="00A86DD2"/>
    <w:rsid w:val="00A87632"/>
    <w:rsid w:val="00A90831"/>
    <w:rsid w:val="00A91069"/>
    <w:rsid w:val="00A92002"/>
    <w:rsid w:val="00A92EBE"/>
    <w:rsid w:val="00A93961"/>
    <w:rsid w:val="00A93D14"/>
    <w:rsid w:val="00A9465D"/>
    <w:rsid w:val="00A955E6"/>
    <w:rsid w:val="00A9574B"/>
    <w:rsid w:val="00A957A0"/>
    <w:rsid w:val="00AA0E3B"/>
    <w:rsid w:val="00AA188C"/>
    <w:rsid w:val="00AA25DE"/>
    <w:rsid w:val="00AA302C"/>
    <w:rsid w:val="00AA3651"/>
    <w:rsid w:val="00AA3BD3"/>
    <w:rsid w:val="00AA3E3F"/>
    <w:rsid w:val="00AA4275"/>
    <w:rsid w:val="00AA4537"/>
    <w:rsid w:val="00AA4F85"/>
    <w:rsid w:val="00AA583D"/>
    <w:rsid w:val="00AA6464"/>
    <w:rsid w:val="00AA6688"/>
    <w:rsid w:val="00AA6F1B"/>
    <w:rsid w:val="00AB02EA"/>
    <w:rsid w:val="00AB0613"/>
    <w:rsid w:val="00AB0EA8"/>
    <w:rsid w:val="00AB1929"/>
    <w:rsid w:val="00AB1972"/>
    <w:rsid w:val="00AB2A2E"/>
    <w:rsid w:val="00AB5187"/>
    <w:rsid w:val="00AB6029"/>
    <w:rsid w:val="00AB6EC8"/>
    <w:rsid w:val="00AC00F8"/>
    <w:rsid w:val="00AC185B"/>
    <w:rsid w:val="00AC39DD"/>
    <w:rsid w:val="00AC3A80"/>
    <w:rsid w:val="00AC4EC7"/>
    <w:rsid w:val="00AC4ED3"/>
    <w:rsid w:val="00AC5959"/>
    <w:rsid w:val="00AC5E8F"/>
    <w:rsid w:val="00AC63C9"/>
    <w:rsid w:val="00AC6D03"/>
    <w:rsid w:val="00AC6EE0"/>
    <w:rsid w:val="00AC7D9E"/>
    <w:rsid w:val="00AD0B2D"/>
    <w:rsid w:val="00AD0CA2"/>
    <w:rsid w:val="00AD1087"/>
    <w:rsid w:val="00AD16B2"/>
    <w:rsid w:val="00AD1958"/>
    <w:rsid w:val="00AD2750"/>
    <w:rsid w:val="00AD2CAE"/>
    <w:rsid w:val="00AD2E81"/>
    <w:rsid w:val="00AD300F"/>
    <w:rsid w:val="00AD331F"/>
    <w:rsid w:val="00AD3C33"/>
    <w:rsid w:val="00AD461C"/>
    <w:rsid w:val="00AD49AE"/>
    <w:rsid w:val="00AD4DC0"/>
    <w:rsid w:val="00AD66D3"/>
    <w:rsid w:val="00AD679F"/>
    <w:rsid w:val="00AE0020"/>
    <w:rsid w:val="00AE04B6"/>
    <w:rsid w:val="00AE0F91"/>
    <w:rsid w:val="00AE1018"/>
    <w:rsid w:val="00AE1827"/>
    <w:rsid w:val="00AE421F"/>
    <w:rsid w:val="00AE4ED5"/>
    <w:rsid w:val="00AE4EEE"/>
    <w:rsid w:val="00AE5814"/>
    <w:rsid w:val="00AE693B"/>
    <w:rsid w:val="00AF0533"/>
    <w:rsid w:val="00AF0617"/>
    <w:rsid w:val="00AF1B39"/>
    <w:rsid w:val="00AF275A"/>
    <w:rsid w:val="00AF29E4"/>
    <w:rsid w:val="00AF2D76"/>
    <w:rsid w:val="00AF37DB"/>
    <w:rsid w:val="00AF49EE"/>
    <w:rsid w:val="00AF5981"/>
    <w:rsid w:val="00AF6552"/>
    <w:rsid w:val="00AF71B5"/>
    <w:rsid w:val="00AF7D6E"/>
    <w:rsid w:val="00B00A07"/>
    <w:rsid w:val="00B00DB0"/>
    <w:rsid w:val="00B01A8A"/>
    <w:rsid w:val="00B02C2E"/>
    <w:rsid w:val="00B03750"/>
    <w:rsid w:val="00B03EA2"/>
    <w:rsid w:val="00B04241"/>
    <w:rsid w:val="00B061C5"/>
    <w:rsid w:val="00B06D44"/>
    <w:rsid w:val="00B0751D"/>
    <w:rsid w:val="00B11429"/>
    <w:rsid w:val="00B1187D"/>
    <w:rsid w:val="00B1244F"/>
    <w:rsid w:val="00B13114"/>
    <w:rsid w:val="00B13321"/>
    <w:rsid w:val="00B136C7"/>
    <w:rsid w:val="00B14501"/>
    <w:rsid w:val="00B21EAE"/>
    <w:rsid w:val="00B226C6"/>
    <w:rsid w:val="00B23B24"/>
    <w:rsid w:val="00B23B77"/>
    <w:rsid w:val="00B24D2A"/>
    <w:rsid w:val="00B25210"/>
    <w:rsid w:val="00B25927"/>
    <w:rsid w:val="00B2599D"/>
    <w:rsid w:val="00B271A6"/>
    <w:rsid w:val="00B304B9"/>
    <w:rsid w:val="00B3121A"/>
    <w:rsid w:val="00B31667"/>
    <w:rsid w:val="00B31951"/>
    <w:rsid w:val="00B31BE2"/>
    <w:rsid w:val="00B323C8"/>
    <w:rsid w:val="00B324BC"/>
    <w:rsid w:val="00B326F3"/>
    <w:rsid w:val="00B33A92"/>
    <w:rsid w:val="00B344A9"/>
    <w:rsid w:val="00B344B4"/>
    <w:rsid w:val="00B3477E"/>
    <w:rsid w:val="00B353F8"/>
    <w:rsid w:val="00B3784B"/>
    <w:rsid w:val="00B37CC3"/>
    <w:rsid w:val="00B401C6"/>
    <w:rsid w:val="00B4437C"/>
    <w:rsid w:val="00B4461A"/>
    <w:rsid w:val="00B446CA"/>
    <w:rsid w:val="00B44FCF"/>
    <w:rsid w:val="00B4541E"/>
    <w:rsid w:val="00B46DBC"/>
    <w:rsid w:val="00B514A2"/>
    <w:rsid w:val="00B52142"/>
    <w:rsid w:val="00B52EB0"/>
    <w:rsid w:val="00B532BC"/>
    <w:rsid w:val="00B54F3C"/>
    <w:rsid w:val="00B552D6"/>
    <w:rsid w:val="00B55352"/>
    <w:rsid w:val="00B55B22"/>
    <w:rsid w:val="00B56F08"/>
    <w:rsid w:val="00B571B6"/>
    <w:rsid w:val="00B57B3B"/>
    <w:rsid w:val="00B57C16"/>
    <w:rsid w:val="00B611FC"/>
    <w:rsid w:val="00B61761"/>
    <w:rsid w:val="00B623F2"/>
    <w:rsid w:val="00B6275D"/>
    <w:rsid w:val="00B62D1D"/>
    <w:rsid w:val="00B637FD"/>
    <w:rsid w:val="00B63C70"/>
    <w:rsid w:val="00B63DFC"/>
    <w:rsid w:val="00B65A96"/>
    <w:rsid w:val="00B65CE4"/>
    <w:rsid w:val="00B67D33"/>
    <w:rsid w:val="00B72385"/>
    <w:rsid w:val="00B7292E"/>
    <w:rsid w:val="00B738D8"/>
    <w:rsid w:val="00B74E8C"/>
    <w:rsid w:val="00B80B6F"/>
    <w:rsid w:val="00B80D64"/>
    <w:rsid w:val="00B82521"/>
    <w:rsid w:val="00B82CAA"/>
    <w:rsid w:val="00B8319B"/>
    <w:rsid w:val="00B83EAD"/>
    <w:rsid w:val="00B8462E"/>
    <w:rsid w:val="00B8586F"/>
    <w:rsid w:val="00B85CEE"/>
    <w:rsid w:val="00B91370"/>
    <w:rsid w:val="00B91702"/>
    <w:rsid w:val="00B922B1"/>
    <w:rsid w:val="00B9243A"/>
    <w:rsid w:val="00B9708E"/>
    <w:rsid w:val="00BA1402"/>
    <w:rsid w:val="00BA1A35"/>
    <w:rsid w:val="00BA4376"/>
    <w:rsid w:val="00BA4BCC"/>
    <w:rsid w:val="00BA4D3D"/>
    <w:rsid w:val="00BA5F38"/>
    <w:rsid w:val="00BA62B1"/>
    <w:rsid w:val="00BA69B1"/>
    <w:rsid w:val="00BB194E"/>
    <w:rsid w:val="00BB2AC3"/>
    <w:rsid w:val="00BB41E0"/>
    <w:rsid w:val="00BB46EC"/>
    <w:rsid w:val="00BB620C"/>
    <w:rsid w:val="00BB7151"/>
    <w:rsid w:val="00BB7672"/>
    <w:rsid w:val="00BB7855"/>
    <w:rsid w:val="00BB7B7B"/>
    <w:rsid w:val="00BC0429"/>
    <w:rsid w:val="00BC048D"/>
    <w:rsid w:val="00BC0B01"/>
    <w:rsid w:val="00BC2932"/>
    <w:rsid w:val="00BC4565"/>
    <w:rsid w:val="00BC47D6"/>
    <w:rsid w:val="00BC635C"/>
    <w:rsid w:val="00BC6DDF"/>
    <w:rsid w:val="00BC777A"/>
    <w:rsid w:val="00BC7A0F"/>
    <w:rsid w:val="00BC7D76"/>
    <w:rsid w:val="00BD006A"/>
    <w:rsid w:val="00BD0309"/>
    <w:rsid w:val="00BD06A7"/>
    <w:rsid w:val="00BD22D1"/>
    <w:rsid w:val="00BD379C"/>
    <w:rsid w:val="00BD5ACA"/>
    <w:rsid w:val="00BD70E2"/>
    <w:rsid w:val="00BE2B14"/>
    <w:rsid w:val="00BE2B33"/>
    <w:rsid w:val="00BE2D35"/>
    <w:rsid w:val="00BE45C6"/>
    <w:rsid w:val="00BE4B25"/>
    <w:rsid w:val="00BE4D3F"/>
    <w:rsid w:val="00BE694A"/>
    <w:rsid w:val="00BE6CBC"/>
    <w:rsid w:val="00BE6D2E"/>
    <w:rsid w:val="00BE707C"/>
    <w:rsid w:val="00BE752B"/>
    <w:rsid w:val="00BF030F"/>
    <w:rsid w:val="00BF0896"/>
    <w:rsid w:val="00BF4701"/>
    <w:rsid w:val="00BF4748"/>
    <w:rsid w:val="00BF5808"/>
    <w:rsid w:val="00BF6528"/>
    <w:rsid w:val="00C011BC"/>
    <w:rsid w:val="00C032C3"/>
    <w:rsid w:val="00C042D1"/>
    <w:rsid w:val="00C07545"/>
    <w:rsid w:val="00C116F5"/>
    <w:rsid w:val="00C11DD7"/>
    <w:rsid w:val="00C11F8D"/>
    <w:rsid w:val="00C129EB"/>
    <w:rsid w:val="00C1383E"/>
    <w:rsid w:val="00C14069"/>
    <w:rsid w:val="00C146CE"/>
    <w:rsid w:val="00C14BCC"/>
    <w:rsid w:val="00C155A7"/>
    <w:rsid w:val="00C159D3"/>
    <w:rsid w:val="00C15B69"/>
    <w:rsid w:val="00C15CC3"/>
    <w:rsid w:val="00C171C7"/>
    <w:rsid w:val="00C1759D"/>
    <w:rsid w:val="00C17F18"/>
    <w:rsid w:val="00C20187"/>
    <w:rsid w:val="00C20DB4"/>
    <w:rsid w:val="00C2251F"/>
    <w:rsid w:val="00C238FA"/>
    <w:rsid w:val="00C24BA6"/>
    <w:rsid w:val="00C2525C"/>
    <w:rsid w:val="00C25E9E"/>
    <w:rsid w:val="00C277D5"/>
    <w:rsid w:val="00C32DB2"/>
    <w:rsid w:val="00C342E8"/>
    <w:rsid w:val="00C347C3"/>
    <w:rsid w:val="00C3569B"/>
    <w:rsid w:val="00C356DC"/>
    <w:rsid w:val="00C35BCD"/>
    <w:rsid w:val="00C35CDE"/>
    <w:rsid w:val="00C364ED"/>
    <w:rsid w:val="00C403D5"/>
    <w:rsid w:val="00C42751"/>
    <w:rsid w:val="00C42B1B"/>
    <w:rsid w:val="00C4303A"/>
    <w:rsid w:val="00C4442B"/>
    <w:rsid w:val="00C44E8F"/>
    <w:rsid w:val="00C44FAA"/>
    <w:rsid w:val="00C45527"/>
    <w:rsid w:val="00C5059D"/>
    <w:rsid w:val="00C5093E"/>
    <w:rsid w:val="00C50C2E"/>
    <w:rsid w:val="00C5118D"/>
    <w:rsid w:val="00C540C8"/>
    <w:rsid w:val="00C544D6"/>
    <w:rsid w:val="00C54979"/>
    <w:rsid w:val="00C54D0D"/>
    <w:rsid w:val="00C54DCB"/>
    <w:rsid w:val="00C55554"/>
    <w:rsid w:val="00C557B6"/>
    <w:rsid w:val="00C55BC0"/>
    <w:rsid w:val="00C561F8"/>
    <w:rsid w:val="00C567F0"/>
    <w:rsid w:val="00C573EC"/>
    <w:rsid w:val="00C57735"/>
    <w:rsid w:val="00C60483"/>
    <w:rsid w:val="00C60FA2"/>
    <w:rsid w:val="00C623C8"/>
    <w:rsid w:val="00C63323"/>
    <w:rsid w:val="00C63D64"/>
    <w:rsid w:val="00C64F5E"/>
    <w:rsid w:val="00C676E4"/>
    <w:rsid w:val="00C70C2B"/>
    <w:rsid w:val="00C71A0F"/>
    <w:rsid w:val="00C73AB4"/>
    <w:rsid w:val="00C746CD"/>
    <w:rsid w:val="00C75BCA"/>
    <w:rsid w:val="00C76482"/>
    <w:rsid w:val="00C768F5"/>
    <w:rsid w:val="00C76948"/>
    <w:rsid w:val="00C774E9"/>
    <w:rsid w:val="00C77C64"/>
    <w:rsid w:val="00C803FD"/>
    <w:rsid w:val="00C80BF5"/>
    <w:rsid w:val="00C80EE5"/>
    <w:rsid w:val="00C83802"/>
    <w:rsid w:val="00C83B2E"/>
    <w:rsid w:val="00C85AE1"/>
    <w:rsid w:val="00C85EAF"/>
    <w:rsid w:val="00C870E6"/>
    <w:rsid w:val="00C920C6"/>
    <w:rsid w:val="00C92A90"/>
    <w:rsid w:val="00C946F9"/>
    <w:rsid w:val="00C94F6B"/>
    <w:rsid w:val="00C9546F"/>
    <w:rsid w:val="00C95EF5"/>
    <w:rsid w:val="00C96818"/>
    <w:rsid w:val="00C971E1"/>
    <w:rsid w:val="00C97C09"/>
    <w:rsid w:val="00CA01A1"/>
    <w:rsid w:val="00CA0F7B"/>
    <w:rsid w:val="00CA2131"/>
    <w:rsid w:val="00CA244F"/>
    <w:rsid w:val="00CA4A41"/>
    <w:rsid w:val="00CA4C28"/>
    <w:rsid w:val="00CA5677"/>
    <w:rsid w:val="00CA5760"/>
    <w:rsid w:val="00CA7B94"/>
    <w:rsid w:val="00CA7F81"/>
    <w:rsid w:val="00CB05A4"/>
    <w:rsid w:val="00CB06CF"/>
    <w:rsid w:val="00CB086E"/>
    <w:rsid w:val="00CB0D08"/>
    <w:rsid w:val="00CB1E69"/>
    <w:rsid w:val="00CB2151"/>
    <w:rsid w:val="00CB3CBB"/>
    <w:rsid w:val="00CB4A02"/>
    <w:rsid w:val="00CB69E6"/>
    <w:rsid w:val="00CB75F8"/>
    <w:rsid w:val="00CC22E8"/>
    <w:rsid w:val="00CC3033"/>
    <w:rsid w:val="00CC3C9F"/>
    <w:rsid w:val="00CC3CFE"/>
    <w:rsid w:val="00CC43AF"/>
    <w:rsid w:val="00CC4934"/>
    <w:rsid w:val="00CC4DCB"/>
    <w:rsid w:val="00CC5BD7"/>
    <w:rsid w:val="00CC6547"/>
    <w:rsid w:val="00CD0A8B"/>
    <w:rsid w:val="00CD10B6"/>
    <w:rsid w:val="00CD20D1"/>
    <w:rsid w:val="00CD29E4"/>
    <w:rsid w:val="00CD2D40"/>
    <w:rsid w:val="00CD2EBC"/>
    <w:rsid w:val="00CD418C"/>
    <w:rsid w:val="00CD46BC"/>
    <w:rsid w:val="00CD5710"/>
    <w:rsid w:val="00CD7D58"/>
    <w:rsid w:val="00CE06ED"/>
    <w:rsid w:val="00CE204C"/>
    <w:rsid w:val="00CE404A"/>
    <w:rsid w:val="00CE49FC"/>
    <w:rsid w:val="00CE68DE"/>
    <w:rsid w:val="00CE6CED"/>
    <w:rsid w:val="00CE6F08"/>
    <w:rsid w:val="00CE74D8"/>
    <w:rsid w:val="00CF0D0A"/>
    <w:rsid w:val="00CF2C52"/>
    <w:rsid w:val="00CF42AF"/>
    <w:rsid w:val="00CF4B97"/>
    <w:rsid w:val="00CF4FE4"/>
    <w:rsid w:val="00CF558D"/>
    <w:rsid w:val="00CF5ADF"/>
    <w:rsid w:val="00CF5EB4"/>
    <w:rsid w:val="00CF62BD"/>
    <w:rsid w:val="00CF6981"/>
    <w:rsid w:val="00CF6D6F"/>
    <w:rsid w:val="00D01ABC"/>
    <w:rsid w:val="00D01FC4"/>
    <w:rsid w:val="00D02F1C"/>
    <w:rsid w:val="00D03AF7"/>
    <w:rsid w:val="00D04124"/>
    <w:rsid w:val="00D04A17"/>
    <w:rsid w:val="00D07055"/>
    <w:rsid w:val="00D0766E"/>
    <w:rsid w:val="00D07C0D"/>
    <w:rsid w:val="00D07FBF"/>
    <w:rsid w:val="00D10017"/>
    <w:rsid w:val="00D10BCA"/>
    <w:rsid w:val="00D10E52"/>
    <w:rsid w:val="00D127C9"/>
    <w:rsid w:val="00D141B1"/>
    <w:rsid w:val="00D14376"/>
    <w:rsid w:val="00D146A3"/>
    <w:rsid w:val="00D2125E"/>
    <w:rsid w:val="00D220AB"/>
    <w:rsid w:val="00D2364B"/>
    <w:rsid w:val="00D236D6"/>
    <w:rsid w:val="00D24C5A"/>
    <w:rsid w:val="00D24D73"/>
    <w:rsid w:val="00D24DBE"/>
    <w:rsid w:val="00D256D7"/>
    <w:rsid w:val="00D25C12"/>
    <w:rsid w:val="00D26066"/>
    <w:rsid w:val="00D272E9"/>
    <w:rsid w:val="00D27AC7"/>
    <w:rsid w:val="00D27FA0"/>
    <w:rsid w:val="00D300C8"/>
    <w:rsid w:val="00D31645"/>
    <w:rsid w:val="00D321C9"/>
    <w:rsid w:val="00D34033"/>
    <w:rsid w:val="00D342AC"/>
    <w:rsid w:val="00D3434C"/>
    <w:rsid w:val="00D34401"/>
    <w:rsid w:val="00D3671B"/>
    <w:rsid w:val="00D40552"/>
    <w:rsid w:val="00D42A2A"/>
    <w:rsid w:val="00D44388"/>
    <w:rsid w:val="00D4461E"/>
    <w:rsid w:val="00D447AF"/>
    <w:rsid w:val="00D44FCB"/>
    <w:rsid w:val="00D454BD"/>
    <w:rsid w:val="00D45E75"/>
    <w:rsid w:val="00D502E1"/>
    <w:rsid w:val="00D524F3"/>
    <w:rsid w:val="00D52BF7"/>
    <w:rsid w:val="00D55CDB"/>
    <w:rsid w:val="00D560A9"/>
    <w:rsid w:val="00D56625"/>
    <w:rsid w:val="00D567FB"/>
    <w:rsid w:val="00D57018"/>
    <w:rsid w:val="00D57372"/>
    <w:rsid w:val="00D603CB"/>
    <w:rsid w:val="00D604A5"/>
    <w:rsid w:val="00D606AE"/>
    <w:rsid w:val="00D6106A"/>
    <w:rsid w:val="00D6180B"/>
    <w:rsid w:val="00D62322"/>
    <w:rsid w:val="00D6290E"/>
    <w:rsid w:val="00D647C3"/>
    <w:rsid w:val="00D648B2"/>
    <w:rsid w:val="00D64E0B"/>
    <w:rsid w:val="00D653FB"/>
    <w:rsid w:val="00D65F4D"/>
    <w:rsid w:val="00D6676C"/>
    <w:rsid w:val="00D668E6"/>
    <w:rsid w:val="00D66928"/>
    <w:rsid w:val="00D669CA"/>
    <w:rsid w:val="00D674B2"/>
    <w:rsid w:val="00D678A0"/>
    <w:rsid w:val="00D67939"/>
    <w:rsid w:val="00D70F9A"/>
    <w:rsid w:val="00D710C5"/>
    <w:rsid w:val="00D72537"/>
    <w:rsid w:val="00D726BA"/>
    <w:rsid w:val="00D72B5D"/>
    <w:rsid w:val="00D733D1"/>
    <w:rsid w:val="00D7368A"/>
    <w:rsid w:val="00D73C70"/>
    <w:rsid w:val="00D74C93"/>
    <w:rsid w:val="00D7703C"/>
    <w:rsid w:val="00D80509"/>
    <w:rsid w:val="00D80CD9"/>
    <w:rsid w:val="00D81135"/>
    <w:rsid w:val="00D81184"/>
    <w:rsid w:val="00D81AA8"/>
    <w:rsid w:val="00D81C59"/>
    <w:rsid w:val="00D8219C"/>
    <w:rsid w:val="00D82CA9"/>
    <w:rsid w:val="00D84610"/>
    <w:rsid w:val="00D85166"/>
    <w:rsid w:val="00D851D0"/>
    <w:rsid w:val="00D856D1"/>
    <w:rsid w:val="00D86882"/>
    <w:rsid w:val="00D87242"/>
    <w:rsid w:val="00D87C47"/>
    <w:rsid w:val="00D90562"/>
    <w:rsid w:val="00D914B9"/>
    <w:rsid w:val="00D921C7"/>
    <w:rsid w:val="00D94FCB"/>
    <w:rsid w:val="00D9676A"/>
    <w:rsid w:val="00D971F6"/>
    <w:rsid w:val="00D97751"/>
    <w:rsid w:val="00D979A0"/>
    <w:rsid w:val="00D97E7C"/>
    <w:rsid w:val="00DA0B5F"/>
    <w:rsid w:val="00DA0BC4"/>
    <w:rsid w:val="00DA0BFF"/>
    <w:rsid w:val="00DA367B"/>
    <w:rsid w:val="00DA4570"/>
    <w:rsid w:val="00DA4A25"/>
    <w:rsid w:val="00DA4C78"/>
    <w:rsid w:val="00DA5584"/>
    <w:rsid w:val="00DA62F6"/>
    <w:rsid w:val="00DA6C6C"/>
    <w:rsid w:val="00DA6CB9"/>
    <w:rsid w:val="00DA7572"/>
    <w:rsid w:val="00DA798B"/>
    <w:rsid w:val="00DB0C9E"/>
    <w:rsid w:val="00DB173B"/>
    <w:rsid w:val="00DB2317"/>
    <w:rsid w:val="00DB2BA6"/>
    <w:rsid w:val="00DB3869"/>
    <w:rsid w:val="00DB39BD"/>
    <w:rsid w:val="00DB3A88"/>
    <w:rsid w:val="00DB419E"/>
    <w:rsid w:val="00DB5251"/>
    <w:rsid w:val="00DB57D8"/>
    <w:rsid w:val="00DB5859"/>
    <w:rsid w:val="00DB60BE"/>
    <w:rsid w:val="00DB6544"/>
    <w:rsid w:val="00DB68F8"/>
    <w:rsid w:val="00DC1C3B"/>
    <w:rsid w:val="00DC1F4E"/>
    <w:rsid w:val="00DC2107"/>
    <w:rsid w:val="00DC24A8"/>
    <w:rsid w:val="00DC3275"/>
    <w:rsid w:val="00DC418A"/>
    <w:rsid w:val="00DC441E"/>
    <w:rsid w:val="00DC489B"/>
    <w:rsid w:val="00DC7656"/>
    <w:rsid w:val="00DC7877"/>
    <w:rsid w:val="00DD41D1"/>
    <w:rsid w:val="00DD59CF"/>
    <w:rsid w:val="00DD5F19"/>
    <w:rsid w:val="00DD5F7F"/>
    <w:rsid w:val="00DD64B1"/>
    <w:rsid w:val="00DD6958"/>
    <w:rsid w:val="00DD6D5B"/>
    <w:rsid w:val="00DE2521"/>
    <w:rsid w:val="00DE2670"/>
    <w:rsid w:val="00DE2A1D"/>
    <w:rsid w:val="00DE2CBB"/>
    <w:rsid w:val="00DE3B14"/>
    <w:rsid w:val="00DE461D"/>
    <w:rsid w:val="00DE4741"/>
    <w:rsid w:val="00DE49E9"/>
    <w:rsid w:val="00DE5816"/>
    <w:rsid w:val="00DE6934"/>
    <w:rsid w:val="00DE6A67"/>
    <w:rsid w:val="00DE7805"/>
    <w:rsid w:val="00DF08C5"/>
    <w:rsid w:val="00DF0BB4"/>
    <w:rsid w:val="00DF1DDA"/>
    <w:rsid w:val="00DF1E7E"/>
    <w:rsid w:val="00DF27C9"/>
    <w:rsid w:val="00DF3985"/>
    <w:rsid w:val="00DF4CCE"/>
    <w:rsid w:val="00E00471"/>
    <w:rsid w:val="00E0125C"/>
    <w:rsid w:val="00E02924"/>
    <w:rsid w:val="00E02BF8"/>
    <w:rsid w:val="00E0364B"/>
    <w:rsid w:val="00E04C72"/>
    <w:rsid w:val="00E05124"/>
    <w:rsid w:val="00E079E5"/>
    <w:rsid w:val="00E07B0C"/>
    <w:rsid w:val="00E07C3A"/>
    <w:rsid w:val="00E1031D"/>
    <w:rsid w:val="00E108D7"/>
    <w:rsid w:val="00E11FB6"/>
    <w:rsid w:val="00E1306D"/>
    <w:rsid w:val="00E13322"/>
    <w:rsid w:val="00E133D8"/>
    <w:rsid w:val="00E14100"/>
    <w:rsid w:val="00E14BEC"/>
    <w:rsid w:val="00E14C29"/>
    <w:rsid w:val="00E15187"/>
    <w:rsid w:val="00E157CE"/>
    <w:rsid w:val="00E15AA0"/>
    <w:rsid w:val="00E201F3"/>
    <w:rsid w:val="00E20CF2"/>
    <w:rsid w:val="00E21025"/>
    <w:rsid w:val="00E2243C"/>
    <w:rsid w:val="00E22473"/>
    <w:rsid w:val="00E22D06"/>
    <w:rsid w:val="00E24C10"/>
    <w:rsid w:val="00E2522D"/>
    <w:rsid w:val="00E25741"/>
    <w:rsid w:val="00E263B5"/>
    <w:rsid w:val="00E2700C"/>
    <w:rsid w:val="00E27A03"/>
    <w:rsid w:val="00E27DCA"/>
    <w:rsid w:val="00E27EE4"/>
    <w:rsid w:val="00E30009"/>
    <w:rsid w:val="00E302E8"/>
    <w:rsid w:val="00E3066A"/>
    <w:rsid w:val="00E30C82"/>
    <w:rsid w:val="00E3115C"/>
    <w:rsid w:val="00E34A2A"/>
    <w:rsid w:val="00E356B2"/>
    <w:rsid w:val="00E3576C"/>
    <w:rsid w:val="00E362AD"/>
    <w:rsid w:val="00E36FB2"/>
    <w:rsid w:val="00E373CF"/>
    <w:rsid w:val="00E40950"/>
    <w:rsid w:val="00E4184A"/>
    <w:rsid w:val="00E41B1F"/>
    <w:rsid w:val="00E420A6"/>
    <w:rsid w:val="00E42222"/>
    <w:rsid w:val="00E43464"/>
    <w:rsid w:val="00E44A6F"/>
    <w:rsid w:val="00E46DC5"/>
    <w:rsid w:val="00E46ED9"/>
    <w:rsid w:val="00E535D1"/>
    <w:rsid w:val="00E54B01"/>
    <w:rsid w:val="00E55672"/>
    <w:rsid w:val="00E55B86"/>
    <w:rsid w:val="00E56A8E"/>
    <w:rsid w:val="00E56C50"/>
    <w:rsid w:val="00E578B0"/>
    <w:rsid w:val="00E613B9"/>
    <w:rsid w:val="00E61C0E"/>
    <w:rsid w:val="00E620A0"/>
    <w:rsid w:val="00E62C43"/>
    <w:rsid w:val="00E62D14"/>
    <w:rsid w:val="00E62D99"/>
    <w:rsid w:val="00E63DF6"/>
    <w:rsid w:val="00E651DB"/>
    <w:rsid w:val="00E6659A"/>
    <w:rsid w:val="00E70259"/>
    <w:rsid w:val="00E70553"/>
    <w:rsid w:val="00E70C5F"/>
    <w:rsid w:val="00E71653"/>
    <w:rsid w:val="00E71995"/>
    <w:rsid w:val="00E71AAB"/>
    <w:rsid w:val="00E71F66"/>
    <w:rsid w:val="00E74901"/>
    <w:rsid w:val="00E7537C"/>
    <w:rsid w:val="00E75BBF"/>
    <w:rsid w:val="00E771CE"/>
    <w:rsid w:val="00E77633"/>
    <w:rsid w:val="00E8026F"/>
    <w:rsid w:val="00E817F8"/>
    <w:rsid w:val="00E8195C"/>
    <w:rsid w:val="00E81E25"/>
    <w:rsid w:val="00E830DE"/>
    <w:rsid w:val="00E831CD"/>
    <w:rsid w:val="00E840B6"/>
    <w:rsid w:val="00E860F2"/>
    <w:rsid w:val="00E91D8F"/>
    <w:rsid w:val="00E91DB8"/>
    <w:rsid w:val="00E92945"/>
    <w:rsid w:val="00E92CFD"/>
    <w:rsid w:val="00E93F6C"/>
    <w:rsid w:val="00E94C1F"/>
    <w:rsid w:val="00E952FE"/>
    <w:rsid w:val="00E95832"/>
    <w:rsid w:val="00E97119"/>
    <w:rsid w:val="00E973C3"/>
    <w:rsid w:val="00E97706"/>
    <w:rsid w:val="00E97AE2"/>
    <w:rsid w:val="00EA08F9"/>
    <w:rsid w:val="00EA1552"/>
    <w:rsid w:val="00EA2CD8"/>
    <w:rsid w:val="00EA31F2"/>
    <w:rsid w:val="00EA6D7F"/>
    <w:rsid w:val="00EB046B"/>
    <w:rsid w:val="00EB0600"/>
    <w:rsid w:val="00EB0887"/>
    <w:rsid w:val="00EB107E"/>
    <w:rsid w:val="00EB2CC5"/>
    <w:rsid w:val="00EB2D56"/>
    <w:rsid w:val="00EB2E77"/>
    <w:rsid w:val="00EB3395"/>
    <w:rsid w:val="00EB4A9B"/>
    <w:rsid w:val="00EB5802"/>
    <w:rsid w:val="00EB592B"/>
    <w:rsid w:val="00EB5B25"/>
    <w:rsid w:val="00EB5B37"/>
    <w:rsid w:val="00EB7B6B"/>
    <w:rsid w:val="00EC11C0"/>
    <w:rsid w:val="00EC1B32"/>
    <w:rsid w:val="00EC27D4"/>
    <w:rsid w:val="00EC27FE"/>
    <w:rsid w:val="00EC3B48"/>
    <w:rsid w:val="00EC3D31"/>
    <w:rsid w:val="00EC4268"/>
    <w:rsid w:val="00EC4EA2"/>
    <w:rsid w:val="00EC517E"/>
    <w:rsid w:val="00EC58C7"/>
    <w:rsid w:val="00EC5A32"/>
    <w:rsid w:val="00EC682A"/>
    <w:rsid w:val="00ED0256"/>
    <w:rsid w:val="00ED0B56"/>
    <w:rsid w:val="00ED1290"/>
    <w:rsid w:val="00ED1F6F"/>
    <w:rsid w:val="00ED2DD1"/>
    <w:rsid w:val="00ED3E04"/>
    <w:rsid w:val="00ED518A"/>
    <w:rsid w:val="00ED5EA2"/>
    <w:rsid w:val="00ED67C8"/>
    <w:rsid w:val="00ED7D18"/>
    <w:rsid w:val="00EE09CB"/>
    <w:rsid w:val="00EE1DEA"/>
    <w:rsid w:val="00EE2711"/>
    <w:rsid w:val="00EE2AE8"/>
    <w:rsid w:val="00EE2C24"/>
    <w:rsid w:val="00EE3B52"/>
    <w:rsid w:val="00EE3D78"/>
    <w:rsid w:val="00EE4647"/>
    <w:rsid w:val="00EE4691"/>
    <w:rsid w:val="00EE54DF"/>
    <w:rsid w:val="00EE6089"/>
    <w:rsid w:val="00EE6F46"/>
    <w:rsid w:val="00EF0376"/>
    <w:rsid w:val="00EF06CB"/>
    <w:rsid w:val="00EF1A5F"/>
    <w:rsid w:val="00EF29B2"/>
    <w:rsid w:val="00EF3044"/>
    <w:rsid w:val="00EF3DDD"/>
    <w:rsid w:val="00EF43A6"/>
    <w:rsid w:val="00EF4778"/>
    <w:rsid w:val="00EF49A1"/>
    <w:rsid w:val="00EF4E70"/>
    <w:rsid w:val="00EF5303"/>
    <w:rsid w:val="00EF5346"/>
    <w:rsid w:val="00EF5688"/>
    <w:rsid w:val="00EF612A"/>
    <w:rsid w:val="00EF621D"/>
    <w:rsid w:val="00EF6417"/>
    <w:rsid w:val="00EF6D3D"/>
    <w:rsid w:val="00EF7F5B"/>
    <w:rsid w:val="00EF7FBC"/>
    <w:rsid w:val="00F00017"/>
    <w:rsid w:val="00F003CA"/>
    <w:rsid w:val="00F0148F"/>
    <w:rsid w:val="00F02DFA"/>
    <w:rsid w:val="00F0304A"/>
    <w:rsid w:val="00F0352A"/>
    <w:rsid w:val="00F04ED2"/>
    <w:rsid w:val="00F0519D"/>
    <w:rsid w:val="00F05AA0"/>
    <w:rsid w:val="00F06772"/>
    <w:rsid w:val="00F06937"/>
    <w:rsid w:val="00F06D5A"/>
    <w:rsid w:val="00F07918"/>
    <w:rsid w:val="00F10E8B"/>
    <w:rsid w:val="00F11292"/>
    <w:rsid w:val="00F114DB"/>
    <w:rsid w:val="00F12899"/>
    <w:rsid w:val="00F1456C"/>
    <w:rsid w:val="00F15145"/>
    <w:rsid w:val="00F15211"/>
    <w:rsid w:val="00F15B50"/>
    <w:rsid w:val="00F1686A"/>
    <w:rsid w:val="00F17DC6"/>
    <w:rsid w:val="00F20CF3"/>
    <w:rsid w:val="00F20F97"/>
    <w:rsid w:val="00F21B70"/>
    <w:rsid w:val="00F22B81"/>
    <w:rsid w:val="00F23695"/>
    <w:rsid w:val="00F23D6D"/>
    <w:rsid w:val="00F27CD4"/>
    <w:rsid w:val="00F317DB"/>
    <w:rsid w:val="00F328DE"/>
    <w:rsid w:val="00F3363F"/>
    <w:rsid w:val="00F33AF3"/>
    <w:rsid w:val="00F353FB"/>
    <w:rsid w:val="00F35A5D"/>
    <w:rsid w:val="00F35CFB"/>
    <w:rsid w:val="00F40021"/>
    <w:rsid w:val="00F410E2"/>
    <w:rsid w:val="00F419BD"/>
    <w:rsid w:val="00F41AF6"/>
    <w:rsid w:val="00F42A10"/>
    <w:rsid w:val="00F430FB"/>
    <w:rsid w:val="00F43102"/>
    <w:rsid w:val="00F44C88"/>
    <w:rsid w:val="00F4605E"/>
    <w:rsid w:val="00F476C0"/>
    <w:rsid w:val="00F50006"/>
    <w:rsid w:val="00F50A53"/>
    <w:rsid w:val="00F5109E"/>
    <w:rsid w:val="00F51ECD"/>
    <w:rsid w:val="00F52953"/>
    <w:rsid w:val="00F52959"/>
    <w:rsid w:val="00F53BA0"/>
    <w:rsid w:val="00F540C4"/>
    <w:rsid w:val="00F546BA"/>
    <w:rsid w:val="00F54F41"/>
    <w:rsid w:val="00F56A38"/>
    <w:rsid w:val="00F61311"/>
    <w:rsid w:val="00F6201D"/>
    <w:rsid w:val="00F633B4"/>
    <w:rsid w:val="00F638A6"/>
    <w:rsid w:val="00F64CA1"/>
    <w:rsid w:val="00F64E5A"/>
    <w:rsid w:val="00F64E61"/>
    <w:rsid w:val="00F65640"/>
    <w:rsid w:val="00F65944"/>
    <w:rsid w:val="00F65DD0"/>
    <w:rsid w:val="00F673FA"/>
    <w:rsid w:val="00F674CB"/>
    <w:rsid w:val="00F67C65"/>
    <w:rsid w:val="00F70133"/>
    <w:rsid w:val="00F70332"/>
    <w:rsid w:val="00F70399"/>
    <w:rsid w:val="00F706BD"/>
    <w:rsid w:val="00F70CF0"/>
    <w:rsid w:val="00F71823"/>
    <w:rsid w:val="00F71845"/>
    <w:rsid w:val="00F72022"/>
    <w:rsid w:val="00F72AC8"/>
    <w:rsid w:val="00F7311C"/>
    <w:rsid w:val="00F753C4"/>
    <w:rsid w:val="00F7579C"/>
    <w:rsid w:val="00F75D72"/>
    <w:rsid w:val="00F76AE1"/>
    <w:rsid w:val="00F76FD6"/>
    <w:rsid w:val="00F7751D"/>
    <w:rsid w:val="00F779AE"/>
    <w:rsid w:val="00F80CC5"/>
    <w:rsid w:val="00F82098"/>
    <w:rsid w:val="00F829F3"/>
    <w:rsid w:val="00F85161"/>
    <w:rsid w:val="00F8598D"/>
    <w:rsid w:val="00F8624E"/>
    <w:rsid w:val="00F864C0"/>
    <w:rsid w:val="00F87079"/>
    <w:rsid w:val="00F90484"/>
    <w:rsid w:val="00F909FC"/>
    <w:rsid w:val="00F91297"/>
    <w:rsid w:val="00F91CA9"/>
    <w:rsid w:val="00F92A9C"/>
    <w:rsid w:val="00F930C6"/>
    <w:rsid w:val="00F94BCB"/>
    <w:rsid w:val="00F950A2"/>
    <w:rsid w:val="00F95982"/>
    <w:rsid w:val="00F95CCF"/>
    <w:rsid w:val="00F96335"/>
    <w:rsid w:val="00F97715"/>
    <w:rsid w:val="00FA027D"/>
    <w:rsid w:val="00FA10EE"/>
    <w:rsid w:val="00FA32F3"/>
    <w:rsid w:val="00FA33CD"/>
    <w:rsid w:val="00FA3554"/>
    <w:rsid w:val="00FA3F0C"/>
    <w:rsid w:val="00FA4AB9"/>
    <w:rsid w:val="00FA5FF4"/>
    <w:rsid w:val="00FA7179"/>
    <w:rsid w:val="00FA7572"/>
    <w:rsid w:val="00FB185F"/>
    <w:rsid w:val="00FB1E61"/>
    <w:rsid w:val="00FB1EAA"/>
    <w:rsid w:val="00FB2407"/>
    <w:rsid w:val="00FB3AF1"/>
    <w:rsid w:val="00FB3F04"/>
    <w:rsid w:val="00FB3FC6"/>
    <w:rsid w:val="00FB4603"/>
    <w:rsid w:val="00FB56A8"/>
    <w:rsid w:val="00FB574A"/>
    <w:rsid w:val="00FB5EB4"/>
    <w:rsid w:val="00FB5F70"/>
    <w:rsid w:val="00FB62FD"/>
    <w:rsid w:val="00FB73A7"/>
    <w:rsid w:val="00FC07FC"/>
    <w:rsid w:val="00FC0A11"/>
    <w:rsid w:val="00FC178D"/>
    <w:rsid w:val="00FC23AE"/>
    <w:rsid w:val="00FC3F98"/>
    <w:rsid w:val="00FC5034"/>
    <w:rsid w:val="00FC5F68"/>
    <w:rsid w:val="00FC5FB2"/>
    <w:rsid w:val="00FC6E2A"/>
    <w:rsid w:val="00FC7343"/>
    <w:rsid w:val="00FC7543"/>
    <w:rsid w:val="00FC7948"/>
    <w:rsid w:val="00FD1D4F"/>
    <w:rsid w:val="00FD1F2C"/>
    <w:rsid w:val="00FD3A01"/>
    <w:rsid w:val="00FD3A3C"/>
    <w:rsid w:val="00FD44FC"/>
    <w:rsid w:val="00FD4A47"/>
    <w:rsid w:val="00FD522E"/>
    <w:rsid w:val="00FD524F"/>
    <w:rsid w:val="00FD61D0"/>
    <w:rsid w:val="00FD69C8"/>
    <w:rsid w:val="00FD7C63"/>
    <w:rsid w:val="00FE057F"/>
    <w:rsid w:val="00FE0D1D"/>
    <w:rsid w:val="00FE1A7E"/>
    <w:rsid w:val="00FE33EB"/>
    <w:rsid w:val="00FE6A77"/>
    <w:rsid w:val="00FF114D"/>
    <w:rsid w:val="00FF122C"/>
    <w:rsid w:val="00FF2E00"/>
    <w:rsid w:val="00FF36A8"/>
    <w:rsid w:val="00FF37D3"/>
    <w:rsid w:val="00FF3994"/>
    <w:rsid w:val="00FF464E"/>
    <w:rsid w:val="00FF5E55"/>
    <w:rsid w:val="00FF6E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3AFCC9"/>
  <w15:chartTrackingRefBased/>
  <w15:docId w15:val="{4CBB2AFF-DD70-4FFA-B16C-EF20C0887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232"/>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2302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302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302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30232"/>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230232"/>
    <w:pPr>
      <w:ind w:left="1701" w:hanging="1701"/>
      <w:outlineLvl w:val="4"/>
    </w:pPr>
    <w:rPr>
      <w:sz w:val="22"/>
    </w:rPr>
  </w:style>
  <w:style w:type="paragraph" w:styleId="Heading6">
    <w:name w:val="heading 6"/>
    <w:aliases w:val="T1,Header 6"/>
    <w:basedOn w:val="H6"/>
    <w:next w:val="Normal"/>
    <w:link w:val="Heading6Char"/>
    <w:qFormat/>
    <w:rsid w:val="00230232"/>
    <w:pPr>
      <w:outlineLvl w:val="5"/>
    </w:pPr>
  </w:style>
  <w:style w:type="paragraph" w:styleId="Heading7">
    <w:name w:val="heading 7"/>
    <w:basedOn w:val="H6"/>
    <w:next w:val="Normal"/>
    <w:link w:val="Heading7Char"/>
    <w:qFormat/>
    <w:rsid w:val="00230232"/>
    <w:pPr>
      <w:outlineLvl w:val="6"/>
    </w:pPr>
  </w:style>
  <w:style w:type="paragraph" w:styleId="Heading8">
    <w:name w:val="heading 8"/>
    <w:basedOn w:val="Heading1"/>
    <w:next w:val="Normal"/>
    <w:link w:val="Heading8Char"/>
    <w:qFormat/>
    <w:rsid w:val="00230232"/>
    <w:pPr>
      <w:ind w:left="0" w:firstLine="0"/>
      <w:outlineLvl w:val="7"/>
    </w:pPr>
  </w:style>
  <w:style w:type="paragraph" w:styleId="Heading9">
    <w:name w:val="heading 9"/>
    <w:basedOn w:val="Heading8"/>
    <w:next w:val="Normal"/>
    <w:link w:val="Heading9Char"/>
    <w:qFormat/>
    <w:rsid w:val="00230232"/>
    <w:pPr>
      <w:outlineLvl w:val="8"/>
    </w:pPr>
  </w:style>
  <w:style w:type="character" w:default="1" w:styleId="DefaultParagraphFont">
    <w:name w:val="Default Paragraph Font"/>
    <w:semiHidden/>
    <w:rsid w:val="002302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0232"/>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11E49"/>
    <w:rPr>
      <w:rFonts w:ascii="Arial" w:hAnsi="Arial"/>
      <w:sz w:val="32"/>
    </w:rPr>
  </w:style>
  <w:style w:type="paragraph" w:customStyle="1" w:styleId="H6">
    <w:name w:val="H6"/>
    <w:basedOn w:val="Heading5"/>
    <w:next w:val="Normal"/>
    <w:link w:val="H6Char"/>
    <w:rsid w:val="00230232"/>
    <w:pPr>
      <w:ind w:left="1985" w:hanging="1985"/>
      <w:outlineLvl w:val="9"/>
    </w:pPr>
    <w:rPr>
      <w:sz w:val="20"/>
    </w:rPr>
  </w:style>
  <w:style w:type="paragraph" w:styleId="TOC9">
    <w:name w:val="toc 9"/>
    <w:basedOn w:val="TOC8"/>
    <w:rsid w:val="00230232"/>
    <w:pPr>
      <w:ind w:left="1418" w:hanging="1418"/>
    </w:pPr>
  </w:style>
  <w:style w:type="paragraph" w:styleId="TOC8">
    <w:name w:val="toc 8"/>
    <w:basedOn w:val="TOC1"/>
    <w:rsid w:val="00230232"/>
    <w:pPr>
      <w:spacing w:before="180"/>
      <w:ind w:left="2693" w:hanging="2693"/>
    </w:pPr>
    <w:rPr>
      <w:b/>
    </w:rPr>
  </w:style>
  <w:style w:type="paragraph" w:styleId="TOC1">
    <w:name w:val="toc 1"/>
    <w:rsid w:val="002302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EQ">
    <w:name w:val="EQ"/>
    <w:basedOn w:val="Normal"/>
    <w:next w:val="Normal"/>
    <w:rsid w:val="00230232"/>
    <w:pPr>
      <w:keepLines/>
      <w:tabs>
        <w:tab w:val="center" w:pos="4536"/>
        <w:tab w:val="right" w:pos="9072"/>
      </w:tabs>
    </w:pPr>
    <w:rPr>
      <w:noProof/>
    </w:rPr>
  </w:style>
  <w:style w:type="character" w:customStyle="1" w:styleId="ZGSM">
    <w:name w:val="ZGSM"/>
    <w:rsid w:val="0023023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023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30307"/>
    <w:rPr>
      <w:rFonts w:ascii="Arial" w:hAnsi="Arial"/>
      <w:b/>
      <w:noProof/>
      <w:sz w:val="18"/>
    </w:rPr>
  </w:style>
  <w:style w:type="paragraph" w:customStyle="1" w:styleId="ZD">
    <w:name w:val="ZD"/>
    <w:rsid w:val="0023023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30232"/>
    <w:pPr>
      <w:ind w:left="1701" w:hanging="1701"/>
    </w:pPr>
  </w:style>
  <w:style w:type="paragraph" w:styleId="TOC4">
    <w:name w:val="toc 4"/>
    <w:basedOn w:val="TOC3"/>
    <w:rsid w:val="00230232"/>
    <w:pPr>
      <w:ind w:left="1418" w:hanging="1418"/>
    </w:pPr>
  </w:style>
  <w:style w:type="paragraph" w:styleId="TOC3">
    <w:name w:val="toc 3"/>
    <w:basedOn w:val="TOC2"/>
    <w:rsid w:val="00230232"/>
    <w:pPr>
      <w:ind w:left="1134" w:hanging="1134"/>
    </w:pPr>
  </w:style>
  <w:style w:type="paragraph" w:styleId="TOC2">
    <w:name w:val="toc 2"/>
    <w:basedOn w:val="TOC1"/>
    <w:rsid w:val="00230232"/>
    <w:pPr>
      <w:keepNext w:val="0"/>
      <w:spacing w:before="0"/>
      <w:ind w:left="851" w:hanging="851"/>
    </w:pPr>
    <w:rPr>
      <w:sz w:val="20"/>
    </w:rPr>
  </w:style>
  <w:style w:type="paragraph" w:styleId="Index1">
    <w:name w:val="index 1"/>
    <w:basedOn w:val="Normal"/>
    <w:semiHidden/>
    <w:rsid w:val="00230232"/>
    <w:pPr>
      <w:keepLines/>
      <w:spacing w:after="0"/>
    </w:pPr>
  </w:style>
  <w:style w:type="paragraph" w:styleId="Index2">
    <w:name w:val="index 2"/>
    <w:basedOn w:val="Index1"/>
    <w:semiHidden/>
    <w:rsid w:val="00230232"/>
    <w:pPr>
      <w:ind w:left="284"/>
    </w:pPr>
  </w:style>
  <w:style w:type="paragraph" w:customStyle="1" w:styleId="TT">
    <w:name w:val="TT"/>
    <w:basedOn w:val="Heading1"/>
    <w:next w:val="Normal"/>
    <w:rsid w:val="00230232"/>
    <w:pPr>
      <w:outlineLvl w:val="9"/>
    </w:pPr>
  </w:style>
  <w:style w:type="paragraph" w:styleId="Footer">
    <w:name w:val="footer"/>
    <w:basedOn w:val="Header"/>
    <w:link w:val="FooterChar"/>
    <w:rsid w:val="00230232"/>
    <w:pPr>
      <w:jc w:val="center"/>
    </w:pPr>
    <w:rPr>
      <w:i/>
    </w:rPr>
  </w:style>
  <w:style w:type="character" w:styleId="FootnoteReference">
    <w:name w:val="footnote reference"/>
    <w:rsid w:val="002302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30232"/>
    <w:pPr>
      <w:keepLines/>
      <w:spacing w:after="0"/>
      <w:ind w:left="454" w:hanging="454"/>
    </w:pPr>
    <w:rPr>
      <w:sz w:val="16"/>
    </w:rPr>
  </w:style>
  <w:style w:type="paragraph" w:customStyle="1" w:styleId="NF">
    <w:name w:val="NF"/>
    <w:basedOn w:val="NO"/>
    <w:rsid w:val="00230232"/>
    <w:pPr>
      <w:keepNext/>
      <w:spacing w:after="0"/>
    </w:pPr>
    <w:rPr>
      <w:rFonts w:ascii="Arial" w:hAnsi="Arial"/>
      <w:sz w:val="18"/>
    </w:rPr>
  </w:style>
  <w:style w:type="paragraph" w:customStyle="1" w:styleId="NO">
    <w:name w:val="NO"/>
    <w:basedOn w:val="Normal"/>
    <w:link w:val="NOChar"/>
    <w:rsid w:val="00230232"/>
    <w:pPr>
      <w:keepLines/>
      <w:ind w:left="1135" w:hanging="851"/>
    </w:pPr>
  </w:style>
  <w:style w:type="character" w:customStyle="1" w:styleId="NOChar">
    <w:name w:val="NO Char"/>
    <w:link w:val="NO"/>
    <w:qFormat/>
    <w:rsid w:val="000E0680"/>
    <w:rPr>
      <w:rFonts w:ascii="Times New Roman" w:hAnsi="Times New Roman"/>
    </w:rPr>
  </w:style>
  <w:style w:type="paragraph" w:customStyle="1" w:styleId="PL">
    <w:name w:val="PL"/>
    <w:link w:val="PLChar"/>
    <w:rsid w:val="002302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30232"/>
    <w:pPr>
      <w:jc w:val="right"/>
    </w:pPr>
  </w:style>
  <w:style w:type="paragraph" w:customStyle="1" w:styleId="TAL">
    <w:name w:val="TAL"/>
    <w:basedOn w:val="Normal"/>
    <w:link w:val="TAL0"/>
    <w:rsid w:val="00230232"/>
    <w:pPr>
      <w:keepNext/>
      <w:keepLines/>
      <w:spacing w:after="0"/>
    </w:pPr>
    <w:rPr>
      <w:rFonts w:ascii="Arial" w:hAnsi="Arial"/>
      <w:sz w:val="18"/>
    </w:rPr>
  </w:style>
  <w:style w:type="character" w:customStyle="1" w:styleId="TAL0">
    <w:name w:val="TAL (文字)"/>
    <w:link w:val="TAL"/>
    <w:rsid w:val="00824131"/>
    <w:rPr>
      <w:rFonts w:ascii="Arial" w:hAnsi="Arial"/>
      <w:sz w:val="18"/>
    </w:rPr>
  </w:style>
  <w:style w:type="paragraph" w:styleId="ListNumber2">
    <w:name w:val="List Number 2"/>
    <w:basedOn w:val="ListNumber"/>
    <w:rsid w:val="00230232"/>
    <w:pPr>
      <w:ind w:left="851"/>
    </w:pPr>
  </w:style>
  <w:style w:type="paragraph" w:styleId="ListNumber">
    <w:name w:val="List Number"/>
    <w:basedOn w:val="List"/>
    <w:rsid w:val="00230232"/>
  </w:style>
  <w:style w:type="paragraph" w:styleId="List">
    <w:name w:val="List"/>
    <w:basedOn w:val="Normal"/>
    <w:rsid w:val="00230232"/>
    <w:pPr>
      <w:ind w:left="568" w:hanging="284"/>
    </w:pPr>
  </w:style>
  <w:style w:type="paragraph" w:customStyle="1" w:styleId="TAH">
    <w:name w:val="TAH"/>
    <w:basedOn w:val="TAC"/>
    <w:link w:val="TAHCar"/>
    <w:rsid w:val="00230232"/>
    <w:rPr>
      <w:b/>
    </w:rPr>
  </w:style>
  <w:style w:type="paragraph" w:customStyle="1" w:styleId="TAC">
    <w:name w:val="TAC"/>
    <w:basedOn w:val="TAL"/>
    <w:link w:val="TACChar"/>
    <w:rsid w:val="00230232"/>
    <w:pPr>
      <w:jc w:val="center"/>
    </w:pPr>
  </w:style>
  <w:style w:type="character" w:customStyle="1" w:styleId="TACChar">
    <w:name w:val="TAC Char"/>
    <w:link w:val="TAC"/>
    <w:qFormat/>
    <w:rsid w:val="008C0A8A"/>
    <w:rPr>
      <w:rFonts w:ascii="Arial" w:hAnsi="Arial"/>
      <w:sz w:val="18"/>
    </w:rPr>
  </w:style>
  <w:style w:type="character" w:customStyle="1" w:styleId="TALChar">
    <w:name w:val="TAL Char"/>
    <w:qFormat/>
    <w:rsid w:val="008C0A8A"/>
    <w:rPr>
      <w:rFonts w:ascii="Arial" w:eastAsia="SimSun" w:hAnsi="Arial" w:cs="Arial"/>
      <w:color w:val="0000FF"/>
      <w:kern w:val="2"/>
      <w:sz w:val="18"/>
      <w:lang w:val="en-GB" w:eastAsia="en-US" w:bidi="ar-SA"/>
    </w:rPr>
  </w:style>
  <w:style w:type="character" w:customStyle="1" w:styleId="TAHCar">
    <w:name w:val="TAH Car"/>
    <w:link w:val="TAH"/>
    <w:qFormat/>
    <w:rsid w:val="00DA4570"/>
    <w:rPr>
      <w:rFonts w:ascii="Arial" w:hAnsi="Arial"/>
      <w:b/>
      <w:sz w:val="18"/>
    </w:rPr>
  </w:style>
  <w:style w:type="paragraph" w:customStyle="1" w:styleId="LD">
    <w:name w:val="LD"/>
    <w:rsid w:val="0023023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30232"/>
    <w:pPr>
      <w:keepLines/>
      <w:ind w:left="1702" w:hanging="1418"/>
    </w:pPr>
  </w:style>
  <w:style w:type="character" w:customStyle="1" w:styleId="EXChar">
    <w:name w:val="EX Char"/>
    <w:link w:val="EX"/>
    <w:rsid w:val="00365428"/>
    <w:rPr>
      <w:rFonts w:ascii="Times New Roman" w:hAnsi="Times New Roman"/>
    </w:rPr>
  </w:style>
  <w:style w:type="paragraph" w:customStyle="1" w:styleId="FP">
    <w:name w:val="FP"/>
    <w:basedOn w:val="Normal"/>
    <w:rsid w:val="00230232"/>
    <w:pPr>
      <w:spacing w:after="0"/>
    </w:pPr>
  </w:style>
  <w:style w:type="paragraph" w:customStyle="1" w:styleId="NW">
    <w:name w:val="NW"/>
    <w:basedOn w:val="NO"/>
    <w:rsid w:val="00230232"/>
    <w:pPr>
      <w:spacing w:after="0"/>
    </w:pPr>
  </w:style>
  <w:style w:type="paragraph" w:customStyle="1" w:styleId="EW">
    <w:name w:val="EW"/>
    <w:basedOn w:val="EX"/>
    <w:rsid w:val="00230232"/>
    <w:pPr>
      <w:spacing w:after="0"/>
    </w:pPr>
  </w:style>
  <w:style w:type="paragraph" w:customStyle="1" w:styleId="B10">
    <w:name w:val="B1"/>
    <w:basedOn w:val="List"/>
    <w:link w:val="B1Char"/>
    <w:rsid w:val="00230232"/>
  </w:style>
  <w:style w:type="paragraph" w:styleId="TOC6">
    <w:name w:val="toc 6"/>
    <w:basedOn w:val="TOC5"/>
    <w:next w:val="Normal"/>
    <w:rsid w:val="00230232"/>
    <w:pPr>
      <w:ind w:left="1985" w:hanging="1985"/>
    </w:pPr>
  </w:style>
  <w:style w:type="paragraph" w:styleId="TOC7">
    <w:name w:val="toc 7"/>
    <w:basedOn w:val="TOC6"/>
    <w:next w:val="Normal"/>
    <w:rsid w:val="00230232"/>
    <w:pPr>
      <w:ind w:left="2268" w:hanging="2268"/>
    </w:pPr>
  </w:style>
  <w:style w:type="paragraph" w:styleId="ListBullet2">
    <w:name w:val="List Bullet 2"/>
    <w:basedOn w:val="ListBullet"/>
    <w:rsid w:val="00230232"/>
    <w:pPr>
      <w:ind w:left="851"/>
    </w:pPr>
  </w:style>
  <w:style w:type="paragraph" w:styleId="ListBullet">
    <w:name w:val="List Bullet"/>
    <w:basedOn w:val="List"/>
    <w:rsid w:val="00230232"/>
  </w:style>
  <w:style w:type="paragraph" w:customStyle="1" w:styleId="EditorsNote">
    <w:name w:val="Editor's Note"/>
    <w:aliases w:val="EN"/>
    <w:basedOn w:val="NO"/>
    <w:link w:val="EditorsNoteCarCar"/>
    <w:rsid w:val="00230232"/>
    <w:rPr>
      <w:color w:val="FF0000"/>
    </w:rPr>
  </w:style>
  <w:style w:type="paragraph" w:customStyle="1" w:styleId="TH">
    <w:name w:val="TH"/>
    <w:basedOn w:val="Normal"/>
    <w:link w:val="THChar"/>
    <w:rsid w:val="00230232"/>
    <w:pPr>
      <w:keepNext/>
      <w:keepLines/>
      <w:spacing w:before="60"/>
      <w:jc w:val="center"/>
    </w:pPr>
    <w:rPr>
      <w:rFonts w:ascii="Arial" w:hAnsi="Arial"/>
      <w:b/>
    </w:rPr>
  </w:style>
  <w:style w:type="character" w:customStyle="1" w:styleId="THChar">
    <w:name w:val="TH Char"/>
    <w:link w:val="TH"/>
    <w:qFormat/>
    <w:rsid w:val="00A90831"/>
    <w:rPr>
      <w:rFonts w:ascii="Arial" w:hAnsi="Arial"/>
      <w:b/>
    </w:rPr>
  </w:style>
  <w:style w:type="paragraph" w:customStyle="1" w:styleId="ZA">
    <w:name w:val="ZA"/>
    <w:rsid w:val="002302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302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302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302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30232"/>
    <w:pPr>
      <w:ind w:left="851" w:hanging="851"/>
    </w:pPr>
  </w:style>
  <w:style w:type="character" w:customStyle="1" w:styleId="TANChar">
    <w:name w:val="TAN Char"/>
    <w:link w:val="TAN"/>
    <w:qFormat/>
    <w:rsid w:val="00745A0E"/>
    <w:rPr>
      <w:rFonts w:ascii="Arial" w:hAnsi="Arial"/>
      <w:sz w:val="18"/>
    </w:rPr>
  </w:style>
  <w:style w:type="paragraph" w:customStyle="1" w:styleId="ZH">
    <w:name w:val="ZH"/>
    <w:rsid w:val="0023023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30232"/>
    <w:pPr>
      <w:keepNext w:val="0"/>
      <w:spacing w:before="0" w:after="240"/>
    </w:pPr>
  </w:style>
  <w:style w:type="paragraph" w:customStyle="1" w:styleId="ZG">
    <w:name w:val="ZG"/>
    <w:rsid w:val="0023023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30232"/>
    <w:pPr>
      <w:ind w:left="1135"/>
    </w:pPr>
  </w:style>
  <w:style w:type="paragraph" w:styleId="List2">
    <w:name w:val="List 2"/>
    <w:basedOn w:val="List"/>
    <w:link w:val="List2Char"/>
    <w:rsid w:val="00230232"/>
    <w:pPr>
      <w:ind w:left="851"/>
    </w:pPr>
  </w:style>
  <w:style w:type="paragraph" w:styleId="List3">
    <w:name w:val="List 3"/>
    <w:basedOn w:val="List2"/>
    <w:rsid w:val="00230232"/>
    <w:pPr>
      <w:ind w:left="1135"/>
    </w:pPr>
  </w:style>
  <w:style w:type="paragraph" w:styleId="List4">
    <w:name w:val="List 4"/>
    <w:basedOn w:val="List3"/>
    <w:rsid w:val="00230232"/>
    <w:pPr>
      <w:ind w:left="1418"/>
    </w:pPr>
  </w:style>
  <w:style w:type="paragraph" w:styleId="List5">
    <w:name w:val="List 5"/>
    <w:basedOn w:val="List4"/>
    <w:rsid w:val="00230232"/>
    <w:pPr>
      <w:ind w:left="1702"/>
    </w:pPr>
  </w:style>
  <w:style w:type="paragraph" w:styleId="ListBullet4">
    <w:name w:val="List Bullet 4"/>
    <w:basedOn w:val="ListBullet3"/>
    <w:rsid w:val="00230232"/>
    <w:pPr>
      <w:ind w:left="1418"/>
    </w:pPr>
  </w:style>
  <w:style w:type="paragraph" w:styleId="ListBullet5">
    <w:name w:val="List Bullet 5"/>
    <w:basedOn w:val="ListBullet4"/>
    <w:rsid w:val="00230232"/>
    <w:pPr>
      <w:ind w:left="1702"/>
    </w:pPr>
  </w:style>
  <w:style w:type="paragraph" w:customStyle="1" w:styleId="B20">
    <w:name w:val="B2"/>
    <w:basedOn w:val="List2"/>
    <w:link w:val="B2Char"/>
    <w:rsid w:val="00230232"/>
  </w:style>
  <w:style w:type="paragraph" w:customStyle="1" w:styleId="B30">
    <w:name w:val="B3"/>
    <w:basedOn w:val="List3"/>
    <w:link w:val="B3Char"/>
    <w:rsid w:val="00230232"/>
  </w:style>
  <w:style w:type="paragraph" w:customStyle="1" w:styleId="B4">
    <w:name w:val="B4"/>
    <w:basedOn w:val="List4"/>
    <w:link w:val="B4Char"/>
    <w:rsid w:val="00230232"/>
  </w:style>
  <w:style w:type="paragraph" w:customStyle="1" w:styleId="B5">
    <w:name w:val="B5"/>
    <w:basedOn w:val="List5"/>
    <w:link w:val="B5Char"/>
    <w:rsid w:val="00230232"/>
  </w:style>
  <w:style w:type="paragraph" w:customStyle="1" w:styleId="ZTD">
    <w:name w:val="ZTD"/>
    <w:basedOn w:val="ZB"/>
    <w:rsid w:val="00230232"/>
    <w:pPr>
      <w:framePr w:hRule="auto" w:wrap="notBeside" w:y="852"/>
    </w:pPr>
    <w:rPr>
      <w:i w:val="0"/>
      <w:sz w:val="40"/>
    </w:rPr>
  </w:style>
  <w:style w:type="paragraph" w:customStyle="1" w:styleId="ZV">
    <w:name w:val="ZV"/>
    <w:basedOn w:val="ZU"/>
    <w:rsid w:val="0023023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C4FB1"/>
    <w:rPr>
      <w:rFonts w:ascii="Times New Roman" w:hAnsi="Times New Roman"/>
      <w:lang w:val="en-GB"/>
    </w:rPr>
  </w:style>
  <w:style w:type="paragraph" w:styleId="CommentSubject">
    <w:name w:val="annotation subject"/>
    <w:basedOn w:val="CommentText"/>
    <w:next w:val="CommentText"/>
    <w:link w:val="CommentSubjectChar1"/>
    <w:unhideWhenUsed/>
    <w:rsid w:val="005C4FB1"/>
    <w:rPr>
      <w:rFonts w:ascii="CG Times (WN)" w:hAnsi="CG Times (WN)"/>
      <w:b/>
      <w:bCs/>
      <w:lang w:eastAsia="en-US"/>
    </w:rPr>
  </w:style>
  <w:style w:type="character" w:customStyle="1" w:styleId="CommentSubjectChar">
    <w:name w:val="Comment Subject Char"/>
    <w:rsid w:val="005C4FB1"/>
    <w:rPr>
      <w:rFonts w:ascii="Times New Roman" w:hAnsi="Times New Roman"/>
      <w:lang w:val="en-GB"/>
    </w:rPr>
  </w:style>
  <w:style w:type="paragraph" w:styleId="Revision">
    <w:name w:val="Revision"/>
    <w:hidden/>
    <w:uiPriority w:val="99"/>
    <w:semiHidden/>
    <w:rsid w:val="005C4FB1"/>
    <w:rPr>
      <w:rFonts w:ascii="Times New Roman" w:hAnsi="Times New Roman"/>
      <w:lang w:eastAsia="en-US"/>
    </w:rPr>
  </w:style>
  <w:style w:type="character" w:customStyle="1" w:styleId="TACCar">
    <w:name w:val="TAC Car"/>
    <w:rsid w:val="00CB75F8"/>
    <w:rPr>
      <w:rFonts w:ascii="Arial" w:eastAsia="SimSun" w:hAnsi="Arial" w:cs="Arial"/>
      <w:color w:val="0000FF"/>
      <w:kern w:val="2"/>
      <w:sz w:val="18"/>
      <w:lang w:val="en-GB" w:eastAsia="en-US" w:bidi="ar-SA"/>
    </w:rPr>
  </w:style>
  <w:style w:type="character" w:styleId="PageNumber">
    <w:name w:val="page number"/>
    <w:basedOn w:val="DefaultParagraphFont"/>
    <w:rsid w:val="00596A1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D7030"/>
    <w:rPr>
      <w:rFonts w:ascii="Arial" w:hAnsi="Arial"/>
      <w:sz w:val="32"/>
      <w:lang w:val="en-GB" w:eastAsia="ja-JP" w:bidi="ar-SA"/>
    </w:rPr>
  </w:style>
  <w:style w:type="paragraph" w:customStyle="1" w:styleId="FL">
    <w:name w:val="FL"/>
    <w:basedOn w:val="Normal"/>
    <w:rsid w:val="00E079E5"/>
    <w:pPr>
      <w:keepNext/>
      <w:keepLines/>
      <w:spacing w:before="60"/>
      <w:jc w:val="center"/>
    </w:pPr>
    <w:rPr>
      <w:rFonts w:ascii="Arial" w:hAnsi="Arial"/>
      <w:b/>
    </w:rPr>
  </w:style>
  <w:style w:type="paragraph" w:styleId="BalloonText">
    <w:name w:val="Balloon Text"/>
    <w:basedOn w:val="Normal"/>
    <w:link w:val="BalloonTextChar"/>
    <w:rsid w:val="00F00017"/>
    <w:rPr>
      <w:rFonts w:ascii="Tahoma" w:hAnsi="Tahoma" w:cs="Tahoma"/>
      <w:sz w:val="16"/>
      <w:szCs w:val="16"/>
    </w:rPr>
  </w:style>
  <w:style w:type="paragraph" w:customStyle="1" w:styleId="CRCoverPage">
    <w:name w:val="CR Cover Page"/>
    <w:link w:val="CRCoverPageChar"/>
    <w:rsid w:val="00FB3AF1"/>
    <w:pPr>
      <w:spacing w:after="120"/>
    </w:pPr>
    <w:rPr>
      <w:rFonts w:ascii="Arial" w:eastAsia="Malgun Gothic" w:hAnsi="Arial"/>
      <w:lang w:eastAsia="en-US"/>
    </w:rPr>
  </w:style>
  <w:style w:type="paragraph" w:customStyle="1" w:styleId="tdoc-header">
    <w:name w:val="tdoc-header"/>
    <w:rsid w:val="00FB3AF1"/>
    <w:rPr>
      <w:rFonts w:ascii="Arial" w:eastAsia="Malgun Gothic" w:hAnsi="Arial"/>
      <w:noProof/>
      <w:sz w:val="24"/>
      <w:lang w:eastAsia="en-US"/>
    </w:rPr>
  </w:style>
  <w:style w:type="paragraph" w:customStyle="1" w:styleId="Separation">
    <w:name w:val="Separation"/>
    <w:basedOn w:val="Heading1"/>
    <w:next w:val="Normal"/>
    <w:rsid w:val="00FB3AF1"/>
    <w:pPr>
      <w:pBdr>
        <w:top w:val="none" w:sz="0" w:space="0" w:color="auto"/>
      </w:pBdr>
      <w:overflowPunct/>
      <w:autoSpaceDE/>
      <w:autoSpaceDN/>
      <w:adjustRightInd/>
      <w:textAlignment w:val="auto"/>
    </w:pPr>
    <w:rPr>
      <w:rFonts w:eastAsia="Malgun Gothic"/>
      <w:b/>
      <w:color w:val="0000FF"/>
    </w:rPr>
  </w:style>
  <w:style w:type="character" w:customStyle="1" w:styleId="B1Char">
    <w:name w:val="B1 Char"/>
    <w:link w:val="B10"/>
    <w:rsid w:val="00FB3AF1"/>
    <w:rPr>
      <w:rFonts w:ascii="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B3AF1"/>
    <w:rPr>
      <w:rFonts w:ascii="Arial" w:hAnsi="Arial"/>
      <w:sz w:val="36"/>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B3AF1"/>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B3AF1"/>
    <w:rPr>
      <w:rFonts w:ascii="Arial" w:hAnsi="Arial"/>
      <w:sz w:val="24"/>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B3AF1"/>
    <w:rPr>
      <w:rFonts w:ascii="Arial" w:hAnsi="Arial"/>
      <w:sz w:val="22"/>
    </w:rPr>
  </w:style>
  <w:style w:type="character" w:customStyle="1" w:styleId="H6Char">
    <w:name w:val="H6 Char"/>
    <w:link w:val="H6"/>
    <w:rsid w:val="00FB3AF1"/>
    <w:rPr>
      <w:rFonts w:ascii="Arial" w:hAnsi="Arial"/>
    </w:rPr>
  </w:style>
  <w:style w:type="character" w:customStyle="1" w:styleId="Heading6Char">
    <w:name w:val="Heading 6 Char"/>
    <w:aliases w:val="T1 Char1,Header 6 Char"/>
    <w:link w:val="Heading6"/>
    <w:rsid w:val="00FB3AF1"/>
    <w:rPr>
      <w:rFonts w:ascii="Arial" w:hAnsi="Arial"/>
    </w:rPr>
  </w:style>
  <w:style w:type="character" w:customStyle="1" w:styleId="Heading7Char">
    <w:name w:val="Heading 7 Char"/>
    <w:link w:val="Heading7"/>
    <w:rsid w:val="00FB3AF1"/>
    <w:rPr>
      <w:rFonts w:ascii="Arial" w:hAnsi="Arial"/>
    </w:rPr>
  </w:style>
  <w:style w:type="character" w:customStyle="1" w:styleId="Heading8Char">
    <w:name w:val="Heading 8 Char"/>
    <w:link w:val="Heading8"/>
    <w:rsid w:val="00FB3AF1"/>
    <w:rPr>
      <w:rFonts w:ascii="Arial" w:hAnsi="Arial"/>
      <w:sz w:val="36"/>
    </w:rPr>
  </w:style>
  <w:style w:type="paragraph" w:customStyle="1" w:styleId="ZchnZchn">
    <w:name w:val="Zchn Zchn"/>
    <w:semiHidden/>
    <w:rsid w:val="00FB3A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B3AF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3AF1"/>
    <w:rPr>
      <w:rFonts w:ascii="Times New Roman" w:hAnsi="Times New Roman"/>
      <w:sz w:val="16"/>
    </w:rPr>
  </w:style>
  <w:style w:type="character" w:customStyle="1" w:styleId="PLChar">
    <w:name w:val="PL Char"/>
    <w:link w:val="PL"/>
    <w:rsid w:val="00FB3AF1"/>
    <w:rPr>
      <w:rFonts w:ascii="Courier New" w:hAnsi="Courier New"/>
      <w:noProof/>
      <w:sz w:val="16"/>
    </w:rPr>
  </w:style>
  <w:style w:type="character" w:customStyle="1" w:styleId="EditorsNoteCarCar">
    <w:name w:val="Editor's Note Car Car"/>
    <w:link w:val="EditorsNote"/>
    <w:rsid w:val="00FB3AF1"/>
    <w:rPr>
      <w:rFonts w:ascii="Times New Roman" w:hAnsi="Times New Roman"/>
      <w:color w:val="FF0000"/>
    </w:rPr>
  </w:style>
  <w:style w:type="character" w:customStyle="1" w:styleId="TFChar">
    <w:name w:val="TF Char"/>
    <w:link w:val="TF"/>
    <w:rsid w:val="00FB3AF1"/>
    <w:rPr>
      <w:rFonts w:ascii="Arial" w:hAnsi="Arial"/>
      <w:b/>
    </w:rPr>
  </w:style>
  <w:style w:type="character" w:customStyle="1" w:styleId="B2Char">
    <w:name w:val="B2 Char"/>
    <w:link w:val="B20"/>
    <w:rsid w:val="00FB3AF1"/>
    <w:rPr>
      <w:rFonts w:ascii="Times New Roman" w:hAnsi="Times New Roman"/>
    </w:rPr>
  </w:style>
  <w:style w:type="character" w:customStyle="1" w:styleId="B3Char">
    <w:name w:val="B3 Char"/>
    <w:link w:val="B30"/>
    <w:rsid w:val="00FB3AF1"/>
    <w:rPr>
      <w:rFonts w:ascii="Times New Roman" w:hAnsi="Times New Roman"/>
    </w:rPr>
  </w:style>
  <w:style w:type="character" w:customStyle="1" w:styleId="B4Char">
    <w:name w:val="B4 Char"/>
    <w:link w:val="B4"/>
    <w:rsid w:val="00FB3AF1"/>
    <w:rPr>
      <w:rFonts w:ascii="Times New Roman" w:hAnsi="Times New Roman"/>
    </w:rPr>
  </w:style>
  <w:style w:type="character" w:customStyle="1" w:styleId="B5Char">
    <w:name w:val="B5 Char"/>
    <w:link w:val="B5"/>
    <w:rsid w:val="00FB3AF1"/>
    <w:rPr>
      <w:rFonts w:ascii="Times New Roman" w:hAnsi="Times New Roman"/>
    </w:rPr>
  </w:style>
  <w:style w:type="paragraph" w:styleId="Caption">
    <w:name w:val="caption"/>
    <w:aliases w:val="cap,cap Char,Caption Char,Caption Char1 Char,cap Char Char1,Caption Char Char1 Char,cap Char2 Char"/>
    <w:basedOn w:val="Normal"/>
    <w:next w:val="Normal"/>
    <w:link w:val="CaptionChar1"/>
    <w:qFormat/>
    <w:rsid w:val="00FB3AF1"/>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FB3AF1"/>
    <w:rPr>
      <w:rFonts w:eastAsia="Malgun Gothic"/>
      <w:b/>
      <w:lang w:val="en-GB" w:eastAsia="en-US" w:bidi="ar-SA"/>
    </w:rPr>
  </w:style>
  <w:style w:type="character" w:customStyle="1" w:styleId="DocumentMapChar">
    <w:name w:val="Document Map Char"/>
    <w:link w:val="DocumentMap"/>
    <w:semiHidden/>
    <w:rsid w:val="00FB3AF1"/>
    <w:rPr>
      <w:rFonts w:ascii="Tahoma" w:hAnsi="Tahoma"/>
      <w:lang w:val="en-GB" w:eastAsia="en-US" w:bidi="ar-SA"/>
    </w:rPr>
  </w:style>
  <w:style w:type="character" w:customStyle="1" w:styleId="PlainTextChar">
    <w:name w:val="Plain Text Char"/>
    <w:link w:val="PlainText"/>
    <w:rsid w:val="00FB3AF1"/>
    <w:rPr>
      <w:rFonts w:ascii="Courier New" w:hAnsi="Courier New"/>
      <w:lang w:val="nb-NO"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3AF1"/>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FB3AF1"/>
    <w:rPr>
      <w:rFonts w:eastAsia="Malgun Gothic"/>
      <w:lang w:val="en-GB" w:eastAsia="en-US" w:bidi="ar-SA"/>
    </w:rPr>
  </w:style>
  <w:style w:type="character" w:customStyle="1" w:styleId="CharChar19">
    <w:name w:val="Char Char19"/>
    <w:semiHidden/>
    <w:rsid w:val="00FB3AF1"/>
    <w:rPr>
      <w:rFonts w:ascii="Times New Roman" w:hAnsi="Times New Roman"/>
      <w:lang w:val="en-GB"/>
    </w:rPr>
  </w:style>
  <w:style w:type="character" w:customStyle="1" w:styleId="BalloonTextChar">
    <w:name w:val="Balloon Text Char"/>
    <w:link w:val="BalloonText"/>
    <w:rsid w:val="00FB3AF1"/>
    <w:rPr>
      <w:rFonts w:ascii="Tahoma" w:hAnsi="Tahoma" w:cs="Tahoma"/>
      <w:sz w:val="16"/>
      <w:szCs w:val="16"/>
      <w:lang w:val="en-GB" w:eastAsia="en-US" w:bidi="ar-SA"/>
    </w:rPr>
  </w:style>
  <w:style w:type="paragraph" w:styleId="BodyTextIndent">
    <w:name w:val="Body Text Indent"/>
    <w:basedOn w:val="Normal"/>
    <w:link w:val="BodyTextIndentChar"/>
    <w:rsid w:val="00FB3AF1"/>
    <w:pPr>
      <w:spacing w:after="120"/>
      <w:ind w:left="360"/>
    </w:pPr>
    <w:rPr>
      <w:rFonts w:ascii="CG Times (WN)" w:eastAsia="Malgun Gothic" w:hAnsi="CG Times (WN)"/>
    </w:rPr>
  </w:style>
  <w:style w:type="character" w:customStyle="1" w:styleId="BodyTextIndentChar">
    <w:name w:val="Body Text Indent Char"/>
    <w:link w:val="BodyTextIndent"/>
    <w:rsid w:val="00FB3AF1"/>
    <w:rPr>
      <w:rFonts w:eastAsia="Malgun Gothic"/>
      <w:lang w:val="en-GB" w:eastAsia="en-US" w:bidi="ar-SA"/>
    </w:rPr>
  </w:style>
  <w:style w:type="table" w:styleId="TableGrid">
    <w:name w:val="Table Grid"/>
    <w:basedOn w:val="TableNormal"/>
    <w:rsid w:val="00FB3AF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B3AF1"/>
  </w:style>
  <w:style w:type="paragraph" w:styleId="BodyText2">
    <w:name w:val="Body Text 2"/>
    <w:basedOn w:val="Normal"/>
    <w:link w:val="BodyText2Char"/>
    <w:rsid w:val="00FB3AF1"/>
    <w:rPr>
      <w:rFonts w:ascii="CG Times (WN)" w:eastAsia="Malgun Gothic" w:hAnsi="CG Times (WN)"/>
      <w:i/>
      <w:lang w:eastAsia="ko-KR"/>
    </w:rPr>
  </w:style>
  <w:style w:type="character" w:customStyle="1" w:styleId="BodyText2Char">
    <w:name w:val="Body Text 2 Char"/>
    <w:link w:val="BodyText2"/>
    <w:rsid w:val="00FB3AF1"/>
    <w:rPr>
      <w:rFonts w:eastAsia="Malgun Gothic"/>
      <w:i/>
      <w:lang w:val="en-GB" w:eastAsia="ko-KR" w:bidi="ar-SA"/>
    </w:rPr>
  </w:style>
  <w:style w:type="paragraph" w:styleId="BodyText3">
    <w:name w:val="Body Text 3"/>
    <w:basedOn w:val="Normal"/>
    <w:link w:val="BodyText3Char"/>
    <w:rsid w:val="00FB3AF1"/>
    <w:pPr>
      <w:keepNext/>
      <w:keepLines/>
    </w:pPr>
    <w:rPr>
      <w:rFonts w:ascii="CG Times (WN)" w:eastAsia="Osaka" w:hAnsi="CG Times (WN)"/>
      <w:color w:val="000000"/>
      <w:lang w:eastAsia="ko-KR"/>
    </w:rPr>
  </w:style>
  <w:style w:type="character" w:customStyle="1" w:styleId="BodyText3Char">
    <w:name w:val="Body Text 3 Char"/>
    <w:link w:val="BodyText3"/>
    <w:rsid w:val="00FB3AF1"/>
    <w:rPr>
      <w:rFonts w:eastAsia="Osaka"/>
      <w:color w:val="000000"/>
      <w:lang w:val="en-GB" w:eastAsia="ko-KR" w:bidi="ar-SA"/>
    </w:rPr>
  </w:style>
  <w:style w:type="character" w:customStyle="1" w:styleId="TALCar">
    <w:name w:val="TAL Car"/>
    <w:qFormat/>
    <w:rsid w:val="00FB3AF1"/>
    <w:rPr>
      <w:rFonts w:ascii="Arial" w:hAnsi="Arial"/>
      <w:sz w:val="18"/>
      <w:lang w:val="en-GB" w:eastAsia="en-US" w:bidi="ar-SA"/>
    </w:rPr>
  </w:style>
  <w:style w:type="paragraph" w:customStyle="1" w:styleId="CarCar">
    <w:name w:val="Car C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AF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3A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3A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FB3AF1"/>
    <w:rPr>
      <w:rFonts w:ascii="Arial" w:hAnsi="Arial"/>
      <w:sz w:val="22"/>
      <w:lang w:val="en-GB" w:eastAsia="en-US"/>
    </w:rPr>
  </w:style>
  <w:style w:type="character" w:customStyle="1" w:styleId="CharChar8">
    <w:name w:val="Char Char8"/>
    <w:semiHidden/>
    <w:rsid w:val="00FB3AF1"/>
    <w:rPr>
      <w:rFonts w:ascii="Times New Roman" w:hAnsi="Times New Roman"/>
      <w:b/>
      <w:bCs/>
      <w:lang w:val="en-GB" w:eastAsia="en-US"/>
    </w:rPr>
  </w:style>
  <w:style w:type="character" w:customStyle="1" w:styleId="CRCoverPageChar">
    <w:name w:val="CR Cover Page Char"/>
    <w:link w:val="CRCoverPage"/>
    <w:rsid w:val="00FB3AF1"/>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B3AF1"/>
    <w:rPr>
      <w:rFonts w:ascii="Times New Roman" w:eastAsia="SimSun" w:hAnsi="Times New Roman"/>
      <w:lang w:val="en-GB" w:eastAsia="en-GB"/>
    </w:rPr>
  </w:style>
  <w:style w:type="character" w:customStyle="1" w:styleId="T1Char">
    <w:name w:val="T1 Char"/>
    <w:aliases w:val="Header 6 Char Char"/>
    <w:rsid w:val="00FB3A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B3AF1"/>
    <w:rPr>
      <w:b/>
      <w:lang w:val="en-GB" w:eastAsia="en-US" w:bidi="ar-SA"/>
    </w:rPr>
  </w:style>
  <w:style w:type="paragraph" w:customStyle="1" w:styleId="Reference">
    <w:name w:val="Reference"/>
    <w:autoRedefine/>
    <w:rsid w:val="00FB3AF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B3A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B3AF1"/>
    <w:rPr>
      <w:rFonts w:eastAsia="Malgun Gothic"/>
      <w:szCs w:val="24"/>
      <w:lang w:val="de-DE" w:eastAsia="de-DE" w:bidi="ar-SA"/>
    </w:rPr>
  </w:style>
  <w:style w:type="paragraph" w:customStyle="1" w:styleId="JK-text-simpledoc">
    <w:name w:val="JK - text - simple doc"/>
    <w:basedOn w:val="BodyText"/>
    <w:autoRedefine/>
    <w:rsid w:val="00FB3AF1"/>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B3AF1"/>
    <w:pPr>
      <w:spacing w:before="360"/>
      <w:ind w:left="2552"/>
    </w:pPr>
    <w:rPr>
      <w:rFonts w:ascii="Arial" w:eastAsia="SimSun" w:hAnsi="Arial"/>
      <w:b/>
      <w:sz w:val="22"/>
      <w:lang w:val="en-US" w:eastAsia="en-US"/>
    </w:rPr>
  </w:style>
  <w:style w:type="character" w:customStyle="1" w:styleId="HeadingChar">
    <w:name w:val="Heading Char"/>
    <w:link w:val="Heading"/>
    <w:rsid w:val="00FB3AF1"/>
    <w:rPr>
      <w:rFonts w:ascii="Arial" w:eastAsia="SimSun" w:hAnsi="Arial"/>
      <w:b/>
      <w:sz w:val="22"/>
      <w:lang w:val="en-US" w:eastAsia="en-US" w:bidi="ar-SA"/>
    </w:rPr>
  </w:style>
  <w:style w:type="paragraph" w:customStyle="1" w:styleId="NormalLatinItalique">
    <w:name w:val="Normal + (Latin) Italique"/>
    <w:basedOn w:val="Normal"/>
    <w:link w:val="NormalLatinItaliqueCar"/>
    <w:rsid w:val="00FB3AF1"/>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FB3AF1"/>
    <w:rPr>
      <w:rFonts w:eastAsia="SimSun"/>
      <w:lang w:val="en-GB" w:eastAsia="en-US" w:bidi="ar-SA"/>
    </w:rPr>
  </w:style>
  <w:style w:type="paragraph" w:customStyle="1" w:styleId="B1LatinItalique">
    <w:name w:val="B1 + (Latin) Italique"/>
    <w:basedOn w:val="B10"/>
    <w:link w:val="B1LatinItaliqueCar"/>
    <w:rsid w:val="00FB3AF1"/>
    <w:pPr>
      <w:overflowPunct/>
      <w:autoSpaceDE/>
      <w:autoSpaceDN/>
      <w:adjustRightInd/>
      <w:textAlignment w:val="auto"/>
    </w:pPr>
    <w:rPr>
      <w:rFonts w:ascii="CG Times (WN)" w:eastAsia="SimSun" w:hAnsi="CG Times (WN)"/>
      <w:i/>
      <w:iCs/>
    </w:rPr>
  </w:style>
  <w:style w:type="character" w:customStyle="1" w:styleId="B1LatinItaliqueCar">
    <w:name w:val="B1 + (Latin) Italique Car"/>
    <w:link w:val="B1LatinItalique"/>
    <w:rsid w:val="00FB3AF1"/>
    <w:rPr>
      <w:rFonts w:eastAsia="SimSun"/>
      <w:i/>
      <w:iCs/>
      <w:lang w:val="en-GB" w:eastAsia="en-US" w:bidi="ar-SA"/>
    </w:rPr>
  </w:style>
  <w:style w:type="paragraph" w:customStyle="1" w:styleId="B6">
    <w:name w:val="B6"/>
    <w:basedOn w:val="B5"/>
    <w:link w:val="B6Char"/>
    <w:rsid w:val="00FB3AF1"/>
    <w:pPr>
      <w:ind w:left="1985"/>
    </w:pPr>
    <w:rPr>
      <w:rFonts w:ascii="CG Times (WN)" w:eastAsia="SimSun" w:hAnsi="CG Times (WN)"/>
      <w:lang w:eastAsia="en-US"/>
    </w:rPr>
  </w:style>
  <w:style w:type="character" w:customStyle="1" w:styleId="B6Char">
    <w:name w:val="B6 Char"/>
    <w:link w:val="B6"/>
    <w:rsid w:val="00FB3AF1"/>
    <w:rPr>
      <w:rFonts w:eastAsia="SimSun"/>
      <w:lang w:val="en-GB" w:eastAsia="en-US" w:bidi="ar-SA"/>
    </w:rPr>
  </w:style>
  <w:style w:type="paragraph" w:customStyle="1" w:styleId="B1">
    <w:name w:val="B1+"/>
    <w:basedOn w:val="B10"/>
    <w:rsid w:val="00FB3AF1"/>
    <w:pPr>
      <w:numPr>
        <w:numId w:val="3"/>
      </w:numPr>
    </w:pPr>
    <w:rPr>
      <w:rFonts w:eastAsia="Malgun Gothic"/>
    </w:rPr>
  </w:style>
  <w:style w:type="paragraph" w:customStyle="1" w:styleId="B2">
    <w:name w:val="B2+"/>
    <w:basedOn w:val="B20"/>
    <w:rsid w:val="00FB3AF1"/>
    <w:pPr>
      <w:numPr>
        <w:numId w:val="4"/>
      </w:numPr>
    </w:pPr>
    <w:rPr>
      <w:rFonts w:eastAsia="Malgun Gothic"/>
    </w:rPr>
  </w:style>
  <w:style w:type="paragraph" w:customStyle="1" w:styleId="B3">
    <w:name w:val="B3+"/>
    <w:basedOn w:val="B30"/>
    <w:rsid w:val="00FB3AF1"/>
    <w:pPr>
      <w:numPr>
        <w:numId w:val="5"/>
      </w:numPr>
      <w:tabs>
        <w:tab w:val="left" w:pos="1134"/>
      </w:tabs>
    </w:pPr>
    <w:rPr>
      <w:rFonts w:eastAsia="Malgun Gothic"/>
    </w:rPr>
  </w:style>
  <w:style w:type="paragraph" w:customStyle="1" w:styleId="BL">
    <w:name w:val="BL"/>
    <w:basedOn w:val="Normal"/>
    <w:rsid w:val="00FB3AF1"/>
    <w:pPr>
      <w:numPr>
        <w:numId w:val="6"/>
      </w:numPr>
      <w:tabs>
        <w:tab w:val="left" w:pos="851"/>
      </w:tabs>
    </w:pPr>
    <w:rPr>
      <w:rFonts w:eastAsia="Malgun Gothic"/>
    </w:rPr>
  </w:style>
  <w:style w:type="paragraph" w:customStyle="1" w:styleId="BN">
    <w:name w:val="BN"/>
    <w:basedOn w:val="Normal"/>
    <w:rsid w:val="00FB3AF1"/>
    <w:pPr>
      <w:numPr>
        <w:numId w:val="7"/>
      </w:numPr>
    </w:pPr>
    <w:rPr>
      <w:rFonts w:eastAsia="Malgun Gothic"/>
    </w:rPr>
  </w:style>
  <w:style w:type="paragraph" w:customStyle="1" w:styleId="Char">
    <w:name w:val="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3AF1"/>
    <w:rPr>
      <w:rFonts w:eastAsia="SimSun"/>
      <w:lang w:val="en-GB" w:eastAsia="en-US" w:bidi="ar-SA"/>
    </w:rPr>
  </w:style>
  <w:style w:type="character" w:customStyle="1" w:styleId="CharChar7">
    <w:name w:val="Char Char7"/>
    <w:rsid w:val="00FB3AF1"/>
    <w:rPr>
      <w:rFonts w:ascii="Arial" w:eastAsia="SimSun" w:hAnsi="Arial"/>
      <w:sz w:val="36"/>
      <w:lang w:val="en-GB" w:eastAsia="en-US" w:bidi="ar-SA"/>
    </w:rPr>
  </w:style>
  <w:style w:type="character" w:customStyle="1" w:styleId="CharChar6">
    <w:name w:val="Char Char6"/>
    <w:rsid w:val="00FB3AF1"/>
    <w:rPr>
      <w:rFonts w:ascii="Arial" w:eastAsia="SimSun" w:hAnsi="Arial"/>
      <w:sz w:val="32"/>
      <w:lang w:val="en-GB" w:eastAsia="en-US" w:bidi="ar-SA"/>
    </w:rPr>
  </w:style>
  <w:style w:type="character" w:customStyle="1" w:styleId="CharChar5">
    <w:name w:val="Char Char5"/>
    <w:rsid w:val="00FB3AF1"/>
    <w:rPr>
      <w:rFonts w:ascii="Arial" w:eastAsia="SimSun" w:hAnsi="Arial"/>
      <w:sz w:val="28"/>
      <w:lang w:val="en-GB" w:eastAsia="en-US" w:bidi="ar-SA"/>
    </w:rPr>
  </w:style>
  <w:style w:type="character" w:customStyle="1" w:styleId="CharChar16">
    <w:name w:val="Char Char16"/>
    <w:rsid w:val="00FB3AF1"/>
    <w:rPr>
      <w:rFonts w:ascii="Arial" w:eastAsia="SimSun" w:hAnsi="Arial"/>
      <w:lang w:val="en-GB" w:eastAsia="en-US" w:bidi="ar-SA"/>
    </w:rPr>
  </w:style>
  <w:style w:type="character" w:customStyle="1" w:styleId="CharChar14">
    <w:name w:val="Char Char14"/>
    <w:rsid w:val="00FB3AF1"/>
    <w:rPr>
      <w:rFonts w:ascii="Arial" w:eastAsia="SimSun" w:hAnsi="Arial"/>
      <w:sz w:val="36"/>
      <w:lang w:val="en-GB" w:eastAsia="en-US" w:bidi="ar-SA"/>
    </w:rPr>
  </w:style>
  <w:style w:type="character" w:customStyle="1" w:styleId="CharChar11">
    <w:name w:val="Char Char11"/>
    <w:semiHidden/>
    <w:rsid w:val="00FB3AF1"/>
    <w:rPr>
      <w:rFonts w:ascii="Tahoma" w:eastAsia="SimSun" w:hAnsi="Tahoma" w:cs="Tahoma"/>
      <w:lang w:val="en-GB" w:eastAsia="en-US" w:bidi="ar-SA"/>
    </w:rPr>
  </w:style>
  <w:style w:type="paragraph" w:styleId="BodyTextIndent2">
    <w:name w:val="Body Text Indent 2"/>
    <w:basedOn w:val="Normal"/>
    <w:link w:val="BodyTextIndent2Char"/>
    <w:rsid w:val="00FB3A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FB3AF1"/>
    <w:rPr>
      <w:rFonts w:eastAsia="MS Mincho"/>
      <w:lang w:val="en-GB" w:eastAsia="ja-JP" w:bidi="ar-SA"/>
    </w:rPr>
  </w:style>
  <w:style w:type="paragraph" w:styleId="NormalIndent">
    <w:name w:val="Normal Indent"/>
    <w:basedOn w:val="Normal"/>
    <w:rsid w:val="00FB3AF1"/>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FB3AF1"/>
    <w:rPr>
      <w:rFonts w:eastAsia="MS Mincho"/>
      <w:lang w:eastAsia="ja-JP"/>
    </w:rPr>
  </w:style>
  <w:style w:type="paragraph" w:customStyle="1" w:styleId="tabletext">
    <w:name w:val="table text"/>
    <w:basedOn w:val="Normal"/>
    <w:next w:val="Normal"/>
    <w:rsid w:val="00FB3AF1"/>
    <w:rPr>
      <w:rFonts w:eastAsia="MS Mincho"/>
      <w:i/>
      <w:lang w:eastAsia="ja-JP"/>
    </w:rPr>
  </w:style>
  <w:style w:type="paragraph" w:styleId="ListNumber5">
    <w:name w:val="List Number 5"/>
    <w:basedOn w:val="Normal"/>
    <w:rsid w:val="00FB3AF1"/>
    <w:pPr>
      <w:tabs>
        <w:tab w:val="num" w:pos="851"/>
        <w:tab w:val="num" w:pos="1800"/>
      </w:tabs>
      <w:ind w:left="1800" w:hanging="851"/>
    </w:pPr>
    <w:rPr>
      <w:rFonts w:eastAsia="MS Mincho"/>
      <w:lang w:eastAsia="ja-JP"/>
    </w:rPr>
  </w:style>
  <w:style w:type="paragraph" w:styleId="ListNumber3">
    <w:name w:val="List Number 3"/>
    <w:basedOn w:val="Normal"/>
    <w:rsid w:val="00FB3AF1"/>
    <w:pPr>
      <w:tabs>
        <w:tab w:val="num" w:pos="926"/>
      </w:tabs>
      <w:ind w:left="926" w:hanging="283"/>
    </w:pPr>
    <w:rPr>
      <w:rFonts w:eastAsia="MS Mincho"/>
      <w:lang w:eastAsia="ja-JP"/>
    </w:rPr>
  </w:style>
  <w:style w:type="paragraph" w:styleId="ListNumber4">
    <w:name w:val="List Number 4"/>
    <w:basedOn w:val="Normal"/>
    <w:rsid w:val="00FB3AF1"/>
    <w:pPr>
      <w:tabs>
        <w:tab w:val="num" w:pos="1209"/>
      </w:tabs>
      <w:ind w:left="1209" w:hanging="283"/>
    </w:pPr>
    <w:rPr>
      <w:rFonts w:eastAsia="MS Mincho"/>
      <w:lang w:eastAsia="ja-JP"/>
    </w:rPr>
  </w:style>
  <w:style w:type="table" w:customStyle="1" w:styleId="TableStyle1">
    <w:name w:val="Table Style1"/>
    <w:basedOn w:val="TableNormal"/>
    <w:rsid w:val="00FB3AF1"/>
    <w:rPr>
      <w:rFonts w:ascii="Times New Roman" w:eastAsia="MS Mincho" w:hAnsi="Times New Roman"/>
    </w:rPr>
    <w:tblPr/>
  </w:style>
  <w:style w:type="paragraph" w:customStyle="1" w:styleId="Normal1">
    <w:name w:val="Normal 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3AF1"/>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FB3AF1"/>
    <w:pPr>
      <w:ind w:left="851"/>
    </w:pPr>
    <w:rPr>
      <w:rFonts w:eastAsia="MS Mincho"/>
      <w:lang w:eastAsia="ja-JP"/>
    </w:rPr>
  </w:style>
  <w:style w:type="paragraph" w:customStyle="1" w:styleId="INDENT2">
    <w:name w:val="INDENT2"/>
    <w:basedOn w:val="Normal"/>
    <w:rsid w:val="00FB3AF1"/>
    <w:pPr>
      <w:ind w:left="1135" w:hanging="284"/>
    </w:pPr>
    <w:rPr>
      <w:rFonts w:eastAsia="MS Mincho"/>
      <w:lang w:eastAsia="ja-JP"/>
    </w:rPr>
  </w:style>
  <w:style w:type="paragraph" w:customStyle="1" w:styleId="INDENT3">
    <w:name w:val="INDENT3"/>
    <w:basedOn w:val="Normal"/>
    <w:rsid w:val="00FB3AF1"/>
    <w:pPr>
      <w:ind w:left="1701" w:hanging="567"/>
    </w:pPr>
    <w:rPr>
      <w:rFonts w:eastAsia="MS Mincho"/>
      <w:lang w:eastAsia="ja-JP"/>
    </w:rPr>
  </w:style>
  <w:style w:type="paragraph" w:customStyle="1" w:styleId="FigureTitle">
    <w:name w:val="Figure_Title"/>
    <w:basedOn w:val="Normal"/>
    <w:next w:val="Normal"/>
    <w:rsid w:val="00FB3AF1"/>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B3AF1"/>
    <w:pPr>
      <w:keepNext/>
      <w:keepLines/>
    </w:pPr>
    <w:rPr>
      <w:rFonts w:eastAsia="MS Mincho"/>
      <w:b/>
      <w:lang w:eastAsia="ja-JP"/>
    </w:rPr>
  </w:style>
  <w:style w:type="paragraph" w:customStyle="1" w:styleId="enumlev2">
    <w:name w:val="enumlev2"/>
    <w:basedOn w:val="Normal"/>
    <w:rsid w:val="00FB3AF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FB3AF1"/>
    <w:pPr>
      <w:keepNext/>
      <w:keepLines/>
      <w:spacing w:before="240"/>
      <w:ind w:left="1418"/>
    </w:pPr>
    <w:rPr>
      <w:rFonts w:ascii="Arial" w:eastAsia="MS Mincho" w:hAnsi="Arial"/>
      <w:b/>
      <w:sz w:val="36"/>
      <w:lang w:val="en-US" w:eastAsia="ja-JP"/>
    </w:rPr>
  </w:style>
  <w:style w:type="paragraph" w:customStyle="1" w:styleId="TAJ">
    <w:name w:val="TAJ"/>
    <w:basedOn w:val="TH"/>
    <w:rsid w:val="00FB3AF1"/>
    <w:rPr>
      <w:rFonts w:eastAsia="MS Mincho"/>
      <w:lang w:eastAsia="ja-JP"/>
    </w:rPr>
  </w:style>
  <w:style w:type="paragraph" w:customStyle="1" w:styleId="Guidance">
    <w:name w:val="Guidance"/>
    <w:basedOn w:val="Normal"/>
    <w:rsid w:val="00FB3AF1"/>
    <w:rPr>
      <w:rFonts w:eastAsia="MS Mincho"/>
      <w:i/>
      <w:color w:val="0000FF"/>
      <w:lang w:eastAsia="ja-JP"/>
    </w:rPr>
  </w:style>
  <w:style w:type="paragraph" w:customStyle="1" w:styleId="TableText0">
    <w:name w:val="TableText"/>
    <w:basedOn w:val="BodyText2"/>
    <w:rsid w:val="00FB3AF1"/>
    <w:pPr>
      <w:keepNext/>
      <w:keepLines/>
      <w:spacing w:after="0"/>
      <w:jc w:val="center"/>
    </w:pPr>
    <w:rPr>
      <w:rFonts w:eastAsia="MS Mincho"/>
      <w:i w:val="0"/>
      <w:lang w:val="en-US" w:eastAsia="ja-JP"/>
    </w:rPr>
  </w:style>
  <w:style w:type="paragraph" w:customStyle="1" w:styleId="TOC91">
    <w:name w:val="TOC 91"/>
    <w:basedOn w:val="TOC8"/>
    <w:rsid w:val="00FB3AF1"/>
    <w:pPr>
      <w:ind w:left="1418" w:hanging="1418"/>
    </w:pPr>
    <w:rPr>
      <w:rFonts w:eastAsia="MS Mincho"/>
      <w:lang w:val="en-US" w:eastAsia="ja-JP"/>
    </w:rPr>
  </w:style>
  <w:style w:type="paragraph" w:customStyle="1" w:styleId="Caption1">
    <w:name w:val="Caption1"/>
    <w:basedOn w:val="Normal"/>
    <w:next w:val="Normal"/>
    <w:rsid w:val="00FB3AF1"/>
    <w:pPr>
      <w:spacing w:before="120" w:after="120"/>
    </w:pPr>
    <w:rPr>
      <w:rFonts w:eastAsia="MS Mincho"/>
      <w:b/>
      <w:lang w:eastAsia="ja-JP"/>
    </w:rPr>
  </w:style>
  <w:style w:type="paragraph" w:customStyle="1" w:styleId="HE">
    <w:name w:val="HE"/>
    <w:basedOn w:val="Normal"/>
    <w:rsid w:val="00FB3AF1"/>
    <w:pPr>
      <w:spacing w:after="0"/>
    </w:pPr>
    <w:rPr>
      <w:rFonts w:eastAsia="MS Mincho"/>
      <w:b/>
      <w:lang w:eastAsia="ja-JP"/>
    </w:rPr>
  </w:style>
  <w:style w:type="paragraph" w:customStyle="1" w:styleId="HO">
    <w:name w:val="HO"/>
    <w:basedOn w:val="Normal"/>
    <w:rsid w:val="00FB3AF1"/>
    <w:pPr>
      <w:spacing w:after="0"/>
      <w:jc w:val="right"/>
    </w:pPr>
    <w:rPr>
      <w:rFonts w:eastAsia="MS Mincho"/>
      <w:b/>
      <w:lang w:eastAsia="ja-JP"/>
    </w:rPr>
  </w:style>
  <w:style w:type="paragraph" w:customStyle="1" w:styleId="WP">
    <w:name w:val="WP"/>
    <w:basedOn w:val="Normal"/>
    <w:rsid w:val="00FB3AF1"/>
    <w:pPr>
      <w:spacing w:after="0"/>
      <w:jc w:val="both"/>
    </w:pPr>
    <w:rPr>
      <w:rFonts w:eastAsia="MS Mincho"/>
      <w:lang w:eastAsia="ja-JP"/>
    </w:rPr>
  </w:style>
  <w:style w:type="paragraph" w:customStyle="1" w:styleId="ZK">
    <w:name w:val="ZK"/>
    <w:rsid w:val="00FB3AF1"/>
    <w:pPr>
      <w:spacing w:after="240" w:line="240" w:lineRule="atLeast"/>
      <w:ind w:left="1191" w:right="113" w:hanging="1191"/>
    </w:pPr>
    <w:rPr>
      <w:rFonts w:ascii="Times New Roman" w:eastAsia="MS Mincho" w:hAnsi="Times New Roman"/>
      <w:lang w:eastAsia="en-US"/>
    </w:rPr>
  </w:style>
  <w:style w:type="paragraph" w:customStyle="1" w:styleId="ZC">
    <w:name w:val="ZC"/>
    <w:rsid w:val="00FB3AF1"/>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B3AF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sid w:val="00FB3AF1"/>
    <w:rPr>
      <w:rFonts w:eastAsia="MS Mincho"/>
      <w:lang w:eastAsia="ja-JP"/>
    </w:rPr>
  </w:style>
  <w:style w:type="paragraph" w:customStyle="1" w:styleId="NumberedList">
    <w:name w:val="Numbered List"/>
    <w:basedOn w:val="Para1"/>
    <w:rsid w:val="00FB3AF1"/>
    <w:pPr>
      <w:tabs>
        <w:tab w:val="left" w:pos="360"/>
      </w:tabs>
      <w:ind w:left="360" w:hanging="360"/>
    </w:pPr>
  </w:style>
  <w:style w:type="paragraph" w:customStyle="1" w:styleId="Para1">
    <w:name w:val="Para1"/>
    <w:basedOn w:val="Normal"/>
    <w:rsid w:val="00FB3AF1"/>
    <w:pPr>
      <w:spacing w:before="120" w:after="120"/>
    </w:pPr>
    <w:rPr>
      <w:rFonts w:eastAsia="MS Mincho"/>
      <w:lang w:val="en-US" w:eastAsia="ja-JP"/>
    </w:rPr>
  </w:style>
  <w:style w:type="paragraph" w:customStyle="1" w:styleId="Teststep">
    <w:name w:val="Test step"/>
    <w:basedOn w:val="Normal"/>
    <w:rsid w:val="00FB3A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B3A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3AF1"/>
    <w:pPr>
      <w:ind w:left="400" w:hanging="400"/>
      <w:jc w:val="center"/>
    </w:pPr>
    <w:rPr>
      <w:rFonts w:eastAsia="MS Mincho"/>
      <w:b/>
      <w:lang w:eastAsia="ja-JP"/>
    </w:rPr>
  </w:style>
  <w:style w:type="paragraph" w:customStyle="1" w:styleId="table">
    <w:name w:val="table"/>
    <w:basedOn w:val="Normal"/>
    <w:next w:val="Normal"/>
    <w:rsid w:val="00FB3AF1"/>
    <w:pPr>
      <w:spacing w:after="0"/>
      <w:jc w:val="center"/>
    </w:pPr>
    <w:rPr>
      <w:rFonts w:eastAsia="MS Mincho"/>
      <w:lang w:val="en-US" w:eastAsia="ja-JP"/>
    </w:rPr>
  </w:style>
  <w:style w:type="paragraph" w:customStyle="1" w:styleId="t2">
    <w:name w:val="t2"/>
    <w:basedOn w:val="Normal"/>
    <w:rsid w:val="00FB3AF1"/>
    <w:pPr>
      <w:spacing w:after="0"/>
    </w:pPr>
    <w:rPr>
      <w:rFonts w:eastAsia="MS Mincho"/>
      <w:lang w:eastAsia="ja-JP"/>
    </w:rPr>
  </w:style>
  <w:style w:type="paragraph" w:customStyle="1" w:styleId="Copyright">
    <w:name w:val="Copyright"/>
    <w:basedOn w:val="Normal"/>
    <w:rsid w:val="00FB3AF1"/>
    <w:pPr>
      <w:spacing w:after="0"/>
      <w:jc w:val="center"/>
    </w:pPr>
    <w:rPr>
      <w:rFonts w:ascii="Arial" w:eastAsia="MS Mincho" w:hAnsi="Arial"/>
      <w:b/>
      <w:sz w:val="16"/>
      <w:lang w:eastAsia="ja-JP"/>
    </w:rPr>
  </w:style>
  <w:style w:type="paragraph" w:customStyle="1" w:styleId="Tdoctable">
    <w:name w:val="Tdoc_table"/>
    <w:rsid w:val="00FB3AF1"/>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B3AF1"/>
    <w:pPr>
      <w:spacing w:before="120"/>
      <w:outlineLvl w:val="2"/>
    </w:pPr>
    <w:rPr>
      <w:sz w:val="28"/>
    </w:rPr>
  </w:style>
  <w:style w:type="paragraph" w:customStyle="1" w:styleId="Heading2Head2A2">
    <w:name w:val="Heading 2.Head2A.2"/>
    <w:basedOn w:val="Heading1"/>
    <w:next w:val="Normal"/>
    <w:rsid w:val="00FB3A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FB3AF1"/>
    <w:pPr>
      <w:spacing w:after="220"/>
    </w:pPr>
    <w:rPr>
      <w:rFonts w:eastAsia="MS Mincho"/>
      <w:b/>
      <w:lang w:val="en-US" w:eastAsia="ja-JP"/>
    </w:rPr>
  </w:style>
  <w:style w:type="paragraph" w:customStyle="1" w:styleId="berschrift2Head2A2">
    <w:name w:val="Überschrift 2.Head2A.2"/>
    <w:basedOn w:val="Heading1"/>
    <w:next w:val="Normal"/>
    <w:rsid w:val="00FB3AF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B3AF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B3AF1"/>
    <w:pPr>
      <w:widowControl w:val="0"/>
      <w:spacing w:after="120"/>
      <w:ind w:left="283" w:hanging="283"/>
    </w:pPr>
    <w:rPr>
      <w:rFonts w:eastAsia="MS Mincho"/>
      <w:lang w:eastAsia="de-DE"/>
    </w:rPr>
  </w:style>
  <w:style w:type="paragraph" w:customStyle="1" w:styleId="b11">
    <w:name w:val="b1"/>
    <w:basedOn w:val="Normal"/>
    <w:rsid w:val="00FB3A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FB3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
    <w:name w:val="Char Char Char Char Char 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B3AF1"/>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A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B3A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B3A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B3AF1"/>
    <w:rPr>
      <w:rFonts w:ascii="Times New Roman" w:eastAsia="Batang" w:hAnsi="Times New Roman"/>
      <w:lang w:eastAsia="en-US"/>
    </w:rPr>
  </w:style>
  <w:style w:type="paragraph" w:customStyle="1" w:styleId="CharCharCharChar1">
    <w:name w:val="Char Char Char Char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B3AF1"/>
    <w:rPr>
      <w:rFonts w:ascii="Times New Roman" w:eastAsia="Batang" w:hAnsi="Times New Roman"/>
      <w:lang w:eastAsia="en-US"/>
    </w:rPr>
  </w:style>
  <w:style w:type="paragraph" w:styleId="EndnoteText">
    <w:name w:val="endnote text"/>
    <w:basedOn w:val="Normal"/>
    <w:link w:val="EndnoteTextChar"/>
    <w:rsid w:val="00FB3AF1"/>
    <w:pPr>
      <w:overflowPunct/>
      <w:autoSpaceDE/>
      <w:autoSpaceDN/>
      <w:adjustRightInd/>
      <w:snapToGrid w:val="0"/>
      <w:textAlignment w:val="auto"/>
    </w:pPr>
    <w:rPr>
      <w:rFonts w:eastAsia="SimSun"/>
      <w:lang w:eastAsia="x-none"/>
    </w:rPr>
  </w:style>
  <w:style w:type="paragraph" w:customStyle="1" w:styleId="a1">
    <w:name w:val="変更箇所"/>
    <w:hidden/>
    <w:semiHidden/>
    <w:rsid w:val="00FB3AF1"/>
    <w:rPr>
      <w:rFonts w:ascii="Times New Roman" w:eastAsia="MS Mincho" w:hAnsi="Times New Roman"/>
      <w:lang w:eastAsia="en-US"/>
    </w:rPr>
  </w:style>
  <w:style w:type="paragraph" w:customStyle="1" w:styleId="NB2">
    <w:name w:val="NB2"/>
    <w:basedOn w:val="ZG"/>
    <w:rsid w:val="00FB3AF1"/>
    <w:pPr>
      <w:framePr w:wrap="notBeside"/>
      <w:overflowPunct/>
      <w:autoSpaceDE/>
      <w:autoSpaceDN/>
      <w:adjustRightInd/>
      <w:textAlignment w:val="auto"/>
    </w:pPr>
    <w:rPr>
      <w:rFonts w:eastAsia="SimSun"/>
    </w:rPr>
  </w:style>
  <w:style w:type="paragraph" w:customStyle="1" w:styleId="tableentry">
    <w:name w:val="table entry"/>
    <w:basedOn w:val="Normal"/>
    <w:rsid w:val="00FB3A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3AF1"/>
    <w:rPr>
      <w:rFonts w:eastAsia="MS Mincho"/>
      <w:lang w:eastAsia="x-none"/>
    </w:rPr>
  </w:style>
  <w:style w:type="paragraph" w:styleId="HTMLPreformatted">
    <w:name w:val="HTML Preformatted"/>
    <w:basedOn w:val="Normal"/>
    <w:link w:val="HTMLPreformattedChar"/>
    <w:rsid w:val="00FB3AF1"/>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B3AF1"/>
    <w:rPr>
      <w:rFonts w:ascii="Times New Roman" w:hAnsi="Times New Roman"/>
      <w:color w:val="FF0000"/>
      <w:lang w:val="en-GB" w:eastAsia="en-US"/>
    </w:rPr>
  </w:style>
  <w:style w:type="paragraph" w:customStyle="1" w:styleId="ZchnZchn0">
    <w:name w:val="Zchn Zchn"/>
    <w:semiHidden/>
    <w:rsid w:val="00FB3A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Heading9Char">
    <w:name w:val="Heading 9 Char"/>
    <w:link w:val="Heading9"/>
    <w:rsid w:val="00FB3AF1"/>
    <w:rPr>
      <w:rFonts w:ascii="Arial" w:hAnsi="Arial"/>
      <w:sz w:val="36"/>
    </w:rPr>
  </w:style>
  <w:style w:type="character" w:customStyle="1" w:styleId="FooterChar">
    <w:name w:val="Footer Char"/>
    <w:link w:val="Footer"/>
    <w:rsid w:val="00FB3AF1"/>
    <w:rPr>
      <w:rFonts w:ascii="Arial" w:hAnsi="Arial"/>
      <w:b/>
      <w:i/>
      <w:noProof/>
      <w:sz w:val="18"/>
    </w:rPr>
  </w:style>
  <w:style w:type="character" w:customStyle="1" w:styleId="CommentSubjectChar1">
    <w:name w:val="Comment Subject Char1"/>
    <w:link w:val="CommentSubject"/>
    <w:rsid w:val="00FB3AF1"/>
    <w:rPr>
      <w:b/>
      <w:bCs/>
      <w:lang w:val="en-GB" w:eastAsia="en-US" w:bidi="ar-SA"/>
    </w:rPr>
  </w:style>
  <w:style w:type="paragraph" w:customStyle="1" w:styleId="font5">
    <w:name w:val="font5"/>
    <w:basedOn w:val="Normal"/>
    <w:rsid w:val="00FB3A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B3A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B3A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A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A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A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A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A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A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A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A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ndnoteTextChar">
    <w:name w:val="Endnote Text Char"/>
    <w:link w:val="EndnoteText"/>
    <w:rsid w:val="00C42B1B"/>
    <w:rPr>
      <w:rFonts w:ascii="Times New Roman" w:eastAsia="SimSun" w:hAnsi="Times New Roman"/>
      <w:lang w:val="en-GB"/>
    </w:rPr>
  </w:style>
  <w:style w:type="character" w:customStyle="1" w:styleId="NoteHeadingChar">
    <w:name w:val="Note Heading Char"/>
    <w:link w:val="NoteHeading"/>
    <w:rsid w:val="00C42B1B"/>
    <w:rPr>
      <w:rFonts w:ascii="Times New Roman" w:eastAsia="MS Mincho" w:hAnsi="Times New Roman"/>
      <w:lang w:val="en-GB"/>
    </w:rPr>
  </w:style>
  <w:style w:type="character" w:customStyle="1" w:styleId="HTMLPreformattedChar">
    <w:name w:val="HTML Preformatted Char"/>
    <w:link w:val="HTMLPreformatted"/>
    <w:rsid w:val="00C42B1B"/>
    <w:rPr>
      <w:rFonts w:ascii="Courier New" w:eastAsia="MS Mincho" w:hAnsi="Courier New" w:cs="Courier New"/>
      <w:lang w:val="en-GB"/>
    </w:rPr>
  </w:style>
  <w:style w:type="character" w:customStyle="1" w:styleId="B2Char1">
    <w:name w:val="B2 Char1"/>
    <w:rsid w:val="008E0189"/>
    <w:rPr>
      <w:rFonts w:ascii="Times New Roman" w:hAnsi="Times New Roman"/>
      <w:lang w:val="en-GB" w:eastAsia="en-US"/>
    </w:rPr>
  </w:style>
  <w:style w:type="character" w:customStyle="1" w:styleId="CharChar21">
    <w:name w:val="Char Char21"/>
    <w:semiHidden/>
    <w:rsid w:val="008E0189"/>
    <w:rPr>
      <w:rFonts w:ascii="Times New Roman" w:hAnsi="Times New Roman"/>
      <w:lang w:val="en-GB" w:eastAsia="en-US"/>
    </w:rPr>
  </w:style>
  <w:style w:type="paragraph" w:customStyle="1" w:styleId="1">
    <w:name w:val="修订1"/>
    <w:hidden/>
    <w:semiHidden/>
    <w:rsid w:val="008E0189"/>
    <w:rPr>
      <w:rFonts w:ascii="Times New Roman" w:eastAsia="Batang" w:hAnsi="Times New Roman"/>
      <w:lang w:eastAsia="en-US"/>
    </w:rPr>
  </w:style>
  <w:style w:type="character" w:customStyle="1" w:styleId="CharChar4">
    <w:name w:val="Char Char4"/>
    <w:rsid w:val="008E0189"/>
    <w:rPr>
      <w:rFonts w:ascii="Arial" w:hAnsi="Arial"/>
      <w:sz w:val="24"/>
      <w:lang w:val="en-GB" w:eastAsia="en-US" w:bidi="ar-SA"/>
    </w:rPr>
  </w:style>
  <w:style w:type="character" w:customStyle="1" w:styleId="CharChar3">
    <w:name w:val="Char Char3"/>
    <w:rsid w:val="008E0189"/>
    <w:rPr>
      <w:rFonts w:ascii="Arial" w:hAnsi="Arial"/>
      <w:sz w:val="22"/>
      <w:lang w:val="en-GB" w:eastAsia="en-US" w:bidi="ar-SA"/>
    </w:rPr>
  </w:style>
  <w:style w:type="character" w:customStyle="1" w:styleId="CharChar2">
    <w:name w:val="Char Char2"/>
    <w:rsid w:val="008E0189"/>
    <w:rPr>
      <w:rFonts w:ascii="Arial" w:hAnsi="Arial"/>
      <w:lang w:val="en-GB" w:eastAsia="en-US" w:bidi="ar-SA"/>
    </w:rPr>
  </w:style>
  <w:style w:type="paragraph" w:customStyle="1" w:styleId="StyleTAC">
    <w:name w:val="Style TAC +"/>
    <w:basedOn w:val="TAC"/>
    <w:next w:val="TAC"/>
    <w:link w:val="StyleTACChar"/>
    <w:autoRedefine/>
    <w:rsid w:val="008E018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E0189"/>
    <w:rPr>
      <w:rFonts w:ascii="Arial" w:eastAsia="SimSun" w:hAnsi="Arial"/>
      <w:kern w:val="2"/>
      <w:sz w:val="18"/>
      <w:lang w:val="en-GB" w:eastAsia="ko-KR"/>
    </w:rPr>
  </w:style>
  <w:style w:type="character" w:customStyle="1" w:styleId="B1Char1">
    <w:name w:val="B1 Char1"/>
    <w:rsid w:val="008E0189"/>
    <w:rPr>
      <w:rFonts w:ascii="Times New Roman" w:hAnsi="Times New Roman"/>
      <w:lang w:val="en-GB"/>
    </w:rPr>
  </w:style>
  <w:style w:type="paragraph" w:customStyle="1" w:styleId="4">
    <w:name w:val="(文字) (文字)4"/>
    <w:semiHidden/>
    <w:rsid w:val="008E0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0189"/>
    <w:rPr>
      <w:rFonts w:ascii="Tahoma" w:hAnsi="Tahoma" w:cs="Tahoma"/>
      <w:sz w:val="16"/>
      <w:szCs w:val="16"/>
      <w:lang w:val="en-GB" w:eastAsia="en-US" w:bidi="ar-SA"/>
    </w:rPr>
  </w:style>
  <w:style w:type="character" w:customStyle="1" w:styleId="CharChar25">
    <w:name w:val="Char Char25"/>
    <w:rsid w:val="008E0189"/>
    <w:rPr>
      <w:rFonts w:ascii="Arial" w:hAnsi="Arial"/>
      <w:lang w:val="en-GB" w:eastAsia="en-US"/>
    </w:rPr>
  </w:style>
  <w:style w:type="character" w:customStyle="1" w:styleId="CharChar24">
    <w:name w:val="Char Char24"/>
    <w:rsid w:val="008E0189"/>
    <w:rPr>
      <w:rFonts w:ascii="Arial" w:hAnsi="Arial"/>
      <w:sz w:val="36"/>
      <w:lang w:val="en-GB" w:eastAsia="en-US"/>
    </w:rPr>
  </w:style>
  <w:style w:type="character" w:customStyle="1" w:styleId="CharChar17">
    <w:name w:val="Char Char17"/>
    <w:semiHidden/>
    <w:rsid w:val="008E0189"/>
    <w:rPr>
      <w:rFonts w:ascii="Tahoma" w:hAnsi="Tahoma" w:cs="Tahoma"/>
      <w:shd w:val="clear" w:color="auto" w:fill="000080"/>
      <w:lang w:val="en-GB" w:eastAsia="en-US"/>
    </w:rPr>
  </w:style>
  <w:style w:type="character" w:customStyle="1" w:styleId="CharChar20">
    <w:name w:val="Char Char20"/>
    <w:semiHidden/>
    <w:rsid w:val="008E018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189"/>
    <w:rPr>
      <w:rFonts w:ascii="Arial" w:hAnsi="Arial"/>
      <w:sz w:val="24"/>
      <w:lang w:val="en-GB" w:eastAsia="en-US" w:bidi="ar-SA"/>
    </w:rPr>
  </w:style>
  <w:style w:type="character" w:customStyle="1" w:styleId="CharChar30">
    <w:name w:val="Char Char30"/>
    <w:rsid w:val="008E0189"/>
    <w:rPr>
      <w:rFonts w:ascii="Arial" w:hAnsi="Arial"/>
      <w:lang w:val="en-GB" w:eastAsia="en-US"/>
    </w:rPr>
  </w:style>
  <w:style w:type="character" w:customStyle="1" w:styleId="CharChar29">
    <w:name w:val="Char Char29"/>
    <w:rsid w:val="008E0189"/>
    <w:rPr>
      <w:rFonts w:ascii="Arial" w:hAnsi="Arial"/>
      <w:sz w:val="36"/>
      <w:lang w:val="en-GB" w:eastAsia="en-US"/>
    </w:rPr>
  </w:style>
  <w:style w:type="character" w:customStyle="1" w:styleId="CharChar26">
    <w:name w:val="Char Char26"/>
    <w:semiHidden/>
    <w:rsid w:val="008E0189"/>
    <w:rPr>
      <w:rFonts w:ascii="Times New Roman" w:hAnsi="Times New Roman"/>
      <w:lang w:val="en-GB" w:eastAsia="en-US"/>
    </w:rPr>
  </w:style>
  <w:style w:type="character" w:customStyle="1" w:styleId="CharChar28">
    <w:name w:val="Char Char28"/>
    <w:rsid w:val="008E0189"/>
    <w:rPr>
      <w:rFonts w:ascii="Arial" w:hAnsi="Arial"/>
      <w:sz w:val="36"/>
      <w:lang w:val="en-GB" w:eastAsia="en-US"/>
    </w:rPr>
  </w:style>
  <w:style w:type="character" w:customStyle="1" w:styleId="CharChar27">
    <w:name w:val="Char Char27"/>
    <w:rsid w:val="008E0189"/>
    <w:rPr>
      <w:rFonts w:ascii="Arial" w:hAnsi="Arial"/>
      <w:b/>
      <w:i/>
      <w:noProof/>
      <w:sz w:val="18"/>
      <w:lang w:val="en-GB" w:eastAsia="en-US"/>
    </w:rPr>
  </w:style>
  <w:style w:type="character" w:customStyle="1" w:styleId="EXCar">
    <w:name w:val="EX Car"/>
    <w:rsid w:val="008E0189"/>
    <w:rPr>
      <w:color w:val="000000"/>
      <w:lang w:val="en-GB" w:eastAsia="ja-JP" w:bidi="ar-SA"/>
    </w:rPr>
  </w:style>
  <w:style w:type="character" w:customStyle="1" w:styleId="CharChar9">
    <w:name w:val="Char Char9"/>
    <w:rsid w:val="008E0189"/>
    <w:rPr>
      <w:rFonts w:ascii="Arial" w:eastAsia="MS Mincho" w:hAnsi="Arial" w:cs="CG Times (WN)"/>
      <w:kern w:val="0"/>
      <w:sz w:val="22"/>
      <w:szCs w:val="20"/>
      <w:lang w:val="en-GB" w:eastAsia="ar-SA"/>
    </w:rPr>
  </w:style>
  <w:style w:type="paragraph" w:customStyle="1" w:styleId="10">
    <w:name w:val="无间隔1"/>
    <w:qFormat/>
    <w:rsid w:val="008E0189"/>
    <w:rPr>
      <w:rFonts w:ascii="Times New Roman" w:eastAsia="SimSun" w:hAnsi="Times New Roman"/>
      <w:lang w:eastAsia="en-US"/>
    </w:rPr>
  </w:style>
  <w:style w:type="paragraph" w:customStyle="1" w:styleId="Arial">
    <w:name w:val="Arial"/>
    <w:basedOn w:val="Normal"/>
    <w:rsid w:val="008E0189"/>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8E0189"/>
    <w:rPr>
      <w:rFonts w:ascii="Times New Roman" w:eastAsia="Batang" w:hAnsi="Times New Roman"/>
      <w:lang w:eastAsia="en-US"/>
    </w:rPr>
  </w:style>
  <w:style w:type="paragraph" w:customStyle="1" w:styleId="a2">
    <w:name w:val="无间隔"/>
    <w:qFormat/>
    <w:rsid w:val="008E0189"/>
    <w:rPr>
      <w:rFonts w:ascii="Times New Roman" w:eastAsia="SimSun" w:hAnsi="Times New Roman"/>
      <w:lang w:eastAsia="en-US"/>
    </w:rPr>
  </w:style>
  <w:style w:type="character" w:customStyle="1" w:styleId="KommentarthemaZchn">
    <w:name w:val="Kommentarthema Zchn"/>
    <w:rsid w:val="00F71845"/>
    <w:rPr>
      <w:b/>
      <w:bCs/>
      <w:lang w:val="en-GB" w:eastAsia="en-US" w:bidi="ar-SA"/>
    </w:rPr>
  </w:style>
  <w:style w:type="character" w:customStyle="1" w:styleId="List2Char">
    <w:name w:val="List 2 Char"/>
    <w:link w:val="List2"/>
    <w:rsid w:val="005976D5"/>
    <w:rPr>
      <w:rFonts w:ascii="Times New Roman" w:hAnsi="Times New Roman"/>
    </w:rPr>
  </w:style>
  <w:style w:type="paragraph" w:styleId="NoSpacing">
    <w:name w:val="No Spacing"/>
    <w:link w:val="NoSpacingChar"/>
    <w:uiPriority w:val="1"/>
    <w:qFormat/>
    <w:rsid w:val="00634D87"/>
    <w:pPr>
      <w:overflowPunct w:val="0"/>
      <w:autoSpaceDE w:val="0"/>
      <w:autoSpaceDN w:val="0"/>
      <w:adjustRightInd w:val="0"/>
      <w:textAlignment w:val="baseline"/>
    </w:pPr>
    <w:rPr>
      <w:rFonts w:ascii="Times New Roman" w:hAnsi="Times New Roman"/>
      <w:lang w:eastAsia="ja-JP"/>
    </w:rPr>
  </w:style>
  <w:style w:type="character" w:customStyle="1" w:styleId="NoSpacingChar">
    <w:name w:val="No Spacing Char"/>
    <w:link w:val="NoSpacing"/>
    <w:uiPriority w:val="1"/>
    <w:rsid w:val="00634D87"/>
    <w:rPr>
      <w:rFonts w:ascii="Times New Roman" w:hAnsi="Times New Roman"/>
      <w:lang w:eastAsia="ja-JP"/>
    </w:rPr>
  </w:style>
  <w:style w:type="paragraph" w:customStyle="1" w:styleId="msonormal0">
    <w:name w:val="msonormal"/>
    <w:basedOn w:val="Normal"/>
    <w:rsid w:val="00552E64"/>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2E64"/>
    <w:rPr>
      <w:rFonts w:ascii="Times New Roman" w:hAnsi="Times New Roman"/>
      <w:lang w:eastAsia="en-US"/>
    </w:rPr>
  </w:style>
  <w:style w:type="paragraph" w:styleId="ListParagraph">
    <w:name w:val="List Paragraph"/>
    <w:basedOn w:val="Normal"/>
    <w:uiPriority w:val="34"/>
    <w:qFormat/>
    <w:rsid w:val="00552E64"/>
    <w:pPr>
      <w:ind w:left="720"/>
      <w:contextualSpacing/>
      <w:textAlignment w:val="auto"/>
    </w:pPr>
  </w:style>
  <w:style w:type="character" w:customStyle="1" w:styleId="NOZchn">
    <w:name w:val="NO Zchn"/>
    <w:locked/>
    <w:rsid w:val="00F1521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1492">
      <w:bodyDiv w:val="1"/>
      <w:marLeft w:val="0"/>
      <w:marRight w:val="0"/>
      <w:marTop w:val="0"/>
      <w:marBottom w:val="0"/>
      <w:divBdr>
        <w:top w:val="none" w:sz="0" w:space="0" w:color="auto"/>
        <w:left w:val="none" w:sz="0" w:space="0" w:color="auto"/>
        <w:bottom w:val="none" w:sz="0" w:space="0" w:color="auto"/>
        <w:right w:val="none" w:sz="0" w:space="0" w:color="auto"/>
      </w:divBdr>
    </w:div>
    <w:div w:id="57099914">
      <w:bodyDiv w:val="1"/>
      <w:marLeft w:val="0"/>
      <w:marRight w:val="0"/>
      <w:marTop w:val="0"/>
      <w:marBottom w:val="0"/>
      <w:divBdr>
        <w:top w:val="none" w:sz="0" w:space="0" w:color="auto"/>
        <w:left w:val="none" w:sz="0" w:space="0" w:color="auto"/>
        <w:bottom w:val="none" w:sz="0" w:space="0" w:color="auto"/>
        <w:right w:val="none" w:sz="0" w:space="0" w:color="auto"/>
      </w:divBdr>
    </w:div>
    <w:div w:id="62532223">
      <w:bodyDiv w:val="1"/>
      <w:marLeft w:val="0"/>
      <w:marRight w:val="0"/>
      <w:marTop w:val="0"/>
      <w:marBottom w:val="0"/>
      <w:divBdr>
        <w:top w:val="none" w:sz="0" w:space="0" w:color="auto"/>
        <w:left w:val="none" w:sz="0" w:space="0" w:color="auto"/>
        <w:bottom w:val="none" w:sz="0" w:space="0" w:color="auto"/>
        <w:right w:val="none" w:sz="0" w:space="0" w:color="auto"/>
      </w:divBdr>
    </w:div>
    <w:div w:id="65763053">
      <w:bodyDiv w:val="1"/>
      <w:marLeft w:val="0"/>
      <w:marRight w:val="0"/>
      <w:marTop w:val="0"/>
      <w:marBottom w:val="0"/>
      <w:divBdr>
        <w:top w:val="none" w:sz="0" w:space="0" w:color="auto"/>
        <w:left w:val="none" w:sz="0" w:space="0" w:color="auto"/>
        <w:bottom w:val="none" w:sz="0" w:space="0" w:color="auto"/>
        <w:right w:val="none" w:sz="0" w:space="0" w:color="auto"/>
      </w:divBdr>
    </w:div>
    <w:div w:id="117915138">
      <w:bodyDiv w:val="1"/>
      <w:marLeft w:val="0"/>
      <w:marRight w:val="0"/>
      <w:marTop w:val="0"/>
      <w:marBottom w:val="0"/>
      <w:divBdr>
        <w:top w:val="none" w:sz="0" w:space="0" w:color="auto"/>
        <w:left w:val="none" w:sz="0" w:space="0" w:color="auto"/>
        <w:bottom w:val="none" w:sz="0" w:space="0" w:color="auto"/>
        <w:right w:val="none" w:sz="0" w:space="0" w:color="auto"/>
      </w:divBdr>
    </w:div>
    <w:div w:id="183711288">
      <w:bodyDiv w:val="1"/>
      <w:marLeft w:val="0"/>
      <w:marRight w:val="0"/>
      <w:marTop w:val="0"/>
      <w:marBottom w:val="0"/>
      <w:divBdr>
        <w:top w:val="none" w:sz="0" w:space="0" w:color="auto"/>
        <w:left w:val="none" w:sz="0" w:space="0" w:color="auto"/>
        <w:bottom w:val="none" w:sz="0" w:space="0" w:color="auto"/>
        <w:right w:val="none" w:sz="0" w:space="0" w:color="auto"/>
      </w:divBdr>
    </w:div>
    <w:div w:id="196964688">
      <w:bodyDiv w:val="1"/>
      <w:marLeft w:val="0"/>
      <w:marRight w:val="0"/>
      <w:marTop w:val="0"/>
      <w:marBottom w:val="0"/>
      <w:divBdr>
        <w:top w:val="none" w:sz="0" w:space="0" w:color="auto"/>
        <w:left w:val="none" w:sz="0" w:space="0" w:color="auto"/>
        <w:bottom w:val="none" w:sz="0" w:space="0" w:color="auto"/>
        <w:right w:val="none" w:sz="0" w:space="0" w:color="auto"/>
      </w:divBdr>
    </w:div>
    <w:div w:id="215050154">
      <w:bodyDiv w:val="1"/>
      <w:marLeft w:val="0"/>
      <w:marRight w:val="0"/>
      <w:marTop w:val="0"/>
      <w:marBottom w:val="0"/>
      <w:divBdr>
        <w:top w:val="none" w:sz="0" w:space="0" w:color="auto"/>
        <w:left w:val="none" w:sz="0" w:space="0" w:color="auto"/>
        <w:bottom w:val="none" w:sz="0" w:space="0" w:color="auto"/>
        <w:right w:val="none" w:sz="0" w:space="0" w:color="auto"/>
      </w:divBdr>
    </w:div>
    <w:div w:id="336885796">
      <w:bodyDiv w:val="1"/>
      <w:marLeft w:val="0"/>
      <w:marRight w:val="0"/>
      <w:marTop w:val="0"/>
      <w:marBottom w:val="0"/>
      <w:divBdr>
        <w:top w:val="none" w:sz="0" w:space="0" w:color="auto"/>
        <w:left w:val="none" w:sz="0" w:space="0" w:color="auto"/>
        <w:bottom w:val="none" w:sz="0" w:space="0" w:color="auto"/>
        <w:right w:val="none" w:sz="0" w:space="0" w:color="auto"/>
      </w:divBdr>
    </w:div>
    <w:div w:id="359280582">
      <w:bodyDiv w:val="1"/>
      <w:marLeft w:val="0"/>
      <w:marRight w:val="0"/>
      <w:marTop w:val="0"/>
      <w:marBottom w:val="0"/>
      <w:divBdr>
        <w:top w:val="none" w:sz="0" w:space="0" w:color="auto"/>
        <w:left w:val="none" w:sz="0" w:space="0" w:color="auto"/>
        <w:bottom w:val="none" w:sz="0" w:space="0" w:color="auto"/>
        <w:right w:val="none" w:sz="0" w:space="0" w:color="auto"/>
      </w:divBdr>
    </w:div>
    <w:div w:id="501942406">
      <w:bodyDiv w:val="1"/>
      <w:marLeft w:val="0"/>
      <w:marRight w:val="0"/>
      <w:marTop w:val="0"/>
      <w:marBottom w:val="0"/>
      <w:divBdr>
        <w:top w:val="none" w:sz="0" w:space="0" w:color="auto"/>
        <w:left w:val="none" w:sz="0" w:space="0" w:color="auto"/>
        <w:bottom w:val="none" w:sz="0" w:space="0" w:color="auto"/>
        <w:right w:val="none" w:sz="0" w:space="0" w:color="auto"/>
      </w:divBdr>
    </w:div>
    <w:div w:id="648901009">
      <w:bodyDiv w:val="1"/>
      <w:marLeft w:val="0"/>
      <w:marRight w:val="0"/>
      <w:marTop w:val="0"/>
      <w:marBottom w:val="0"/>
      <w:divBdr>
        <w:top w:val="none" w:sz="0" w:space="0" w:color="auto"/>
        <w:left w:val="none" w:sz="0" w:space="0" w:color="auto"/>
        <w:bottom w:val="none" w:sz="0" w:space="0" w:color="auto"/>
        <w:right w:val="none" w:sz="0" w:space="0" w:color="auto"/>
      </w:divBdr>
    </w:div>
    <w:div w:id="656960996">
      <w:bodyDiv w:val="1"/>
      <w:marLeft w:val="0"/>
      <w:marRight w:val="0"/>
      <w:marTop w:val="0"/>
      <w:marBottom w:val="0"/>
      <w:divBdr>
        <w:top w:val="none" w:sz="0" w:space="0" w:color="auto"/>
        <w:left w:val="none" w:sz="0" w:space="0" w:color="auto"/>
        <w:bottom w:val="none" w:sz="0" w:space="0" w:color="auto"/>
        <w:right w:val="none" w:sz="0" w:space="0" w:color="auto"/>
      </w:divBdr>
    </w:div>
    <w:div w:id="772163545">
      <w:bodyDiv w:val="1"/>
      <w:marLeft w:val="0"/>
      <w:marRight w:val="0"/>
      <w:marTop w:val="0"/>
      <w:marBottom w:val="0"/>
      <w:divBdr>
        <w:top w:val="none" w:sz="0" w:space="0" w:color="auto"/>
        <w:left w:val="none" w:sz="0" w:space="0" w:color="auto"/>
        <w:bottom w:val="none" w:sz="0" w:space="0" w:color="auto"/>
        <w:right w:val="none" w:sz="0" w:space="0" w:color="auto"/>
      </w:divBdr>
    </w:div>
    <w:div w:id="861436318">
      <w:bodyDiv w:val="1"/>
      <w:marLeft w:val="0"/>
      <w:marRight w:val="0"/>
      <w:marTop w:val="0"/>
      <w:marBottom w:val="0"/>
      <w:divBdr>
        <w:top w:val="none" w:sz="0" w:space="0" w:color="auto"/>
        <w:left w:val="none" w:sz="0" w:space="0" w:color="auto"/>
        <w:bottom w:val="none" w:sz="0" w:space="0" w:color="auto"/>
        <w:right w:val="none" w:sz="0" w:space="0" w:color="auto"/>
      </w:divBdr>
    </w:div>
    <w:div w:id="863330179">
      <w:bodyDiv w:val="1"/>
      <w:marLeft w:val="0"/>
      <w:marRight w:val="0"/>
      <w:marTop w:val="0"/>
      <w:marBottom w:val="0"/>
      <w:divBdr>
        <w:top w:val="none" w:sz="0" w:space="0" w:color="auto"/>
        <w:left w:val="none" w:sz="0" w:space="0" w:color="auto"/>
        <w:bottom w:val="none" w:sz="0" w:space="0" w:color="auto"/>
        <w:right w:val="none" w:sz="0" w:space="0" w:color="auto"/>
      </w:divBdr>
    </w:div>
    <w:div w:id="887377310">
      <w:bodyDiv w:val="1"/>
      <w:marLeft w:val="0"/>
      <w:marRight w:val="0"/>
      <w:marTop w:val="0"/>
      <w:marBottom w:val="0"/>
      <w:divBdr>
        <w:top w:val="none" w:sz="0" w:space="0" w:color="auto"/>
        <w:left w:val="none" w:sz="0" w:space="0" w:color="auto"/>
        <w:bottom w:val="none" w:sz="0" w:space="0" w:color="auto"/>
        <w:right w:val="none" w:sz="0" w:space="0" w:color="auto"/>
      </w:divBdr>
    </w:div>
    <w:div w:id="926813870">
      <w:bodyDiv w:val="1"/>
      <w:marLeft w:val="0"/>
      <w:marRight w:val="0"/>
      <w:marTop w:val="0"/>
      <w:marBottom w:val="0"/>
      <w:divBdr>
        <w:top w:val="none" w:sz="0" w:space="0" w:color="auto"/>
        <w:left w:val="none" w:sz="0" w:space="0" w:color="auto"/>
        <w:bottom w:val="none" w:sz="0" w:space="0" w:color="auto"/>
        <w:right w:val="none" w:sz="0" w:space="0" w:color="auto"/>
      </w:divBdr>
    </w:div>
    <w:div w:id="955718339">
      <w:bodyDiv w:val="1"/>
      <w:marLeft w:val="0"/>
      <w:marRight w:val="0"/>
      <w:marTop w:val="0"/>
      <w:marBottom w:val="0"/>
      <w:divBdr>
        <w:top w:val="none" w:sz="0" w:space="0" w:color="auto"/>
        <w:left w:val="none" w:sz="0" w:space="0" w:color="auto"/>
        <w:bottom w:val="none" w:sz="0" w:space="0" w:color="auto"/>
        <w:right w:val="none" w:sz="0" w:space="0" w:color="auto"/>
      </w:divBdr>
    </w:div>
    <w:div w:id="1013873865">
      <w:bodyDiv w:val="1"/>
      <w:marLeft w:val="0"/>
      <w:marRight w:val="0"/>
      <w:marTop w:val="0"/>
      <w:marBottom w:val="0"/>
      <w:divBdr>
        <w:top w:val="none" w:sz="0" w:space="0" w:color="auto"/>
        <w:left w:val="none" w:sz="0" w:space="0" w:color="auto"/>
        <w:bottom w:val="none" w:sz="0" w:space="0" w:color="auto"/>
        <w:right w:val="none" w:sz="0" w:space="0" w:color="auto"/>
      </w:divBdr>
    </w:div>
    <w:div w:id="1016078709">
      <w:bodyDiv w:val="1"/>
      <w:marLeft w:val="0"/>
      <w:marRight w:val="0"/>
      <w:marTop w:val="0"/>
      <w:marBottom w:val="0"/>
      <w:divBdr>
        <w:top w:val="none" w:sz="0" w:space="0" w:color="auto"/>
        <w:left w:val="none" w:sz="0" w:space="0" w:color="auto"/>
        <w:bottom w:val="none" w:sz="0" w:space="0" w:color="auto"/>
        <w:right w:val="none" w:sz="0" w:space="0" w:color="auto"/>
      </w:divBdr>
    </w:div>
    <w:div w:id="1235047167">
      <w:bodyDiv w:val="1"/>
      <w:marLeft w:val="0"/>
      <w:marRight w:val="0"/>
      <w:marTop w:val="0"/>
      <w:marBottom w:val="0"/>
      <w:divBdr>
        <w:top w:val="none" w:sz="0" w:space="0" w:color="auto"/>
        <w:left w:val="none" w:sz="0" w:space="0" w:color="auto"/>
        <w:bottom w:val="none" w:sz="0" w:space="0" w:color="auto"/>
        <w:right w:val="none" w:sz="0" w:space="0" w:color="auto"/>
      </w:divBdr>
    </w:div>
    <w:div w:id="1409814392">
      <w:bodyDiv w:val="1"/>
      <w:marLeft w:val="0"/>
      <w:marRight w:val="0"/>
      <w:marTop w:val="0"/>
      <w:marBottom w:val="0"/>
      <w:divBdr>
        <w:top w:val="none" w:sz="0" w:space="0" w:color="auto"/>
        <w:left w:val="none" w:sz="0" w:space="0" w:color="auto"/>
        <w:bottom w:val="none" w:sz="0" w:space="0" w:color="auto"/>
        <w:right w:val="none" w:sz="0" w:space="0" w:color="auto"/>
      </w:divBdr>
    </w:div>
    <w:div w:id="1595279437">
      <w:bodyDiv w:val="1"/>
      <w:marLeft w:val="0"/>
      <w:marRight w:val="0"/>
      <w:marTop w:val="0"/>
      <w:marBottom w:val="0"/>
      <w:divBdr>
        <w:top w:val="none" w:sz="0" w:space="0" w:color="auto"/>
        <w:left w:val="none" w:sz="0" w:space="0" w:color="auto"/>
        <w:bottom w:val="none" w:sz="0" w:space="0" w:color="auto"/>
        <w:right w:val="none" w:sz="0" w:space="0" w:color="auto"/>
      </w:divBdr>
    </w:div>
    <w:div w:id="1753774114">
      <w:bodyDiv w:val="1"/>
      <w:marLeft w:val="0"/>
      <w:marRight w:val="0"/>
      <w:marTop w:val="0"/>
      <w:marBottom w:val="0"/>
      <w:divBdr>
        <w:top w:val="none" w:sz="0" w:space="0" w:color="auto"/>
        <w:left w:val="none" w:sz="0" w:space="0" w:color="auto"/>
        <w:bottom w:val="none" w:sz="0" w:space="0" w:color="auto"/>
        <w:right w:val="none" w:sz="0" w:space="0" w:color="auto"/>
      </w:divBdr>
    </w:div>
    <w:div w:id="1755742040">
      <w:bodyDiv w:val="1"/>
      <w:marLeft w:val="0"/>
      <w:marRight w:val="0"/>
      <w:marTop w:val="0"/>
      <w:marBottom w:val="0"/>
      <w:divBdr>
        <w:top w:val="none" w:sz="0" w:space="0" w:color="auto"/>
        <w:left w:val="none" w:sz="0" w:space="0" w:color="auto"/>
        <w:bottom w:val="none" w:sz="0" w:space="0" w:color="auto"/>
        <w:right w:val="none" w:sz="0" w:space="0" w:color="auto"/>
      </w:divBdr>
    </w:div>
    <w:div w:id="1813325709">
      <w:bodyDiv w:val="1"/>
      <w:marLeft w:val="0"/>
      <w:marRight w:val="0"/>
      <w:marTop w:val="0"/>
      <w:marBottom w:val="0"/>
      <w:divBdr>
        <w:top w:val="none" w:sz="0" w:space="0" w:color="auto"/>
        <w:left w:val="none" w:sz="0" w:space="0" w:color="auto"/>
        <w:bottom w:val="none" w:sz="0" w:space="0" w:color="auto"/>
        <w:right w:val="none" w:sz="0" w:space="0" w:color="auto"/>
      </w:divBdr>
    </w:div>
    <w:div w:id="1833595892">
      <w:bodyDiv w:val="1"/>
      <w:marLeft w:val="0"/>
      <w:marRight w:val="0"/>
      <w:marTop w:val="0"/>
      <w:marBottom w:val="0"/>
      <w:divBdr>
        <w:top w:val="none" w:sz="0" w:space="0" w:color="auto"/>
        <w:left w:val="none" w:sz="0" w:space="0" w:color="auto"/>
        <w:bottom w:val="none" w:sz="0" w:space="0" w:color="auto"/>
        <w:right w:val="none" w:sz="0" w:space="0" w:color="auto"/>
      </w:divBdr>
    </w:div>
    <w:div w:id="1852916140">
      <w:bodyDiv w:val="1"/>
      <w:marLeft w:val="0"/>
      <w:marRight w:val="0"/>
      <w:marTop w:val="0"/>
      <w:marBottom w:val="0"/>
      <w:divBdr>
        <w:top w:val="none" w:sz="0" w:space="0" w:color="auto"/>
        <w:left w:val="none" w:sz="0" w:space="0" w:color="auto"/>
        <w:bottom w:val="none" w:sz="0" w:space="0" w:color="auto"/>
        <w:right w:val="none" w:sz="0" w:space="0" w:color="auto"/>
      </w:divBdr>
    </w:div>
    <w:div w:id="1927498197">
      <w:bodyDiv w:val="1"/>
      <w:marLeft w:val="0"/>
      <w:marRight w:val="0"/>
      <w:marTop w:val="0"/>
      <w:marBottom w:val="0"/>
      <w:divBdr>
        <w:top w:val="none" w:sz="0" w:space="0" w:color="auto"/>
        <w:left w:val="none" w:sz="0" w:space="0" w:color="auto"/>
        <w:bottom w:val="none" w:sz="0" w:space="0" w:color="auto"/>
        <w:right w:val="none" w:sz="0" w:space="0" w:color="auto"/>
      </w:divBdr>
    </w:div>
    <w:div w:id="1998265636">
      <w:bodyDiv w:val="1"/>
      <w:marLeft w:val="0"/>
      <w:marRight w:val="0"/>
      <w:marTop w:val="0"/>
      <w:marBottom w:val="0"/>
      <w:divBdr>
        <w:top w:val="none" w:sz="0" w:space="0" w:color="auto"/>
        <w:left w:val="none" w:sz="0" w:space="0" w:color="auto"/>
        <w:bottom w:val="none" w:sz="0" w:space="0" w:color="auto"/>
        <w:right w:val="none" w:sz="0" w:space="0" w:color="auto"/>
      </w:divBdr>
    </w:div>
    <w:div w:id="2077703718">
      <w:bodyDiv w:val="1"/>
      <w:marLeft w:val="0"/>
      <w:marRight w:val="0"/>
      <w:marTop w:val="0"/>
      <w:marBottom w:val="0"/>
      <w:divBdr>
        <w:top w:val="none" w:sz="0" w:space="0" w:color="auto"/>
        <w:left w:val="none" w:sz="0" w:space="0" w:color="auto"/>
        <w:bottom w:val="none" w:sz="0" w:space="0" w:color="auto"/>
        <w:right w:val="none" w:sz="0" w:space="0" w:color="auto"/>
      </w:divBdr>
    </w:div>
    <w:div w:id="2095972886">
      <w:bodyDiv w:val="1"/>
      <w:marLeft w:val="0"/>
      <w:marRight w:val="0"/>
      <w:marTop w:val="0"/>
      <w:marBottom w:val="0"/>
      <w:divBdr>
        <w:top w:val="none" w:sz="0" w:space="0" w:color="auto"/>
        <w:left w:val="none" w:sz="0" w:space="0" w:color="auto"/>
        <w:bottom w:val="none" w:sz="0" w:space="0" w:color="auto"/>
        <w:right w:val="none" w:sz="0" w:space="0" w:color="auto"/>
      </w:divBdr>
    </w:div>
    <w:div w:id="213675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2947-AF7A-45B6-B170-4EDF176E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1280</TotalTime>
  <Pages>1</Pages>
  <Words>14937</Words>
  <Characters>85142</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3GPP TS 36.521-2</vt:lpstr>
    </vt:vector>
  </TitlesOfParts>
  <Manager/>
  <Company/>
  <LinksUpToDate>false</LinksUpToDate>
  <CharactersWithSpaces>99880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36.521-2</dc:title>
  <dc:subject>Evolved Universal Terrestrial Radio Access (E-UTRA); User Equipment (UE) conformance specification; Radio transmission and reception; Part 2: Implementation Conformance Statement (ICS) (Release 14)</dc:subject>
  <dc:creator>MCC Support</dc:creator>
  <cp:keywords/>
  <cp:lastModifiedBy>2200</cp:lastModifiedBy>
  <cp:revision>56</cp:revision>
  <dcterms:created xsi:type="dcterms:W3CDTF">2022-03-11T14:48:00Z</dcterms:created>
  <dcterms:modified xsi:type="dcterms:W3CDTF">2023-06-30T20:36:00Z</dcterms:modified>
</cp:coreProperties>
</file>