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116E1" w14:textId="3C6C0922"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632333">
        <w:rPr>
          <w:noProof w:val="0"/>
        </w:rPr>
        <w:t>17.</w:t>
      </w:r>
      <w:r w:rsidR="007B2CC7">
        <w:rPr>
          <w:noProof w:val="0"/>
        </w:rPr>
        <w:t>8</w:t>
      </w:r>
      <w:r w:rsidR="00632333">
        <w:rPr>
          <w:noProof w:val="0"/>
        </w:rPr>
        <w:t>.0</w:t>
      </w:r>
      <w:r w:rsidR="001D5686" w:rsidRPr="00413E21">
        <w:rPr>
          <w:noProof w:val="0"/>
          <w:sz w:val="32"/>
        </w:rPr>
        <w:t xml:space="preserve"> </w:t>
      </w:r>
      <w:r w:rsidR="002011CE" w:rsidRPr="00413E21">
        <w:rPr>
          <w:noProof w:val="0"/>
          <w:sz w:val="32"/>
        </w:rPr>
        <w:t>(</w:t>
      </w:r>
      <w:r w:rsidR="00632333">
        <w:rPr>
          <w:noProof w:val="0"/>
          <w:sz w:val="32"/>
        </w:rPr>
        <w:t>202</w:t>
      </w:r>
      <w:r w:rsidR="00F557B5">
        <w:rPr>
          <w:noProof w:val="0"/>
          <w:sz w:val="32"/>
        </w:rPr>
        <w:t>4</w:t>
      </w:r>
      <w:r w:rsidR="00632333">
        <w:rPr>
          <w:noProof w:val="0"/>
          <w:sz w:val="32"/>
        </w:rPr>
        <w:t>-</w:t>
      </w:r>
      <w:r w:rsidR="007B2CC7">
        <w:rPr>
          <w:noProof w:val="0"/>
          <w:sz w:val="32"/>
        </w:rPr>
        <w:t>06</w:t>
      </w:r>
      <w:r w:rsidR="00DE6A29">
        <w:rPr>
          <w:noProof w:val="0"/>
          <w:sz w:val="32"/>
        </w:rPr>
        <w:t>)</w:t>
      </w:r>
    </w:p>
    <w:p w14:paraId="52F7738E" w14:textId="77777777" w:rsidR="00080512" w:rsidRPr="00413E21" w:rsidRDefault="00080512">
      <w:pPr>
        <w:pStyle w:val="ZB"/>
        <w:framePr w:wrap="notBeside"/>
        <w:rPr>
          <w:noProof w:val="0"/>
        </w:rPr>
      </w:pPr>
      <w:r w:rsidRPr="00413E21">
        <w:rPr>
          <w:noProof w:val="0"/>
        </w:rPr>
        <w:t>Technical Specification</w:t>
      </w:r>
    </w:p>
    <w:p w14:paraId="7A18E2CD" w14:textId="77777777" w:rsidR="00080512" w:rsidRPr="00413E21" w:rsidRDefault="00080512">
      <w:pPr>
        <w:pStyle w:val="ZT"/>
        <w:framePr w:wrap="notBeside"/>
      </w:pPr>
      <w:r w:rsidRPr="00413E21">
        <w:t>3rd Generation Partnership Project;</w:t>
      </w:r>
    </w:p>
    <w:p w14:paraId="27C1D8F9"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52AD7DBB" w14:textId="77777777" w:rsidR="00080512" w:rsidRPr="00413E21" w:rsidRDefault="00433934">
      <w:pPr>
        <w:pStyle w:val="ZT"/>
        <w:framePr w:wrap="notBeside"/>
      </w:pPr>
      <w:r>
        <w:rPr>
          <w:szCs w:val="34"/>
        </w:rPr>
        <w:t>Management and orchestration</w:t>
      </w:r>
      <w:r w:rsidR="00080512" w:rsidRPr="00413E21">
        <w:t>;</w:t>
      </w:r>
    </w:p>
    <w:p w14:paraId="64BD4E64" w14:textId="77777777" w:rsidR="00687226" w:rsidRPr="00413E21" w:rsidRDefault="00687226">
      <w:pPr>
        <w:pStyle w:val="ZT"/>
        <w:framePr w:wrap="notBeside"/>
      </w:pPr>
      <w:r w:rsidRPr="00413E21">
        <w:t>Design rules for REpresentational State Transfer (REST) Solution Sets (SS)</w:t>
      </w:r>
    </w:p>
    <w:p w14:paraId="4D753BE7" w14:textId="77777777"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17</w:t>
      </w:r>
      <w:r w:rsidRPr="00413E21">
        <w:t>)</w:t>
      </w:r>
    </w:p>
    <w:p w14:paraId="2587E423"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r w:rsidR="00EA56DA">
        <w:rPr>
          <w:i/>
          <w:noProof w:val="0"/>
        </w:rPr>
        <w:pict w14:anchorId="25957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95pt">
            <v:imagedata r:id="rId9" o:title="5G-logo_175px"/>
          </v:shape>
        </w:pict>
      </w:r>
      <w:r w:rsidRPr="00413E21">
        <w:rPr>
          <w:noProof w:val="0"/>
          <w:color w:val="0000FF"/>
        </w:rPr>
        <w:tab/>
      </w:r>
      <w:r w:rsidR="00EA56DA">
        <w:rPr>
          <w:noProof w:val="0"/>
        </w:rPr>
        <w:pict w14:anchorId="72C5CFF9">
          <v:shape id="_x0000_i1026" type="#_x0000_t75" style="width:127.9pt;height:74.8pt">
            <v:imagedata r:id="rId10" o:title="3GPP-logo_web"/>
          </v:shape>
        </w:pict>
      </w:r>
    </w:p>
    <w:p w14:paraId="6947D6AC" w14:textId="77777777" w:rsidR="00080512" w:rsidRPr="00413E21" w:rsidRDefault="00080512">
      <w:pPr>
        <w:pStyle w:val="ZU"/>
        <w:framePr w:h="4929" w:hRule="exact" w:wrap="notBeside"/>
        <w:tabs>
          <w:tab w:val="right" w:pos="10206"/>
        </w:tabs>
        <w:jc w:val="left"/>
        <w:rPr>
          <w:noProof w:val="0"/>
        </w:rPr>
      </w:pPr>
    </w:p>
    <w:p w14:paraId="04037B06"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1493564C" w14:textId="77777777" w:rsidR="00080512" w:rsidRPr="00413E21" w:rsidRDefault="00080512">
      <w:pPr>
        <w:pStyle w:val="ZV"/>
        <w:framePr w:wrap="notBeside"/>
        <w:rPr>
          <w:noProof w:val="0"/>
        </w:rPr>
      </w:pPr>
    </w:p>
    <w:p w14:paraId="73624F2A" w14:textId="77777777" w:rsidR="00080512" w:rsidRPr="00413E21" w:rsidRDefault="00080512"/>
    <w:bookmarkEnd w:id="0"/>
    <w:p w14:paraId="1D83E8E2" w14:textId="77777777" w:rsidR="00080512" w:rsidRPr="00413E21" w:rsidRDefault="00080512">
      <w:pPr>
        <w:sectPr w:rsidR="00080512" w:rsidRPr="00413E21" w:rsidSect="00A425F3">
          <w:footnotePr>
            <w:numRestart w:val="eachSect"/>
          </w:footnotePr>
          <w:pgSz w:w="11907" w:h="16840"/>
          <w:pgMar w:top="2268" w:right="851" w:bottom="10773" w:left="851" w:header="0" w:footer="0" w:gutter="0"/>
          <w:cols w:space="720"/>
        </w:sectPr>
      </w:pPr>
    </w:p>
    <w:p w14:paraId="6889EBDC" w14:textId="77777777" w:rsidR="00080512" w:rsidRPr="00413E21" w:rsidRDefault="00080512">
      <w:pPr>
        <w:pStyle w:val="FP"/>
        <w:framePr w:wrap="notBeside" w:hAnchor="margin" w:y="1419"/>
        <w:pBdr>
          <w:bottom w:val="single" w:sz="6" w:space="1" w:color="auto"/>
        </w:pBdr>
        <w:spacing w:before="240"/>
        <w:ind w:left="2835" w:right="2835"/>
        <w:jc w:val="center"/>
      </w:pPr>
      <w:bookmarkStart w:id="1" w:name="page2"/>
      <w:r w:rsidRPr="00413E21">
        <w:lastRenderedPageBreak/>
        <w:t>Keywords</w:t>
      </w:r>
    </w:p>
    <w:p w14:paraId="0E2A34E3"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43B9367" w14:textId="77777777" w:rsidR="00080512" w:rsidRPr="00413E21" w:rsidRDefault="00080512"/>
    <w:p w14:paraId="7C928CF6"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1D36C290"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8D2D844" w14:textId="77777777" w:rsidR="00080512" w:rsidRPr="00413E21" w:rsidRDefault="00080512">
      <w:pPr>
        <w:pStyle w:val="FP"/>
        <w:framePr w:wrap="notBeside" w:hAnchor="margin" w:yAlign="center"/>
        <w:ind w:left="2835" w:right="2835"/>
        <w:jc w:val="center"/>
        <w:rPr>
          <w:rFonts w:ascii="Arial" w:hAnsi="Arial"/>
          <w:sz w:val="18"/>
        </w:rPr>
      </w:pPr>
    </w:p>
    <w:p w14:paraId="2BBF8D42"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E9AEDAC"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489CD160"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43192D50"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37EC1CF2"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781F434E"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62660DE8" w14:textId="77777777" w:rsidR="00080512" w:rsidRPr="00413E21" w:rsidRDefault="00080512"/>
    <w:p w14:paraId="00305FD1"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5AD882EE"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3F23D288" w14:textId="77777777" w:rsidR="00080512" w:rsidRPr="00413E21" w:rsidRDefault="00080512" w:rsidP="00FA1266">
      <w:pPr>
        <w:pStyle w:val="FP"/>
        <w:framePr w:h="3057" w:hRule="exact" w:wrap="notBeside" w:vAnchor="page" w:hAnchor="margin" w:y="12605"/>
        <w:jc w:val="center"/>
      </w:pPr>
    </w:p>
    <w:p w14:paraId="5C508D1D" w14:textId="77777777"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996738">
        <w:rPr>
          <w:sz w:val="18"/>
        </w:rPr>
        <w:t>202</w:t>
      </w:r>
      <w:r w:rsidR="00F557B5">
        <w:rPr>
          <w:sz w:val="18"/>
        </w:rPr>
        <w:t>4</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2" w:name="copyrightaddon"/>
      <w:bookmarkEnd w:id="2"/>
    </w:p>
    <w:p w14:paraId="194265FB"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234F1CDC" w14:textId="77777777" w:rsidR="00FC1192" w:rsidRPr="00413E21" w:rsidRDefault="00FC1192" w:rsidP="00FA1266">
      <w:pPr>
        <w:pStyle w:val="FP"/>
        <w:framePr w:h="3057" w:hRule="exact" w:wrap="notBeside" w:vAnchor="page" w:hAnchor="margin" w:y="12605"/>
        <w:rPr>
          <w:sz w:val="18"/>
        </w:rPr>
      </w:pPr>
    </w:p>
    <w:p w14:paraId="2D12F31F"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4B05C5E0"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785058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1"/>
    <w:p w14:paraId="05310B9F" w14:textId="77777777" w:rsidR="00080512" w:rsidRPr="00413E21" w:rsidRDefault="00080512">
      <w:pPr>
        <w:pStyle w:val="TT"/>
      </w:pPr>
      <w:r w:rsidRPr="00413E21">
        <w:br w:type="page"/>
      </w:r>
      <w:r w:rsidRPr="00413E21">
        <w:lastRenderedPageBreak/>
        <w:t>Contents</w:t>
      </w:r>
    </w:p>
    <w:p w14:paraId="45977980" w14:textId="77777777" w:rsidR="00D21FB5" w:rsidRPr="00D03E69" w:rsidRDefault="000D0E28">
      <w:pPr>
        <w:pStyle w:val="TOC1"/>
        <w:rPr>
          <w:rFonts w:ascii="Calibri" w:hAnsi="Calibri"/>
          <w:noProof/>
          <w:kern w:val="2"/>
          <w:szCs w:val="22"/>
          <w:lang w:eastAsia="en-GB"/>
        </w:rPr>
      </w:pPr>
      <w:r>
        <w:fldChar w:fldCharType="begin" w:fldLock="1"/>
      </w:r>
      <w:r>
        <w:instrText xml:space="preserve"> TOC \o "1-9" </w:instrText>
      </w:r>
      <w:r>
        <w:fldChar w:fldCharType="separate"/>
      </w:r>
      <w:r w:rsidR="00D21FB5">
        <w:rPr>
          <w:noProof/>
        </w:rPr>
        <w:t>Foreword</w:t>
      </w:r>
      <w:r w:rsidR="00D21FB5">
        <w:rPr>
          <w:noProof/>
        </w:rPr>
        <w:tab/>
      </w:r>
      <w:r w:rsidR="00D21FB5">
        <w:rPr>
          <w:noProof/>
        </w:rPr>
        <w:fldChar w:fldCharType="begin" w:fldLock="1"/>
      </w:r>
      <w:r w:rsidR="00D21FB5">
        <w:rPr>
          <w:noProof/>
        </w:rPr>
        <w:instrText xml:space="preserve"> PAGEREF _Toc162446388 \h </w:instrText>
      </w:r>
      <w:r w:rsidR="00D21FB5">
        <w:rPr>
          <w:noProof/>
        </w:rPr>
      </w:r>
      <w:r w:rsidR="00D21FB5">
        <w:rPr>
          <w:noProof/>
        </w:rPr>
        <w:fldChar w:fldCharType="separate"/>
      </w:r>
      <w:r w:rsidR="00D21FB5">
        <w:rPr>
          <w:noProof/>
        </w:rPr>
        <w:t>4</w:t>
      </w:r>
      <w:r w:rsidR="00D21FB5">
        <w:rPr>
          <w:noProof/>
        </w:rPr>
        <w:fldChar w:fldCharType="end"/>
      </w:r>
    </w:p>
    <w:p w14:paraId="5F1CF9D1" w14:textId="77777777" w:rsidR="00D21FB5" w:rsidRPr="00D03E69" w:rsidRDefault="00D21FB5">
      <w:pPr>
        <w:pStyle w:val="TOC1"/>
        <w:rPr>
          <w:rFonts w:ascii="Calibri" w:hAnsi="Calibri"/>
          <w:noProof/>
          <w:kern w:val="2"/>
          <w:szCs w:val="22"/>
          <w:lang w:eastAsia="en-GB"/>
        </w:rPr>
      </w:pPr>
      <w:r>
        <w:rPr>
          <w:noProof/>
        </w:rPr>
        <w:t>1</w:t>
      </w:r>
      <w:r w:rsidRPr="00D03E69">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_Toc162446389 \h </w:instrText>
      </w:r>
      <w:r>
        <w:rPr>
          <w:noProof/>
        </w:rPr>
      </w:r>
      <w:r>
        <w:rPr>
          <w:noProof/>
        </w:rPr>
        <w:fldChar w:fldCharType="separate"/>
      </w:r>
      <w:r>
        <w:rPr>
          <w:noProof/>
        </w:rPr>
        <w:t>6</w:t>
      </w:r>
      <w:r>
        <w:rPr>
          <w:noProof/>
        </w:rPr>
        <w:fldChar w:fldCharType="end"/>
      </w:r>
    </w:p>
    <w:p w14:paraId="75A8AA5A" w14:textId="77777777" w:rsidR="00D21FB5" w:rsidRPr="00D03E69" w:rsidRDefault="00D21FB5">
      <w:pPr>
        <w:pStyle w:val="TOC1"/>
        <w:rPr>
          <w:rFonts w:ascii="Calibri" w:hAnsi="Calibri"/>
          <w:noProof/>
          <w:kern w:val="2"/>
          <w:szCs w:val="22"/>
          <w:lang w:eastAsia="en-GB"/>
        </w:rPr>
      </w:pPr>
      <w:r>
        <w:rPr>
          <w:noProof/>
        </w:rPr>
        <w:t>2</w:t>
      </w:r>
      <w:r w:rsidRPr="00D03E69">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_Toc162446390 \h </w:instrText>
      </w:r>
      <w:r>
        <w:rPr>
          <w:noProof/>
        </w:rPr>
      </w:r>
      <w:r>
        <w:rPr>
          <w:noProof/>
        </w:rPr>
        <w:fldChar w:fldCharType="separate"/>
      </w:r>
      <w:r>
        <w:rPr>
          <w:noProof/>
        </w:rPr>
        <w:t>6</w:t>
      </w:r>
      <w:r>
        <w:rPr>
          <w:noProof/>
        </w:rPr>
        <w:fldChar w:fldCharType="end"/>
      </w:r>
    </w:p>
    <w:p w14:paraId="629C4052" w14:textId="77777777" w:rsidR="00D21FB5" w:rsidRPr="00D03E69" w:rsidRDefault="00D21FB5">
      <w:pPr>
        <w:pStyle w:val="TOC1"/>
        <w:rPr>
          <w:rFonts w:ascii="Calibri" w:hAnsi="Calibri"/>
          <w:noProof/>
          <w:kern w:val="2"/>
          <w:szCs w:val="22"/>
          <w:lang w:eastAsia="en-GB"/>
        </w:rPr>
      </w:pPr>
      <w:r>
        <w:rPr>
          <w:noProof/>
        </w:rPr>
        <w:t>3</w:t>
      </w:r>
      <w:r w:rsidRPr="00D03E69">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_Toc162446391 \h </w:instrText>
      </w:r>
      <w:r>
        <w:rPr>
          <w:noProof/>
        </w:rPr>
      </w:r>
      <w:r>
        <w:rPr>
          <w:noProof/>
        </w:rPr>
        <w:fldChar w:fldCharType="separate"/>
      </w:r>
      <w:r>
        <w:rPr>
          <w:noProof/>
        </w:rPr>
        <w:t>7</w:t>
      </w:r>
      <w:r>
        <w:rPr>
          <w:noProof/>
        </w:rPr>
        <w:fldChar w:fldCharType="end"/>
      </w:r>
    </w:p>
    <w:p w14:paraId="1F5C6CEC" w14:textId="77777777" w:rsidR="00D21FB5" w:rsidRPr="00D03E69" w:rsidRDefault="00D21FB5">
      <w:pPr>
        <w:pStyle w:val="TOC2"/>
        <w:rPr>
          <w:rFonts w:ascii="Calibri" w:hAnsi="Calibri"/>
          <w:noProof/>
          <w:kern w:val="2"/>
          <w:sz w:val="22"/>
          <w:szCs w:val="22"/>
          <w:lang w:eastAsia="en-GB"/>
        </w:rPr>
      </w:pPr>
      <w:r>
        <w:rPr>
          <w:noProof/>
        </w:rPr>
        <w:t>3.1</w:t>
      </w:r>
      <w:r w:rsidRPr="00D03E69">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_Toc162446392 \h </w:instrText>
      </w:r>
      <w:r>
        <w:rPr>
          <w:noProof/>
        </w:rPr>
      </w:r>
      <w:r>
        <w:rPr>
          <w:noProof/>
        </w:rPr>
        <w:fldChar w:fldCharType="separate"/>
      </w:r>
      <w:r>
        <w:rPr>
          <w:noProof/>
        </w:rPr>
        <w:t>7</w:t>
      </w:r>
      <w:r>
        <w:rPr>
          <w:noProof/>
        </w:rPr>
        <w:fldChar w:fldCharType="end"/>
      </w:r>
    </w:p>
    <w:p w14:paraId="37CB5920" w14:textId="77777777" w:rsidR="00D21FB5" w:rsidRPr="00D03E69" w:rsidRDefault="00D21FB5">
      <w:pPr>
        <w:pStyle w:val="TOC2"/>
        <w:rPr>
          <w:rFonts w:ascii="Calibri" w:hAnsi="Calibri"/>
          <w:noProof/>
          <w:kern w:val="2"/>
          <w:sz w:val="22"/>
          <w:szCs w:val="22"/>
          <w:lang w:eastAsia="en-GB"/>
        </w:rPr>
      </w:pPr>
      <w:r>
        <w:rPr>
          <w:noProof/>
        </w:rPr>
        <w:t>3.2</w:t>
      </w:r>
      <w:r w:rsidRPr="00D03E69">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_Toc162446393 \h </w:instrText>
      </w:r>
      <w:r>
        <w:rPr>
          <w:noProof/>
        </w:rPr>
      </w:r>
      <w:r>
        <w:rPr>
          <w:noProof/>
        </w:rPr>
        <w:fldChar w:fldCharType="separate"/>
      </w:r>
      <w:r>
        <w:rPr>
          <w:noProof/>
        </w:rPr>
        <w:t>7</w:t>
      </w:r>
      <w:r>
        <w:rPr>
          <w:noProof/>
        </w:rPr>
        <w:fldChar w:fldCharType="end"/>
      </w:r>
    </w:p>
    <w:p w14:paraId="0F26EDBB" w14:textId="77777777" w:rsidR="00D21FB5" w:rsidRPr="00D03E69" w:rsidRDefault="00D21FB5">
      <w:pPr>
        <w:pStyle w:val="TOC1"/>
        <w:rPr>
          <w:rFonts w:ascii="Calibri" w:hAnsi="Calibri"/>
          <w:noProof/>
          <w:kern w:val="2"/>
          <w:szCs w:val="22"/>
          <w:lang w:eastAsia="en-GB"/>
        </w:rPr>
      </w:pPr>
      <w:r>
        <w:rPr>
          <w:noProof/>
        </w:rPr>
        <w:t>4</w:t>
      </w:r>
      <w:r w:rsidRPr="00D03E69">
        <w:rPr>
          <w:rFonts w:ascii="Calibri" w:hAnsi="Calibri"/>
          <w:noProof/>
          <w:kern w:val="2"/>
          <w:szCs w:val="22"/>
          <w:lang w:eastAsia="en-GB"/>
        </w:rPr>
        <w:tab/>
      </w:r>
      <w:r>
        <w:rPr>
          <w:noProof/>
        </w:rPr>
        <w:t>General rules</w:t>
      </w:r>
      <w:r>
        <w:rPr>
          <w:noProof/>
        </w:rPr>
        <w:tab/>
      </w:r>
      <w:r>
        <w:rPr>
          <w:noProof/>
        </w:rPr>
        <w:fldChar w:fldCharType="begin" w:fldLock="1"/>
      </w:r>
      <w:r>
        <w:rPr>
          <w:noProof/>
        </w:rPr>
        <w:instrText xml:space="preserve"> PAGEREF _Toc162446394 \h </w:instrText>
      </w:r>
      <w:r>
        <w:rPr>
          <w:noProof/>
        </w:rPr>
      </w:r>
      <w:r>
        <w:rPr>
          <w:noProof/>
        </w:rPr>
        <w:fldChar w:fldCharType="separate"/>
      </w:r>
      <w:r>
        <w:rPr>
          <w:noProof/>
        </w:rPr>
        <w:t>7</w:t>
      </w:r>
      <w:r>
        <w:rPr>
          <w:noProof/>
        </w:rPr>
        <w:fldChar w:fldCharType="end"/>
      </w:r>
    </w:p>
    <w:p w14:paraId="637ACEE3" w14:textId="77777777" w:rsidR="00D21FB5" w:rsidRPr="00D03E69" w:rsidRDefault="00D21FB5">
      <w:pPr>
        <w:pStyle w:val="TOC2"/>
        <w:rPr>
          <w:rFonts w:ascii="Calibri" w:hAnsi="Calibri"/>
          <w:noProof/>
          <w:kern w:val="2"/>
          <w:sz w:val="22"/>
          <w:szCs w:val="22"/>
          <w:lang w:eastAsia="en-GB"/>
        </w:rPr>
      </w:pPr>
      <w:r>
        <w:rPr>
          <w:noProof/>
        </w:rPr>
        <w:t>4.1</w:t>
      </w:r>
      <w:r w:rsidRPr="00D03E69">
        <w:rPr>
          <w:rFonts w:ascii="Calibri" w:hAnsi="Calibri"/>
          <w:noProof/>
          <w:kern w:val="2"/>
          <w:sz w:val="22"/>
          <w:szCs w:val="22"/>
          <w:lang w:eastAsia="en-GB"/>
        </w:rPr>
        <w:tab/>
      </w:r>
      <w:r>
        <w:rPr>
          <w:noProof/>
        </w:rPr>
        <w:t>Information models and resources</w:t>
      </w:r>
      <w:r>
        <w:rPr>
          <w:noProof/>
        </w:rPr>
        <w:tab/>
      </w:r>
      <w:r>
        <w:rPr>
          <w:noProof/>
        </w:rPr>
        <w:fldChar w:fldCharType="begin" w:fldLock="1"/>
      </w:r>
      <w:r>
        <w:rPr>
          <w:noProof/>
        </w:rPr>
        <w:instrText xml:space="preserve"> PAGEREF _Toc162446395 \h </w:instrText>
      </w:r>
      <w:r>
        <w:rPr>
          <w:noProof/>
        </w:rPr>
      </w:r>
      <w:r>
        <w:rPr>
          <w:noProof/>
        </w:rPr>
        <w:fldChar w:fldCharType="separate"/>
      </w:r>
      <w:r>
        <w:rPr>
          <w:noProof/>
        </w:rPr>
        <w:t>7</w:t>
      </w:r>
      <w:r>
        <w:rPr>
          <w:noProof/>
        </w:rPr>
        <w:fldChar w:fldCharType="end"/>
      </w:r>
    </w:p>
    <w:p w14:paraId="795FBDE4" w14:textId="77777777" w:rsidR="00D21FB5" w:rsidRPr="00D03E69" w:rsidRDefault="00D21FB5">
      <w:pPr>
        <w:pStyle w:val="TOC3"/>
        <w:rPr>
          <w:rFonts w:ascii="Calibri" w:hAnsi="Calibri"/>
          <w:noProof/>
          <w:kern w:val="2"/>
          <w:sz w:val="22"/>
          <w:szCs w:val="22"/>
          <w:lang w:eastAsia="en-GB"/>
        </w:rPr>
      </w:pPr>
      <w:r>
        <w:rPr>
          <w:noProof/>
        </w:rPr>
        <w:t>4.1.1</w:t>
      </w:r>
      <w:r w:rsidRPr="00D03E69">
        <w:rPr>
          <w:rFonts w:ascii="Calibri" w:hAnsi="Calibri"/>
          <w:noProof/>
          <w:kern w:val="2"/>
          <w:sz w:val="22"/>
          <w:szCs w:val="22"/>
          <w:lang w:eastAsia="en-GB"/>
        </w:rPr>
        <w:tab/>
      </w:r>
      <w:r>
        <w:rPr>
          <w:noProof/>
        </w:rPr>
        <w:t>Information models</w:t>
      </w:r>
      <w:r>
        <w:rPr>
          <w:noProof/>
        </w:rPr>
        <w:tab/>
      </w:r>
      <w:r>
        <w:rPr>
          <w:noProof/>
        </w:rPr>
        <w:fldChar w:fldCharType="begin" w:fldLock="1"/>
      </w:r>
      <w:r>
        <w:rPr>
          <w:noProof/>
        </w:rPr>
        <w:instrText xml:space="preserve"> PAGEREF _Toc162446396 \h </w:instrText>
      </w:r>
      <w:r>
        <w:rPr>
          <w:noProof/>
        </w:rPr>
      </w:r>
      <w:r>
        <w:rPr>
          <w:noProof/>
        </w:rPr>
        <w:fldChar w:fldCharType="separate"/>
      </w:r>
      <w:r>
        <w:rPr>
          <w:noProof/>
        </w:rPr>
        <w:t>7</w:t>
      </w:r>
      <w:r>
        <w:rPr>
          <w:noProof/>
        </w:rPr>
        <w:fldChar w:fldCharType="end"/>
      </w:r>
    </w:p>
    <w:p w14:paraId="6904D574" w14:textId="77777777" w:rsidR="00D21FB5" w:rsidRPr="00D03E69" w:rsidRDefault="00D21FB5">
      <w:pPr>
        <w:pStyle w:val="TOC3"/>
        <w:rPr>
          <w:rFonts w:ascii="Calibri" w:hAnsi="Calibri"/>
          <w:noProof/>
          <w:kern w:val="2"/>
          <w:sz w:val="22"/>
          <w:szCs w:val="22"/>
          <w:lang w:eastAsia="en-GB"/>
        </w:rPr>
      </w:pPr>
      <w:r>
        <w:rPr>
          <w:noProof/>
        </w:rPr>
        <w:t>4.1.2</w:t>
      </w:r>
      <w:r w:rsidRPr="00D03E69">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_Toc162446397 \h </w:instrText>
      </w:r>
      <w:r>
        <w:rPr>
          <w:noProof/>
        </w:rPr>
      </w:r>
      <w:r>
        <w:rPr>
          <w:noProof/>
        </w:rPr>
        <w:fldChar w:fldCharType="separate"/>
      </w:r>
      <w:r>
        <w:rPr>
          <w:noProof/>
        </w:rPr>
        <w:t>7</w:t>
      </w:r>
      <w:r>
        <w:rPr>
          <w:noProof/>
        </w:rPr>
        <w:fldChar w:fldCharType="end"/>
      </w:r>
    </w:p>
    <w:p w14:paraId="797DA644" w14:textId="77777777" w:rsidR="00D21FB5" w:rsidRPr="00D03E69" w:rsidRDefault="00D21FB5">
      <w:pPr>
        <w:pStyle w:val="TOC3"/>
        <w:rPr>
          <w:rFonts w:ascii="Calibri" w:hAnsi="Calibri"/>
          <w:noProof/>
          <w:kern w:val="2"/>
          <w:sz w:val="22"/>
          <w:szCs w:val="22"/>
          <w:lang w:eastAsia="en-GB"/>
        </w:rPr>
      </w:pPr>
      <w:r>
        <w:rPr>
          <w:noProof/>
        </w:rPr>
        <w:t>4.1.3</w:t>
      </w:r>
      <w:r w:rsidRPr="00D03E69">
        <w:rPr>
          <w:rFonts w:ascii="Calibri" w:hAnsi="Calibri"/>
          <w:noProof/>
          <w:kern w:val="2"/>
          <w:sz w:val="22"/>
          <w:szCs w:val="22"/>
          <w:lang w:eastAsia="en-GB"/>
        </w:rPr>
        <w:tab/>
      </w:r>
      <w:r>
        <w:rPr>
          <w:noProof/>
        </w:rPr>
        <w:t>Resource archetypes</w:t>
      </w:r>
      <w:r>
        <w:rPr>
          <w:noProof/>
        </w:rPr>
        <w:tab/>
      </w:r>
      <w:r>
        <w:rPr>
          <w:noProof/>
        </w:rPr>
        <w:fldChar w:fldCharType="begin" w:fldLock="1"/>
      </w:r>
      <w:r>
        <w:rPr>
          <w:noProof/>
        </w:rPr>
        <w:instrText xml:space="preserve"> PAGEREF _Toc162446398 \h </w:instrText>
      </w:r>
      <w:r>
        <w:rPr>
          <w:noProof/>
        </w:rPr>
      </w:r>
      <w:r>
        <w:rPr>
          <w:noProof/>
        </w:rPr>
        <w:fldChar w:fldCharType="separate"/>
      </w:r>
      <w:r>
        <w:rPr>
          <w:noProof/>
        </w:rPr>
        <w:t>8</w:t>
      </w:r>
      <w:r>
        <w:rPr>
          <w:noProof/>
        </w:rPr>
        <w:fldChar w:fldCharType="end"/>
      </w:r>
    </w:p>
    <w:p w14:paraId="64608AD1" w14:textId="77777777" w:rsidR="00D21FB5" w:rsidRPr="00D03E69" w:rsidRDefault="00D21FB5">
      <w:pPr>
        <w:pStyle w:val="TOC3"/>
        <w:rPr>
          <w:rFonts w:ascii="Calibri" w:hAnsi="Calibri"/>
          <w:noProof/>
          <w:kern w:val="2"/>
          <w:sz w:val="22"/>
          <w:szCs w:val="22"/>
          <w:lang w:eastAsia="en-GB"/>
        </w:rPr>
      </w:pPr>
      <w:r>
        <w:rPr>
          <w:noProof/>
        </w:rPr>
        <w:t>4.1.4</w:t>
      </w:r>
      <w:r w:rsidRPr="00D03E69">
        <w:rPr>
          <w:rFonts w:ascii="Calibri" w:hAnsi="Calibri"/>
          <w:noProof/>
          <w:kern w:val="2"/>
          <w:sz w:val="22"/>
          <w:szCs w:val="22"/>
          <w:lang w:eastAsia="en-GB"/>
        </w:rPr>
        <w:tab/>
      </w:r>
      <w:r>
        <w:rPr>
          <w:noProof/>
        </w:rPr>
        <w:t>Mapping of information models to resources</w:t>
      </w:r>
      <w:r>
        <w:rPr>
          <w:noProof/>
        </w:rPr>
        <w:tab/>
      </w:r>
      <w:r>
        <w:rPr>
          <w:noProof/>
        </w:rPr>
        <w:fldChar w:fldCharType="begin" w:fldLock="1"/>
      </w:r>
      <w:r>
        <w:rPr>
          <w:noProof/>
        </w:rPr>
        <w:instrText xml:space="preserve"> PAGEREF _Toc162446399 \h </w:instrText>
      </w:r>
      <w:r>
        <w:rPr>
          <w:noProof/>
        </w:rPr>
      </w:r>
      <w:r>
        <w:rPr>
          <w:noProof/>
        </w:rPr>
        <w:fldChar w:fldCharType="separate"/>
      </w:r>
      <w:r>
        <w:rPr>
          <w:noProof/>
        </w:rPr>
        <w:t>8</w:t>
      </w:r>
      <w:r>
        <w:rPr>
          <w:noProof/>
        </w:rPr>
        <w:fldChar w:fldCharType="end"/>
      </w:r>
    </w:p>
    <w:p w14:paraId="66BA678A" w14:textId="77777777" w:rsidR="00D21FB5" w:rsidRPr="00D03E69" w:rsidRDefault="00D21FB5">
      <w:pPr>
        <w:pStyle w:val="TOC3"/>
        <w:rPr>
          <w:rFonts w:ascii="Calibri" w:hAnsi="Calibri"/>
          <w:noProof/>
          <w:kern w:val="2"/>
          <w:sz w:val="22"/>
          <w:szCs w:val="22"/>
          <w:lang w:eastAsia="en-GB"/>
        </w:rPr>
      </w:pPr>
      <w:r>
        <w:rPr>
          <w:noProof/>
        </w:rPr>
        <w:t>4.1.5</w:t>
      </w:r>
      <w:r w:rsidRPr="00D03E69">
        <w:rPr>
          <w:rFonts w:ascii="Calibri" w:hAnsi="Calibri"/>
          <w:noProof/>
          <w:kern w:val="2"/>
          <w:sz w:val="22"/>
          <w:szCs w:val="22"/>
          <w:lang w:eastAsia="en-GB"/>
        </w:rPr>
        <w:tab/>
      </w:r>
      <w:r>
        <w:rPr>
          <w:noProof/>
        </w:rPr>
        <w:t>Usage of information models</w:t>
      </w:r>
      <w:r>
        <w:rPr>
          <w:noProof/>
        </w:rPr>
        <w:tab/>
      </w:r>
      <w:r>
        <w:rPr>
          <w:noProof/>
        </w:rPr>
        <w:fldChar w:fldCharType="begin" w:fldLock="1"/>
      </w:r>
      <w:r>
        <w:rPr>
          <w:noProof/>
        </w:rPr>
        <w:instrText xml:space="preserve"> PAGEREF _Toc162446400 \h </w:instrText>
      </w:r>
      <w:r>
        <w:rPr>
          <w:noProof/>
        </w:rPr>
      </w:r>
      <w:r>
        <w:rPr>
          <w:noProof/>
        </w:rPr>
        <w:fldChar w:fldCharType="separate"/>
      </w:r>
      <w:r>
        <w:rPr>
          <w:noProof/>
        </w:rPr>
        <w:t>8</w:t>
      </w:r>
      <w:r>
        <w:rPr>
          <w:noProof/>
        </w:rPr>
        <w:fldChar w:fldCharType="end"/>
      </w:r>
    </w:p>
    <w:p w14:paraId="1822FD64" w14:textId="77777777" w:rsidR="00D21FB5" w:rsidRPr="00D03E69" w:rsidRDefault="00D21FB5">
      <w:pPr>
        <w:pStyle w:val="TOC2"/>
        <w:rPr>
          <w:rFonts w:ascii="Calibri" w:hAnsi="Calibri"/>
          <w:noProof/>
          <w:kern w:val="2"/>
          <w:sz w:val="22"/>
          <w:szCs w:val="22"/>
          <w:lang w:eastAsia="en-GB"/>
        </w:rPr>
      </w:pPr>
      <w:r>
        <w:rPr>
          <w:noProof/>
        </w:rPr>
        <w:t>4.2</w:t>
      </w:r>
      <w:r w:rsidRPr="00D03E69">
        <w:rPr>
          <w:rFonts w:ascii="Calibri" w:hAnsi="Calibri"/>
          <w:noProof/>
          <w:kern w:val="2"/>
          <w:sz w:val="22"/>
          <w:szCs w:val="22"/>
          <w:lang w:eastAsia="en-GB"/>
        </w:rPr>
        <w:tab/>
      </w:r>
      <w:r>
        <w:rPr>
          <w:noProof/>
        </w:rPr>
        <w:t>Managed object naming and resource identification</w:t>
      </w:r>
      <w:r>
        <w:rPr>
          <w:noProof/>
        </w:rPr>
        <w:tab/>
      </w:r>
      <w:r>
        <w:rPr>
          <w:noProof/>
        </w:rPr>
        <w:fldChar w:fldCharType="begin" w:fldLock="1"/>
      </w:r>
      <w:r>
        <w:rPr>
          <w:noProof/>
        </w:rPr>
        <w:instrText xml:space="preserve"> PAGEREF _Toc162446401 \h </w:instrText>
      </w:r>
      <w:r>
        <w:rPr>
          <w:noProof/>
        </w:rPr>
      </w:r>
      <w:r>
        <w:rPr>
          <w:noProof/>
        </w:rPr>
        <w:fldChar w:fldCharType="separate"/>
      </w:r>
      <w:r>
        <w:rPr>
          <w:noProof/>
        </w:rPr>
        <w:t>8</w:t>
      </w:r>
      <w:r>
        <w:rPr>
          <w:noProof/>
        </w:rPr>
        <w:fldChar w:fldCharType="end"/>
      </w:r>
    </w:p>
    <w:p w14:paraId="115F9A28" w14:textId="77777777" w:rsidR="00D21FB5" w:rsidRPr="00D03E69" w:rsidRDefault="00D21FB5">
      <w:pPr>
        <w:pStyle w:val="TOC3"/>
        <w:rPr>
          <w:rFonts w:ascii="Calibri" w:hAnsi="Calibri"/>
          <w:noProof/>
          <w:kern w:val="2"/>
          <w:sz w:val="22"/>
          <w:szCs w:val="22"/>
          <w:lang w:eastAsia="en-GB"/>
        </w:rPr>
      </w:pPr>
      <w:r>
        <w:rPr>
          <w:noProof/>
        </w:rPr>
        <w:t>4.2.1</w:t>
      </w:r>
      <w:r w:rsidRPr="00D03E69">
        <w:rPr>
          <w:rFonts w:ascii="Calibri" w:hAnsi="Calibri"/>
          <w:noProof/>
          <w:kern w:val="2"/>
          <w:sz w:val="22"/>
          <w:szCs w:val="22"/>
          <w:lang w:eastAsia="en-GB"/>
        </w:rPr>
        <w:tab/>
      </w:r>
      <w:r>
        <w:rPr>
          <w:noProof/>
        </w:rPr>
        <w:t>Managed object naming</w:t>
      </w:r>
      <w:r>
        <w:rPr>
          <w:noProof/>
        </w:rPr>
        <w:tab/>
      </w:r>
      <w:r>
        <w:rPr>
          <w:noProof/>
        </w:rPr>
        <w:fldChar w:fldCharType="begin" w:fldLock="1"/>
      </w:r>
      <w:r>
        <w:rPr>
          <w:noProof/>
        </w:rPr>
        <w:instrText xml:space="preserve"> PAGEREF _Toc162446402 \h </w:instrText>
      </w:r>
      <w:r>
        <w:rPr>
          <w:noProof/>
        </w:rPr>
      </w:r>
      <w:r>
        <w:rPr>
          <w:noProof/>
        </w:rPr>
        <w:fldChar w:fldCharType="separate"/>
      </w:r>
      <w:r>
        <w:rPr>
          <w:noProof/>
        </w:rPr>
        <w:t>8</w:t>
      </w:r>
      <w:r>
        <w:rPr>
          <w:noProof/>
        </w:rPr>
        <w:fldChar w:fldCharType="end"/>
      </w:r>
    </w:p>
    <w:p w14:paraId="1BA9A62F" w14:textId="77777777" w:rsidR="00D21FB5" w:rsidRPr="00D03E69" w:rsidRDefault="00D21FB5">
      <w:pPr>
        <w:pStyle w:val="TOC4"/>
        <w:rPr>
          <w:rFonts w:ascii="Calibri" w:hAnsi="Calibri"/>
          <w:noProof/>
          <w:kern w:val="2"/>
          <w:sz w:val="22"/>
          <w:szCs w:val="22"/>
          <w:lang w:eastAsia="en-GB"/>
        </w:rPr>
      </w:pPr>
      <w:r>
        <w:rPr>
          <w:noProof/>
        </w:rPr>
        <w:t>4.2.1.0</w:t>
      </w:r>
      <w:r w:rsidRPr="00D03E69">
        <w:rPr>
          <w:rFonts w:ascii="Calibri" w:hAnsi="Calibri"/>
          <w:noProof/>
          <w:kern w:val="2"/>
          <w:sz w:val="22"/>
          <w:szCs w:val="22"/>
          <w:lang w:eastAsia="en-GB"/>
        </w:rPr>
        <w:tab/>
      </w:r>
      <w:r>
        <w:rPr>
          <w:noProof/>
        </w:rPr>
        <w:t>Distinguished Name (DN)</w:t>
      </w:r>
      <w:r>
        <w:rPr>
          <w:noProof/>
        </w:rPr>
        <w:tab/>
      </w:r>
      <w:r>
        <w:rPr>
          <w:noProof/>
        </w:rPr>
        <w:fldChar w:fldCharType="begin" w:fldLock="1"/>
      </w:r>
      <w:r>
        <w:rPr>
          <w:noProof/>
        </w:rPr>
        <w:instrText xml:space="preserve"> PAGEREF _Toc162446403 \h </w:instrText>
      </w:r>
      <w:r>
        <w:rPr>
          <w:noProof/>
        </w:rPr>
      </w:r>
      <w:r>
        <w:rPr>
          <w:noProof/>
        </w:rPr>
        <w:fldChar w:fldCharType="separate"/>
      </w:r>
      <w:r>
        <w:rPr>
          <w:noProof/>
        </w:rPr>
        <w:t>8</w:t>
      </w:r>
      <w:r>
        <w:rPr>
          <w:noProof/>
        </w:rPr>
        <w:fldChar w:fldCharType="end"/>
      </w:r>
    </w:p>
    <w:p w14:paraId="56590EA6" w14:textId="77777777" w:rsidR="00D21FB5" w:rsidRPr="00D03E69" w:rsidRDefault="00D21FB5">
      <w:pPr>
        <w:pStyle w:val="TOC4"/>
        <w:rPr>
          <w:rFonts w:ascii="Calibri" w:hAnsi="Calibri"/>
          <w:noProof/>
          <w:kern w:val="2"/>
          <w:sz w:val="22"/>
          <w:szCs w:val="22"/>
          <w:lang w:eastAsia="en-GB"/>
        </w:rPr>
      </w:pPr>
      <w:r>
        <w:rPr>
          <w:noProof/>
        </w:rPr>
        <w:t>4.2.1.1</w:t>
      </w:r>
      <w:r w:rsidRPr="00D03E69">
        <w:rPr>
          <w:rFonts w:ascii="Calibri" w:hAnsi="Calibri"/>
          <w:noProof/>
          <w:kern w:val="2"/>
          <w:sz w:val="22"/>
          <w:szCs w:val="22"/>
          <w:lang w:eastAsia="en-GB"/>
        </w:rPr>
        <w:tab/>
      </w:r>
      <w:r>
        <w:rPr>
          <w:noProof/>
        </w:rPr>
        <w:t>Global and local namespaces</w:t>
      </w:r>
      <w:r>
        <w:rPr>
          <w:noProof/>
        </w:rPr>
        <w:tab/>
      </w:r>
      <w:r>
        <w:rPr>
          <w:noProof/>
        </w:rPr>
        <w:fldChar w:fldCharType="begin" w:fldLock="1"/>
      </w:r>
      <w:r>
        <w:rPr>
          <w:noProof/>
        </w:rPr>
        <w:instrText xml:space="preserve"> PAGEREF _Toc162446404 \h </w:instrText>
      </w:r>
      <w:r>
        <w:rPr>
          <w:noProof/>
        </w:rPr>
      </w:r>
      <w:r>
        <w:rPr>
          <w:noProof/>
        </w:rPr>
        <w:fldChar w:fldCharType="separate"/>
      </w:r>
      <w:r>
        <w:rPr>
          <w:noProof/>
        </w:rPr>
        <w:t>9</w:t>
      </w:r>
      <w:r>
        <w:rPr>
          <w:noProof/>
        </w:rPr>
        <w:fldChar w:fldCharType="end"/>
      </w:r>
    </w:p>
    <w:p w14:paraId="3193CB46" w14:textId="77777777" w:rsidR="00D21FB5" w:rsidRPr="00D03E69" w:rsidRDefault="00D21FB5">
      <w:pPr>
        <w:pStyle w:val="TOC3"/>
        <w:rPr>
          <w:rFonts w:ascii="Calibri" w:hAnsi="Calibri"/>
          <w:noProof/>
          <w:kern w:val="2"/>
          <w:sz w:val="22"/>
          <w:szCs w:val="22"/>
          <w:lang w:eastAsia="en-GB"/>
        </w:rPr>
      </w:pPr>
      <w:r>
        <w:rPr>
          <w:noProof/>
        </w:rPr>
        <w:t>4.2.2</w:t>
      </w:r>
      <w:r w:rsidRPr="00D03E69">
        <w:rPr>
          <w:rFonts w:ascii="Calibri" w:hAnsi="Calibri"/>
          <w:noProof/>
          <w:kern w:val="2"/>
          <w:sz w:val="22"/>
          <w:szCs w:val="22"/>
          <w:lang w:eastAsia="en-GB"/>
        </w:rPr>
        <w:tab/>
      </w:r>
      <w:r>
        <w:rPr>
          <w:noProof/>
        </w:rPr>
        <w:t>Resource identification</w:t>
      </w:r>
      <w:r>
        <w:rPr>
          <w:noProof/>
        </w:rPr>
        <w:tab/>
      </w:r>
      <w:r>
        <w:rPr>
          <w:noProof/>
        </w:rPr>
        <w:fldChar w:fldCharType="begin" w:fldLock="1"/>
      </w:r>
      <w:r>
        <w:rPr>
          <w:noProof/>
        </w:rPr>
        <w:instrText xml:space="preserve"> PAGEREF _Toc162446405 \h </w:instrText>
      </w:r>
      <w:r>
        <w:rPr>
          <w:noProof/>
        </w:rPr>
      </w:r>
      <w:r>
        <w:rPr>
          <w:noProof/>
        </w:rPr>
        <w:fldChar w:fldCharType="separate"/>
      </w:r>
      <w:r>
        <w:rPr>
          <w:noProof/>
        </w:rPr>
        <w:t>9</w:t>
      </w:r>
      <w:r>
        <w:rPr>
          <w:noProof/>
        </w:rPr>
        <w:fldChar w:fldCharType="end"/>
      </w:r>
    </w:p>
    <w:p w14:paraId="0DEA1586" w14:textId="77777777" w:rsidR="00D21FB5" w:rsidRPr="00D03E69" w:rsidRDefault="00D21FB5">
      <w:pPr>
        <w:pStyle w:val="TOC3"/>
        <w:rPr>
          <w:rFonts w:ascii="Calibri" w:hAnsi="Calibri"/>
          <w:noProof/>
          <w:kern w:val="2"/>
          <w:sz w:val="22"/>
          <w:szCs w:val="22"/>
          <w:lang w:eastAsia="en-GB"/>
        </w:rPr>
      </w:pPr>
      <w:r>
        <w:rPr>
          <w:noProof/>
        </w:rPr>
        <w:t>4.2.3</w:t>
      </w:r>
      <w:r w:rsidRPr="00D03E69">
        <w:rPr>
          <w:rFonts w:ascii="Calibri" w:hAnsi="Calibri"/>
          <w:noProof/>
          <w:kern w:val="2"/>
          <w:sz w:val="22"/>
          <w:szCs w:val="22"/>
          <w:lang w:eastAsia="en-GB"/>
        </w:rPr>
        <w:tab/>
      </w:r>
      <w:r>
        <w:rPr>
          <w:noProof/>
        </w:rPr>
        <w:t>Mapping of DNs to URIs</w:t>
      </w:r>
      <w:r>
        <w:rPr>
          <w:noProof/>
        </w:rPr>
        <w:tab/>
      </w:r>
      <w:r>
        <w:rPr>
          <w:noProof/>
        </w:rPr>
        <w:fldChar w:fldCharType="begin" w:fldLock="1"/>
      </w:r>
      <w:r>
        <w:rPr>
          <w:noProof/>
        </w:rPr>
        <w:instrText xml:space="preserve"> PAGEREF _Toc162446406 \h </w:instrText>
      </w:r>
      <w:r>
        <w:rPr>
          <w:noProof/>
        </w:rPr>
      </w:r>
      <w:r>
        <w:rPr>
          <w:noProof/>
        </w:rPr>
        <w:fldChar w:fldCharType="separate"/>
      </w:r>
      <w:r>
        <w:rPr>
          <w:noProof/>
        </w:rPr>
        <w:t>9</w:t>
      </w:r>
      <w:r>
        <w:rPr>
          <w:noProof/>
        </w:rPr>
        <w:fldChar w:fldCharType="end"/>
      </w:r>
    </w:p>
    <w:p w14:paraId="68486808" w14:textId="77777777" w:rsidR="00D21FB5" w:rsidRPr="00D03E69" w:rsidRDefault="00D21FB5">
      <w:pPr>
        <w:pStyle w:val="TOC3"/>
        <w:rPr>
          <w:rFonts w:ascii="Calibri" w:hAnsi="Calibri"/>
          <w:noProof/>
          <w:kern w:val="2"/>
          <w:sz w:val="22"/>
          <w:szCs w:val="22"/>
          <w:lang w:eastAsia="en-GB"/>
        </w:rPr>
      </w:pPr>
      <w:r>
        <w:rPr>
          <w:noProof/>
        </w:rPr>
        <w:t>4.2.4</w:t>
      </w:r>
      <w:r w:rsidRPr="00D03E69">
        <w:rPr>
          <w:rFonts w:ascii="Calibri" w:hAnsi="Calibri"/>
          <w:noProof/>
          <w:kern w:val="2"/>
          <w:sz w:val="22"/>
          <w:szCs w:val="22"/>
          <w:lang w:eastAsia="en-GB"/>
        </w:rPr>
        <w:tab/>
      </w:r>
      <w:r>
        <w:rPr>
          <w:noProof/>
        </w:rPr>
        <w:t>Canonical URI</w:t>
      </w:r>
      <w:r>
        <w:rPr>
          <w:noProof/>
        </w:rPr>
        <w:tab/>
      </w:r>
      <w:r>
        <w:rPr>
          <w:noProof/>
        </w:rPr>
        <w:fldChar w:fldCharType="begin" w:fldLock="1"/>
      </w:r>
      <w:r>
        <w:rPr>
          <w:noProof/>
        </w:rPr>
        <w:instrText xml:space="preserve"> PAGEREF _Toc162446407 \h </w:instrText>
      </w:r>
      <w:r>
        <w:rPr>
          <w:noProof/>
        </w:rPr>
      </w:r>
      <w:r>
        <w:rPr>
          <w:noProof/>
        </w:rPr>
        <w:fldChar w:fldCharType="separate"/>
      </w:r>
      <w:r>
        <w:rPr>
          <w:noProof/>
        </w:rPr>
        <w:t>10</w:t>
      </w:r>
      <w:r>
        <w:rPr>
          <w:noProof/>
        </w:rPr>
        <w:fldChar w:fldCharType="end"/>
      </w:r>
    </w:p>
    <w:p w14:paraId="3CCBD725" w14:textId="77777777" w:rsidR="00D21FB5" w:rsidRPr="00D03E69" w:rsidRDefault="00D21FB5">
      <w:pPr>
        <w:pStyle w:val="TOC2"/>
        <w:rPr>
          <w:rFonts w:ascii="Calibri" w:hAnsi="Calibri"/>
          <w:noProof/>
          <w:kern w:val="2"/>
          <w:sz w:val="22"/>
          <w:szCs w:val="22"/>
          <w:lang w:eastAsia="en-GB"/>
        </w:rPr>
      </w:pPr>
      <w:r>
        <w:rPr>
          <w:noProof/>
        </w:rPr>
        <w:t>4.3</w:t>
      </w:r>
      <w:r w:rsidRPr="00D03E69">
        <w:rPr>
          <w:rFonts w:ascii="Calibri" w:hAnsi="Calibri"/>
          <w:noProof/>
          <w:kern w:val="2"/>
          <w:sz w:val="22"/>
          <w:szCs w:val="22"/>
          <w:lang w:eastAsia="en-GB"/>
        </w:rPr>
        <w:tab/>
      </w:r>
      <w:r>
        <w:rPr>
          <w:noProof/>
        </w:rPr>
        <w:t>Message content formats</w:t>
      </w:r>
      <w:r>
        <w:rPr>
          <w:noProof/>
        </w:rPr>
        <w:tab/>
      </w:r>
      <w:r>
        <w:rPr>
          <w:noProof/>
        </w:rPr>
        <w:fldChar w:fldCharType="begin" w:fldLock="1"/>
      </w:r>
      <w:r>
        <w:rPr>
          <w:noProof/>
        </w:rPr>
        <w:instrText xml:space="preserve"> PAGEREF _Toc162446408 \h </w:instrText>
      </w:r>
      <w:r>
        <w:rPr>
          <w:noProof/>
        </w:rPr>
      </w:r>
      <w:r>
        <w:rPr>
          <w:noProof/>
        </w:rPr>
        <w:fldChar w:fldCharType="separate"/>
      </w:r>
      <w:r>
        <w:rPr>
          <w:noProof/>
        </w:rPr>
        <w:t>10</w:t>
      </w:r>
      <w:r>
        <w:rPr>
          <w:noProof/>
        </w:rPr>
        <w:fldChar w:fldCharType="end"/>
      </w:r>
    </w:p>
    <w:p w14:paraId="730970EB" w14:textId="77777777" w:rsidR="00D21FB5" w:rsidRPr="00D03E69" w:rsidRDefault="00D21FB5">
      <w:pPr>
        <w:pStyle w:val="TOC3"/>
        <w:rPr>
          <w:rFonts w:ascii="Calibri" w:hAnsi="Calibri"/>
          <w:noProof/>
          <w:kern w:val="2"/>
          <w:sz w:val="22"/>
          <w:szCs w:val="22"/>
          <w:lang w:eastAsia="en-GB"/>
        </w:rPr>
      </w:pPr>
      <w:r>
        <w:rPr>
          <w:noProof/>
          <w:lang w:eastAsia="fr-FR"/>
        </w:rPr>
        <w:t>4.3.1</w:t>
      </w:r>
      <w:r w:rsidRPr="00D03E69">
        <w:rPr>
          <w:rFonts w:ascii="Calibri" w:hAnsi="Calibri"/>
          <w:noProof/>
          <w:kern w:val="2"/>
          <w:sz w:val="22"/>
          <w:szCs w:val="22"/>
          <w:lang w:eastAsia="en-GB"/>
        </w:rPr>
        <w:tab/>
      </w:r>
      <w:r>
        <w:rPr>
          <w:noProof/>
          <w:lang w:eastAsia="fr-FR"/>
        </w:rPr>
        <w:t>Media types</w:t>
      </w:r>
      <w:r>
        <w:rPr>
          <w:noProof/>
        </w:rPr>
        <w:tab/>
      </w:r>
      <w:r>
        <w:rPr>
          <w:noProof/>
        </w:rPr>
        <w:fldChar w:fldCharType="begin" w:fldLock="1"/>
      </w:r>
      <w:r>
        <w:rPr>
          <w:noProof/>
        </w:rPr>
        <w:instrText xml:space="preserve"> PAGEREF _Toc162446409 \h </w:instrText>
      </w:r>
      <w:r>
        <w:rPr>
          <w:noProof/>
        </w:rPr>
      </w:r>
      <w:r>
        <w:rPr>
          <w:noProof/>
        </w:rPr>
        <w:fldChar w:fldCharType="separate"/>
      </w:r>
      <w:r>
        <w:rPr>
          <w:noProof/>
        </w:rPr>
        <w:t>10</w:t>
      </w:r>
      <w:r>
        <w:rPr>
          <w:noProof/>
        </w:rPr>
        <w:fldChar w:fldCharType="end"/>
      </w:r>
    </w:p>
    <w:p w14:paraId="4C3DD657" w14:textId="77777777" w:rsidR="00D21FB5" w:rsidRPr="00D03E69" w:rsidRDefault="00D21FB5">
      <w:pPr>
        <w:pStyle w:val="TOC3"/>
        <w:rPr>
          <w:rFonts w:ascii="Calibri" w:hAnsi="Calibri"/>
          <w:noProof/>
          <w:kern w:val="2"/>
          <w:sz w:val="22"/>
          <w:szCs w:val="22"/>
          <w:lang w:eastAsia="en-GB"/>
        </w:rPr>
      </w:pPr>
      <w:r>
        <w:rPr>
          <w:noProof/>
        </w:rPr>
        <w:t>4.3.2</w:t>
      </w:r>
      <w:r w:rsidRPr="00D03E69">
        <w:rPr>
          <w:rFonts w:ascii="Calibri" w:hAnsi="Calibri"/>
          <w:noProof/>
          <w:kern w:val="2"/>
          <w:sz w:val="22"/>
          <w:szCs w:val="22"/>
          <w:lang w:eastAsia="en-GB"/>
        </w:rPr>
        <w:tab/>
      </w:r>
      <w:r>
        <w:rPr>
          <w:noProof/>
        </w:rPr>
        <w:t>Response content format negotiation</w:t>
      </w:r>
      <w:r>
        <w:rPr>
          <w:noProof/>
        </w:rPr>
        <w:tab/>
      </w:r>
      <w:r>
        <w:rPr>
          <w:noProof/>
        </w:rPr>
        <w:fldChar w:fldCharType="begin" w:fldLock="1"/>
      </w:r>
      <w:r>
        <w:rPr>
          <w:noProof/>
        </w:rPr>
        <w:instrText xml:space="preserve"> PAGEREF _Toc162446410 \h </w:instrText>
      </w:r>
      <w:r>
        <w:rPr>
          <w:noProof/>
        </w:rPr>
      </w:r>
      <w:r>
        <w:rPr>
          <w:noProof/>
        </w:rPr>
        <w:fldChar w:fldCharType="separate"/>
      </w:r>
      <w:r>
        <w:rPr>
          <w:noProof/>
        </w:rPr>
        <w:t>11</w:t>
      </w:r>
      <w:r>
        <w:rPr>
          <w:noProof/>
        </w:rPr>
        <w:fldChar w:fldCharType="end"/>
      </w:r>
    </w:p>
    <w:p w14:paraId="7B54A1E4" w14:textId="77777777" w:rsidR="00D21FB5" w:rsidRPr="00D03E69" w:rsidRDefault="00D21FB5">
      <w:pPr>
        <w:pStyle w:val="TOC2"/>
        <w:rPr>
          <w:rFonts w:ascii="Calibri" w:hAnsi="Calibri"/>
          <w:noProof/>
          <w:kern w:val="2"/>
          <w:sz w:val="22"/>
          <w:szCs w:val="22"/>
          <w:lang w:eastAsia="en-GB"/>
        </w:rPr>
      </w:pPr>
      <w:r>
        <w:rPr>
          <w:noProof/>
        </w:rPr>
        <w:t>4.4</w:t>
      </w:r>
      <w:r w:rsidRPr="00D03E69">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_Toc162446411 \h </w:instrText>
      </w:r>
      <w:r>
        <w:rPr>
          <w:noProof/>
        </w:rPr>
      </w:r>
      <w:r>
        <w:rPr>
          <w:noProof/>
        </w:rPr>
        <w:fldChar w:fldCharType="separate"/>
      </w:r>
      <w:r>
        <w:rPr>
          <w:noProof/>
        </w:rPr>
        <w:t>11</w:t>
      </w:r>
      <w:r>
        <w:rPr>
          <w:noProof/>
        </w:rPr>
        <w:fldChar w:fldCharType="end"/>
      </w:r>
    </w:p>
    <w:p w14:paraId="78D3A34F" w14:textId="77777777" w:rsidR="00D21FB5" w:rsidRPr="00D03E69" w:rsidRDefault="00D21FB5">
      <w:pPr>
        <w:pStyle w:val="TOC3"/>
        <w:rPr>
          <w:rFonts w:ascii="Calibri" w:hAnsi="Calibri"/>
          <w:noProof/>
          <w:kern w:val="2"/>
          <w:sz w:val="22"/>
          <w:szCs w:val="22"/>
          <w:lang w:eastAsia="en-GB"/>
        </w:rPr>
      </w:pPr>
      <w:r>
        <w:rPr>
          <w:noProof/>
        </w:rPr>
        <w:t>4.4.1</w:t>
      </w:r>
      <w:r w:rsidRPr="00D03E69">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_Toc162446412 \h </w:instrText>
      </w:r>
      <w:r>
        <w:rPr>
          <w:noProof/>
        </w:rPr>
      </w:r>
      <w:r>
        <w:rPr>
          <w:noProof/>
        </w:rPr>
        <w:fldChar w:fldCharType="separate"/>
      </w:r>
      <w:r>
        <w:rPr>
          <w:noProof/>
        </w:rPr>
        <w:t>11</w:t>
      </w:r>
      <w:r>
        <w:rPr>
          <w:noProof/>
        </w:rPr>
        <w:fldChar w:fldCharType="end"/>
      </w:r>
    </w:p>
    <w:p w14:paraId="6A2CF4B9" w14:textId="77777777" w:rsidR="00D21FB5" w:rsidRPr="00D03E69" w:rsidRDefault="00D21FB5">
      <w:pPr>
        <w:pStyle w:val="TOC3"/>
        <w:rPr>
          <w:rFonts w:ascii="Calibri" w:hAnsi="Calibri"/>
          <w:noProof/>
          <w:kern w:val="2"/>
          <w:sz w:val="22"/>
          <w:szCs w:val="22"/>
          <w:lang w:eastAsia="en-GB"/>
        </w:rPr>
      </w:pPr>
      <w:r>
        <w:rPr>
          <w:noProof/>
        </w:rPr>
        <w:t>4.4.2</w:t>
      </w:r>
      <w:r w:rsidRPr="00D03E69">
        <w:rPr>
          <w:rFonts w:ascii="Calibri" w:hAnsi="Calibri"/>
          <w:noProof/>
          <w:kern w:val="2"/>
          <w:sz w:val="22"/>
          <w:szCs w:val="22"/>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_Toc162446413 \h </w:instrText>
      </w:r>
      <w:r>
        <w:rPr>
          <w:noProof/>
        </w:rPr>
      </w:r>
      <w:r>
        <w:rPr>
          <w:noProof/>
        </w:rPr>
        <w:fldChar w:fldCharType="separate"/>
      </w:r>
      <w:r>
        <w:rPr>
          <w:noProof/>
        </w:rPr>
        <w:t>11</w:t>
      </w:r>
      <w:r>
        <w:rPr>
          <w:noProof/>
        </w:rPr>
        <w:fldChar w:fldCharType="end"/>
      </w:r>
    </w:p>
    <w:p w14:paraId="59B5541E" w14:textId="77777777" w:rsidR="00D21FB5" w:rsidRPr="00D03E69" w:rsidRDefault="00D21FB5">
      <w:pPr>
        <w:pStyle w:val="TOC3"/>
        <w:rPr>
          <w:rFonts w:ascii="Calibri" w:hAnsi="Calibri"/>
          <w:noProof/>
          <w:kern w:val="2"/>
          <w:sz w:val="22"/>
          <w:szCs w:val="22"/>
          <w:lang w:eastAsia="en-GB"/>
        </w:rPr>
      </w:pPr>
      <w:r>
        <w:rPr>
          <w:noProof/>
        </w:rPr>
        <w:t>4.4.3</w:t>
      </w:r>
      <w:r w:rsidRPr="00D03E69">
        <w:rPr>
          <w:rFonts w:ascii="Calibri" w:hAnsi="Calibri"/>
          <w:noProof/>
          <w:kern w:val="2"/>
          <w:sz w:val="22"/>
          <w:szCs w:val="22"/>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_Toc162446414 \h </w:instrText>
      </w:r>
      <w:r>
        <w:rPr>
          <w:noProof/>
        </w:rPr>
      </w:r>
      <w:r>
        <w:rPr>
          <w:noProof/>
        </w:rPr>
        <w:fldChar w:fldCharType="separate"/>
      </w:r>
      <w:r>
        <w:rPr>
          <w:noProof/>
        </w:rPr>
        <w:t>13</w:t>
      </w:r>
      <w:r>
        <w:rPr>
          <w:noProof/>
        </w:rPr>
        <w:fldChar w:fldCharType="end"/>
      </w:r>
    </w:p>
    <w:p w14:paraId="1C68E6DB" w14:textId="77777777" w:rsidR="00D21FB5" w:rsidRPr="00D03E69" w:rsidRDefault="00D21FB5">
      <w:pPr>
        <w:pStyle w:val="TOC3"/>
        <w:rPr>
          <w:rFonts w:ascii="Calibri" w:hAnsi="Calibri"/>
          <w:noProof/>
          <w:kern w:val="2"/>
          <w:sz w:val="22"/>
          <w:szCs w:val="22"/>
          <w:lang w:eastAsia="en-GB"/>
        </w:rPr>
      </w:pPr>
      <w:r>
        <w:rPr>
          <w:noProof/>
        </w:rPr>
        <w:t>4.4.4</w:t>
      </w:r>
      <w:r w:rsidRPr="00D03E69">
        <w:rPr>
          <w:rFonts w:ascii="Calibri" w:hAnsi="Calibri"/>
          <w:noProof/>
          <w:kern w:val="2"/>
          <w:sz w:val="22"/>
          <w:szCs w:val="22"/>
          <w:lang w:eastAsia="en-GB"/>
        </w:rPr>
        <w:tab/>
      </w:r>
      <w:r>
        <w:rPr>
          <w:noProof/>
        </w:rPr>
        <w:t>Resource "../{MnSName}/{MnSVersion}"</w:t>
      </w:r>
      <w:r>
        <w:rPr>
          <w:noProof/>
        </w:rPr>
        <w:tab/>
      </w:r>
      <w:r>
        <w:rPr>
          <w:noProof/>
        </w:rPr>
        <w:fldChar w:fldCharType="begin" w:fldLock="1"/>
      </w:r>
      <w:r>
        <w:rPr>
          <w:noProof/>
        </w:rPr>
        <w:instrText xml:space="preserve"> PAGEREF _Toc162446415 \h </w:instrText>
      </w:r>
      <w:r>
        <w:rPr>
          <w:noProof/>
        </w:rPr>
      </w:r>
      <w:r>
        <w:rPr>
          <w:noProof/>
        </w:rPr>
        <w:fldChar w:fldCharType="separate"/>
      </w:r>
      <w:r>
        <w:rPr>
          <w:noProof/>
        </w:rPr>
        <w:t>13</w:t>
      </w:r>
      <w:r>
        <w:rPr>
          <w:noProof/>
        </w:rPr>
        <w:fldChar w:fldCharType="end"/>
      </w:r>
    </w:p>
    <w:p w14:paraId="7F6D1EDF" w14:textId="77777777" w:rsidR="00D21FB5" w:rsidRPr="00D03E69" w:rsidRDefault="00D21FB5">
      <w:pPr>
        <w:pStyle w:val="TOC2"/>
        <w:rPr>
          <w:rFonts w:ascii="Calibri" w:hAnsi="Calibri"/>
          <w:noProof/>
          <w:kern w:val="2"/>
          <w:sz w:val="22"/>
          <w:szCs w:val="22"/>
          <w:lang w:eastAsia="en-GB"/>
        </w:rPr>
      </w:pPr>
      <w:r>
        <w:rPr>
          <w:noProof/>
        </w:rPr>
        <w:t>4.5</w:t>
      </w:r>
      <w:r w:rsidRPr="00D03E69">
        <w:rPr>
          <w:rFonts w:ascii="Calibri" w:hAnsi="Calibri"/>
          <w:noProof/>
          <w:kern w:val="2"/>
          <w:sz w:val="22"/>
          <w:szCs w:val="22"/>
          <w:lang w:eastAsia="en-GB"/>
        </w:rPr>
        <w:tab/>
      </w:r>
      <w:r>
        <w:rPr>
          <w:noProof/>
        </w:rPr>
        <w:t>Response status codes</w:t>
      </w:r>
      <w:r>
        <w:rPr>
          <w:noProof/>
        </w:rPr>
        <w:tab/>
      </w:r>
      <w:r>
        <w:rPr>
          <w:noProof/>
        </w:rPr>
        <w:fldChar w:fldCharType="begin" w:fldLock="1"/>
      </w:r>
      <w:r>
        <w:rPr>
          <w:noProof/>
        </w:rPr>
        <w:instrText xml:space="preserve"> PAGEREF _Toc162446416 \h </w:instrText>
      </w:r>
      <w:r>
        <w:rPr>
          <w:noProof/>
        </w:rPr>
      </w:r>
      <w:r>
        <w:rPr>
          <w:noProof/>
        </w:rPr>
        <w:fldChar w:fldCharType="separate"/>
      </w:r>
      <w:r>
        <w:rPr>
          <w:noProof/>
        </w:rPr>
        <w:t>13</w:t>
      </w:r>
      <w:r>
        <w:rPr>
          <w:noProof/>
        </w:rPr>
        <w:fldChar w:fldCharType="end"/>
      </w:r>
    </w:p>
    <w:p w14:paraId="18463D83" w14:textId="77777777" w:rsidR="00D21FB5" w:rsidRPr="00D03E69" w:rsidRDefault="00D21FB5">
      <w:pPr>
        <w:pStyle w:val="TOC1"/>
        <w:rPr>
          <w:rFonts w:ascii="Calibri" w:hAnsi="Calibri"/>
          <w:noProof/>
          <w:kern w:val="2"/>
          <w:szCs w:val="22"/>
          <w:lang w:eastAsia="en-GB"/>
        </w:rPr>
      </w:pPr>
      <w:r>
        <w:rPr>
          <w:noProof/>
        </w:rPr>
        <w:t>5</w:t>
      </w:r>
      <w:r w:rsidRPr="00D03E69">
        <w:rPr>
          <w:rFonts w:ascii="Calibri" w:hAnsi="Calibri"/>
          <w:noProof/>
          <w:kern w:val="2"/>
          <w:szCs w:val="22"/>
          <w:lang w:eastAsia="en-GB"/>
        </w:rPr>
        <w:tab/>
      </w:r>
      <w:r>
        <w:rPr>
          <w:noProof/>
        </w:rPr>
        <w:t>Basic design patterns</w:t>
      </w:r>
      <w:r>
        <w:rPr>
          <w:noProof/>
        </w:rPr>
        <w:tab/>
      </w:r>
      <w:r>
        <w:rPr>
          <w:noProof/>
        </w:rPr>
        <w:fldChar w:fldCharType="begin" w:fldLock="1"/>
      </w:r>
      <w:r>
        <w:rPr>
          <w:noProof/>
        </w:rPr>
        <w:instrText xml:space="preserve"> PAGEREF _Toc162446417 \h </w:instrText>
      </w:r>
      <w:r>
        <w:rPr>
          <w:noProof/>
        </w:rPr>
      </w:r>
      <w:r>
        <w:rPr>
          <w:noProof/>
        </w:rPr>
        <w:fldChar w:fldCharType="separate"/>
      </w:r>
      <w:r>
        <w:rPr>
          <w:noProof/>
        </w:rPr>
        <w:t>13</w:t>
      </w:r>
      <w:r>
        <w:rPr>
          <w:noProof/>
        </w:rPr>
        <w:fldChar w:fldCharType="end"/>
      </w:r>
    </w:p>
    <w:p w14:paraId="59B27EAA" w14:textId="77777777" w:rsidR="00D21FB5" w:rsidRPr="00D03E69" w:rsidRDefault="00D21FB5">
      <w:pPr>
        <w:pStyle w:val="TOC2"/>
        <w:rPr>
          <w:rFonts w:ascii="Calibri" w:hAnsi="Calibri"/>
          <w:noProof/>
          <w:kern w:val="2"/>
          <w:sz w:val="22"/>
          <w:szCs w:val="22"/>
          <w:lang w:eastAsia="en-GB"/>
        </w:rPr>
      </w:pPr>
      <w:r>
        <w:rPr>
          <w:noProof/>
        </w:rPr>
        <w:t>5.1</w:t>
      </w:r>
      <w:r w:rsidRPr="00D03E69">
        <w:rPr>
          <w:rFonts w:ascii="Calibri" w:hAnsi="Calibri"/>
          <w:noProof/>
          <w:kern w:val="2"/>
          <w:sz w:val="22"/>
          <w:szCs w:val="22"/>
          <w:lang w:eastAsia="en-GB"/>
        </w:rPr>
        <w:tab/>
      </w:r>
      <w:r>
        <w:rPr>
          <w:noProof/>
        </w:rPr>
        <w:t>Design pattern for creating a resource</w:t>
      </w:r>
      <w:r>
        <w:rPr>
          <w:noProof/>
        </w:rPr>
        <w:tab/>
      </w:r>
      <w:r>
        <w:rPr>
          <w:noProof/>
        </w:rPr>
        <w:fldChar w:fldCharType="begin" w:fldLock="1"/>
      </w:r>
      <w:r>
        <w:rPr>
          <w:noProof/>
        </w:rPr>
        <w:instrText xml:space="preserve"> PAGEREF _Toc162446418 \h </w:instrText>
      </w:r>
      <w:r>
        <w:rPr>
          <w:noProof/>
        </w:rPr>
      </w:r>
      <w:r>
        <w:rPr>
          <w:noProof/>
        </w:rPr>
        <w:fldChar w:fldCharType="separate"/>
      </w:r>
      <w:r>
        <w:rPr>
          <w:noProof/>
        </w:rPr>
        <w:t>13</w:t>
      </w:r>
      <w:r>
        <w:rPr>
          <w:noProof/>
        </w:rPr>
        <w:fldChar w:fldCharType="end"/>
      </w:r>
    </w:p>
    <w:p w14:paraId="2FB222D0" w14:textId="77777777" w:rsidR="00D21FB5" w:rsidRPr="00D03E69" w:rsidRDefault="00D21FB5">
      <w:pPr>
        <w:pStyle w:val="TOC3"/>
        <w:rPr>
          <w:rFonts w:ascii="Calibri" w:hAnsi="Calibri"/>
          <w:noProof/>
          <w:kern w:val="2"/>
          <w:sz w:val="22"/>
          <w:szCs w:val="22"/>
          <w:lang w:eastAsia="en-GB"/>
        </w:rPr>
      </w:pPr>
      <w:r>
        <w:rPr>
          <w:noProof/>
        </w:rPr>
        <w:t>5.1.1</w:t>
      </w:r>
      <w:r w:rsidRPr="00D03E69">
        <w:rPr>
          <w:rFonts w:ascii="Calibri" w:hAnsi="Calibri"/>
          <w:noProof/>
          <w:kern w:val="2"/>
          <w:sz w:val="22"/>
          <w:szCs w:val="22"/>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_Toc162446419 \h </w:instrText>
      </w:r>
      <w:r>
        <w:rPr>
          <w:noProof/>
        </w:rPr>
      </w:r>
      <w:r>
        <w:rPr>
          <w:noProof/>
        </w:rPr>
        <w:fldChar w:fldCharType="separate"/>
      </w:r>
      <w:r>
        <w:rPr>
          <w:noProof/>
        </w:rPr>
        <w:t>13</w:t>
      </w:r>
      <w:r>
        <w:rPr>
          <w:noProof/>
        </w:rPr>
        <w:fldChar w:fldCharType="end"/>
      </w:r>
    </w:p>
    <w:p w14:paraId="5FEE6458" w14:textId="77777777" w:rsidR="00D21FB5" w:rsidRPr="00D03E69" w:rsidRDefault="00D21FB5">
      <w:pPr>
        <w:pStyle w:val="TOC3"/>
        <w:rPr>
          <w:rFonts w:ascii="Calibri" w:hAnsi="Calibri"/>
          <w:noProof/>
          <w:kern w:val="2"/>
          <w:sz w:val="22"/>
          <w:szCs w:val="22"/>
          <w:lang w:eastAsia="en-GB"/>
        </w:rPr>
      </w:pPr>
      <w:r>
        <w:rPr>
          <w:noProof/>
        </w:rPr>
        <w:t>5.1.2</w:t>
      </w:r>
      <w:r w:rsidRPr="00D03E69">
        <w:rPr>
          <w:rFonts w:ascii="Calibri" w:hAnsi="Calibri"/>
          <w:noProof/>
          <w:kern w:val="2"/>
          <w:sz w:val="22"/>
          <w:szCs w:val="22"/>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_Toc162446420 \h </w:instrText>
      </w:r>
      <w:r>
        <w:rPr>
          <w:noProof/>
        </w:rPr>
      </w:r>
      <w:r>
        <w:rPr>
          <w:noProof/>
        </w:rPr>
        <w:fldChar w:fldCharType="separate"/>
      </w:r>
      <w:r>
        <w:rPr>
          <w:noProof/>
        </w:rPr>
        <w:t>14</w:t>
      </w:r>
      <w:r>
        <w:rPr>
          <w:noProof/>
        </w:rPr>
        <w:fldChar w:fldCharType="end"/>
      </w:r>
    </w:p>
    <w:p w14:paraId="578C7B8E" w14:textId="77777777" w:rsidR="00D21FB5" w:rsidRPr="00D03E69" w:rsidRDefault="00D21FB5">
      <w:pPr>
        <w:pStyle w:val="TOC2"/>
        <w:rPr>
          <w:rFonts w:ascii="Calibri" w:hAnsi="Calibri"/>
          <w:noProof/>
          <w:kern w:val="2"/>
          <w:sz w:val="22"/>
          <w:szCs w:val="22"/>
          <w:lang w:eastAsia="en-GB"/>
        </w:rPr>
      </w:pPr>
      <w:r>
        <w:rPr>
          <w:noProof/>
        </w:rPr>
        <w:t>5.2</w:t>
      </w:r>
      <w:r w:rsidRPr="00D03E69">
        <w:rPr>
          <w:rFonts w:ascii="Calibri" w:hAnsi="Calibri"/>
          <w:noProof/>
          <w:kern w:val="2"/>
          <w:sz w:val="22"/>
          <w:szCs w:val="22"/>
          <w:lang w:eastAsia="en-GB"/>
        </w:rPr>
        <w:tab/>
      </w:r>
      <w:r>
        <w:rPr>
          <w:noProof/>
        </w:rPr>
        <w:t>Design pattern for reading a resource</w:t>
      </w:r>
      <w:r>
        <w:rPr>
          <w:noProof/>
        </w:rPr>
        <w:tab/>
      </w:r>
      <w:r>
        <w:rPr>
          <w:noProof/>
        </w:rPr>
        <w:fldChar w:fldCharType="begin" w:fldLock="1"/>
      </w:r>
      <w:r>
        <w:rPr>
          <w:noProof/>
        </w:rPr>
        <w:instrText xml:space="preserve"> PAGEREF _Toc162446421 \h </w:instrText>
      </w:r>
      <w:r>
        <w:rPr>
          <w:noProof/>
        </w:rPr>
      </w:r>
      <w:r>
        <w:rPr>
          <w:noProof/>
        </w:rPr>
        <w:fldChar w:fldCharType="separate"/>
      </w:r>
      <w:r>
        <w:rPr>
          <w:noProof/>
        </w:rPr>
        <w:t>15</w:t>
      </w:r>
      <w:r>
        <w:rPr>
          <w:noProof/>
        </w:rPr>
        <w:fldChar w:fldCharType="end"/>
      </w:r>
    </w:p>
    <w:p w14:paraId="436CCC87" w14:textId="77777777" w:rsidR="00D21FB5" w:rsidRPr="00D03E69" w:rsidRDefault="00D21FB5">
      <w:pPr>
        <w:pStyle w:val="TOC2"/>
        <w:rPr>
          <w:rFonts w:ascii="Calibri" w:hAnsi="Calibri"/>
          <w:noProof/>
          <w:kern w:val="2"/>
          <w:sz w:val="22"/>
          <w:szCs w:val="22"/>
          <w:lang w:eastAsia="en-GB"/>
        </w:rPr>
      </w:pPr>
      <w:r>
        <w:rPr>
          <w:noProof/>
        </w:rPr>
        <w:t>5.3</w:t>
      </w:r>
      <w:r w:rsidRPr="00D03E69">
        <w:rPr>
          <w:rFonts w:ascii="Calibri" w:hAnsi="Calibri"/>
          <w:noProof/>
          <w:kern w:val="2"/>
          <w:sz w:val="22"/>
          <w:szCs w:val="22"/>
          <w:lang w:eastAsia="en-GB"/>
        </w:rPr>
        <w:tab/>
      </w:r>
      <w:r>
        <w:rPr>
          <w:noProof/>
        </w:rPr>
        <w:t>Design pattern for updating a resource</w:t>
      </w:r>
      <w:r>
        <w:rPr>
          <w:noProof/>
        </w:rPr>
        <w:tab/>
      </w:r>
      <w:r>
        <w:rPr>
          <w:noProof/>
        </w:rPr>
        <w:fldChar w:fldCharType="begin" w:fldLock="1"/>
      </w:r>
      <w:r>
        <w:rPr>
          <w:noProof/>
        </w:rPr>
        <w:instrText xml:space="preserve"> PAGEREF _Toc162446422 \h </w:instrText>
      </w:r>
      <w:r>
        <w:rPr>
          <w:noProof/>
        </w:rPr>
      </w:r>
      <w:r>
        <w:rPr>
          <w:noProof/>
        </w:rPr>
        <w:fldChar w:fldCharType="separate"/>
      </w:r>
      <w:r>
        <w:rPr>
          <w:noProof/>
        </w:rPr>
        <w:t>16</w:t>
      </w:r>
      <w:r>
        <w:rPr>
          <w:noProof/>
        </w:rPr>
        <w:fldChar w:fldCharType="end"/>
      </w:r>
    </w:p>
    <w:p w14:paraId="3FEF3DFF" w14:textId="77777777" w:rsidR="00D21FB5" w:rsidRPr="00D03E69" w:rsidRDefault="00D21FB5">
      <w:pPr>
        <w:pStyle w:val="TOC2"/>
        <w:rPr>
          <w:rFonts w:ascii="Calibri" w:hAnsi="Calibri"/>
          <w:noProof/>
          <w:kern w:val="2"/>
          <w:sz w:val="22"/>
          <w:szCs w:val="22"/>
          <w:lang w:eastAsia="en-GB"/>
        </w:rPr>
      </w:pPr>
      <w:r>
        <w:rPr>
          <w:noProof/>
        </w:rPr>
        <w:t>5.4</w:t>
      </w:r>
      <w:r w:rsidRPr="00D03E69">
        <w:rPr>
          <w:rFonts w:ascii="Calibri" w:hAnsi="Calibri"/>
          <w:noProof/>
          <w:kern w:val="2"/>
          <w:sz w:val="22"/>
          <w:szCs w:val="22"/>
          <w:lang w:eastAsia="en-GB"/>
        </w:rPr>
        <w:tab/>
      </w:r>
      <w:r>
        <w:rPr>
          <w:noProof/>
        </w:rPr>
        <w:t>Design pattern for deleting a resource</w:t>
      </w:r>
      <w:r>
        <w:rPr>
          <w:noProof/>
        </w:rPr>
        <w:tab/>
      </w:r>
      <w:r>
        <w:rPr>
          <w:noProof/>
        </w:rPr>
        <w:fldChar w:fldCharType="begin" w:fldLock="1"/>
      </w:r>
      <w:r>
        <w:rPr>
          <w:noProof/>
        </w:rPr>
        <w:instrText xml:space="preserve"> PAGEREF _Toc162446423 \h </w:instrText>
      </w:r>
      <w:r>
        <w:rPr>
          <w:noProof/>
        </w:rPr>
      </w:r>
      <w:r>
        <w:rPr>
          <w:noProof/>
        </w:rPr>
        <w:fldChar w:fldCharType="separate"/>
      </w:r>
      <w:r>
        <w:rPr>
          <w:noProof/>
        </w:rPr>
        <w:t>17</w:t>
      </w:r>
      <w:r>
        <w:rPr>
          <w:noProof/>
        </w:rPr>
        <w:fldChar w:fldCharType="end"/>
      </w:r>
    </w:p>
    <w:p w14:paraId="582A2924" w14:textId="77777777" w:rsidR="00D21FB5" w:rsidRPr="00D03E69" w:rsidRDefault="00D21FB5">
      <w:pPr>
        <w:pStyle w:val="TOC2"/>
        <w:rPr>
          <w:rFonts w:ascii="Calibri" w:hAnsi="Calibri"/>
          <w:noProof/>
          <w:kern w:val="2"/>
          <w:sz w:val="22"/>
          <w:szCs w:val="22"/>
          <w:lang w:eastAsia="en-GB"/>
        </w:rPr>
      </w:pPr>
      <w:r>
        <w:rPr>
          <w:noProof/>
        </w:rPr>
        <w:t>5.5</w:t>
      </w:r>
      <w:r w:rsidRPr="00D03E69">
        <w:rPr>
          <w:rFonts w:ascii="Calibri" w:hAnsi="Calibri"/>
          <w:noProof/>
          <w:kern w:val="2"/>
          <w:sz w:val="22"/>
          <w:szCs w:val="22"/>
          <w:lang w:eastAsia="en-GB"/>
        </w:rPr>
        <w:tab/>
      </w:r>
      <w:r>
        <w:rPr>
          <w:noProof/>
        </w:rPr>
        <w:t>Design pattern for subscribe/notify</w:t>
      </w:r>
      <w:r>
        <w:rPr>
          <w:noProof/>
        </w:rPr>
        <w:tab/>
      </w:r>
      <w:r>
        <w:rPr>
          <w:noProof/>
        </w:rPr>
        <w:fldChar w:fldCharType="begin" w:fldLock="1"/>
      </w:r>
      <w:r>
        <w:rPr>
          <w:noProof/>
        </w:rPr>
        <w:instrText xml:space="preserve"> PAGEREF _Toc162446424 \h </w:instrText>
      </w:r>
      <w:r>
        <w:rPr>
          <w:noProof/>
        </w:rPr>
      </w:r>
      <w:r>
        <w:rPr>
          <w:noProof/>
        </w:rPr>
        <w:fldChar w:fldCharType="separate"/>
      </w:r>
      <w:r>
        <w:rPr>
          <w:noProof/>
        </w:rPr>
        <w:t>17</w:t>
      </w:r>
      <w:r>
        <w:rPr>
          <w:noProof/>
        </w:rPr>
        <w:fldChar w:fldCharType="end"/>
      </w:r>
    </w:p>
    <w:p w14:paraId="64792B2F" w14:textId="77777777" w:rsidR="00D21FB5" w:rsidRPr="00D03E69" w:rsidRDefault="00D21FB5">
      <w:pPr>
        <w:pStyle w:val="TOC3"/>
        <w:rPr>
          <w:rFonts w:ascii="Calibri" w:hAnsi="Calibri"/>
          <w:noProof/>
          <w:kern w:val="2"/>
          <w:sz w:val="22"/>
          <w:szCs w:val="22"/>
          <w:lang w:eastAsia="en-GB"/>
        </w:rPr>
      </w:pPr>
      <w:r>
        <w:rPr>
          <w:noProof/>
        </w:rPr>
        <w:t>5.5.1</w:t>
      </w:r>
      <w:r w:rsidRPr="00D03E69">
        <w:rPr>
          <w:rFonts w:ascii="Calibri" w:hAnsi="Calibri"/>
          <w:noProof/>
          <w:kern w:val="2"/>
          <w:sz w:val="22"/>
          <w:szCs w:val="22"/>
          <w:lang w:eastAsia="en-GB"/>
        </w:rPr>
        <w:tab/>
      </w:r>
      <w:r>
        <w:rPr>
          <w:noProof/>
        </w:rPr>
        <w:t>Concept</w:t>
      </w:r>
      <w:r>
        <w:rPr>
          <w:noProof/>
        </w:rPr>
        <w:tab/>
      </w:r>
      <w:r>
        <w:rPr>
          <w:noProof/>
        </w:rPr>
        <w:fldChar w:fldCharType="begin" w:fldLock="1"/>
      </w:r>
      <w:r>
        <w:rPr>
          <w:noProof/>
        </w:rPr>
        <w:instrText xml:space="preserve"> PAGEREF _Toc162446425 \h </w:instrText>
      </w:r>
      <w:r>
        <w:rPr>
          <w:noProof/>
        </w:rPr>
      </w:r>
      <w:r>
        <w:rPr>
          <w:noProof/>
        </w:rPr>
        <w:fldChar w:fldCharType="separate"/>
      </w:r>
      <w:r>
        <w:rPr>
          <w:noProof/>
        </w:rPr>
        <w:t>17</w:t>
      </w:r>
      <w:r>
        <w:rPr>
          <w:noProof/>
        </w:rPr>
        <w:fldChar w:fldCharType="end"/>
      </w:r>
    </w:p>
    <w:p w14:paraId="177A9380" w14:textId="77777777" w:rsidR="00D21FB5" w:rsidRPr="00D03E69" w:rsidRDefault="00D21FB5">
      <w:pPr>
        <w:pStyle w:val="TOC3"/>
        <w:rPr>
          <w:rFonts w:ascii="Calibri" w:hAnsi="Calibri"/>
          <w:noProof/>
          <w:kern w:val="2"/>
          <w:sz w:val="22"/>
          <w:szCs w:val="22"/>
          <w:lang w:eastAsia="en-GB"/>
        </w:rPr>
      </w:pPr>
      <w:r>
        <w:rPr>
          <w:noProof/>
          <w:lang w:eastAsia="fr-FR"/>
        </w:rPr>
        <w:t>5.5.2</w:t>
      </w:r>
      <w:r w:rsidRPr="00D03E69">
        <w:rPr>
          <w:rFonts w:ascii="Calibri" w:hAnsi="Calibri"/>
          <w:noProof/>
          <w:kern w:val="2"/>
          <w:sz w:val="22"/>
          <w:szCs w:val="22"/>
          <w:lang w:eastAsia="en-GB"/>
        </w:rPr>
        <w:tab/>
      </w:r>
      <w:r>
        <w:rPr>
          <w:noProof/>
          <w:lang w:eastAsia="fr-FR"/>
        </w:rPr>
        <w:t>Subscription creation</w:t>
      </w:r>
      <w:r>
        <w:rPr>
          <w:noProof/>
        </w:rPr>
        <w:tab/>
      </w:r>
      <w:r>
        <w:rPr>
          <w:noProof/>
        </w:rPr>
        <w:fldChar w:fldCharType="begin" w:fldLock="1"/>
      </w:r>
      <w:r>
        <w:rPr>
          <w:noProof/>
        </w:rPr>
        <w:instrText xml:space="preserve"> PAGEREF _Toc162446426 \h </w:instrText>
      </w:r>
      <w:r>
        <w:rPr>
          <w:noProof/>
        </w:rPr>
      </w:r>
      <w:r>
        <w:rPr>
          <w:noProof/>
        </w:rPr>
        <w:fldChar w:fldCharType="separate"/>
      </w:r>
      <w:r>
        <w:rPr>
          <w:noProof/>
        </w:rPr>
        <w:t>17</w:t>
      </w:r>
      <w:r>
        <w:rPr>
          <w:noProof/>
        </w:rPr>
        <w:fldChar w:fldCharType="end"/>
      </w:r>
    </w:p>
    <w:p w14:paraId="54795EC7" w14:textId="77777777" w:rsidR="00D21FB5" w:rsidRPr="00D03E69" w:rsidRDefault="00D21FB5">
      <w:pPr>
        <w:pStyle w:val="TOC3"/>
        <w:rPr>
          <w:rFonts w:ascii="Calibri" w:hAnsi="Calibri"/>
          <w:noProof/>
          <w:kern w:val="2"/>
          <w:sz w:val="22"/>
          <w:szCs w:val="22"/>
          <w:lang w:eastAsia="en-GB"/>
        </w:rPr>
      </w:pPr>
      <w:r>
        <w:rPr>
          <w:noProof/>
          <w:lang w:eastAsia="fr-FR"/>
        </w:rPr>
        <w:t>5.5.3</w:t>
      </w:r>
      <w:r w:rsidRPr="00D03E69">
        <w:rPr>
          <w:rFonts w:ascii="Calibri" w:hAnsi="Calibri"/>
          <w:noProof/>
          <w:kern w:val="2"/>
          <w:sz w:val="22"/>
          <w:szCs w:val="22"/>
          <w:lang w:eastAsia="en-GB"/>
        </w:rPr>
        <w:tab/>
      </w:r>
      <w:r>
        <w:rPr>
          <w:noProof/>
          <w:lang w:eastAsia="fr-FR"/>
        </w:rPr>
        <w:t>Subscription deletion</w:t>
      </w:r>
      <w:r>
        <w:rPr>
          <w:noProof/>
        </w:rPr>
        <w:tab/>
      </w:r>
      <w:r>
        <w:rPr>
          <w:noProof/>
        </w:rPr>
        <w:fldChar w:fldCharType="begin" w:fldLock="1"/>
      </w:r>
      <w:r>
        <w:rPr>
          <w:noProof/>
        </w:rPr>
        <w:instrText xml:space="preserve"> PAGEREF _Toc162446427 \h </w:instrText>
      </w:r>
      <w:r>
        <w:rPr>
          <w:noProof/>
        </w:rPr>
      </w:r>
      <w:r>
        <w:rPr>
          <w:noProof/>
        </w:rPr>
        <w:fldChar w:fldCharType="separate"/>
      </w:r>
      <w:r>
        <w:rPr>
          <w:noProof/>
        </w:rPr>
        <w:t>18</w:t>
      </w:r>
      <w:r>
        <w:rPr>
          <w:noProof/>
        </w:rPr>
        <w:fldChar w:fldCharType="end"/>
      </w:r>
    </w:p>
    <w:p w14:paraId="4F35EADC" w14:textId="77777777" w:rsidR="00D21FB5" w:rsidRPr="00D03E69" w:rsidRDefault="00D21FB5">
      <w:pPr>
        <w:pStyle w:val="TOC3"/>
        <w:rPr>
          <w:rFonts w:ascii="Calibri" w:hAnsi="Calibri"/>
          <w:noProof/>
          <w:kern w:val="2"/>
          <w:sz w:val="22"/>
          <w:szCs w:val="22"/>
          <w:lang w:eastAsia="en-GB"/>
        </w:rPr>
      </w:pPr>
      <w:r>
        <w:rPr>
          <w:noProof/>
          <w:lang w:eastAsia="fr-FR"/>
        </w:rPr>
        <w:t>5.5.4</w:t>
      </w:r>
      <w:r w:rsidRPr="00D03E69">
        <w:rPr>
          <w:rFonts w:ascii="Calibri" w:hAnsi="Calibri"/>
          <w:noProof/>
          <w:kern w:val="2"/>
          <w:sz w:val="22"/>
          <w:szCs w:val="22"/>
          <w:lang w:eastAsia="en-GB"/>
        </w:rPr>
        <w:tab/>
      </w:r>
      <w:r>
        <w:rPr>
          <w:noProof/>
          <w:lang w:eastAsia="fr-FR"/>
        </w:rPr>
        <w:t>Notification emission</w:t>
      </w:r>
      <w:r>
        <w:rPr>
          <w:noProof/>
        </w:rPr>
        <w:tab/>
      </w:r>
      <w:r>
        <w:rPr>
          <w:noProof/>
        </w:rPr>
        <w:fldChar w:fldCharType="begin" w:fldLock="1"/>
      </w:r>
      <w:r>
        <w:rPr>
          <w:noProof/>
        </w:rPr>
        <w:instrText xml:space="preserve"> PAGEREF _Toc162446428 \h </w:instrText>
      </w:r>
      <w:r>
        <w:rPr>
          <w:noProof/>
        </w:rPr>
      </w:r>
      <w:r>
        <w:rPr>
          <w:noProof/>
        </w:rPr>
        <w:fldChar w:fldCharType="separate"/>
      </w:r>
      <w:r>
        <w:rPr>
          <w:noProof/>
        </w:rPr>
        <w:t>18</w:t>
      </w:r>
      <w:r>
        <w:rPr>
          <w:noProof/>
        </w:rPr>
        <w:fldChar w:fldCharType="end"/>
      </w:r>
    </w:p>
    <w:p w14:paraId="627FC958" w14:textId="77777777" w:rsidR="00D21FB5" w:rsidRPr="00D03E69" w:rsidRDefault="00D21FB5">
      <w:pPr>
        <w:pStyle w:val="TOC3"/>
        <w:rPr>
          <w:rFonts w:ascii="Calibri" w:hAnsi="Calibri"/>
          <w:noProof/>
          <w:kern w:val="2"/>
          <w:sz w:val="22"/>
          <w:szCs w:val="22"/>
          <w:lang w:eastAsia="en-GB"/>
        </w:rPr>
      </w:pPr>
      <w:r>
        <w:rPr>
          <w:noProof/>
          <w:lang w:eastAsia="fr-FR"/>
        </w:rPr>
        <w:t>5.5.5</w:t>
      </w:r>
      <w:r w:rsidRPr="00D03E69">
        <w:rPr>
          <w:rFonts w:ascii="Calibri" w:hAnsi="Calibri"/>
          <w:noProof/>
          <w:kern w:val="2"/>
          <w:sz w:val="22"/>
          <w:szCs w:val="22"/>
          <w:lang w:eastAsia="en-GB"/>
        </w:rPr>
        <w:tab/>
      </w:r>
      <w:r>
        <w:rPr>
          <w:noProof/>
          <w:lang w:eastAsia="fr-FR"/>
        </w:rPr>
        <w:t>Subscription retrieval</w:t>
      </w:r>
      <w:r>
        <w:rPr>
          <w:noProof/>
        </w:rPr>
        <w:tab/>
      </w:r>
      <w:r>
        <w:rPr>
          <w:noProof/>
        </w:rPr>
        <w:fldChar w:fldCharType="begin" w:fldLock="1"/>
      </w:r>
      <w:r>
        <w:rPr>
          <w:noProof/>
        </w:rPr>
        <w:instrText xml:space="preserve"> PAGEREF _Toc162446429 \h </w:instrText>
      </w:r>
      <w:r>
        <w:rPr>
          <w:noProof/>
        </w:rPr>
      </w:r>
      <w:r>
        <w:rPr>
          <w:noProof/>
        </w:rPr>
        <w:fldChar w:fldCharType="separate"/>
      </w:r>
      <w:r>
        <w:rPr>
          <w:noProof/>
        </w:rPr>
        <w:t>19</w:t>
      </w:r>
      <w:r>
        <w:rPr>
          <w:noProof/>
        </w:rPr>
        <w:fldChar w:fldCharType="end"/>
      </w:r>
    </w:p>
    <w:p w14:paraId="5B5C237D" w14:textId="77777777" w:rsidR="00D21FB5" w:rsidRPr="00D03E69" w:rsidRDefault="00D21FB5">
      <w:pPr>
        <w:pStyle w:val="TOC1"/>
        <w:rPr>
          <w:rFonts w:ascii="Calibri" w:hAnsi="Calibri"/>
          <w:noProof/>
          <w:kern w:val="2"/>
          <w:szCs w:val="22"/>
          <w:lang w:eastAsia="en-GB"/>
        </w:rPr>
      </w:pPr>
      <w:r>
        <w:rPr>
          <w:noProof/>
          <w:lang w:eastAsia="fr-FR"/>
        </w:rPr>
        <w:t>6</w:t>
      </w:r>
      <w:r w:rsidRPr="00D03E69">
        <w:rPr>
          <w:rFonts w:ascii="Calibri" w:hAnsi="Calibri"/>
          <w:noProof/>
          <w:kern w:val="2"/>
          <w:szCs w:val="22"/>
          <w:lang w:eastAsia="en-GB"/>
        </w:rPr>
        <w:tab/>
      </w:r>
      <w:r>
        <w:rPr>
          <w:noProof/>
          <w:lang w:eastAsia="fr-FR"/>
        </w:rPr>
        <w:t>Advanced design patterns</w:t>
      </w:r>
      <w:r>
        <w:rPr>
          <w:noProof/>
        </w:rPr>
        <w:tab/>
      </w:r>
      <w:r>
        <w:rPr>
          <w:noProof/>
        </w:rPr>
        <w:fldChar w:fldCharType="begin" w:fldLock="1"/>
      </w:r>
      <w:r>
        <w:rPr>
          <w:noProof/>
        </w:rPr>
        <w:instrText xml:space="preserve"> PAGEREF _Toc162446430 \h </w:instrText>
      </w:r>
      <w:r>
        <w:rPr>
          <w:noProof/>
        </w:rPr>
      </w:r>
      <w:r>
        <w:rPr>
          <w:noProof/>
        </w:rPr>
        <w:fldChar w:fldCharType="separate"/>
      </w:r>
      <w:r>
        <w:rPr>
          <w:noProof/>
        </w:rPr>
        <w:t>19</w:t>
      </w:r>
      <w:r>
        <w:rPr>
          <w:noProof/>
        </w:rPr>
        <w:fldChar w:fldCharType="end"/>
      </w:r>
    </w:p>
    <w:p w14:paraId="78CA492D" w14:textId="77777777" w:rsidR="00D21FB5" w:rsidRPr="00D03E69" w:rsidRDefault="00D21FB5">
      <w:pPr>
        <w:pStyle w:val="TOC2"/>
        <w:rPr>
          <w:rFonts w:ascii="Calibri" w:hAnsi="Calibri"/>
          <w:noProof/>
          <w:kern w:val="2"/>
          <w:sz w:val="22"/>
          <w:szCs w:val="22"/>
          <w:lang w:eastAsia="en-GB"/>
        </w:rPr>
      </w:pPr>
      <w:r>
        <w:rPr>
          <w:noProof/>
        </w:rPr>
        <w:t>6.1</w:t>
      </w:r>
      <w:r w:rsidRPr="00D03E69">
        <w:rPr>
          <w:rFonts w:ascii="Calibri" w:hAnsi="Calibri"/>
          <w:noProof/>
          <w:kern w:val="2"/>
          <w:sz w:val="22"/>
          <w:szCs w:val="22"/>
          <w:lang w:eastAsia="en-GB"/>
        </w:rPr>
        <w:tab/>
      </w:r>
      <w:r>
        <w:rPr>
          <w:noProof/>
        </w:rPr>
        <w:t>Design pattern for scoping and filtering</w:t>
      </w:r>
      <w:r>
        <w:rPr>
          <w:noProof/>
        </w:rPr>
        <w:tab/>
      </w:r>
      <w:r>
        <w:rPr>
          <w:noProof/>
        </w:rPr>
        <w:fldChar w:fldCharType="begin" w:fldLock="1"/>
      </w:r>
      <w:r>
        <w:rPr>
          <w:noProof/>
        </w:rPr>
        <w:instrText xml:space="preserve"> PAGEREF _Toc162446431 \h </w:instrText>
      </w:r>
      <w:r>
        <w:rPr>
          <w:noProof/>
        </w:rPr>
      </w:r>
      <w:r>
        <w:rPr>
          <w:noProof/>
        </w:rPr>
        <w:fldChar w:fldCharType="separate"/>
      </w:r>
      <w:r>
        <w:rPr>
          <w:noProof/>
        </w:rPr>
        <w:t>19</w:t>
      </w:r>
      <w:r>
        <w:rPr>
          <w:noProof/>
        </w:rPr>
        <w:fldChar w:fldCharType="end"/>
      </w:r>
    </w:p>
    <w:p w14:paraId="03662A3A" w14:textId="77777777" w:rsidR="00D21FB5" w:rsidRPr="00D03E69" w:rsidRDefault="00D21FB5">
      <w:pPr>
        <w:pStyle w:val="TOC3"/>
        <w:rPr>
          <w:rFonts w:ascii="Calibri" w:hAnsi="Calibri"/>
          <w:noProof/>
          <w:kern w:val="2"/>
          <w:sz w:val="22"/>
          <w:szCs w:val="22"/>
          <w:lang w:eastAsia="en-GB"/>
        </w:rPr>
      </w:pPr>
      <w:r>
        <w:rPr>
          <w:noProof/>
        </w:rPr>
        <w:t>6.1.1</w:t>
      </w:r>
      <w:r w:rsidRPr="00D03E69">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_Toc162446432 \h </w:instrText>
      </w:r>
      <w:r>
        <w:rPr>
          <w:noProof/>
        </w:rPr>
      </w:r>
      <w:r>
        <w:rPr>
          <w:noProof/>
        </w:rPr>
        <w:fldChar w:fldCharType="separate"/>
      </w:r>
      <w:r>
        <w:rPr>
          <w:noProof/>
        </w:rPr>
        <w:t>19</w:t>
      </w:r>
      <w:r>
        <w:rPr>
          <w:noProof/>
        </w:rPr>
        <w:fldChar w:fldCharType="end"/>
      </w:r>
    </w:p>
    <w:p w14:paraId="016EB5B0" w14:textId="77777777" w:rsidR="00D21FB5" w:rsidRPr="00D03E69" w:rsidRDefault="00D21FB5">
      <w:pPr>
        <w:pStyle w:val="TOC3"/>
        <w:rPr>
          <w:rFonts w:ascii="Calibri" w:hAnsi="Calibri"/>
          <w:noProof/>
          <w:kern w:val="2"/>
          <w:sz w:val="22"/>
          <w:szCs w:val="22"/>
          <w:lang w:eastAsia="en-GB"/>
        </w:rPr>
      </w:pPr>
      <w:r>
        <w:rPr>
          <w:noProof/>
        </w:rPr>
        <w:t>6.1.2</w:t>
      </w:r>
      <w:r w:rsidRPr="00D03E69">
        <w:rPr>
          <w:rFonts w:ascii="Calibri" w:hAnsi="Calibri"/>
          <w:noProof/>
          <w:kern w:val="2"/>
          <w:sz w:val="22"/>
          <w:szCs w:val="22"/>
          <w:lang w:eastAsia="en-GB"/>
        </w:rPr>
        <w:tab/>
      </w:r>
      <w:r>
        <w:rPr>
          <w:noProof/>
        </w:rPr>
        <w:t>Query parameters for scoping</w:t>
      </w:r>
      <w:r>
        <w:rPr>
          <w:noProof/>
        </w:rPr>
        <w:tab/>
      </w:r>
      <w:r>
        <w:rPr>
          <w:noProof/>
        </w:rPr>
        <w:fldChar w:fldCharType="begin" w:fldLock="1"/>
      </w:r>
      <w:r>
        <w:rPr>
          <w:noProof/>
        </w:rPr>
        <w:instrText xml:space="preserve"> PAGEREF _Toc162446433 \h </w:instrText>
      </w:r>
      <w:r>
        <w:rPr>
          <w:noProof/>
        </w:rPr>
      </w:r>
      <w:r>
        <w:rPr>
          <w:noProof/>
        </w:rPr>
        <w:fldChar w:fldCharType="separate"/>
      </w:r>
      <w:r>
        <w:rPr>
          <w:noProof/>
        </w:rPr>
        <w:t>19</w:t>
      </w:r>
      <w:r>
        <w:rPr>
          <w:noProof/>
        </w:rPr>
        <w:fldChar w:fldCharType="end"/>
      </w:r>
    </w:p>
    <w:p w14:paraId="0F3CC069" w14:textId="77777777" w:rsidR="00D21FB5" w:rsidRPr="00D03E69" w:rsidRDefault="00D21FB5">
      <w:pPr>
        <w:pStyle w:val="TOC3"/>
        <w:rPr>
          <w:rFonts w:ascii="Calibri" w:hAnsi="Calibri"/>
          <w:noProof/>
          <w:kern w:val="2"/>
          <w:sz w:val="22"/>
          <w:szCs w:val="22"/>
          <w:lang w:eastAsia="en-GB"/>
        </w:rPr>
      </w:pPr>
      <w:r>
        <w:rPr>
          <w:noProof/>
        </w:rPr>
        <w:t>6.1.3</w:t>
      </w:r>
      <w:r w:rsidRPr="00D03E69">
        <w:rPr>
          <w:rFonts w:ascii="Calibri" w:hAnsi="Calibri"/>
          <w:noProof/>
          <w:kern w:val="2"/>
          <w:sz w:val="22"/>
          <w:szCs w:val="22"/>
          <w:lang w:eastAsia="en-GB"/>
        </w:rPr>
        <w:tab/>
      </w:r>
      <w:r>
        <w:rPr>
          <w:noProof/>
        </w:rPr>
        <w:t>Query parameters for filtering</w:t>
      </w:r>
      <w:r>
        <w:rPr>
          <w:noProof/>
        </w:rPr>
        <w:tab/>
      </w:r>
      <w:r>
        <w:rPr>
          <w:noProof/>
        </w:rPr>
        <w:fldChar w:fldCharType="begin" w:fldLock="1"/>
      </w:r>
      <w:r>
        <w:rPr>
          <w:noProof/>
        </w:rPr>
        <w:instrText xml:space="preserve"> PAGEREF _Toc162446434 \h </w:instrText>
      </w:r>
      <w:r>
        <w:rPr>
          <w:noProof/>
        </w:rPr>
      </w:r>
      <w:r>
        <w:rPr>
          <w:noProof/>
        </w:rPr>
        <w:fldChar w:fldCharType="separate"/>
      </w:r>
      <w:r>
        <w:rPr>
          <w:noProof/>
        </w:rPr>
        <w:t>20</w:t>
      </w:r>
      <w:r>
        <w:rPr>
          <w:noProof/>
        </w:rPr>
        <w:fldChar w:fldCharType="end"/>
      </w:r>
    </w:p>
    <w:p w14:paraId="28AE3AB6" w14:textId="77777777" w:rsidR="00D21FB5" w:rsidRPr="00D03E69" w:rsidRDefault="00D21FB5">
      <w:pPr>
        <w:pStyle w:val="TOC3"/>
        <w:rPr>
          <w:rFonts w:ascii="Calibri" w:hAnsi="Calibri"/>
          <w:noProof/>
          <w:kern w:val="2"/>
          <w:sz w:val="22"/>
          <w:szCs w:val="22"/>
          <w:lang w:eastAsia="en-GB"/>
        </w:rPr>
      </w:pPr>
      <w:r>
        <w:rPr>
          <w:noProof/>
        </w:rPr>
        <w:t>6.1.4</w:t>
      </w:r>
      <w:r w:rsidRPr="00D03E69">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_Toc162446435 \h </w:instrText>
      </w:r>
      <w:r>
        <w:rPr>
          <w:noProof/>
        </w:rPr>
      </w:r>
      <w:r>
        <w:rPr>
          <w:noProof/>
        </w:rPr>
        <w:fldChar w:fldCharType="separate"/>
      </w:r>
      <w:r>
        <w:rPr>
          <w:noProof/>
        </w:rPr>
        <w:t>21</w:t>
      </w:r>
      <w:r>
        <w:rPr>
          <w:noProof/>
        </w:rPr>
        <w:fldChar w:fldCharType="end"/>
      </w:r>
    </w:p>
    <w:p w14:paraId="3F0F30CC" w14:textId="77777777" w:rsidR="00D21FB5" w:rsidRPr="00D03E69" w:rsidRDefault="00D21FB5">
      <w:pPr>
        <w:pStyle w:val="TOC2"/>
        <w:rPr>
          <w:rFonts w:ascii="Calibri" w:hAnsi="Calibri"/>
          <w:noProof/>
          <w:kern w:val="2"/>
          <w:sz w:val="22"/>
          <w:szCs w:val="22"/>
          <w:lang w:eastAsia="en-GB"/>
        </w:rPr>
      </w:pPr>
      <w:r>
        <w:rPr>
          <w:noProof/>
        </w:rPr>
        <w:t>6.2</w:t>
      </w:r>
      <w:r w:rsidRPr="00D03E69">
        <w:rPr>
          <w:rFonts w:ascii="Calibri" w:hAnsi="Calibri"/>
          <w:noProof/>
          <w:kern w:val="2"/>
          <w:sz w:val="22"/>
          <w:szCs w:val="22"/>
          <w:lang w:eastAsia="en-GB"/>
        </w:rPr>
        <w:tab/>
      </w:r>
      <w:r>
        <w:rPr>
          <w:noProof/>
        </w:rPr>
        <w:t>Design patterns for attribute and attribute field selection</w:t>
      </w:r>
      <w:r>
        <w:rPr>
          <w:noProof/>
        </w:rPr>
        <w:tab/>
      </w:r>
      <w:r>
        <w:rPr>
          <w:noProof/>
        </w:rPr>
        <w:fldChar w:fldCharType="begin" w:fldLock="1"/>
      </w:r>
      <w:r>
        <w:rPr>
          <w:noProof/>
        </w:rPr>
        <w:instrText xml:space="preserve"> PAGEREF _Toc162446436 \h </w:instrText>
      </w:r>
      <w:r>
        <w:rPr>
          <w:noProof/>
        </w:rPr>
      </w:r>
      <w:r>
        <w:rPr>
          <w:noProof/>
        </w:rPr>
        <w:fldChar w:fldCharType="separate"/>
      </w:r>
      <w:r>
        <w:rPr>
          <w:noProof/>
        </w:rPr>
        <w:t>22</w:t>
      </w:r>
      <w:r>
        <w:rPr>
          <w:noProof/>
        </w:rPr>
        <w:fldChar w:fldCharType="end"/>
      </w:r>
    </w:p>
    <w:p w14:paraId="44CFC7AE" w14:textId="77777777" w:rsidR="00D21FB5" w:rsidRPr="00D03E69" w:rsidRDefault="00D21FB5">
      <w:pPr>
        <w:pStyle w:val="TOC3"/>
        <w:rPr>
          <w:rFonts w:ascii="Calibri" w:hAnsi="Calibri"/>
          <w:noProof/>
          <w:kern w:val="2"/>
          <w:sz w:val="22"/>
          <w:szCs w:val="22"/>
          <w:lang w:eastAsia="en-GB"/>
        </w:rPr>
      </w:pPr>
      <w:r>
        <w:rPr>
          <w:noProof/>
        </w:rPr>
        <w:t>6.2.1</w:t>
      </w:r>
      <w:r w:rsidRPr="00D03E69">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_Toc162446437 \h </w:instrText>
      </w:r>
      <w:r>
        <w:rPr>
          <w:noProof/>
        </w:rPr>
      </w:r>
      <w:r>
        <w:rPr>
          <w:noProof/>
        </w:rPr>
        <w:fldChar w:fldCharType="separate"/>
      </w:r>
      <w:r>
        <w:rPr>
          <w:noProof/>
        </w:rPr>
        <w:t>22</w:t>
      </w:r>
      <w:r>
        <w:rPr>
          <w:noProof/>
        </w:rPr>
        <w:fldChar w:fldCharType="end"/>
      </w:r>
    </w:p>
    <w:p w14:paraId="722C3DF7" w14:textId="77777777" w:rsidR="00D21FB5" w:rsidRPr="00D03E69" w:rsidRDefault="00D21FB5">
      <w:pPr>
        <w:pStyle w:val="TOC3"/>
        <w:rPr>
          <w:rFonts w:ascii="Calibri" w:hAnsi="Calibri"/>
          <w:noProof/>
          <w:kern w:val="2"/>
          <w:sz w:val="22"/>
          <w:szCs w:val="22"/>
          <w:lang w:eastAsia="en-GB"/>
        </w:rPr>
      </w:pPr>
      <w:r>
        <w:rPr>
          <w:noProof/>
        </w:rPr>
        <w:t>6.2.2</w:t>
      </w:r>
      <w:r w:rsidRPr="00D03E69">
        <w:rPr>
          <w:rFonts w:ascii="Calibri" w:hAnsi="Calibri"/>
          <w:noProof/>
          <w:kern w:val="2"/>
          <w:sz w:val="22"/>
          <w:szCs w:val="22"/>
          <w:lang w:eastAsia="en-GB"/>
        </w:rPr>
        <w:tab/>
      </w:r>
      <w:r>
        <w:rPr>
          <w:noProof/>
        </w:rPr>
        <w:t>Query parameters for attribute and attribute field selection</w:t>
      </w:r>
      <w:r>
        <w:rPr>
          <w:noProof/>
        </w:rPr>
        <w:tab/>
      </w:r>
      <w:r>
        <w:rPr>
          <w:noProof/>
        </w:rPr>
        <w:fldChar w:fldCharType="begin" w:fldLock="1"/>
      </w:r>
      <w:r>
        <w:rPr>
          <w:noProof/>
        </w:rPr>
        <w:instrText xml:space="preserve"> PAGEREF _Toc162446438 \h </w:instrText>
      </w:r>
      <w:r>
        <w:rPr>
          <w:noProof/>
        </w:rPr>
      </w:r>
      <w:r>
        <w:rPr>
          <w:noProof/>
        </w:rPr>
        <w:fldChar w:fldCharType="separate"/>
      </w:r>
      <w:r>
        <w:rPr>
          <w:noProof/>
        </w:rPr>
        <w:t>22</w:t>
      </w:r>
      <w:r>
        <w:rPr>
          <w:noProof/>
        </w:rPr>
        <w:fldChar w:fldCharType="end"/>
      </w:r>
    </w:p>
    <w:p w14:paraId="2652322E" w14:textId="77777777" w:rsidR="00D21FB5" w:rsidRPr="00D03E69" w:rsidRDefault="00D21FB5">
      <w:pPr>
        <w:pStyle w:val="TOC3"/>
        <w:rPr>
          <w:rFonts w:ascii="Calibri" w:hAnsi="Calibri"/>
          <w:noProof/>
          <w:kern w:val="2"/>
          <w:sz w:val="22"/>
          <w:szCs w:val="22"/>
          <w:lang w:eastAsia="en-GB"/>
        </w:rPr>
      </w:pPr>
      <w:r>
        <w:rPr>
          <w:noProof/>
        </w:rPr>
        <w:t>6.2.3</w:t>
      </w:r>
      <w:r w:rsidRPr="00D03E69">
        <w:rPr>
          <w:rFonts w:ascii="Calibri" w:hAnsi="Calibri"/>
          <w:noProof/>
          <w:kern w:val="2"/>
          <w:sz w:val="22"/>
          <w:szCs w:val="22"/>
          <w:lang w:eastAsia="en-GB"/>
        </w:rPr>
        <w:tab/>
      </w:r>
      <w:r>
        <w:rPr>
          <w:noProof/>
        </w:rPr>
        <w:t>Construction rules for the response message body</w:t>
      </w:r>
      <w:r>
        <w:rPr>
          <w:noProof/>
        </w:rPr>
        <w:tab/>
      </w:r>
      <w:r>
        <w:rPr>
          <w:noProof/>
        </w:rPr>
        <w:fldChar w:fldCharType="begin" w:fldLock="1"/>
      </w:r>
      <w:r>
        <w:rPr>
          <w:noProof/>
        </w:rPr>
        <w:instrText xml:space="preserve"> PAGEREF _Toc162446439 \h </w:instrText>
      </w:r>
      <w:r>
        <w:rPr>
          <w:noProof/>
        </w:rPr>
      </w:r>
      <w:r>
        <w:rPr>
          <w:noProof/>
        </w:rPr>
        <w:fldChar w:fldCharType="separate"/>
      </w:r>
      <w:r>
        <w:rPr>
          <w:noProof/>
        </w:rPr>
        <w:t>22</w:t>
      </w:r>
      <w:r>
        <w:rPr>
          <w:noProof/>
        </w:rPr>
        <w:fldChar w:fldCharType="end"/>
      </w:r>
    </w:p>
    <w:p w14:paraId="3A5BD585" w14:textId="77777777" w:rsidR="00D21FB5" w:rsidRPr="00D03E69" w:rsidRDefault="00D21FB5">
      <w:pPr>
        <w:pStyle w:val="TOC2"/>
        <w:rPr>
          <w:rFonts w:ascii="Calibri" w:hAnsi="Calibri"/>
          <w:noProof/>
          <w:kern w:val="2"/>
          <w:sz w:val="22"/>
          <w:szCs w:val="22"/>
          <w:lang w:eastAsia="en-GB"/>
        </w:rPr>
      </w:pPr>
      <w:r>
        <w:rPr>
          <w:noProof/>
        </w:rPr>
        <w:t>6.3</w:t>
      </w:r>
      <w:r w:rsidRPr="00D03E69">
        <w:rPr>
          <w:rFonts w:ascii="Calibri" w:hAnsi="Calibri"/>
          <w:noProof/>
          <w:kern w:val="2"/>
          <w:sz w:val="22"/>
          <w:szCs w:val="22"/>
          <w:lang w:eastAsia="en-GB"/>
        </w:rPr>
        <w:tab/>
      </w:r>
      <w:r>
        <w:rPr>
          <w:noProof/>
        </w:rPr>
        <w:t>Design pattern for partially updating a resource</w:t>
      </w:r>
      <w:r>
        <w:rPr>
          <w:noProof/>
        </w:rPr>
        <w:tab/>
      </w:r>
      <w:r>
        <w:rPr>
          <w:noProof/>
        </w:rPr>
        <w:fldChar w:fldCharType="begin" w:fldLock="1"/>
      </w:r>
      <w:r>
        <w:rPr>
          <w:noProof/>
        </w:rPr>
        <w:instrText xml:space="preserve"> PAGEREF _Toc162446440 \h </w:instrText>
      </w:r>
      <w:r>
        <w:rPr>
          <w:noProof/>
        </w:rPr>
      </w:r>
      <w:r>
        <w:rPr>
          <w:noProof/>
        </w:rPr>
        <w:fldChar w:fldCharType="separate"/>
      </w:r>
      <w:r>
        <w:rPr>
          <w:noProof/>
        </w:rPr>
        <w:t>23</w:t>
      </w:r>
      <w:r>
        <w:rPr>
          <w:noProof/>
        </w:rPr>
        <w:fldChar w:fldCharType="end"/>
      </w:r>
    </w:p>
    <w:p w14:paraId="701B1BBE" w14:textId="77777777" w:rsidR="00D21FB5" w:rsidRPr="00D03E69" w:rsidRDefault="00D21FB5">
      <w:pPr>
        <w:pStyle w:val="TOC3"/>
        <w:rPr>
          <w:rFonts w:ascii="Calibri" w:hAnsi="Calibri"/>
          <w:noProof/>
          <w:kern w:val="2"/>
          <w:sz w:val="22"/>
          <w:szCs w:val="22"/>
          <w:lang w:eastAsia="en-GB"/>
        </w:rPr>
      </w:pPr>
      <w:r>
        <w:rPr>
          <w:noProof/>
        </w:rPr>
        <w:t>6.3.1</w:t>
      </w:r>
      <w:r w:rsidRPr="00D03E69">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_Toc162446441 \h </w:instrText>
      </w:r>
      <w:r>
        <w:rPr>
          <w:noProof/>
        </w:rPr>
      </w:r>
      <w:r>
        <w:rPr>
          <w:noProof/>
        </w:rPr>
        <w:fldChar w:fldCharType="separate"/>
      </w:r>
      <w:r>
        <w:rPr>
          <w:noProof/>
        </w:rPr>
        <w:t>23</w:t>
      </w:r>
      <w:r>
        <w:rPr>
          <w:noProof/>
        </w:rPr>
        <w:fldChar w:fldCharType="end"/>
      </w:r>
    </w:p>
    <w:p w14:paraId="5B042C5A" w14:textId="77777777" w:rsidR="00D21FB5" w:rsidRPr="00D03E69" w:rsidRDefault="00D21FB5">
      <w:pPr>
        <w:pStyle w:val="TOC3"/>
        <w:rPr>
          <w:rFonts w:ascii="Calibri" w:hAnsi="Calibri"/>
          <w:noProof/>
          <w:kern w:val="2"/>
          <w:sz w:val="22"/>
          <w:szCs w:val="22"/>
          <w:lang w:eastAsia="en-GB"/>
        </w:rPr>
      </w:pPr>
      <w:r>
        <w:rPr>
          <w:noProof/>
        </w:rPr>
        <w:t>6.3.2</w:t>
      </w:r>
      <w:r w:rsidRPr="00D03E69">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_Toc162446442 \h </w:instrText>
      </w:r>
      <w:r>
        <w:rPr>
          <w:noProof/>
        </w:rPr>
      </w:r>
      <w:r>
        <w:rPr>
          <w:noProof/>
        </w:rPr>
        <w:fldChar w:fldCharType="separate"/>
      </w:r>
      <w:r>
        <w:rPr>
          <w:noProof/>
        </w:rPr>
        <w:t>23</w:t>
      </w:r>
      <w:r>
        <w:rPr>
          <w:noProof/>
        </w:rPr>
        <w:fldChar w:fldCharType="end"/>
      </w:r>
    </w:p>
    <w:p w14:paraId="4A265AED" w14:textId="77777777" w:rsidR="00D21FB5" w:rsidRPr="00D03E69" w:rsidRDefault="00D21FB5">
      <w:pPr>
        <w:pStyle w:val="TOC3"/>
        <w:rPr>
          <w:rFonts w:ascii="Calibri" w:hAnsi="Calibri"/>
          <w:noProof/>
          <w:kern w:val="2"/>
          <w:sz w:val="22"/>
          <w:szCs w:val="22"/>
          <w:lang w:eastAsia="en-GB"/>
        </w:rPr>
      </w:pPr>
      <w:r>
        <w:rPr>
          <w:noProof/>
        </w:rPr>
        <w:t>6.3.3</w:t>
      </w:r>
      <w:r w:rsidRPr="00D03E69">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_Toc162446443 \h </w:instrText>
      </w:r>
      <w:r>
        <w:rPr>
          <w:noProof/>
        </w:rPr>
      </w:r>
      <w:r>
        <w:rPr>
          <w:noProof/>
        </w:rPr>
        <w:fldChar w:fldCharType="separate"/>
      </w:r>
      <w:r>
        <w:rPr>
          <w:noProof/>
        </w:rPr>
        <w:t>25</w:t>
      </w:r>
      <w:r>
        <w:rPr>
          <w:noProof/>
        </w:rPr>
        <w:fldChar w:fldCharType="end"/>
      </w:r>
    </w:p>
    <w:p w14:paraId="3C7B14F5" w14:textId="77777777" w:rsidR="00D21FB5" w:rsidRPr="00D03E69" w:rsidRDefault="00D21FB5">
      <w:pPr>
        <w:pStyle w:val="TOC2"/>
        <w:rPr>
          <w:rFonts w:ascii="Calibri" w:hAnsi="Calibri"/>
          <w:noProof/>
          <w:kern w:val="2"/>
          <w:sz w:val="22"/>
          <w:szCs w:val="22"/>
          <w:lang w:eastAsia="en-GB"/>
        </w:rPr>
      </w:pPr>
      <w:r>
        <w:rPr>
          <w:noProof/>
        </w:rPr>
        <w:t>6.4</w:t>
      </w:r>
      <w:r w:rsidRPr="00D03E69">
        <w:rPr>
          <w:rFonts w:ascii="Calibri" w:hAnsi="Calibri"/>
          <w:noProof/>
          <w:kern w:val="2"/>
          <w:sz w:val="22"/>
          <w:szCs w:val="22"/>
          <w:lang w:eastAsia="en-GB"/>
        </w:rPr>
        <w:tab/>
      </w:r>
      <w:r>
        <w:rPr>
          <w:noProof/>
        </w:rPr>
        <w:t>Design patterns for patching multiple resources</w:t>
      </w:r>
      <w:r>
        <w:rPr>
          <w:noProof/>
        </w:rPr>
        <w:tab/>
      </w:r>
      <w:r>
        <w:rPr>
          <w:noProof/>
        </w:rPr>
        <w:fldChar w:fldCharType="begin" w:fldLock="1"/>
      </w:r>
      <w:r>
        <w:rPr>
          <w:noProof/>
        </w:rPr>
        <w:instrText xml:space="preserve"> PAGEREF _Toc162446444 \h </w:instrText>
      </w:r>
      <w:r>
        <w:rPr>
          <w:noProof/>
        </w:rPr>
      </w:r>
      <w:r>
        <w:rPr>
          <w:noProof/>
        </w:rPr>
        <w:fldChar w:fldCharType="separate"/>
      </w:r>
      <w:r>
        <w:rPr>
          <w:noProof/>
        </w:rPr>
        <w:t>28</w:t>
      </w:r>
      <w:r>
        <w:rPr>
          <w:noProof/>
        </w:rPr>
        <w:fldChar w:fldCharType="end"/>
      </w:r>
    </w:p>
    <w:p w14:paraId="58DFD331" w14:textId="77777777" w:rsidR="00D21FB5" w:rsidRPr="00D03E69" w:rsidRDefault="00D21FB5">
      <w:pPr>
        <w:pStyle w:val="TOC3"/>
        <w:rPr>
          <w:rFonts w:ascii="Calibri" w:hAnsi="Calibri"/>
          <w:noProof/>
          <w:kern w:val="2"/>
          <w:sz w:val="22"/>
          <w:szCs w:val="22"/>
          <w:lang w:eastAsia="en-GB"/>
        </w:rPr>
      </w:pPr>
      <w:r>
        <w:rPr>
          <w:noProof/>
        </w:rPr>
        <w:t>6.4.1</w:t>
      </w:r>
      <w:r w:rsidRPr="00D03E69">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_Toc162446445 \h </w:instrText>
      </w:r>
      <w:r>
        <w:rPr>
          <w:noProof/>
        </w:rPr>
      </w:r>
      <w:r>
        <w:rPr>
          <w:noProof/>
        </w:rPr>
        <w:fldChar w:fldCharType="separate"/>
      </w:r>
      <w:r>
        <w:rPr>
          <w:noProof/>
        </w:rPr>
        <w:t>28</w:t>
      </w:r>
      <w:r>
        <w:rPr>
          <w:noProof/>
        </w:rPr>
        <w:fldChar w:fldCharType="end"/>
      </w:r>
    </w:p>
    <w:p w14:paraId="1DB5F6FD" w14:textId="77777777" w:rsidR="00D21FB5" w:rsidRPr="00D03E69" w:rsidRDefault="00D21FB5">
      <w:pPr>
        <w:pStyle w:val="TOC3"/>
        <w:rPr>
          <w:rFonts w:ascii="Calibri" w:hAnsi="Calibri"/>
          <w:noProof/>
          <w:kern w:val="2"/>
          <w:sz w:val="22"/>
          <w:szCs w:val="22"/>
          <w:lang w:eastAsia="en-GB"/>
        </w:rPr>
      </w:pPr>
      <w:r>
        <w:rPr>
          <w:noProof/>
        </w:rPr>
        <w:t>6.4.2</w:t>
      </w:r>
      <w:r w:rsidRPr="00D03E69">
        <w:rPr>
          <w:rFonts w:ascii="Calibri" w:hAnsi="Calibri"/>
          <w:noProof/>
          <w:kern w:val="2"/>
          <w:sz w:val="22"/>
          <w:szCs w:val="22"/>
          <w:lang w:eastAsia="en-GB"/>
        </w:rPr>
        <w:tab/>
      </w:r>
      <w:r>
        <w:rPr>
          <w:noProof/>
        </w:rPr>
        <w:t>3GPP JSON Merge Patch</w:t>
      </w:r>
      <w:r>
        <w:rPr>
          <w:noProof/>
        </w:rPr>
        <w:tab/>
      </w:r>
      <w:r>
        <w:rPr>
          <w:noProof/>
        </w:rPr>
        <w:fldChar w:fldCharType="begin" w:fldLock="1"/>
      </w:r>
      <w:r>
        <w:rPr>
          <w:noProof/>
        </w:rPr>
        <w:instrText xml:space="preserve"> PAGEREF _Toc162446446 \h </w:instrText>
      </w:r>
      <w:r>
        <w:rPr>
          <w:noProof/>
        </w:rPr>
      </w:r>
      <w:r>
        <w:rPr>
          <w:noProof/>
        </w:rPr>
        <w:fldChar w:fldCharType="separate"/>
      </w:r>
      <w:r>
        <w:rPr>
          <w:noProof/>
        </w:rPr>
        <w:t>28</w:t>
      </w:r>
      <w:r>
        <w:rPr>
          <w:noProof/>
        </w:rPr>
        <w:fldChar w:fldCharType="end"/>
      </w:r>
    </w:p>
    <w:p w14:paraId="68D108DF" w14:textId="77777777" w:rsidR="00D21FB5" w:rsidRPr="00D03E69" w:rsidRDefault="00D21FB5">
      <w:pPr>
        <w:pStyle w:val="TOC3"/>
        <w:rPr>
          <w:rFonts w:ascii="Calibri" w:hAnsi="Calibri"/>
          <w:noProof/>
          <w:kern w:val="2"/>
          <w:sz w:val="22"/>
          <w:szCs w:val="22"/>
          <w:lang w:eastAsia="en-GB"/>
        </w:rPr>
      </w:pPr>
      <w:r>
        <w:rPr>
          <w:noProof/>
        </w:rPr>
        <w:t>6.4.3</w:t>
      </w:r>
      <w:r w:rsidRPr="00D03E69">
        <w:rPr>
          <w:rFonts w:ascii="Calibri" w:hAnsi="Calibri"/>
          <w:noProof/>
          <w:kern w:val="2"/>
          <w:sz w:val="22"/>
          <w:szCs w:val="22"/>
          <w:lang w:eastAsia="en-GB"/>
        </w:rPr>
        <w:tab/>
      </w:r>
      <w:r>
        <w:rPr>
          <w:noProof/>
        </w:rPr>
        <w:t>3GPP JSON Patch</w:t>
      </w:r>
      <w:r>
        <w:rPr>
          <w:noProof/>
        </w:rPr>
        <w:tab/>
      </w:r>
      <w:r>
        <w:rPr>
          <w:noProof/>
        </w:rPr>
        <w:fldChar w:fldCharType="begin" w:fldLock="1"/>
      </w:r>
      <w:r>
        <w:rPr>
          <w:noProof/>
        </w:rPr>
        <w:instrText xml:space="preserve"> PAGEREF _Toc162446447 \h </w:instrText>
      </w:r>
      <w:r>
        <w:rPr>
          <w:noProof/>
        </w:rPr>
      </w:r>
      <w:r>
        <w:rPr>
          <w:noProof/>
        </w:rPr>
        <w:fldChar w:fldCharType="separate"/>
      </w:r>
      <w:r>
        <w:rPr>
          <w:noProof/>
        </w:rPr>
        <w:t>29</w:t>
      </w:r>
      <w:r>
        <w:rPr>
          <w:noProof/>
        </w:rPr>
        <w:fldChar w:fldCharType="end"/>
      </w:r>
    </w:p>
    <w:p w14:paraId="364E3F5C" w14:textId="77777777" w:rsidR="00D21FB5" w:rsidRPr="00D03E69" w:rsidRDefault="00D21FB5">
      <w:pPr>
        <w:pStyle w:val="TOC2"/>
        <w:rPr>
          <w:rFonts w:ascii="Calibri" w:hAnsi="Calibri"/>
          <w:noProof/>
          <w:kern w:val="2"/>
          <w:sz w:val="22"/>
          <w:szCs w:val="22"/>
          <w:lang w:eastAsia="en-GB"/>
        </w:rPr>
      </w:pPr>
      <w:r>
        <w:rPr>
          <w:noProof/>
        </w:rPr>
        <w:t>6.5</w:t>
      </w:r>
      <w:r w:rsidRPr="00D03E69">
        <w:rPr>
          <w:rFonts w:ascii="Calibri" w:hAnsi="Calibri"/>
          <w:noProof/>
          <w:kern w:val="2"/>
          <w:sz w:val="22"/>
          <w:szCs w:val="22"/>
          <w:lang w:eastAsia="en-GB"/>
        </w:rPr>
        <w:tab/>
      </w:r>
      <w:r>
        <w:rPr>
          <w:noProof/>
        </w:rPr>
        <w:t>Design pattern for large queries</w:t>
      </w:r>
      <w:r>
        <w:rPr>
          <w:noProof/>
        </w:rPr>
        <w:tab/>
      </w:r>
      <w:r>
        <w:rPr>
          <w:noProof/>
        </w:rPr>
        <w:fldChar w:fldCharType="begin" w:fldLock="1"/>
      </w:r>
      <w:r>
        <w:rPr>
          <w:noProof/>
        </w:rPr>
        <w:instrText xml:space="preserve"> PAGEREF _Toc162446448 \h </w:instrText>
      </w:r>
      <w:r>
        <w:rPr>
          <w:noProof/>
        </w:rPr>
      </w:r>
      <w:r>
        <w:rPr>
          <w:noProof/>
        </w:rPr>
        <w:fldChar w:fldCharType="separate"/>
      </w:r>
      <w:r>
        <w:rPr>
          <w:noProof/>
        </w:rPr>
        <w:t>32</w:t>
      </w:r>
      <w:r>
        <w:rPr>
          <w:noProof/>
        </w:rPr>
        <w:fldChar w:fldCharType="end"/>
      </w:r>
    </w:p>
    <w:p w14:paraId="72E178EC" w14:textId="77777777" w:rsidR="00D21FB5" w:rsidRPr="00D03E69" w:rsidRDefault="00D21FB5">
      <w:pPr>
        <w:pStyle w:val="TOC1"/>
        <w:rPr>
          <w:rFonts w:ascii="Calibri" w:hAnsi="Calibri"/>
          <w:noProof/>
          <w:kern w:val="2"/>
          <w:szCs w:val="22"/>
          <w:lang w:eastAsia="en-GB"/>
        </w:rPr>
      </w:pPr>
      <w:r>
        <w:rPr>
          <w:noProof/>
        </w:rPr>
        <w:t>7</w:t>
      </w:r>
      <w:r w:rsidRPr="00D03E69">
        <w:rPr>
          <w:rFonts w:ascii="Calibri" w:hAnsi="Calibri"/>
          <w:noProof/>
          <w:kern w:val="2"/>
          <w:szCs w:val="22"/>
          <w:lang w:eastAsia="en-GB"/>
        </w:rPr>
        <w:tab/>
      </w:r>
      <w:r>
        <w:rPr>
          <w:noProof/>
        </w:rPr>
        <w:t>Resource representation formats</w:t>
      </w:r>
      <w:r>
        <w:rPr>
          <w:noProof/>
        </w:rPr>
        <w:tab/>
      </w:r>
      <w:r>
        <w:rPr>
          <w:noProof/>
        </w:rPr>
        <w:fldChar w:fldCharType="begin" w:fldLock="1"/>
      </w:r>
      <w:r>
        <w:rPr>
          <w:noProof/>
        </w:rPr>
        <w:instrText xml:space="preserve"> PAGEREF _Toc162446449 \h </w:instrText>
      </w:r>
      <w:r>
        <w:rPr>
          <w:noProof/>
        </w:rPr>
      </w:r>
      <w:r>
        <w:rPr>
          <w:noProof/>
        </w:rPr>
        <w:fldChar w:fldCharType="separate"/>
      </w:r>
      <w:r>
        <w:rPr>
          <w:noProof/>
        </w:rPr>
        <w:t>32</w:t>
      </w:r>
      <w:r>
        <w:rPr>
          <w:noProof/>
        </w:rPr>
        <w:fldChar w:fldCharType="end"/>
      </w:r>
    </w:p>
    <w:p w14:paraId="4EE8E108" w14:textId="77777777" w:rsidR="00D21FB5" w:rsidRPr="00D03E69" w:rsidRDefault="00D21FB5">
      <w:pPr>
        <w:pStyle w:val="TOC2"/>
        <w:rPr>
          <w:rFonts w:ascii="Calibri" w:hAnsi="Calibri"/>
          <w:noProof/>
          <w:kern w:val="2"/>
          <w:sz w:val="22"/>
          <w:szCs w:val="22"/>
          <w:lang w:eastAsia="en-GB"/>
        </w:rPr>
      </w:pPr>
      <w:r>
        <w:rPr>
          <w:noProof/>
        </w:rPr>
        <w:t>7.1</w:t>
      </w:r>
      <w:r w:rsidRPr="00D03E69">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_Toc162446450 \h </w:instrText>
      </w:r>
      <w:r>
        <w:rPr>
          <w:noProof/>
        </w:rPr>
      </w:r>
      <w:r>
        <w:rPr>
          <w:noProof/>
        </w:rPr>
        <w:fldChar w:fldCharType="separate"/>
      </w:r>
      <w:r>
        <w:rPr>
          <w:noProof/>
        </w:rPr>
        <w:t>32</w:t>
      </w:r>
      <w:r>
        <w:rPr>
          <w:noProof/>
        </w:rPr>
        <w:fldChar w:fldCharType="end"/>
      </w:r>
    </w:p>
    <w:p w14:paraId="570DCDF1" w14:textId="77777777" w:rsidR="00D21FB5" w:rsidRPr="00D03E69" w:rsidRDefault="00D21FB5">
      <w:pPr>
        <w:pStyle w:val="TOC2"/>
        <w:rPr>
          <w:rFonts w:ascii="Calibri" w:hAnsi="Calibri"/>
          <w:noProof/>
          <w:kern w:val="2"/>
          <w:sz w:val="22"/>
          <w:szCs w:val="22"/>
          <w:lang w:eastAsia="en-GB"/>
        </w:rPr>
      </w:pPr>
      <w:r>
        <w:rPr>
          <w:noProof/>
        </w:rPr>
        <w:t>7.2</w:t>
      </w:r>
      <w:r w:rsidRPr="00D03E69">
        <w:rPr>
          <w:rFonts w:ascii="Calibri" w:hAnsi="Calibri"/>
          <w:noProof/>
          <w:kern w:val="2"/>
          <w:sz w:val="22"/>
          <w:szCs w:val="22"/>
          <w:lang w:eastAsia="en-GB"/>
        </w:rPr>
        <w:tab/>
      </w:r>
      <w:r>
        <w:rPr>
          <w:noProof/>
        </w:rPr>
        <w:t>Top-level object</w:t>
      </w:r>
      <w:r>
        <w:rPr>
          <w:noProof/>
        </w:rPr>
        <w:tab/>
      </w:r>
      <w:r>
        <w:rPr>
          <w:noProof/>
        </w:rPr>
        <w:fldChar w:fldCharType="begin" w:fldLock="1"/>
      </w:r>
      <w:r>
        <w:rPr>
          <w:noProof/>
        </w:rPr>
        <w:instrText xml:space="preserve"> PAGEREF _Toc162446451 \h </w:instrText>
      </w:r>
      <w:r>
        <w:rPr>
          <w:noProof/>
        </w:rPr>
      </w:r>
      <w:r>
        <w:rPr>
          <w:noProof/>
        </w:rPr>
        <w:fldChar w:fldCharType="separate"/>
      </w:r>
      <w:r>
        <w:rPr>
          <w:noProof/>
        </w:rPr>
        <w:t>32</w:t>
      </w:r>
      <w:r>
        <w:rPr>
          <w:noProof/>
        </w:rPr>
        <w:fldChar w:fldCharType="end"/>
      </w:r>
    </w:p>
    <w:p w14:paraId="47A26ED1" w14:textId="77777777" w:rsidR="00D21FB5" w:rsidRPr="00D03E69" w:rsidRDefault="00D21FB5">
      <w:pPr>
        <w:pStyle w:val="TOC2"/>
        <w:rPr>
          <w:rFonts w:ascii="Calibri" w:hAnsi="Calibri"/>
          <w:noProof/>
          <w:kern w:val="2"/>
          <w:sz w:val="22"/>
          <w:szCs w:val="22"/>
          <w:lang w:eastAsia="en-GB"/>
        </w:rPr>
      </w:pPr>
      <w:r>
        <w:rPr>
          <w:noProof/>
        </w:rPr>
        <w:t>7.3</w:t>
      </w:r>
      <w:r w:rsidRPr="00D03E69">
        <w:rPr>
          <w:rFonts w:ascii="Calibri" w:hAnsi="Calibri"/>
          <w:noProof/>
          <w:kern w:val="2"/>
          <w:sz w:val="22"/>
          <w:szCs w:val="22"/>
          <w:lang w:eastAsia="en-GB"/>
        </w:rPr>
        <w:tab/>
      </w:r>
      <w:r>
        <w:rPr>
          <w:noProof/>
        </w:rPr>
        <w:t>Data objects</w:t>
      </w:r>
      <w:r>
        <w:rPr>
          <w:noProof/>
        </w:rPr>
        <w:tab/>
      </w:r>
      <w:r>
        <w:rPr>
          <w:noProof/>
        </w:rPr>
        <w:fldChar w:fldCharType="begin" w:fldLock="1"/>
      </w:r>
      <w:r>
        <w:rPr>
          <w:noProof/>
        </w:rPr>
        <w:instrText xml:space="preserve"> PAGEREF _Toc162446452 \h </w:instrText>
      </w:r>
      <w:r>
        <w:rPr>
          <w:noProof/>
        </w:rPr>
      </w:r>
      <w:r>
        <w:rPr>
          <w:noProof/>
        </w:rPr>
        <w:fldChar w:fldCharType="separate"/>
      </w:r>
      <w:r>
        <w:rPr>
          <w:noProof/>
        </w:rPr>
        <w:t>33</w:t>
      </w:r>
      <w:r>
        <w:rPr>
          <w:noProof/>
        </w:rPr>
        <w:fldChar w:fldCharType="end"/>
      </w:r>
    </w:p>
    <w:p w14:paraId="3D8220B7" w14:textId="77777777" w:rsidR="00D21FB5" w:rsidRPr="00D03E69" w:rsidRDefault="00D21FB5">
      <w:pPr>
        <w:pStyle w:val="TOC2"/>
        <w:rPr>
          <w:rFonts w:ascii="Calibri" w:hAnsi="Calibri"/>
          <w:noProof/>
          <w:kern w:val="2"/>
          <w:sz w:val="22"/>
          <w:szCs w:val="22"/>
          <w:lang w:eastAsia="en-GB"/>
        </w:rPr>
      </w:pPr>
      <w:r>
        <w:rPr>
          <w:noProof/>
        </w:rPr>
        <w:t>7.4</w:t>
      </w:r>
      <w:r w:rsidRPr="00D03E69">
        <w:rPr>
          <w:rFonts w:ascii="Calibri" w:hAnsi="Calibri"/>
          <w:noProof/>
          <w:kern w:val="2"/>
          <w:sz w:val="22"/>
          <w:szCs w:val="22"/>
          <w:lang w:eastAsia="en-GB"/>
        </w:rPr>
        <w:tab/>
      </w:r>
      <w:r>
        <w:rPr>
          <w:noProof/>
        </w:rPr>
        <w:t>Data arrays</w:t>
      </w:r>
      <w:r>
        <w:rPr>
          <w:noProof/>
        </w:rPr>
        <w:tab/>
      </w:r>
      <w:r>
        <w:rPr>
          <w:noProof/>
        </w:rPr>
        <w:fldChar w:fldCharType="begin" w:fldLock="1"/>
      </w:r>
      <w:r>
        <w:rPr>
          <w:noProof/>
        </w:rPr>
        <w:instrText xml:space="preserve"> PAGEREF _Toc162446453 \h </w:instrText>
      </w:r>
      <w:r>
        <w:rPr>
          <w:noProof/>
        </w:rPr>
      </w:r>
      <w:r>
        <w:rPr>
          <w:noProof/>
        </w:rPr>
        <w:fldChar w:fldCharType="separate"/>
      </w:r>
      <w:r>
        <w:rPr>
          <w:noProof/>
        </w:rPr>
        <w:t>33</w:t>
      </w:r>
      <w:r>
        <w:rPr>
          <w:noProof/>
        </w:rPr>
        <w:fldChar w:fldCharType="end"/>
      </w:r>
    </w:p>
    <w:p w14:paraId="442DEFB0" w14:textId="77777777" w:rsidR="00D21FB5" w:rsidRPr="00D03E69" w:rsidRDefault="00D21FB5">
      <w:pPr>
        <w:pStyle w:val="TOC2"/>
        <w:rPr>
          <w:rFonts w:ascii="Calibri" w:hAnsi="Calibri"/>
          <w:noProof/>
          <w:kern w:val="2"/>
          <w:sz w:val="22"/>
          <w:szCs w:val="22"/>
          <w:lang w:eastAsia="en-GB"/>
        </w:rPr>
      </w:pPr>
      <w:r>
        <w:rPr>
          <w:noProof/>
        </w:rPr>
        <w:t>7.5</w:t>
      </w:r>
      <w:r w:rsidRPr="00D03E69">
        <w:rPr>
          <w:rFonts w:ascii="Calibri" w:hAnsi="Calibri"/>
          <w:noProof/>
          <w:kern w:val="2"/>
          <w:sz w:val="22"/>
          <w:szCs w:val="22"/>
          <w:lang w:eastAsia="en-GB"/>
        </w:rPr>
        <w:tab/>
      </w:r>
      <w:r>
        <w:rPr>
          <w:noProof/>
        </w:rPr>
        <w:t>Error objects</w:t>
      </w:r>
      <w:r>
        <w:rPr>
          <w:noProof/>
        </w:rPr>
        <w:tab/>
      </w:r>
      <w:r>
        <w:rPr>
          <w:noProof/>
        </w:rPr>
        <w:fldChar w:fldCharType="begin" w:fldLock="1"/>
      </w:r>
      <w:r>
        <w:rPr>
          <w:noProof/>
        </w:rPr>
        <w:instrText xml:space="preserve"> PAGEREF _Toc162446454 \h </w:instrText>
      </w:r>
      <w:r>
        <w:rPr>
          <w:noProof/>
        </w:rPr>
      </w:r>
      <w:r>
        <w:rPr>
          <w:noProof/>
        </w:rPr>
        <w:fldChar w:fldCharType="separate"/>
      </w:r>
      <w:r>
        <w:rPr>
          <w:noProof/>
        </w:rPr>
        <w:t>33</w:t>
      </w:r>
      <w:r>
        <w:rPr>
          <w:noProof/>
        </w:rPr>
        <w:fldChar w:fldCharType="end"/>
      </w:r>
    </w:p>
    <w:p w14:paraId="3150F94C" w14:textId="77777777" w:rsidR="00D21FB5" w:rsidRPr="00D03E69" w:rsidRDefault="00D21FB5">
      <w:pPr>
        <w:pStyle w:val="TOC2"/>
        <w:rPr>
          <w:rFonts w:ascii="Calibri" w:hAnsi="Calibri"/>
          <w:noProof/>
          <w:kern w:val="2"/>
          <w:sz w:val="22"/>
          <w:szCs w:val="22"/>
          <w:lang w:eastAsia="en-GB"/>
        </w:rPr>
      </w:pPr>
      <w:r>
        <w:rPr>
          <w:noProof/>
        </w:rPr>
        <w:t>7.6</w:t>
      </w:r>
      <w:r w:rsidRPr="00D03E69">
        <w:rPr>
          <w:rFonts w:ascii="Calibri" w:hAnsi="Calibri"/>
          <w:noProof/>
          <w:kern w:val="2"/>
          <w:sz w:val="22"/>
          <w:szCs w:val="22"/>
          <w:lang w:eastAsia="en-GB"/>
        </w:rPr>
        <w:tab/>
      </w:r>
      <w:r>
        <w:rPr>
          <w:noProof/>
        </w:rPr>
        <w:t>Resource objects</w:t>
      </w:r>
      <w:r>
        <w:rPr>
          <w:noProof/>
        </w:rPr>
        <w:tab/>
      </w:r>
      <w:r>
        <w:rPr>
          <w:noProof/>
        </w:rPr>
        <w:fldChar w:fldCharType="begin" w:fldLock="1"/>
      </w:r>
      <w:r>
        <w:rPr>
          <w:noProof/>
        </w:rPr>
        <w:instrText xml:space="preserve"> PAGEREF _Toc162446455 \h </w:instrText>
      </w:r>
      <w:r>
        <w:rPr>
          <w:noProof/>
        </w:rPr>
      </w:r>
      <w:r>
        <w:rPr>
          <w:noProof/>
        </w:rPr>
        <w:fldChar w:fldCharType="separate"/>
      </w:r>
      <w:r>
        <w:rPr>
          <w:noProof/>
        </w:rPr>
        <w:t>34</w:t>
      </w:r>
      <w:r>
        <w:rPr>
          <w:noProof/>
        </w:rPr>
        <w:fldChar w:fldCharType="end"/>
      </w:r>
    </w:p>
    <w:p w14:paraId="0A78A198" w14:textId="77777777" w:rsidR="00D21FB5" w:rsidRPr="00D03E69" w:rsidRDefault="00D21FB5">
      <w:pPr>
        <w:pStyle w:val="TOC2"/>
        <w:rPr>
          <w:rFonts w:ascii="Calibri" w:hAnsi="Calibri"/>
          <w:noProof/>
          <w:kern w:val="2"/>
          <w:sz w:val="22"/>
          <w:szCs w:val="22"/>
          <w:lang w:eastAsia="en-GB"/>
        </w:rPr>
      </w:pPr>
      <w:r>
        <w:rPr>
          <w:noProof/>
        </w:rPr>
        <w:t>7.7</w:t>
      </w:r>
      <w:r w:rsidRPr="00D03E69">
        <w:rPr>
          <w:rFonts w:ascii="Calibri" w:hAnsi="Calibri"/>
          <w:noProof/>
          <w:kern w:val="2"/>
          <w:sz w:val="22"/>
          <w:szCs w:val="22"/>
          <w:lang w:eastAsia="en-GB"/>
        </w:rPr>
        <w:tab/>
      </w:r>
      <w:r>
        <w:rPr>
          <w:noProof/>
        </w:rPr>
        <w:t>Resource objects carried in data objects and arrays</w:t>
      </w:r>
      <w:r>
        <w:rPr>
          <w:noProof/>
        </w:rPr>
        <w:tab/>
      </w:r>
      <w:r>
        <w:rPr>
          <w:noProof/>
        </w:rPr>
        <w:fldChar w:fldCharType="begin" w:fldLock="1"/>
      </w:r>
      <w:r>
        <w:rPr>
          <w:noProof/>
        </w:rPr>
        <w:instrText xml:space="preserve"> PAGEREF _Toc162446456 \h </w:instrText>
      </w:r>
      <w:r>
        <w:rPr>
          <w:noProof/>
        </w:rPr>
      </w:r>
      <w:r>
        <w:rPr>
          <w:noProof/>
        </w:rPr>
        <w:fldChar w:fldCharType="separate"/>
      </w:r>
      <w:r>
        <w:rPr>
          <w:noProof/>
        </w:rPr>
        <w:t>34</w:t>
      </w:r>
      <w:r>
        <w:rPr>
          <w:noProof/>
        </w:rPr>
        <w:fldChar w:fldCharType="end"/>
      </w:r>
    </w:p>
    <w:p w14:paraId="50DBF48C" w14:textId="77777777" w:rsidR="00D21FB5" w:rsidRPr="00D03E69" w:rsidRDefault="00D21FB5">
      <w:pPr>
        <w:pStyle w:val="TOC1"/>
        <w:rPr>
          <w:rFonts w:ascii="Calibri" w:hAnsi="Calibri"/>
          <w:noProof/>
          <w:kern w:val="2"/>
          <w:szCs w:val="22"/>
          <w:lang w:eastAsia="en-GB"/>
        </w:rPr>
      </w:pPr>
      <w:r>
        <w:rPr>
          <w:noProof/>
        </w:rPr>
        <w:t>8</w:t>
      </w:r>
      <w:r w:rsidRPr="00D03E69">
        <w:rPr>
          <w:rFonts w:ascii="Calibri" w:hAnsi="Calibri"/>
          <w:noProof/>
          <w:kern w:val="2"/>
          <w:szCs w:val="22"/>
          <w:lang w:eastAsia="en-GB"/>
        </w:rPr>
        <w:tab/>
      </w:r>
      <w:r>
        <w:rPr>
          <w:noProof/>
        </w:rPr>
        <w:t>REST SS specification template</w:t>
      </w:r>
      <w:r>
        <w:rPr>
          <w:noProof/>
        </w:rPr>
        <w:tab/>
      </w:r>
      <w:r>
        <w:rPr>
          <w:noProof/>
        </w:rPr>
        <w:fldChar w:fldCharType="begin" w:fldLock="1"/>
      </w:r>
      <w:r>
        <w:rPr>
          <w:noProof/>
        </w:rPr>
        <w:instrText xml:space="preserve"> PAGEREF _Toc162446457 \h </w:instrText>
      </w:r>
      <w:r>
        <w:rPr>
          <w:noProof/>
        </w:rPr>
      </w:r>
      <w:r>
        <w:rPr>
          <w:noProof/>
        </w:rPr>
        <w:fldChar w:fldCharType="separate"/>
      </w:r>
      <w:r>
        <w:rPr>
          <w:noProof/>
        </w:rPr>
        <w:t>35</w:t>
      </w:r>
      <w:r>
        <w:rPr>
          <w:noProof/>
        </w:rPr>
        <w:fldChar w:fldCharType="end"/>
      </w:r>
    </w:p>
    <w:p w14:paraId="21417EC5" w14:textId="77777777" w:rsidR="00D21FB5" w:rsidRPr="00D03E69" w:rsidRDefault="00D21FB5" w:rsidP="00D21FB5">
      <w:pPr>
        <w:pStyle w:val="TOC8"/>
        <w:rPr>
          <w:rFonts w:ascii="Calibri" w:hAnsi="Calibri"/>
          <w:b w:val="0"/>
          <w:noProof/>
          <w:kern w:val="2"/>
          <w:szCs w:val="22"/>
          <w:lang w:eastAsia="en-GB"/>
        </w:rPr>
      </w:pPr>
      <w:r>
        <w:rPr>
          <w:noProof/>
        </w:rPr>
        <w:t>Annex A (informative):</w:t>
      </w:r>
      <w:r>
        <w:rPr>
          <w:noProof/>
        </w:rPr>
        <w:tab/>
        <w:t>Examples</w:t>
      </w:r>
      <w:r>
        <w:rPr>
          <w:noProof/>
        </w:rPr>
        <w:tab/>
      </w:r>
      <w:r>
        <w:rPr>
          <w:noProof/>
        </w:rPr>
        <w:fldChar w:fldCharType="begin" w:fldLock="1"/>
      </w:r>
      <w:r>
        <w:rPr>
          <w:noProof/>
        </w:rPr>
        <w:instrText xml:space="preserve"> PAGEREF _Toc162446458 \h </w:instrText>
      </w:r>
      <w:r>
        <w:rPr>
          <w:noProof/>
        </w:rPr>
      </w:r>
      <w:r>
        <w:rPr>
          <w:noProof/>
        </w:rPr>
        <w:fldChar w:fldCharType="separate"/>
      </w:r>
      <w:r>
        <w:rPr>
          <w:noProof/>
        </w:rPr>
        <w:t>40</w:t>
      </w:r>
      <w:r>
        <w:rPr>
          <w:noProof/>
        </w:rPr>
        <w:fldChar w:fldCharType="end"/>
      </w:r>
    </w:p>
    <w:p w14:paraId="68A91239" w14:textId="77777777" w:rsidR="00D21FB5" w:rsidRPr="00D03E69" w:rsidRDefault="00D21FB5">
      <w:pPr>
        <w:pStyle w:val="TOC1"/>
        <w:rPr>
          <w:rFonts w:ascii="Calibri" w:hAnsi="Calibri"/>
          <w:noProof/>
          <w:kern w:val="2"/>
          <w:szCs w:val="22"/>
          <w:lang w:eastAsia="en-GB"/>
        </w:rPr>
      </w:pPr>
      <w:r>
        <w:rPr>
          <w:noProof/>
        </w:rPr>
        <w:t>A.1</w:t>
      </w:r>
      <w:r w:rsidRPr="00D03E69">
        <w:rPr>
          <w:rFonts w:ascii="Calibri" w:hAnsi="Calibri"/>
          <w:noProof/>
          <w:kern w:val="2"/>
          <w:szCs w:val="22"/>
          <w:lang w:eastAsia="en-GB"/>
        </w:rPr>
        <w:tab/>
      </w:r>
      <w:r>
        <w:rPr>
          <w:noProof/>
        </w:rPr>
        <w:t>Example data model</w:t>
      </w:r>
      <w:r>
        <w:rPr>
          <w:noProof/>
        </w:rPr>
        <w:tab/>
      </w:r>
      <w:r>
        <w:rPr>
          <w:noProof/>
        </w:rPr>
        <w:fldChar w:fldCharType="begin" w:fldLock="1"/>
      </w:r>
      <w:r>
        <w:rPr>
          <w:noProof/>
        </w:rPr>
        <w:instrText xml:space="preserve"> PAGEREF _Toc162446459 \h </w:instrText>
      </w:r>
      <w:r>
        <w:rPr>
          <w:noProof/>
        </w:rPr>
      </w:r>
      <w:r>
        <w:rPr>
          <w:noProof/>
        </w:rPr>
        <w:fldChar w:fldCharType="separate"/>
      </w:r>
      <w:r>
        <w:rPr>
          <w:noProof/>
        </w:rPr>
        <w:t>40</w:t>
      </w:r>
      <w:r>
        <w:rPr>
          <w:noProof/>
        </w:rPr>
        <w:fldChar w:fldCharType="end"/>
      </w:r>
    </w:p>
    <w:p w14:paraId="392CF990" w14:textId="77777777" w:rsidR="00D21FB5" w:rsidRPr="00D03E69" w:rsidRDefault="00D21FB5">
      <w:pPr>
        <w:pStyle w:val="TOC1"/>
        <w:rPr>
          <w:rFonts w:ascii="Calibri" w:hAnsi="Calibri"/>
          <w:noProof/>
          <w:kern w:val="2"/>
          <w:szCs w:val="22"/>
          <w:lang w:eastAsia="en-GB"/>
        </w:rPr>
      </w:pPr>
      <w:r>
        <w:rPr>
          <w:noProof/>
        </w:rPr>
        <w:t>A.2</w:t>
      </w:r>
      <w:r w:rsidRPr="00D03E69">
        <w:rPr>
          <w:rFonts w:ascii="Calibri" w:hAnsi="Calibri"/>
          <w:noProof/>
          <w:kern w:val="2"/>
          <w:szCs w:val="22"/>
          <w:lang w:eastAsia="en-GB"/>
        </w:rPr>
        <w:tab/>
      </w:r>
      <w:r>
        <w:rPr>
          <w:noProof/>
        </w:rPr>
        <w:t>Retrieval of resources</w:t>
      </w:r>
      <w:r>
        <w:rPr>
          <w:noProof/>
        </w:rPr>
        <w:tab/>
      </w:r>
      <w:r>
        <w:rPr>
          <w:noProof/>
        </w:rPr>
        <w:fldChar w:fldCharType="begin" w:fldLock="1"/>
      </w:r>
      <w:r>
        <w:rPr>
          <w:noProof/>
        </w:rPr>
        <w:instrText xml:space="preserve"> PAGEREF _Toc162446460 \h </w:instrText>
      </w:r>
      <w:r>
        <w:rPr>
          <w:noProof/>
        </w:rPr>
      </w:r>
      <w:r>
        <w:rPr>
          <w:noProof/>
        </w:rPr>
        <w:fldChar w:fldCharType="separate"/>
      </w:r>
      <w:r>
        <w:rPr>
          <w:noProof/>
        </w:rPr>
        <w:t>45</w:t>
      </w:r>
      <w:r>
        <w:rPr>
          <w:noProof/>
        </w:rPr>
        <w:fldChar w:fldCharType="end"/>
      </w:r>
    </w:p>
    <w:p w14:paraId="0D6ECF86" w14:textId="77777777" w:rsidR="00D21FB5" w:rsidRPr="00D03E69" w:rsidRDefault="00D21FB5">
      <w:pPr>
        <w:pStyle w:val="TOC2"/>
        <w:rPr>
          <w:rFonts w:ascii="Calibri" w:hAnsi="Calibri"/>
          <w:noProof/>
          <w:kern w:val="2"/>
          <w:sz w:val="22"/>
          <w:szCs w:val="22"/>
          <w:lang w:eastAsia="en-GB"/>
        </w:rPr>
      </w:pPr>
      <w:r>
        <w:rPr>
          <w:noProof/>
        </w:rPr>
        <w:t>A.2.1</w:t>
      </w:r>
      <w:r w:rsidRPr="00D03E69">
        <w:rPr>
          <w:rFonts w:ascii="Calibri" w:hAnsi="Calibri"/>
          <w:noProof/>
          <w:kern w:val="2"/>
          <w:sz w:val="22"/>
          <w:szCs w:val="22"/>
          <w:lang w:eastAsia="en-GB"/>
        </w:rPr>
        <w:tab/>
      </w:r>
      <w:r>
        <w:rPr>
          <w:noProof/>
        </w:rPr>
        <w:t>Retrieval of a single complete resource with HTTP GET</w:t>
      </w:r>
      <w:r>
        <w:rPr>
          <w:noProof/>
        </w:rPr>
        <w:tab/>
      </w:r>
      <w:r>
        <w:rPr>
          <w:noProof/>
        </w:rPr>
        <w:fldChar w:fldCharType="begin" w:fldLock="1"/>
      </w:r>
      <w:r>
        <w:rPr>
          <w:noProof/>
        </w:rPr>
        <w:instrText xml:space="preserve"> PAGEREF _Toc162446461 \h </w:instrText>
      </w:r>
      <w:r>
        <w:rPr>
          <w:noProof/>
        </w:rPr>
      </w:r>
      <w:r>
        <w:rPr>
          <w:noProof/>
        </w:rPr>
        <w:fldChar w:fldCharType="separate"/>
      </w:r>
      <w:r>
        <w:rPr>
          <w:noProof/>
        </w:rPr>
        <w:t>45</w:t>
      </w:r>
      <w:r>
        <w:rPr>
          <w:noProof/>
        </w:rPr>
        <w:fldChar w:fldCharType="end"/>
      </w:r>
    </w:p>
    <w:p w14:paraId="6F1C02B8" w14:textId="77777777" w:rsidR="00D21FB5" w:rsidRPr="00D03E69" w:rsidRDefault="00D21FB5">
      <w:pPr>
        <w:pStyle w:val="TOC2"/>
        <w:rPr>
          <w:rFonts w:ascii="Calibri" w:hAnsi="Calibri"/>
          <w:noProof/>
          <w:kern w:val="2"/>
          <w:sz w:val="22"/>
          <w:szCs w:val="22"/>
          <w:lang w:eastAsia="en-GB"/>
        </w:rPr>
      </w:pPr>
      <w:r>
        <w:rPr>
          <w:noProof/>
        </w:rPr>
        <w:t>A.2.2</w:t>
      </w:r>
      <w:r w:rsidRPr="00D03E69">
        <w:rPr>
          <w:rFonts w:ascii="Calibri" w:hAnsi="Calibri"/>
          <w:noProof/>
          <w:kern w:val="2"/>
          <w:sz w:val="22"/>
          <w:szCs w:val="22"/>
          <w:lang w:eastAsia="en-GB"/>
        </w:rPr>
        <w:tab/>
      </w:r>
      <w:r>
        <w:rPr>
          <w:noProof/>
        </w:rPr>
        <w:t>Attribute and attribute field selection on a single resource</w:t>
      </w:r>
      <w:r>
        <w:rPr>
          <w:noProof/>
        </w:rPr>
        <w:tab/>
      </w:r>
      <w:r>
        <w:rPr>
          <w:noProof/>
        </w:rPr>
        <w:fldChar w:fldCharType="begin" w:fldLock="1"/>
      </w:r>
      <w:r>
        <w:rPr>
          <w:noProof/>
        </w:rPr>
        <w:instrText xml:space="preserve"> PAGEREF _Toc162446462 \h </w:instrText>
      </w:r>
      <w:r>
        <w:rPr>
          <w:noProof/>
        </w:rPr>
      </w:r>
      <w:r>
        <w:rPr>
          <w:noProof/>
        </w:rPr>
        <w:fldChar w:fldCharType="separate"/>
      </w:r>
      <w:r>
        <w:rPr>
          <w:noProof/>
        </w:rPr>
        <w:t>46</w:t>
      </w:r>
      <w:r>
        <w:rPr>
          <w:noProof/>
        </w:rPr>
        <w:fldChar w:fldCharType="end"/>
      </w:r>
    </w:p>
    <w:p w14:paraId="20A15225" w14:textId="77777777" w:rsidR="00D21FB5" w:rsidRPr="00D03E69" w:rsidRDefault="00D21FB5">
      <w:pPr>
        <w:pStyle w:val="TOC2"/>
        <w:rPr>
          <w:rFonts w:ascii="Calibri" w:hAnsi="Calibri"/>
          <w:noProof/>
          <w:kern w:val="2"/>
          <w:sz w:val="22"/>
          <w:szCs w:val="22"/>
          <w:lang w:eastAsia="en-GB"/>
        </w:rPr>
      </w:pPr>
      <w:r>
        <w:rPr>
          <w:noProof/>
        </w:rPr>
        <w:t>A.2.3</w:t>
      </w:r>
      <w:r w:rsidRPr="00D03E69">
        <w:rPr>
          <w:rFonts w:ascii="Calibri" w:hAnsi="Calibri"/>
          <w:noProof/>
          <w:kern w:val="2"/>
          <w:sz w:val="22"/>
          <w:szCs w:val="22"/>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_Toc162446463 \h </w:instrText>
      </w:r>
      <w:r>
        <w:rPr>
          <w:noProof/>
        </w:rPr>
      </w:r>
      <w:r>
        <w:rPr>
          <w:noProof/>
        </w:rPr>
        <w:fldChar w:fldCharType="separate"/>
      </w:r>
      <w:r>
        <w:rPr>
          <w:noProof/>
        </w:rPr>
        <w:t>47</w:t>
      </w:r>
      <w:r>
        <w:rPr>
          <w:noProof/>
        </w:rPr>
        <w:fldChar w:fldCharType="end"/>
      </w:r>
    </w:p>
    <w:p w14:paraId="67D90E4F" w14:textId="77777777" w:rsidR="00D21FB5" w:rsidRPr="00D03E69" w:rsidRDefault="00D21FB5">
      <w:pPr>
        <w:pStyle w:val="TOC2"/>
        <w:rPr>
          <w:rFonts w:ascii="Calibri" w:hAnsi="Calibri"/>
          <w:noProof/>
          <w:kern w:val="2"/>
          <w:sz w:val="22"/>
          <w:szCs w:val="22"/>
          <w:lang w:eastAsia="en-GB"/>
        </w:rPr>
      </w:pPr>
      <w:r>
        <w:rPr>
          <w:noProof/>
        </w:rPr>
        <w:t>A.2.4</w:t>
      </w:r>
      <w:r w:rsidRPr="00D03E69">
        <w:rPr>
          <w:rFonts w:ascii="Calibri" w:hAnsi="Calibri"/>
          <w:noProof/>
          <w:kern w:val="2"/>
          <w:sz w:val="22"/>
          <w:szCs w:val="22"/>
          <w:lang w:eastAsia="en-GB"/>
        </w:rPr>
        <w:tab/>
      </w:r>
      <w:r>
        <w:rPr>
          <w:noProof/>
        </w:rPr>
        <w:t>Large queries</w:t>
      </w:r>
      <w:r>
        <w:rPr>
          <w:noProof/>
        </w:rPr>
        <w:tab/>
      </w:r>
      <w:r>
        <w:rPr>
          <w:noProof/>
        </w:rPr>
        <w:fldChar w:fldCharType="begin" w:fldLock="1"/>
      </w:r>
      <w:r>
        <w:rPr>
          <w:noProof/>
        </w:rPr>
        <w:instrText xml:space="preserve"> PAGEREF _Toc162446464 \h </w:instrText>
      </w:r>
      <w:r>
        <w:rPr>
          <w:noProof/>
        </w:rPr>
      </w:r>
      <w:r>
        <w:rPr>
          <w:noProof/>
        </w:rPr>
        <w:fldChar w:fldCharType="separate"/>
      </w:r>
      <w:r>
        <w:rPr>
          <w:noProof/>
        </w:rPr>
        <w:t>57</w:t>
      </w:r>
      <w:r>
        <w:rPr>
          <w:noProof/>
        </w:rPr>
        <w:fldChar w:fldCharType="end"/>
      </w:r>
    </w:p>
    <w:p w14:paraId="0D06E7BC" w14:textId="77777777" w:rsidR="00D21FB5" w:rsidRPr="00D03E69" w:rsidRDefault="00D21FB5">
      <w:pPr>
        <w:pStyle w:val="TOC1"/>
        <w:rPr>
          <w:rFonts w:ascii="Calibri" w:hAnsi="Calibri"/>
          <w:noProof/>
          <w:kern w:val="2"/>
          <w:szCs w:val="22"/>
          <w:lang w:eastAsia="en-GB"/>
        </w:rPr>
      </w:pPr>
      <w:r>
        <w:rPr>
          <w:noProof/>
        </w:rPr>
        <w:t>A.3</w:t>
      </w:r>
      <w:r w:rsidRPr="00D03E69">
        <w:rPr>
          <w:rFonts w:ascii="Calibri" w:hAnsi="Calibri"/>
          <w:noProof/>
          <w:kern w:val="2"/>
          <w:szCs w:val="22"/>
          <w:lang w:eastAsia="en-GB"/>
        </w:rPr>
        <w:tab/>
      </w:r>
      <w:r>
        <w:rPr>
          <w:noProof/>
        </w:rPr>
        <w:t>Creation of resources</w:t>
      </w:r>
      <w:r>
        <w:rPr>
          <w:noProof/>
        </w:rPr>
        <w:tab/>
      </w:r>
      <w:r>
        <w:rPr>
          <w:noProof/>
        </w:rPr>
        <w:fldChar w:fldCharType="begin" w:fldLock="1"/>
      </w:r>
      <w:r>
        <w:rPr>
          <w:noProof/>
        </w:rPr>
        <w:instrText xml:space="preserve"> PAGEREF _Toc162446465 \h </w:instrText>
      </w:r>
      <w:r>
        <w:rPr>
          <w:noProof/>
        </w:rPr>
      </w:r>
      <w:r>
        <w:rPr>
          <w:noProof/>
        </w:rPr>
        <w:fldChar w:fldCharType="separate"/>
      </w:r>
      <w:r>
        <w:rPr>
          <w:noProof/>
        </w:rPr>
        <w:t>57</w:t>
      </w:r>
      <w:r>
        <w:rPr>
          <w:noProof/>
        </w:rPr>
        <w:fldChar w:fldCharType="end"/>
      </w:r>
    </w:p>
    <w:p w14:paraId="5CF4D483" w14:textId="77777777" w:rsidR="00D21FB5" w:rsidRPr="00D03E69" w:rsidRDefault="00D21FB5">
      <w:pPr>
        <w:pStyle w:val="TOC2"/>
        <w:rPr>
          <w:rFonts w:ascii="Calibri" w:hAnsi="Calibri"/>
          <w:noProof/>
          <w:kern w:val="2"/>
          <w:sz w:val="22"/>
          <w:szCs w:val="22"/>
          <w:lang w:eastAsia="en-GB"/>
        </w:rPr>
      </w:pPr>
      <w:r>
        <w:rPr>
          <w:noProof/>
        </w:rPr>
        <w:t>A.3.1</w:t>
      </w:r>
      <w:r w:rsidRPr="00D03E69">
        <w:rPr>
          <w:rFonts w:ascii="Calibri" w:hAnsi="Calibri"/>
          <w:noProof/>
          <w:kern w:val="2"/>
          <w:sz w:val="22"/>
          <w:szCs w:val="22"/>
          <w:lang w:eastAsia="en-GB"/>
        </w:rPr>
        <w:tab/>
      </w:r>
      <w:r>
        <w:rPr>
          <w:noProof/>
        </w:rPr>
        <w:t>Creation of a resource with HTTP PUT</w:t>
      </w:r>
      <w:r>
        <w:rPr>
          <w:noProof/>
        </w:rPr>
        <w:tab/>
      </w:r>
      <w:r>
        <w:rPr>
          <w:noProof/>
        </w:rPr>
        <w:fldChar w:fldCharType="begin" w:fldLock="1"/>
      </w:r>
      <w:r>
        <w:rPr>
          <w:noProof/>
        </w:rPr>
        <w:instrText xml:space="preserve"> PAGEREF _Toc162446466 \h </w:instrText>
      </w:r>
      <w:r>
        <w:rPr>
          <w:noProof/>
        </w:rPr>
      </w:r>
      <w:r>
        <w:rPr>
          <w:noProof/>
        </w:rPr>
        <w:fldChar w:fldCharType="separate"/>
      </w:r>
      <w:r>
        <w:rPr>
          <w:noProof/>
        </w:rPr>
        <w:t>57</w:t>
      </w:r>
      <w:r>
        <w:rPr>
          <w:noProof/>
        </w:rPr>
        <w:fldChar w:fldCharType="end"/>
      </w:r>
    </w:p>
    <w:p w14:paraId="37898ECA" w14:textId="77777777" w:rsidR="00D21FB5" w:rsidRPr="00D03E69" w:rsidRDefault="00D21FB5">
      <w:pPr>
        <w:pStyle w:val="TOC2"/>
        <w:rPr>
          <w:rFonts w:ascii="Calibri" w:hAnsi="Calibri"/>
          <w:noProof/>
          <w:kern w:val="2"/>
          <w:sz w:val="22"/>
          <w:szCs w:val="22"/>
          <w:lang w:eastAsia="en-GB"/>
        </w:rPr>
      </w:pPr>
      <w:r>
        <w:rPr>
          <w:noProof/>
        </w:rPr>
        <w:t>A.3.2</w:t>
      </w:r>
      <w:r w:rsidRPr="00D03E69">
        <w:rPr>
          <w:rFonts w:ascii="Calibri" w:hAnsi="Calibri"/>
          <w:noProof/>
          <w:kern w:val="2"/>
          <w:sz w:val="22"/>
          <w:szCs w:val="22"/>
          <w:lang w:eastAsia="en-GB"/>
        </w:rPr>
        <w:tab/>
      </w:r>
      <w:r>
        <w:rPr>
          <w:noProof/>
        </w:rPr>
        <w:t>Creation of a resource with HTTP POST</w:t>
      </w:r>
      <w:r>
        <w:rPr>
          <w:noProof/>
        </w:rPr>
        <w:tab/>
      </w:r>
      <w:r>
        <w:rPr>
          <w:noProof/>
        </w:rPr>
        <w:fldChar w:fldCharType="begin" w:fldLock="1"/>
      </w:r>
      <w:r>
        <w:rPr>
          <w:noProof/>
        </w:rPr>
        <w:instrText xml:space="preserve"> PAGEREF _Toc162446467 \h </w:instrText>
      </w:r>
      <w:r>
        <w:rPr>
          <w:noProof/>
        </w:rPr>
      </w:r>
      <w:r>
        <w:rPr>
          <w:noProof/>
        </w:rPr>
        <w:fldChar w:fldCharType="separate"/>
      </w:r>
      <w:r>
        <w:rPr>
          <w:noProof/>
        </w:rPr>
        <w:t>58</w:t>
      </w:r>
      <w:r>
        <w:rPr>
          <w:noProof/>
        </w:rPr>
        <w:fldChar w:fldCharType="end"/>
      </w:r>
    </w:p>
    <w:p w14:paraId="3337B61F" w14:textId="77777777" w:rsidR="00D21FB5" w:rsidRPr="00D03E69" w:rsidRDefault="00D21FB5">
      <w:pPr>
        <w:pStyle w:val="TOC2"/>
        <w:rPr>
          <w:rFonts w:ascii="Calibri" w:hAnsi="Calibri"/>
          <w:noProof/>
          <w:kern w:val="2"/>
          <w:sz w:val="22"/>
          <w:szCs w:val="22"/>
          <w:lang w:eastAsia="en-GB"/>
        </w:rPr>
      </w:pPr>
      <w:r>
        <w:rPr>
          <w:noProof/>
        </w:rPr>
        <w:t>A.3.3</w:t>
      </w:r>
      <w:r w:rsidRPr="00D03E69">
        <w:rPr>
          <w:rFonts w:ascii="Calibri" w:hAnsi="Calibri"/>
          <w:noProof/>
          <w:kern w:val="2"/>
          <w:sz w:val="22"/>
          <w:szCs w:val="22"/>
          <w:lang w:eastAsia="en-GB"/>
        </w:rPr>
        <w:tab/>
      </w:r>
      <w:r>
        <w:rPr>
          <w:noProof/>
        </w:rPr>
        <w:t>Creation of multiple resources with 3GPP JSON Merge Patch</w:t>
      </w:r>
      <w:r>
        <w:rPr>
          <w:noProof/>
        </w:rPr>
        <w:tab/>
      </w:r>
      <w:r>
        <w:rPr>
          <w:noProof/>
        </w:rPr>
        <w:fldChar w:fldCharType="begin" w:fldLock="1"/>
      </w:r>
      <w:r>
        <w:rPr>
          <w:noProof/>
        </w:rPr>
        <w:instrText xml:space="preserve"> PAGEREF _Toc162446468 \h </w:instrText>
      </w:r>
      <w:r>
        <w:rPr>
          <w:noProof/>
        </w:rPr>
      </w:r>
      <w:r>
        <w:rPr>
          <w:noProof/>
        </w:rPr>
        <w:fldChar w:fldCharType="separate"/>
      </w:r>
      <w:r>
        <w:rPr>
          <w:noProof/>
        </w:rPr>
        <w:t>59</w:t>
      </w:r>
      <w:r>
        <w:rPr>
          <w:noProof/>
        </w:rPr>
        <w:fldChar w:fldCharType="end"/>
      </w:r>
    </w:p>
    <w:p w14:paraId="7B529BD3" w14:textId="77777777" w:rsidR="00D21FB5" w:rsidRPr="00D03E69" w:rsidRDefault="00D21FB5">
      <w:pPr>
        <w:pStyle w:val="TOC2"/>
        <w:rPr>
          <w:rFonts w:ascii="Calibri" w:hAnsi="Calibri"/>
          <w:noProof/>
          <w:kern w:val="2"/>
          <w:sz w:val="22"/>
          <w:szCs w:val="22"/>
          <w:lang w:eastAsia="en-GB"/>
        </w:rPr>
      </w:pPr>
      <w:r>
        <w:rPr>
          <w:noProof/>
        </w:rPr>
        <w:t>A.3.4</w:t>
      </w:r>
      <w:r w:rsidRPr="00D03E69">
        <w:rPr>
          <w:rFonts w:ascii="Calibri" w:hAnsi="Calibri"/>
          <w:noProof/>
          <w:kern w:val="2"/>
          <w:sz w:val="22"/>
          <w:szCs w:val="22"/>
          <w:lang w:eastAsia="en-GB"/>
        </w:rPr>
        <w:tab/>
      </w:r>
      <w:r>
        <w:rPr>
          <w:noProof/>
        </w:rPr>
        <w:t>Creation of multiple resources with 3GPP JSON Patch</w:t>
      </w:r>
      <w:r>
        <w:rPr>
          <w:noProof/>
        </w:rPr>
        <w:tab/>
      </w:r>
      <w:r>
        <w:rPr>
          <w:noProof/>
        </w:rPr>
        <w:fldChar w:fldCharType="begin" w:fldLock="1"/>
      </w:r>
      <w:r>
        <w:rPr>
          <w:noProof/>
        </w:rPr>
        <w:instrText xml:space="preserve"> PAGEREF _Toc162446469 \h </w:instrText>
      </w:r>
      <w:r>
        <w:rPr>
          <w:noProof/>
        </w:rPr>
      </w:r>
      <w:r>
        <w:rPr>
          <w:noProof/>
        </w:rPr>
        <w:fldChar w:fldCharType="separate"/>
      </w:r>
      <w:r>
        <w:rPr>
          <w:noProof/>
        </w:rPr>
        <w:t>61</w:t>
      </w:r>
      <w:r>
        <w:rPr>
          <w:noProof/>
        </w:rPr>
        <w:fldChar w:fldCharType="end"/>
      </w:r>
    </w:p>
    <w:p w14:paraId="2B30E251" w14:textId="77777777" w:rsidR="00D21FB5" w:rsidRPr="00D03E69" w:rsidRDefault="00D21FB5">
      <w:pPr>
        <w:pStyle w:val="TOC1"/>
        <w:rPr>
          <w:rFonts w:ascii="Calibri" w:hAnsi="Calibri"/>
          <w:noProof/>
          <w:kern w:val="2"/>
          <w:szCs w:val="22"/>
          <w:lang w:eastAsia="en-GB"/>
        </w:rPr>
      </w:pPr>
      <w:r w:rsidRPr="00AF798A">
        <w:rPr>
          <w:noProof/>
          <w:lang w:val="en-US"/>
        </w:rPr>
        <w:t>A.4</w:t>
      </w:r>
      <w:r w:rsidRPr="00D03E69">
        <w:rPr>
          <w:rFonts w:ascii="Calibri" w:hAnsi="Calibri"/>
          <w:noProof/>
          <w:kern w:val="2"/>
          <w:szCs w:val="22"/>
          <w:lang w:eastAsia="en-GB"/>
        </w:rPr>
        <w:tab/>
      </w:r>
      <w:r w:rsidRPr="00AF798A">
        <w:rPr>
          <w:noProof/>
          <w:lang w:val="en-US"/>
        </w:rPr>
        <w:t>Deletion of  resources</w:t>
      </w:r>
      <w:r>
        <w:rPr>
          <w:noProof/>
        </w:rPr>
        <w:tab/>
      </w:r>
      <w:r>
        <w:rPr>
          <w:noProof/>
        </w:rPr>
        <w:fldChar w:fldCharType="begin" w:fldLock="1"/>
      </w:r>
      <w:r>
        <w:rPr>
          <w:noProof/>
        </w:rPr>
        <w:instrText xml:space="preserve"> PAGEREF _Toc162446470 \h </w:instrText>
      </w:r>
      <w:r>
        <w:rPr>
          <w:noProof/>
        </w:rPr>
      </w:r>
      <w:r>
        <w:rPr>
          <w:noProof/>
        </w:rPr>
        <w:fldChar w:fldCharType="separate"/>
      </w:r>
      <w:r>
        <w:rPr>
          <w:noProof/>
        </w:rPr>
        <w:t>63</w:t>
      </w:r>
      <w:r>
        <w:rPr>
          <w:noProof/>
        </w:rPr>
        <w:fldChar w:fldCharType="end"/>
      </w:r>
    </w:p>
    <w:p w14:paraId="0D67103A" w14:textId="77777777" w:rsidR="00D21FB5" w:rsidRPr="00D03E69" w:rsidRDefault="00D21FB5">
      <w:pPr>
        <w:pStyle w:val="TOC2"/>
        <w:rPr>
          <w:rFonts w:ascii="Calibri" w:hAnsi="Calibri"/>
          <w:noProof/>
          <w:kern w:val="2"/>
          <w:sz w:val="22"/>
          <w:szCs w:val="22"/>
          <w:lang w:eastAsia="en-GB"/>
        </w:rPr>
      </w:pPr>
      <w:r w:rsidRPr="00AF798A">
        <w:rPr>
          <w:noProof/>
          <w:lang w:val="en-US"/>
        </w:rPr>
        <w:t>A.4.1</w:t>
      </w:r>
      <w:r w:rsidRPr="00D03E69">
        <w:rPr>
          <w:rFonts w:ascii="Calibri" w:hAnsi="Calibri"/>
          <w:noProof/>
          <w:kern w:val="2"/>
          <w:sz w:val="22"/>
          <w:szCs w:val="22"/>
          <w:lang w:eastAsia="en-GB"/>
        </w:rPr>
        <w:tab/>
      </w:r>
      <w:r w:rsidRPr="00AF798A">
        <w:rPr>
          <w:noProof/>
          <w:lang w:val="en-US"/>
        </w:rPr>
        <w:t>Deletion of a resource with HTTP DELETE</w:t>
      </w:r>
      <w:r>
        <w:rPr>
          <w:noProof/>
        </w:rPr>
        <w:tab/>
      </w:r>
      <w:r>
        <w:rPr>
          <w:noProof/>
        </w:rPr>
        <w:fldChar w:fldCharType="begin" w:fldLock="1"/>
      </w:r>
      <w:r>
        <w:rPr>
          <w:noProof/>
        </w:rPr>
        <w:instrText xml:space="preserve"> PAGEREF _Toc162446471 \h </w:instrText>
      </w:r>
      <w:r>
        <w:rPr>
          <w:noProof/>
        </w:rPr>
      </w:r>
      <w:r>
        <w:rPr>
          <w:noProof/>
        </w:rPr>
        <w:fldChar w:fldCharType="separate"/>
      </w:r>
      <w:r>
        <w:rPr>
          <w:noProof/>
        </w:rPr>
        <w:t>63</w:t>
      </w:r>
      <w:r>
        <w:rPr>
          <w:noProof/>
        </w:rPr>
        <w:fldChar w:fldCharType="end"/>
      </w:r>
    </w:p>
    <w:p w14:paraId="45E62988" w14:textId="77777777" w:rsidR="00D21FB5" w:rsidRPr="00D03E69" w:rsidRDefault="00D21FB5">
      <w:pPr>
        <w:pStyle w:val="TOC2"/>
        <w:rPr>
          <w:rFonts w:ascii="Calibri" w:hAnsi="Calibri"/>
          <w:noProof/>
          <w:kern w:val="2"/>
          <w:sz w:val="22"/>
          <w:szCs w:val="22"/>
          <w:lang w:eastAsia="en-GB"/>
        </w:rPr>
      </w:pPr>
      <w:r w:rsidRPr="00AF798A">
        <w:rPr>
          <w:noProof/>
          <w:lang w:val="en-US"/>
        </w:rPr>
        <w:t>A.4.2</w:t>
      </w:r>
      <w:r w:rsidRPr="00D03E69">
        <w:rPr>
          <w:rFonts w:ascii="Calibri" w:hAnsi="Calibri"/>
          <w:noProof/>
          <w:kern w:val="2"/>
          <w:sz w:val="22"/>
          <w:szCs w:val="22"/>
          <w:lang w:eastAsia="en-GB"/>
        </w:rPr>
        <w:tab/>
      </w:r>
      <w:r w:rsidRPr="00AF798A">
        <w:rPr>
          <w:noProof/>
          <w:lang w:val="en-US"/>
        </w:rPr>
        <w:t>Deletion of multiple resources with HTTP DELETE</w:t>
      </w:r>
      <w:r>
        <w:rPr>
          <w:noProof/>
        </w:rPr>
        <w:tab/>
      </w:r>
      <w:r>
        <w:rPr>
          <w:noProof/>
        </w:rPr>
        <w:fldChar w:fldCharType="begin" w:fldLock="1"/>
      </w:r>
      <w:r>
        <w:rPr>
          <w:noProof/>
        </w:rPr>
        <w:instrText xml:space="preserve"> PAGEREF _Toc162446472 \h </w:instrText>
      </w:r>
      <w:r>
        <w:rPr>
          <w:noProof/>
        </w:rPr>
      </w:r>
      <w:r>
        <w:rPr>
          <w:noProof/>
        </w:rPr>
        <w:fldChar w:fldCharType="separate"/>
      </w:r>
      <w:r>
        <w:rPr>
          <w:noProof/>
        </w:rPr>
        <w:t>63</w:t>
      </w:r>
      <w:r>
        <w:rPr>
          <w:noProof/>
        </w:rPr>
        <w:fldChar w:fldCharType="end"/>
      </w:r>
    </w:p>
    <w:p w14:paraId="29D4238B" w14:textId="77777777" w:rsidR="00D21FB5" w:rsidRPr="00D03E69" w:rsidRDefault="00D21FB5">
      <w:pPr>
        <w:pStyle w:val="TOC2"/>
        <w:rPr>
          <w:rFonts w:ascii="Calibri" w:hAnsi="Calibri"/>
          <w:noProof/>
          <w:kern w:val="2"/>
          <w:sz w:val="22"/>
          <w:szCs w:val="22"/>
          <w:lang w:eastAsia="en-GB"/>
        </w:rPr>
      </w:pPr>
      <w:r w:rsidRPr="00AF798A">
        <w:rPr>
          <w:noProof/>
          <w:lang w:val="en-US"/>
        </w:rPr>
        <w:t>A.4.3</w:t>
      </w:r>
      <w:r w:rsidRPr="00D03E69">
        <w:rPr>
          <w:rFonts w:ascii="Calibri" w:hAnsi="Calibri"/>
          <w:noProof/>
          <w:kern w:val="2"/>
          <w:sz w:val="22"/>
          <w:szCs w:val="22"/>
          <w:lang w:eastAsia="en-GB"/>
        </w:rPr>
        <w:tab/>
      </w:r>
      <w:r w:rsidRPr="00AF798A">
        <w:rPr>
          <w:noProof/>
          <w:lang w:val="en-US"/>
        </w:rPr>
        <w:t>Deletion of multiple resources with 3GPP JSON Merge Patch</w:t>
      </w:r>
      <w:r>
        <w:rPr>
          <w:noProof/>
        </w:rPr>
        <w:tab/>
      </w:r>
      <w:r>
        <w:rPr>
          <w:noProof/>
        </w:rPr>
        <w:fldChar w:fldCharType="begin" w:fldLock="1"/>
      </w:r>
      <w:r>
        <w:rPr>
          <w:noProof/>
        </w:rPr>
        <w:instrText xml:space="preserve"> PAGEREF _Toc162446473 \h </w:instrText>
      </w:r>
      <w:r>
        <w:rPr>
          <w:noProof/>
        </w:rPr>
      </w:r>
      <w:r>
        <w:rPr>
          <w:noProof/>
        </w:rPr>
        <w:fldChar w:fldCharType="separate"/>
      </w:r>
      <w:r>
        <w:rPr>
          <w:noProof/>
        </w:rPr>
        <w:t>63</w:t>
      </w:r>
      <w:r>
        <w:rPr>
          <w:noProof/>
        </w:rPr>
        <w:fldChar w:fldCharType="end"/>
      </w:r>
    </w:p>
    <w:p w14:paraId="4A645CDE" w14:textId="77777777" w:rsidR="00D21FB5" w:rsidRPr="00D03E69" w:rsidRDefault="00D21FB5">
      <w:pPr>
        <w:pStyle w:val="TOC2"/>
        <w:rPr>
          <w:rFonts w:ascii="Calibri" w:hAnsi="Calibri"/>
          <w:noProof/>
          <w:kern w:val="2"/>
          <w:sz w:val="22"/>
          <w:szCs w:val="22"/>
          <w:lang w:eastAsia="en-GB"/>
        </w:rPr>
      </w:pPr>
      <w:r w:rsidRPr="00AF798A">
        <w:rPr>
          <w:noProof/>
          <w:lang w:val="en-US"/>
        </w:rPr>
        <w:t>A.4.4</w:t>
      </w:r>
      <w:r w:rsidRPr="00D03E69">
        <w:rPr>
          <w:rFonts w:ascii="Calibri" w:hAnsi="Calibri"/>
          <w:noProof/>
          <w:kern w:val="2"/>
          <w:sz w:val="22"/>
          <w:szCs w:val="22"/>
          <w:lang w:eastAsia="en-GB"/>
        </w:rPr>
        <w:tab/>
      </w:r>
      <w:r w:rsidRPr="00AF798A">
        <w:rPr>
          <w:noProof/>
          <w:lang w:val="en-US"/>
        </w:rPr>
        <w:t>Deletion of multiple resources with 3GPP JSON Patch</w:t>
      </w:r>
      <w:r>
        <w:rPr>
          <w:noProof/>
        </w:rPr>
        <w:tab/>
      </w:r>
      <w:r>
        <w:rPr>
          <w:noProof/>
        </w:rPr>
        <w:fldChar w:fldCharType="begin" w:fldLock="1"/>
      </w:r>
      <w:r>
        <w:rPr>
          <w:noProof/>
        </w:rPr>
        <w:instrText xml:space="preserve"> PAGEREF _Toc162446474 \h </w:instrText>
      </w:r>
      <w:r>
        <w:rPr>
          <w:noProof/>
        </w:rPr>
      </w:r>
      <w:r>
        <w:rPr>
          <w:noProof/>
        </w:rPr>
        <w:fldChar w:fldCharType="separate"/>
      </w:r>
      <w:r>
        <w:rPr>
          <w:noProof/>
        </w:rPr>
        <w:t>64</w:t>
      </w:r>
      <w:r>
        <w:rPr>
          <w:noProof/>
        </w:rPr>
        <w:fldChar w:fldCharType="end"/>
      </w:r>
    </w:p>
    <w:p w14:paraId="074B9488" w14:textId="77777777" w:rsidR="00D21FB5" w:rsidRPr="00D03E69" w:rsidRDefault="00D21FB5">
      <w:pPr>
        <w:pStyle w:val="TOC1"/>
        <w:rPr>
          <w:rFonts w:ascii="Calibri" w:hAnsi="Calibri"/>
          <w:noProof/>
          <w:kern w:val="2"/>
          <w:szCs w:val="22"/>
          <w:lang w:eastAsia="en-GB"/>
        </w:rPr>
      </w:pPr>
      <w:r w:rsidRPr="00AF798A">
        <w:rPr>
          <w:noProof/>
          <w:lang w:val="en-US"/>
        </w:rPr>
        <w:t>A.5</w:t>
      </w:r>
      <w:r w:rsidRPr="00D03E69">
        <w:rPr>
          <w:rFonts w:ascii="Calibri" w:hAnsi="Calibri"/>
          <w:noProof/>
          <w:kern w:val="2"/>
          <w:szCs w:val="22"/>
          <w:lang w:eastAsia="en-GB"/>
        </w:rPr>
        <w:tab/>
      </w:r>
      <w:r w:rsidRPr="00AF798A">
        <w:rPr>
          <w:noProof/>
          <w:lang w:val="en-US"/>
        </w:rPr>
        <w:t>Complete update of a resource</w:t>
      </w:r>
      <w:r>
        <w:rPr>
          <w:noProof/>
        </w:rPr>
        <w:tab/>
      </w:r>
      <w:r>
        <w:rPr>
          <w:noProof/>
        </w:rPr>
        <w:fldChar w:fldCharType="begin" w:fldLock="1"/>
      </w:r>
      <w:r>
        <w:rPr>
          <w:noProof/>
        </w:rPr>
        <w:instrText xml:space="preserve"> PAGEREF _Toc162446475 \h </w:instrText>
      </w:r>
      <w:r>
        <w:rPr>
          <w:noProof/>
        </w:rPr>
      </w:r>
      <w:r>
        <w:rPr>
          <w:noProof/>
        </w:rPr>
        <w:fldChar w:fldCharType="separate"/>
      </w:r>
      <w:r>
        <w:rPr>
          <w:noProof/>
        </w:rPr>
        <w:t>64</w:t>
      </w:r>
      <w:r>
        <w:rPr>
          <w:noProof/>
        </w:rPr>
        <w:fldChar w:fldCharType="end"/>
      </w:r>
    </w:p>
    <w:p w14:paraId="798DDDC0" w14:textId="77777777" w:rsidR="00D21FB5" w:rsidRPr="00D03E69" w:rsidRDefault="00D21FB5">
      <w:pPr>
        <w:pStyle w:val="TOC1"/>
        <w:rPr>
          <w:rFonts w:ascii="Calibri" w:hAnsi="Calibri"/>
          <w:noProof/>
          <w:kern w:val="2"/>
          <w:szCs w:val="22"/>
          <w:lang w:eastAsia="en-GB"/>
        </w:rPr>
      </w:pPr>
      <w:r w:rsidRPr="00AF798A">
        <w:rPr>
          <w:noProof/>
          <w:lang w:val="en-US"/>
        </w:rPr>
        <w:t>A.6</w:t>
      </w:r>
      <w:r w:rsidRPr="00D03E69">
        <w:rPr>
          <w:rFonts w:ascii="Calibri" w:hAnsi="Calibri"/>
          <w:noProof/>
          <w:kern w:val="2"/>
          <w:szCs w:val="22"/>
          <w:lang w:eastAsia="en-GB"/>
        </w:rPr>
        <w:tab/>
      </w:r>
      <w:r w:rsidRPr="00AF798A">
        <w:rPr>
          <w:noProof/>
          <w:lang w:val="en-US"/>
        </w:rPr>
        <w:t>Partial update of a resource</w:t>
      </w:r>
      <w:r>
        <w:rPr>
          <w:noProof/>
        </w:rPr>
        <w:tab/>
      </w:r>
      <w:r>
        <w:rPr>
          <w:noProof/>
        </w:rPr>
        <w:fldChar w:fldCharType="begin" w:fldLock="1"/>
      </w:r>
      <w:r>
        <w:rPr>
          <w:noProof/>
        </w:rPr>
        <w:instrText xml:space="preserve"> PAGEREF _Toc162446476 \h </w:instrText>
      </w:r>
      <w:r>
        <w:rPr>
          <w:noProof/>
        </w:rPr>
      </w:r>
      <w:r>
        <w:rPr>
          <w:noProof/>
        </w:rPr>
        <w:fldChar w:fldCharType="separate"/>
      </w:r>
      <w:r>
        <w:rPr>
          <w:noProof/>
        </w:rPr>
        <w:t>65</w:t>
      </w:r>
      <w:r>
        <w:rPr>
          <w:noProof/>
        </w:rPr>
        <w:fldChar w:fldCharType="end"/>
      </w:r>
    </w:p>
    <w:p w14:paraId="5280FF5E" w14:textId="77777777" w:rsidR="00D21FB5" w:rsidRPr="00D03E69" w:rsidRDefault="00D21FB5">
      <w:pPr>
        <w:pStyle w:val="TOC2"/>
        <w:rPr>
          <w:rFonts w:ascii="Calibri" w:hAnsi="Calibri"/>
          <w:noProof/>
          <w:kern w:val="2"/>
          <w:sz w:val="22"/>
          <w:szCs w:val="22"/>
          <w:lang w:eastAsia="en-GB"/>
        </w:rPr>
      </w:pPr>
      <w:r w:rsidRPr="00AF798A">
        <w:rPr>
          <w:noProof/>
          <w:lang w:val="en-US"/>
        </w:rPr>
        <w:t>A.6.1</w:t>
      </w:r>
      <w:r w:rsidRPr="00D03E69">
        <w:rPr>
          <w:rFonts w:ascii="Calibri" w:hAnsi="Calibri"/>
          <w:noProof/>
          <w:kern w:val="2"/>
          <w:sz w:val="22"/>
          <w:szCs w:val="22"/>
          <w:lang w:eastAsia="en-GB"/>
        </w:rPr>
        <w:tab/>
      </w:r>
      <w:r w:rsidRPr="00AF798A">
        <w:rPr>
          <w:noProof/>
          <w:lang w:val="en-US"/>
        </w:rPr>
        <w:t>Partial update of a resource with JSON Merge Patch</w:t>
      </w:r>
      <w:r>
        <w:rPr>
          <w:noProof/>
        </w:rPr>
        <w:tab/>
      </w:r>
      <w:r>
        <w:rPr>
          <w:noProof/>
        </w:rPr>
        <w:fldChar w:fldCharType="begin" w:fldLock="1"/>
      </w:r>
      <w:r>
        <w:rPr>
          <w:noProof/>
        </w:rPr>
        <w:instrText xml:space="preserve"> PAGEREF _Toc162446477 \h </w:instrText>
      </w:r>
      <w:r>
        <w:rPr>
          <w:noProof/>
        </w:rPr>
      </w:r>
      <w:r>
        <w:rPr>
          <w:noProof/>
        </w:rPr>
        <w:fldChar w:fldCharType="separate"/>
      </w:r>
      <w:r>
        <w:rPr>
          <w:noProof/>
        </w:rPr>
        <w:t>65</w:t>
      </w:r>
      <w:r>
        <w:rPr>
          <w:noProof/>
        </w:rPr>
        <w:fldChar w:fldCharType="end"/>
      </w:r>
    </w:p>
    <w:p w14:paraId="39D1934A" w14:textId="77777777" w:rsidR="00D21FB5" w:rsidRPr="00D03E69" w:rsidRDefault="00D21FB5">
      <w:pPr>
        <w:pStyle w:val="TOC2"/>
        <w:rPr>
          <w:rFonts w:ascii="Calibri" w:hAnsi="Calibri"/>
          <w:noProof/>
          <w:kern w:val="2"/>
          <w:sz w:val="22"/>
          <w:szCs w:val="22"/>
          <w:lang w:eastAsia="en-GB"/>
        </w:rPr>
      </w:pPr>
      <w:r w:rsidRPr="00AF798A">
        <w:rPr>
          <w:noProof/>
          <w:lang w:val="en-US"/>
        </w:rPr>
        <w:t>A.6.2</w:t>
      </w:r>
      <w:r w:rsidRPr="00D03E69">
        <w:rPr>
          <w:rFonts w:ascii="Calibri" w:hAnsi="Calibri"/>
          <w:noProof/>
          <w:kern w:val="2"/>
          <w:sz w:val="22"/>
          <w:szCs w:val="22"/>
          <w:lang w:eastAsia="en-GB"/>
        </w:rPr>
        <w:tab/>
      </w:r>
      <w:r w:rsidRPr="00AF798A">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_Toc162446478 \h </w:instrText>
      </w:r>
      <w:r>
        <w:rPr>
          <w:noProof/>
        </w:rPr>
      </w:r>
      <w:r>
        <w:rPr>
          <w:noProof/>
        </w:rPr>
        <w:fldChar w:fldCharType="separate"/>
      </w:r>
      <w:r>
        <w:rPr>
          <w:noProof/>
        </w:rPr>
        <w:t>66</w:t>
      </w:r>
      <w:r>
        <w:rPr>
          <w:noProof/>
        </w:rPr>
        <w:fldChar w:fldCharType="end"/>
      </w:r>
    </w:p>
    <w:p w14:paraId="380C4511" w14:textId="77777777" w:rsidR="00D21FB5" w:rsidRPr="00D03E69" w:rsidRDefault="00D21FB5">
      <w:pPr>
        <w:pStyle w:val="TOC2"/>
        <w:rPr>
          <w:rFonts w:ascii="Calibri" w:hAnsi="Calibri"/>
          <w:noProof/>
          <w:kern w:val="2"/>
          <w:sz w:val="22"/>
          <w:szCs w:val="22"/>
          <w:lang w:eastAsia="en-GB"/>
        </w:rPr>
      </w:pPr>
      <w:r w:rsidRPr="00AF798A">
        <w:rPr>
          <w:noProof/>
          <w:lang w:val="en-US"/>
        </w:rPr>
        <w:t>A.6.3</w:t>
      </w:r>
      <w:r w:rsidRPr="00D03E69">
        <w:rPr>
          <w:rFonts w:ascii="Calibri" w:hAnsi="Calibri"/>
          <w:noProof/>
          <w:kern w:val="2"/>
          <w:sz w:val="22"/>
          <w:szCs w:val="22"/>
          <w:lang w:eastAsia="en-GB"/>
        </w:rPr>
        <w:tab/>
      </w:r>
      <w:r w:rsidRPr="00AF798A">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_Toc162446479 \h </w:instrText>
      </w:r>
      <w:r>
        <w:rPr>
          <w:noProof/>
        </w:rPr>
      </w:r>
      <w:r>
        <w:rPr>
          <w:noProof/>
        </w:rPr>
        <w:fldChar w:fldCharType="separate"/>
      </w:r>
      <w:r>
        <w:rPr>
          <w:noProof/>
        </w:rPr>
        <w:t>66</w:t>
      </w:r>
      <w:r>
        <w:rPr>
          <w:noProof/>
        </w:rPr>
        <w:fldChar w:fldCharType="end"/>
      </w:r>
    </w:p>
    <w:p w14:paraId="49C26615" w14:textId="77777777" w:rsidR="00D21FB5" w:rsidRPr="00D03E69" w:rsidRDefault="00D21FB5">
      <w:pPr>
        <w:pStyle w:val="TOC2"/>
        <w:rPr>
          <w:rFonts w:ascii="Calibri" w:hAnsi="Calibri"/>
          <w:noProof/>
          <w:kern w:val="2"/>
          <w:sz w:val="22"/>
          <w:szCs w:val="22"/>
          <w:lang w:eastAsia="en-GB"/>
        </w:rPr>
      </w:pPr>
      <w:r w:rsidRPr="00AF798A">
        <w:rPr>
          <w:noProof/>
          <w:lang w:val="en-US"/>
        </w:rPr>
        <w:t>A.6.4</w:t>
      </w:r>
      <w:r w:rsidRPr="00D03E69">
        <w:rPr>
          <w:rFonts w:ascii="Calibri" w:hAnsi="Calibri"/>
          <w:noProof/>
          <w:kern w:val="2"/>
          <w:sz w:val="22"/>
          <w:szCs w:val="22"/>
          <w:lang w:eastAsia="en-GB"/>
        </w:rPr>
        <w:tab/>
      </w:r>
      <w:r w:rsidRPr="00AF798A">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_Toc162446480 \h </w:instrText>
      </w:r>
      <w:r>
        <w:rPr>
          <w:noProof/>
        </w:rPr>
      </w:r>
      <w:r>
        <w:rPr>
          <w:noProof/>
        </w:rPr>
        <w:fldChar w:fldCharType="separate"/>
      </w:r>
      <w:r>
        <w:rPr>
          <w:noProof/>
        </w:rPr>
        <w:t>68</w:t>
      </w:r>
      <w:r>
        <w:rPr>
          <w:noProof/>
        </w:rPr>
        <w:fldChar w:fldCharType="end"/>
      </w:r>
    </w:p>
    <w:p w14:paraId="41D3035A" w14:textId="77777777" w:rsidR="00D21FB5" w:rsidRPr="00D03E69" w:rsidRDefault="00D21FB5">
      <w:pPr>
        <w:pStyle w:val="TOC1"/>
        <w:rPr>
          <w:rFonts w:ascii="Calibri" w:hAnsi="Calibri"/>
          <w:noProof/>
          <w:kern w:val="2"/>
          <w:szCs w:val="22"/>
          <w:lang w:eastAsia="en-GB"/>
        </w:rPr>
      </w:pPr>
      <w:r>
        <w:rPr>
          <w:noProof/>
        </w:rPr>
        <w:t>A.7</w:t>
      </w:r>
      <w:r w:rsidRPr="00D03E69">
        <w:rPr>
          <w:rFonts w:ascii="Calibri" w:hAnsi="Calibri"/>
          <w:noProof/>
          <w:kern w:val="2"/>
          <w:szCs w:val="22"/>
          <w:lang w:eastAsia="en-GB"/>
        </w:rPr>
        <w:tab/>
      </w:r>
      <w:r>
        <w:rPr>
          <w:noProof/>
        </w:rPr>
        <w:t>Manipulating multiple resources</w:t>
      </w:r>
      <w:r>
        <w:rPr>
          <w:noProof/>
        </w:rPr>
        <w:tab/>
      </w:r>
      <w:r>
        <w:rPr>
          <w:noProof/>
        </w:rPr>
        <w:fldChar w:fldCharType="begin" w:fldLock="1"/>
      </w:r>
      <w:r>
        <w:rPr>
          <w:noProof/>
        </w:rPr>
        <w:instrText xml:space="preserve"> PAGEREF _Toc162446481 \h </w:instrText>
      </w:r>
      <w:r>
        <w:rPr>
          <w:noProof/>
        </w:rPr>
      </w:r>
      <w:r>
        <w:rPr>
          <w:noProof/>
        </w:rPr>
        <w:fldChar w:fldCharType="separate"/>
      </w:r>
      <w:r>
        <w:rPr>
          <w:noProof/>
        </w:rPr>
        <w:t>69</w:t>
      </w:r>
      <w:r>
        <w:rPr>
          <w:noProof/>
        </w:rPr>
        <w:fldChar w:fldCharType="end"/>
      </w:r>
    </w:p>
    <w:p w14:paraId="573477B9" w14:textId="77777777" w:rsidR="00D21FB5" w:rsidRPr="00D03E69" w:rsidRDefault="00D21FB5">
      <w:pPr>
        <w:pStyle w:val="TOC2"/>
        <w:rPr>
          <w:rFonts w:ascii="Calibri" w:hAnsi="Calibri"/>
          <w:noProof/>
          <w:kern w:val="2"/>
          <w:sz w:val="22"/>
          <w:szCs w:val="22"/>
          <w:lang w:eastAsia="en-GB"/>
        </w:rPr>
      </w:pPr>
      <w:r>
        <w:rPr>
          <w:noProof/>
        </w:rPr>
        <w:t>A.7.1</w:t>
      </w:r>
      <w:r w:rsidRPr="00D03E69">
        <w:rPr>
          <w:rFonts w:ascii="Calibri" w:hAnsi="Calibri"/>
          <w:noProof/>
          <w:kern w:val="2"/>
          <w:sz w:val="22"/>
          <w:szCs w:val="22"/>
          <w:lang w:eastAsia="en-GB"/>
        </w:rPr>
        <w:tab/>
      </w:r>
      <w:r>
        <w:rPr>
          <w:noProof/>
        </w:rPr>
        <w:t>Manipulating multiple resources with 3GPP JSON Merge Patch</w:t>
      </w:r>
      <w:r>
        <w:rPr>
          <w:noProof/>
        </w:rPr>
        <w:tab/>
      </w:r>
      <w:r>
        <w:rPr>
          <w:noProof/>
        </w:rPr>
        <w:fldChar w:fldCharType="begin" w:fldLock="1"/>
      </w:r>
      <w:r>
        <w:rPr>
          <w:noProof/>
        </w:rPr>
        <w:instrText xml:space="preserve"> PAGEREF _Toc162446482 \h </w:instrText>
      </w:r>
      <w:r>
        <w:rPr>
          <w:noProof/>
        </w:rPr>
      </w:r>
      <w:r>
        <w:rPr>
          <w:noProof/>
        </w:rPr>
        <w:fldChar w:fldCharType="separate"/>
      </w:r>
      <w:r>
        <w:rPr>
          <w:noProof/>
        </w:rPr>
        <w:t>69</w:t>
      </w:r>
      <w:r>
        <w:rPr>
          <w:noProof/>
        </w:rPr>
        <w:fldChar w:fldCharType="end"/>
      </w:r>
    </w:p>
    <w:p w14:paraId="12E1E0DB" w14:textId="77777777" w:rsidR="00D21FB5" w:rsidRPr="00D03E69" w:rsidRDefault="00D21FB5">
      <w:pPr>
        <w:pStyle w:val="TOC1"/>
        <w:rPr>
          <w:rFonts w:ascii="Calibri" w:hAnsi="Calibri"/>
          <w:noProof/>
          <w:kern w:val="2"/>
          <w:szCs w:val="22"/>
          <w:lang w:eastAsia="en-GB"/>
        </w:rPr>
      </w:pPr>
      <w:r>
        <w:rPr>
          <w:noProof/>
        </w:rPr>
        <w:t>A.8</w:t>
      </w:r>
      <w:r w:rsidRPr="00D03E69">
        <w:rPr>
          <w:rFonts w:ascii="Calibri" w:hAnsi="Calibri"/>
          <w:noProof/>
          <w:kern w:val="2"/>
          <w:szCs w:val="22"/>
          <w:lang w:eastAsia="en-GB"/>
        </w:rPr>
        <w:tab/>
      </w:r>
      <w:r>
        <w:rPr>
          <w:noProof/>
        </w:rPr>
        <w:t>Partitioning a data model</w:t>
      </w:r>
      <w:r>
        <w:rPr>
          <w:noProof/>
        </w:rPr>
        <w:tab/>
      </w:r>
      <w:r>
        <w:rPr>
          <w:noProof/>
        </w:rPr>
        <w:fldChar w:fldCharType="begin" w:fldLock="1"/>
      </w:r>
      <w:r>
        <w:rPr>
          <w:noProof/>
        </w:rPr>
        <w:instrText xml:space="preserve"> PAGEREF _Toc162446483 \h </w:instrText>
      </w:r>
      <w:r>
        <w:rPr>
          <w:noProof/>
        </w:rPr>
      </w:r>
      <w:r>
        <w:rPr>
          <w:noProof/>
        </w:rPr>
        <w:fldChar w:fldCharType="separate"/>
      </w:r>
      <w:r>
        <w:rPr>
          <w:noProof/>
        </w:rPr>
        <w:t>70</w:t>
      </w:r>
      <w:r>
        <w:rPr>
          <w:noProof/>
        </w:rPr>
        <w:fldChar w:fldCharType="end"/>
      </w:r>
    </w:p>
    <w:p w14:paraId="7E7BF391" w14:textId="77777777" w:rsidR="00D21FB5" w:rsidRPr="00D03E69" w:rsidRDefault="00D21FB5">
      <w:pPr>
        <w:pStyle w:val="TOC2"/>
        <w:rPr>
          <w:rFonts w:ascii="Calibri" w:hAnsi="Calibri"/>
          <w:noProof/>
          <w:kern w:val="2"/>
          <w:sz w:val="22"/>
          <w:szCs w:val="22"/>
          <w:lang w:eastAsia="en-GB"/>
        </w:rPr>
      </w:pPr>
      <w:r>
        <w:rPr>
          <w:noProof/>
        </w:rPr>
        <w:t>A.7.2</w:t>
      </w:r>
      <w:r w:rsidRPr="00D03E69">
        <w:rPr>
          <w:rFonts w:ascii="Calibri" w:hAnsi="Calibri"/>
          <w:noProof/>
          <w:kern w:val="2"/>
          <w:sz w:val="22"/>
          <w:szCs w:val="22"/>
          <w:lang w:eastAsia="en-GB"/>
        </w:rPr>
        <w:tab/>
      </w:r>
      <w:r>
        <w:rPr>
          <w:noProof/>
        </w:rPr>
        <w:t>Manipulating multiple resources with 3GPP JSON PATCH</w:t>
      </w:r>
      <w:r>
        <w:rPr>
          <w:noProof/>
        </w:rPr>
        <w:tab/>
      </w:r>
      <w:r>
        <w:rPr>
          <w:noProof/>
        </w:rPr>
        <w:fldChar w:fldCharType="begin" w:fldLock="1"/>
      </w:r>
      <w:r>
        <w:rPr>
          <w:noProof/>
        </w:rPr>
        <w:instrText xml:space="preserve"> PAGEREF _Toc162446484 \h </w:instrText>
      </w:r>
      <w:r>
        <w:rPr>
          <w:noProof/>
        </w:rPr>
      </w:r>
      <w:r>
        <w:rPr>
          <w:noProof/>
        </w:rPr>
        <w:fldChar w:fldCharType="separate"/>
      </w:r>
      <w:r>
        <w:rPr>
          <w:noProof/>
        </w:rPr>
        <w:t>71</w:t>
      </w:r>
      <w:r>
        <w:rPr>
          <w:noProof/>
        </w:rPr>
        <w:fldChar w:fldCharType="end"/>
      </w:r>
    </w:p>
    <w:p w14:paraId="743C02D9" w14:textId="77777777" w:rsidR="00D21FB5" w:rsidRPr="00D03E69" w:rsidRDefault="00D21FB5" w:rsidP="00D21FB5">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_Toc162446485 \h </w:instrText>
      </w:r>
      <w:r>
        <w:rPr>
          <w:noProof/>
        </w:rPr>
      </w:r>
      <w:r>
        <w:rPr>
          <w:noProof/>
        </w:rPr>
        <w:fldChar w:fldCharType="separate"/>
      </w:r>
      <w:r>
        <w:rPr>
          <w:noProof/>
        </w:rPr>
        <w:t>73</w:t>
      </w:r>
      <w:r>
        <w:rPr>
          <w:noProof/>
        </w:rPr>
        <w:fldChar w:fldCharType="end"/>
      </w:r>
    </w:p>
    <w:p w14:paraId="3D4644BB" w14:textId="77777777" w:rsidR="00080512" w:rsidRPr="00413E21" w:rsidRDefault="000D0E28">
      <w:pPr>
        <w:rPr>
          <w:sz w:val="22"/>
        </w:rPr>
      </w:pPr>
      <w:r>
        <w:rPr>
          <w:sz w:val="22"/>
        </w:rPr>
        <w:fldChar w:fldCharType="end"/>
      </w:r>
    </w:p>
    <w:p w14:paraId="4BC78430" w14:textId="77777777" w:rsidR="00302B52" w:rsidRPr="00413E21" w:rsidRDefault="00302B52" w:rsidP="00302B52">
      <w:pPr>
        <w:pStyle w:val="Heading1"/>
      </w:pPr>
      <w:bookmarkStart w:id="3" w:name="_Toc532836844"/>
      <w:bookmarkStart w:id="4" w:name="_Toc27559676"/>
      <w:bookmarkStart w:id="5" w:name="_Toc36039421"/>
      <w:bookmarkStart w:id="6" w:name="_Toc162446388"/>
      <w:r w:rsidRPr="00413E21">
        <w:t>Foreword</w:t>
      </w:r>
      <w:bookmarkEnd w:id="3"/>
      <w:bookmarkEnd w:id="4"/>
      <w:bookmarkEnd w:id="5"/>
      <w:bookmarkEnd w:id="6"/>
    </w:p>
    <w:p w14:paraId="4026FF80" w14:textId="77777777" w:rsidR="00302B52" w:rsidRPr="00413E21" w:rsidRDefault="00302B52" w:rsidP="00302B52">
      <w:r w:rsidRPr="00413E21">
        <w:t>This Technical Specification has been produced by the 3rd Generation Partnership Project (3GPP).</w:t>
      </w:r>
    </w:p>
    <w:p w14:paraId="3324B814"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6A44B" w14:textId="77777777" w:rsidR="00302B52" w:rsidRPr="00413E21" w:rsidRDefault="00302B52" w:rsidP="00302B52">
      <w:pPr>
        <w:pStyle w:val="B1"/>
      </w:pPr>
      <w:r w:rsidRPr="00413E21">
        <w:t>Version x.y.z</w:t>
      </w:r>
    </w:p>
    <w:p w14:paraId="53C9A098" w14:textId="77777777" w:rsidR="00302B52" w:rsidRPr="00413E21" w:rsidRDefault="00302B52" w:rsidP="00302B52">
      <w:pPr>
        <w:pStyle w:val="B1"/>
      </w:pPr>
      <w:r w:rsidRPr="00413E21">
        <w:t>where:</w:t>
      </w:r>
    </w:p>
    <w:p w14:paraId="7922CEC4" w14:textId="77777777" w:rsidR="00302B52" w:rsidRPr="00413E21" w:rsidRDefault="00302B52" w:rsidP="00302B52">
      <w:pPr>
        <w:pStyle w:val="B2"/>
      </w:pPr>
      <w:r w:rsidRPr="00413E21">
        <w:t>x</w:t>
      </w:r>
      <w:r w:rsidRPr="00413E21">
        <w:tab/>
        <w:t>the first digit:</w:t>
      </w:r>
    </w:p>
    <w:p w14:paraId="47633674" w14:textId="77777777" w:rsidR="00302B52" w:rsidRPr="00413E21" w:rsidRDefault="00302B52" w:rsidP="00302B52">
      <w:pPr>
        <w:pStyle w:val="B3"/>
      </w:pPr>
      <w:r w:rsidRPr="00413E21">
        <w:t>1</w:t>
      </w:r>
      <w:r w:rsidRPr="00413E21">
        <w:tab/>
        <w:t>presented to TSG for information;</w:t>
      </w:r>
    </w:p>
    <w:p w14:paraId="442CE6B8" w14:textId="77777777" w:rsidR="00302B52" w:rsidRPr="00413E21" w:rsidRDefault="00302B52" w:rsidP="00302B52">
      <w:pPr>
        <w:pStyle w:val="B3"/>
      </w:pPr>
      <w:r w:rsidRPr="00413E21">
        <w:t>2</w:t>
      </w:r>
      <w:r w:rsidRPr="00413E21">
        <w:tab/>
        <w:t>presented to TSG for approval;</w:t>
      </w:r>
    </w:p>
    <w:p w14:paraId="099BEDE0" w14:textId="77777777" w:rsidR="00302B52" w:rsidRPr="00413E21" w:rsidRDefault="00302B52" w:rsidP="00302B52">
      <w:pPr>
        <w:pStyle w:val="B3"/>
      </w:pPr>
      <w:r w:rsidRPr="00413E21">
        <w:t>3</w:t>
      </w:r>
      <w:r w:rsidRPr="00413E21">
        <w:tab/>
        <w:t>or greater indicates TSG approved document under change control.</w:t>
      </w:r>
    </w:p>
    <w:p w14:paraId="3E01535C"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53E7D7F9"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00554659" w14:textId="77777777" w:rsidR="00302B52" w:rsidRPr="00413E21" w:rsidRDefault="00CF70FD" w:rsidP="00302B52">
      <w:pPr>
        <w:pStyle w:val="Heading1"/>
      </w:pPr>
      <w:r w:rsidRPr="00413E21">
        <w:br w:type="page"/>
      </w:r>
      <w:bookmarkStart w:id="7" w:name="_Toc532836845"/>
      <w:bookmarkStart w:id="8" w:name="_Toc27559677"/>
      <w:bookmarkStart w:id="9" w:name="_Toc36039422"/>
      <w:bookmarkStart w:id="10" w:name="_Toc162446389"/>
      <w:r w:rsidR="00302B52" w:rsidRPr="00413E21">
        <w:t>1</w:t>
      </w:r>
      <w:r w:rsidR="00302B52" w:rsidRPr="00413E21">
        <w:tab/>
        <w:t>Scope</w:t>
      </w:r>
      <w:bookmarkEnd w:id="7"/>
      <w:bookmarkEnd w:id="8"/>
      <w:bookmarkEnd w:id="9"/>
      <w:bookmarkEnd w:id="10"/>
    </w:p>
    <w:p w14:paraId="62788478"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447EDC04" w14:textId="77777777" w:rsidR="00302B52" w:rsidRPr="00413E21" w:rsidRDefault="00302B52" w:rsidP="00302B52">
      <w:pPr>
        <w:pStyle w:val="Heading1"/>
      </w:pPr>
      <w:bookmarkStart w:id="11" w:name="_Toc532836846"/>
      <w:bookmarkStart w:id="12" w:name="_Toc27559678"/>
      <w:bookmarkStart w:id="13" w:name="_Toc36039423"/>
      <w:bookmarkStart w:id="14" w:name="_Toc162446390"/>
      <w:r w:rsidRPr="00413E21">
        <w:t>2</w:t>
      </w:r>
      <w:r w:rsidRPr="00413E21">
        <w:tab/>
        <w:t>References</w:t>
      </w:r>
      <w:bookmarkEnd w:id="11"/>
      <w:bookmarkEnd w:id="12"/>
      <w:bookmarkEnd w:id="13"/>
      <w:bookmarkEnd w:id="14"/>
    </w:p>
    <w:p w14:paraId="51CB674F" w14:textId="77777777" w:rsidR="00302B52" w:rsidRPr="00413E21" w:rsidRDefault="00302B52" w:rsidP="00302B52">
      <w:r w:rsidRPr="00413E21">
        <w:t>The following documents contain provisions which, through reference in this text, constitute provisions of the present document.</w:t>
      </w:r>
    </w:p>
    <w:p w14:paraId="03472416" w14:textId="77777777" w:rsidR="00302B52" w:rsidRPr="00413E21" w:rsidRDefault="00302B52" w:rsidP="00302B52">
      <w:pPr>
        <w:pStyle w:val="B1"/>
      </w:pPr>
      <w:bookmarkStart w:id="15" w:name="OLE_LINK1"/>
      <w:bookmarkStart w:id="16" w:name="OLE_LINK2"/>
      <w:bookmarkStart w:id="17" w:name="OLE_LINK3"/>
      <w:bookmarkStart w:id="18" w:name="OLE_LINK4"/>
      <w:r w:rsidRPr="00413E21">
        <w:t>-</w:t>
      </w:r>
      <w:r w:rsidRPr="00413E21">
        <w:tab/>
        <w:t>References are either specific (identified by date of publication, edition number, version number, etc.) or non</w:t>
      </w:r>
      <w:r w:rsidRPr="00413E21">
        <w:noBreakHyphen/>
        <w:t>specific.</w:t>
      </w:r>
    </w:p>
    <w:p w14:paraId="5B40000F" w14:textId="77777777" w:rsidR="00302B52" w:rsidRPr="00413E21" w:rsidRDefault="00302B52" w:rsidP="00302B52">
      <w:pPr>
        <w:pStyle w:val="B1"/>
      </w:pPr>
      <w:r w:rsidRPr="00413E21">
        <w:t>-</w:t>
      </w:r>
      <w:r w:rsidRPr="00413E21">
        <w:tab/>
        <w:t>For a specific reference, subsequent revisions do not apply.</w:t>
      </w:r>
    </w:p>
    <w:p w14:paraId="414F35C3"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5"/>
    <w:bookmarkEnd w:id="16"/>
    <w:bookmarkEnd w:id="17"/>
    <w:bookmarkEnd w:id="18"/>
    <w:p w14:paraId="16CE636B" w14:textId="77777777" w:rsidR="00302B52" w:rsidRPr="00413E21" w:rsidRDefault="00302B52" w:rsidP="00302B52">
      <w:pPr>
        <w:pStyle w:val="EX"/>
      </w:pPr>
      <w:r w:rsidRPr="00413E21">
        <w:t>[1]</w:t>
      </w:r>
      <w:r w:rsidRPr="00413E21">
        <w:tab/>
        <w:t>3GPP TR 21.905: "Vocabulary for 3GPP Specifications".</w:t>
      </w:r>
    </w:p>
    <w:p w14:paraId="06C8B0BA"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5C309387"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4E989894"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4F224D3E"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71FA1771"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226234AD" w14:textId="77777777" w:rsidR="00302B52" w:rsidRPr="00413E21" w:rsidRDefault="00302B52" w:rsidP="00CA6300">
      <w:pPr>
        <w:pStyle w:val="EX"/>
        <w:spacing w:after="0"/>
        <w:rPr>
          <w:lang w:eastAsia="fr-FR"/>
        </w:rPr>
      </w:pPr>
      <w:r w:rsidRPr="00413E21">
        <w:rPr>
          <w:lang w:eastAsia="fr-FR"/>
        </w:rPr>
        <w:t>[7]</w:t>
      </w:r>
      <w:r w:rsidRPr="00413E21">
        <w:rPr>
          <w:lang w:eastAsia="fr-FR"/>
        </w:rPr>
        <w:tab/>
        <w:t>draft-wright-json-schema-01 (October 2017): "JSON Schema: A Media Type for Describing JSON Documents".</w:t>
      </w:r>
    </w:p>
    <w:p w14:paraId="2C8B969B" w14:textId="77777777" w:rsidR="00302B52" w:rsidRPr="00413E21" w:rsidRDefault="00302B52" w:rsidP="00302B52">
      <w:pPr>
        <w:pStyle w:val="EX"/>
        <w:rPr>
          <w:lang w:eastAsia="zh-CN" w:bidi="ar-KW"/>
        </w:rPr>
      </w:pPr>
      <w:r w:rsidRPr="00413E21">
        <w:rPr>
          <w:lang w:eastAsia="fr-FR"/>
        </w:rPr>
        <w:tab/>
        <w:t>Editor's note: The above document cannot be formally referenced until it is published as an RFC.</w:t>
      </w:r>
    </w:p>
    <w:p w14:paraId="021D9646" w14:textId="77777777" w:rsidR="00302B52" w:rsidRPr="00413E21" w:rsidRDefault="00302B52" w:rsidP="00CA6300">
      <w:pPr>
        <w:pStyle w:val="EX"/>
        <w:spacing w:after="0"/>
        <w:rPr>
          <w:lang w:eastAsia="fr-FR"/>
        </w:rPr>
      </w:pPr>
      <w:r w:rsidRPr="00413E21">
        <w:rPr>
          <w:lang w:eastAsia="fr-FR"/>
        </w:rPr>
        <w:t>[8]</w:t>
      </w:r>
      <w:r w:rsidRPr="00413E21">
        <w:rPr>
          <w:lang w:eastAsia="fr-FR"/>
        </w:rPr>
        <w:tab/>
        <w:t>draft-wright-json-schema-validation-01 (October 2017: "JSON Schema Validation: A Vocabulary for Structural Validation of JSON".</w:t>
      </w:r>
      <w:hyperlink w:history="1"/>
    </w:p>
    <w:p w14:paraId="441AA65D" w14:textId="77777777" w:rsidR="00302B52" w:rsidRPr="00413E21" w:rsidRDefault="00302B52" w:rsidP="00302B52">
      <w:pPr>
        <w:pStyle w:val="EX"/>
        <w:rPr>
          <w:lang w:eastAsia="zh-CN" w:bidi="ar-KW"/>
        </w:rPr>
      </w:pPr>
      <w:r w:rsidRPr="00413E21">
        <w:rPr>
          <w:lang w:eastAsia="fr-FR"/>
        </w:rPr>
        <w:tab/>
        <w:t>Editor's note: The above document cannot be formally referenced until it is published as an RFC.</w:t>
      </w:r>
    </w:p>
    <w:p w14:paraId="4D6D1AB3" w14:textId="77777777" w:rsidR="00302B52" w:rsidRPr="00413E21" w:rsidRDefault="00302B52" w:rsidP="00CA6300">
      <w:pPr>
        <w:pStyle w:val="EX"/>
        <w:spacing w:after="0"/>
        <w:rPr>
          <w:lang w:eastAsia="fr-FR"/>
        </w:rPr>
      </w:pPr>
      <w:r w:rsidRPr="00413E21">
        <w:rPr>
          <w:lang w:eastAsia="fr-FR"/>
        </w:rPr>
        <w:t>[9]</w:t>
      </w:r>
      <w:r w:rsidRPr="00413E21">
        <w:rPr>
          <w:lang w:eastAsia="fr-FR"/>
        </w:rPr>
        <w:tab/>
        <w:t>draft-wright-json-schema-hyperschema-01 (October 2017): "JSON Hyper-Schema: A Vocabulary for Hypermedia Annotation of JSON.</w:t>
      </w:r>
    </w:p>
    <w:p w14:paraId="6DA6187F" w14:textId="77777777" w:rsidR="00302B52" w:rsidRPr="00413E21" w:rsidRDefault="00302B52" w:rsidP="00302B52">
      <w:pPr>
        <w:pStyle w:val="EX"/>
        <w:rPr>
          <w:lang w:eastAsia="zh-CN" w:bidi="ar-KW"/>
        </w:rPr>
      </w:pPr>
      <w:r w:rsidRPr="00413E21">
        <w:rPr>
          <w:lang w:eastAsia="fr-FR"/>
        </w:rPr>
        <w:tab/>
        <w:t>Editor's note: The above document cannot be formally referenced until it is published as an RFC.</w:t>
      </w:r>
    </w:p>
    <w:p w14:paraId="1806A751"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1" w:history="1">
        <w:r w:rsidRPr="00413E21">
          <w:rPr>
            <w:rStyle w:val="Hyperlink"/>
            <w:lang w:eastAsia="fr-FR"/>
          </w:rPr>
          <w:t>https://github.com/OAI/OpenAPI-Specification</w:t>
        </w:r>
      </w:hyperlink>
      <w:r w:rsidRPr="00413E21">
        <w:rPr>
          <w:lang w:eastAsia="fr-FR"/>
        </w:rPr>
        <w:t>)</w:t>
      </w:r>
    </w:p>
    <w:p w14:paraId="524D868C"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032F8493"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50FDBB77"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310DA9B0"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74338D2A"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2" w:history="1">
        <w:r w:rsidRPr="00A72A87">
          <w:rPr>
            <w:rStyle w:val="Hyperlink"/>
            <w:lang w:eastAsia="zh-CN" w:bidi="ar-KW"/>
          </w:rPr>
          <w:t>https://www.w3.org/TR/xpath-10/</w:t>
        </w:r>
      </w:hyperlink>
      <w:r>
        <w:rPr>
          <w:lang w:eastAsia="zh-CN" w:bidi="ar-KW"/>
        </w:rPr>
        <w:t>)</w:t>
      </w:r>
    </w:p>
    <w:p w14:paraId="78BB885A" w14:textId="77777777" w:rsidR="009B0917" w:rsidRPr="00413E21" w:rsidRDefault="00913AA8" w:rsidP="009B0917">
      <w:pPr>
        <w:pStyle w:val="EX"/>
        <w:rPr>
          <w:lang w:eastAsia="zh-CN" w:bidi="ar-KW"/>
        </w:rPr>
      </w:pPr>
      <w:r>
        <w:rPr>
          <w:lang w:eastAsia="zh-CN" w:bidi="ar-KW"/>
        </w:rPr>
        <w:t>[16]</w:t>
      </w:r>
      <w:r>
        <w:rPr>
          <w:lang w:eastAsia="zh-CN" w:bidi="ar-KW"/>
        </w:rPr>
        <w:tab/>
      </w:r>
      <w:r w:rsidRPr="00413E21">
        <w:t>3GPP</w:t>
      </w:r>
      <w:r>
        <w:t xml:space="preserve"> </w:t>
      </w:r>
      <w:r w:rsidRPr="00413E21">
        <w:t>TR</w:t>
      </w:r>
      <w:r>
        <w:t xml:space="preserve"> 32</w:t>
      </w:r>
      <w:r w:rsidRPr="00413E21">
        <w:t>.</w:t>
      </w:r>
      <w:r>
        <w:t>160</w:t>
      </w:r>
      <w:r w:rsidRPr="00413E21">
        <w:t>: "</w:t>
      </w:r>
      <w:r>
        <w:t>Management and orchestration; Management service template</w:t>
      </w:r>
      <w:r w:rsidRPr="00413E21">
        <w:t>".</w:t>
      </w:r>
    </w:p>
    <w:p w14:paraId="4D6AEDE3" w14:textId="77777777" w:rsidR="00302B52" w:rsidRPr="00413E21" w:rsidRDefault="00302B52" w:rsidP="00302B52">
      <w:pPr>
        <w:pStyle w:val="Heading1"/>
      </w:pPr>
      <w:bookmarkStart w:id="19" w:name="_Toc532836847"/>
      <w:bookmarkStart w:id="20" w:name="_Toc27559679"/>
      <w:bookmarkStart w:id="21" w:name="_Toc36039424"/>
      <w:bookmarkStart w:id="22" w:name="_Toc162446391"/>
      <w:r w:rsidRPr="00413E21">
        <w:t>3</w:t>
      </w:r>
      <w:r w:rsidRPr="00413E21">
        <w:tab/>
        <w:t>Definitions</w:t>
      </w:r>
      <w:r w:rsidR="00153FF5">
        <w:t xml:space="preserve"> </w:t>
      </w:r>
      <w:r w:rsidRPr="00413E21">
        <w:t>and abbreviations</w:t>
      </w:r>
      <w:bookmarkEnd w:id="19"/>
      <w:bookmarkEnd w:id="20"/>
      <w:bookmarkEnd w:id="21"/>
      <w:bookmarkEnd w:id="22"/>
    </w:p>
    <w:p w14:paraId="1A350DC9" w14:textId="77777777" w:rsidR="00302B52" w:rsidRPr="00413E21" w:rsidRDefault="00302B52" w:rsidP="00302B52">
      <w:pPr>
        <w:pStyle w:val="Heading2"/>
      </w:pPr>
      <w:bookmarkStart w:id="23" w:name="_Toc532836848"/>
      <w:bookmarkStart w:id="24" w:name="_Toc27559680"/>
      <w:bookmarkStart w:id="25" w:name="_Toc36039425"/>
      <w:bookmarkStart w:id="26" w:name="_Toc162446392"/>
      <w:r w:rsidRPr="00413E21">
        <w:t>3.1</w:t>
      </w:r>
      <w:r w:rsidRPr="00413E21">
        <w:tab/>
        <w:t>Definitions</w:t>
      </w:r>
      <w:bookmarkEnd w:id="23"/>
      <w:bookmarkEnd w:id="24"/>
      <w:bookmarkEnd w:id="25"/>
      <w:bookmarkEnd w:id="26"/>
    </w:p>
    <w:p w14:paraId="005E9637"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47B56651" w14:textId="77777777" w:rsidR="00302B52" w:rsidRPr="00413E21" w:rsidRDefault="00302B52" w:rsidP="00302B52">
      <w:pPr>
        <w:pStyle w:val="Heading2"/>
      </w:pPr>
      <w:bookmarkStart w:id="27" w:name="_Toc532836849"/>
      <w:bookmarkStart w:id="28" w:name="_Toc27559681"/>
      <w:bookmarkStart w:id="29" w:name="_Toc36039426"/>
      <w:bookmarkStart w:id="30" w:name="_Toc162446393"/>
      <w:r w:rsidRPr="00413E21">
        <w:t>3.2</w:t>
      </w:r>
      <w:r w:rsidRPr="00413E21">
        <w:tab/>
        <w:t>Abbreviations</w:t>
      </w:r>
      <w:bookmarkEnd w:id="27"/>
      <w:bookmarkEnd w:id="28"/>
      <w:bookmarkEnd w:id="29"/>
      <w:bookmarkEnd w:id="30"/>
    </w:p>
    <w:p w14:paraId="1522FCF5"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7A4F0876" w14:textId="77777777" w:rsidR="00B078FA" w:rsidRDefault="00302B52" w:rsidP="00B078FA">
      <w:pPr>
        <w:pStyle w:val="EW"/>
      </w:pPr>
      <w:r w:rsidRPr="00413E21">
        <w:t>CRUD</w:t>
      </w:r>
      <w:r w:rsidRPr="00413E21">
        <w:tab/>
        <w:t>Create, Retrieve, Update, Delete</w:t>
      </w:r>
    </w:p>
    <w:p w14:paraId="45047F51" w14:textId="77777777" w:rsidR="00302B52" w:rsidRPr="00413E21" w:rsidRDefault="00B078FA" w:rsidP="00B078FA">
      <w:pPr>
        <w:pStyle w:val="EW"/>
      </w:pPr>
      <w:r>
        <w:t>DC</w:t>
      </w:r>
      <w:r>
        <w:tab/>
        <w:t>Domain Component</w:t>
      </w:r>
    </w:p>
    <w:p w14:paraId="5895285B" w14:textId="77777777" w:rsidR="00B078FA" w:rsidRDefault="00302B52" w:rsidP="00B078FA">
      <w:pPr>
        <w:pStyle w:val="EW"/>
      </w:pPr>
      <w:r w:rsidRPr="00413E21">
        <w:t>DN</w:t>
      </w:r>
      <w:r w:rsidRPr="00413E21">
        <w:tab/>
        <w:t>Distinguished Name</w:t>
      </w:r>
    </w:p>
    <w:p w14:paraId="6D3A1468" w14:textId="77777777" w:rsidR="00B078FA" w:rsidRDefault="00B078FA" w:rsidP="00B078FA">
      <w:pPr>
        <w:pStyle w:val="EW"/>
      </w:pPr>
      <w:r>
        <w:t>DNS</w:t>
      </w:r>
      <w:r>
        <w:tab/>
        <w:t>Domain Name Service</w:t>
      </w:r>
    </w:p>
    <w:p w14:paraId="682DC274" w14:textId="77777777" w:rsidR="00302B52" w:rsidRPr="00413E21" w:rsidRDefault="00B078FA" w:rsidP="00B078FA">
      <w:pPr>
        <w:pStyle w:val="EW"/>
      </w:pPr>
      <w:r>
        <w:t>FQDN</w:t>
      </w:r>
      <w:r>
        <w:tab/>
        <w:t>Fully Qualified Doman Name</w:t>
      </w:r>
    </w:p>
    <w:p w14:paraId="3E89D2E7" w14:textId="77777777" w:rsidR="00302B52" w:rsidRPr="00413E21" w:rsidRDefault="00302B52" w:rsidP="00302B52">
      <w:pPr>
        <w:pStyle w:val="EW"/>
      </w:pPr>
      <w:r w:rsidRPr="00413E21">
        <w:t>HTTP</w:t>
      </w:r>
      <w:r w:rsidRPr="00413E21">
        <w:tab/>
        <w:t>Hypertext Transfer Protocol</w:t>
      </w:r>
    </w:p>
    <w:p w14:paraId="486CBDEF" w14:textId="77777777" w:rsidR="00302B52" w:rsidRPr="00413E21" w:rsidRDefault="00302B52" w:rsidP="00302B52">
      <w:pPr>
        <w:pStyle w:val="EW"/>
      </w:pPr>
      <w:r w:rsidRPr="00413E21">
        <w:t>JSON</w:t>
      </w:r>
      <w:r w:rsidRPr="00413E21">
        <w:tab/>
        <w:t>JavaScript Object Notation</w:t>
      </w:r>
    </w:p>
    <w:p w14:paraId="0EBF67BF" w14:textId="77777777" w:rsidR="00302B52" w:rsidRPr="00413E21" w:rsidRDefault="00302B52" w:rsidP="00302B52">
      <w:pPr>
        <w:pStyle w:val="EW"/>
      </w:pPr>
      <w:r w:rsidRPr="00413E21">
        <w:t>LDN</w:t>
      </w:r>
      <w:r w:rsidRPr="00413E21">
        <w:tab/>
        <w:t>Local Distinguished Name</w:t>
      </w:r>
    </w:p>
    <w:p w14:paraId="5FFBCFC5" w14:textId="77777777" w:rsidR="00302B52" w:rsidRPr="00413E21" w:rsidRDefault="00302B52" w:rsidP="00302B52">
      <w:pPr>
        <w:pStyle w:val="EW"/>
      </w:pPr>
      <w:r w:rsidRPr="00413E21">
        <w:t>MnS</w:t>
      </w:r>
      <w:r w:rsidRPr="00413E21">
        <w:tab/>
        <w:t>Management Service</w:t>
      </w:r>
    </w:p>
    <w:p w14:paraId="5A5E9A0C" w14:textId="77777777" w:rsidR="00302B52" w:rsidRPr="00413E21" w:rsidRDefault="00302B52" w:rsidP="00302B52">
      <w:pPr>
        <w:pStyle w:val="EW"/>
      </w:pPr>
      <w:r w:rsidRPr="00413E21">
        <w:t>REST</w:t>
      </w:r>
      <w:r w:rsidRPr="00413E21">
        <w:tab/>
        <w:t>REpresentational State Transfer</w:t>
      </w:r>
    </w:p>
    <w:p w14:paraId="7A48A442" w14:textId="77777777" w:rsidR="00B078FA" w:rsidRDefault="00302B52" w:rsidP="00B078FA">
      <w:pPr>
        <w:pStyle w:val="EW"/>
      </w:pPr>
      <w:r w:rsidRPr="00413E21">
        <w:t>RPC</w:t>
      </w:r>
      <w:r w:rsidRPr="00413E21">
        <w:tab/>
        <w:t>Remote Procedure Call</w:t>
      </w:r>
    </w:p>
    <w:p w14:paraId="4FD27961" w14:textId="77777777" w:rsidR="00302B52" w:rsidRPr="00413E21" w:rsidRDefault="00B078FA" w:rsidP="00B078FA">
      <w:pPr>
        <w:pStyle w:val="EW"/>
      </w:pPr>
      <w:r>
        <w:t>TCP</w:t>
      </w:r>
      <w:r>
        <w:tab/>
        <w:t>Transmission Control Protocol</w:t>
      </w:r>
    </w:p>
    <w:p w14:paraId="58874C63" w14:textId="77777777" w:rsidR="00302B52" w:rsidRPr="00413E21" w:rsidRDefault="00302B52" w:rsidP="00302B52">
      <w:pPr>
        <w:pStyle w:val="EW"/>
      </w:pPr>
      <w:r w:rsidRPr="00413E21">
        <w:t>URI</w:t>
      </w:r>
      <w:r w:rsidRPr="00413E21">
        <w:tab/>
        <w:t>Uniform Resource Identifier</w:t>
      </w:r>
    </w:p>
    <w:p w14:paraId="598A5D1C" w14:textId="77777777" w:rsidR="00302B52" w:rsidRPr="00413E21" w:rsidRDefault="00302B52" w:rsidP="00302B52">
      <w:pPr>
        <w:pStyle w:val="Heading1"/>
      </w:pPr>
      <w:bookmarkStart w:id="31" w:name="_Toc532836850"/>
      <w:bookmarkStart w:id="32" w:name="_Toc27559682"/>
      <w:bookmarkStart w:id="33" w:name="_Toc36039427"/>
      <w:bookmarkStart w:id="34" w:name="_Toc162446394"/>
      <w:r w:rsidRPr="00413E21">
        <w:t>4</w:t>
      </w:r>
      <w:r w:rsidRPr="00413E21">
        <w:tab/>
        <w:t>General rules</w:t>
      </w:r>
      <w:bookmarkEnd w:id="31"/>
      <w:bookmarkEnd w:id="32"/>
      <w:bookmarkEnd w:id="33"/>
      <w:bookmarkEnd w:id="34"/>
    </w:p>
    <w:p w14:paraId="2C22F1A3" w14:textId="77777777" w:rsidR="00302B52" w:rsidRPr="00413E21" w:rsidRDefault="00302B52" w:rsidP="00302B52">
      <w:pPr>
        <w:pStyle w:val="Heading2"/>
      </w:pPr>
      <w:bookmarkStart w:id="35" w:name="_Toc532836851"/>
      <w:bookmarkStart w:id="36" w:name="_Toc27559683"/>
      <w:bookmarkStart w:id="37" w:name="_Toc36039428"/>
      <w:bookmarkStart w:id="38" w:name="_Toc162446395"/>
      <w:r w:rsidRPr="00413E21">
        <w:t>4.1</w:t>
      </w:r>
      <w:r w:rsidRPr="00413E21">
        <w:tab/>
        <w:t>Information models and resources</w:t>
      </w:r>
      <w:bookmarkEnd w:id="35"/>
      <w:bookmarkEnd w:id="36"/>
      <w:bookmarkEnd w:id="37"/>
      <w:bookmarkEnd w:id="38"/>
    </w:p>
    <w:p w14:paraId="539CB45C" w14:textId="77777777" w:rsidR="00302B52" w:rsidRPr="00413E21" w:rsidRDefault="00302B52" w:rsidP="00302B52">
      <w:pPr>
        <w:pStyle w:val="Heading3"/>
      </w:pPr>
      <w:bookmarkStart w:id="39" w:name="_Toc532836852"/>
      <w:bookmarkStart w:id="40" w:name="_Toc27559684"/>
      <w:bookmarkStart w:id="41" w:name="_Toc36039429"/>
      <w:bookmarkStart w:id="42" w:name="_Toc162446396"/>
      <w:r w:rsidRPr="00413E21">
        <w:t>4.1.1</w:t>
      </w:r>
      <w:r w:rsidRPr="00413E21">
        <w:tab/>
        <w:t>Information models</w:t>
      </w:r>
      <w:bookmarkEnd w:id="39"/>
      <w:bookmarkEnd w:id="40"/>
      <w:bookmarkEnd w:id="41"/>
      <w:bookmarkEnd w:id="42"/>
    </w:p>
    <w:p w14:paraId="3DC00577"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0A9E6A1E"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7A59CA1A" w14:textId="77777777" w:rsidR="00302B52" w:rsidRPr="00413E21" w:rsidRDefault="00302B52" w:rsidP="00302B52">
      <w:pPr>
        <w:pStyle w:val="Heading3"/>
      </w:pPr>
      <w:bookmarkStart w:id="43" w:name="_Toc532836853"/>
      <w:bookmarkStart w:id="44" w:name="_Toc27559685"/>
      <w:bookmarkStart w:id="45" w:name="_Toc36039430"/>
      <w:bookmarkStart w:id="46" w:name="_Toc162446397"/>
      <w:r w:rsidRPr="00413E21">
        <w:t>4.1.2</w:t>
      </w:r>
      <w:r w:rsidRPr="00413E21">
        <w:tab/>
        <w:t>Resources</w:t>
      </w:r>
      <w:bookmarkEnd w:id="43"/>
      <w:bookmarkEnd w:id="44"/>
      <w:bookmarkEnd w:id="45"/>
      <w:bookmarkEnd w:id="46"/>
    </w:p>
    <w:p w14:paraId="61AB330A"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7FD2008A"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366B9C47" w14:textId="77777777" w:rsidR="00302B52" w:rsidRPr="00413E21" w:rsidRDefault="00302B52" w:rsidP="00302B52">
      <w:pPr>
        <w:pStyle w:val="Heading3"/>
      </w:pPr>
      <w:bookmarkStart w:id="47" w:name="_Toc532836854"/>
      <w:bookmarkStart w:id="48" w:name="_Toc27559686"/>
      <w:bookmarkStart w:id="49" w:name="_Toc36039431"/>
      <w:bookmarkStart w:id="50" w:name="_Toc162446398"/>
      <w:r w:rsidRPr="00413E21">
        <w:t>4.1.3</w:t>
      </w:r>
      <w:r w:rsidRPr="00413E21">
        <w:tab/>
        <w:t>Resource archetypes</w:t>
      </w:r>
      <w:bookmarkEnd w:id="47"/>
      <w:bookmarkEnd w:id="48"/>
      <w:bookmarkEnd w:id="49"/>
      <w:bookmarkEnd w:id="50"/>
    </w:p>
    <w:p w14:paraId="59572A3B"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7FFBFC7C"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1122633"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30501D76"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0C8714C8" w14:textId="77777777" w:rsidR="00302B52" w:rsidRPr="00413E21" w:rsidRDefault="00302B52" w:rsidP="00302B52">
      <w:pPr>
        <w:pStyle w:val="Heading3"/>
      </w:pPr>
      <w:bookmarkStart w:id="51" w:name="_Toc532836855"/>
      <w:bookmarkStart w:id="52" w:name="_Toc27559687"/>
      <w:bookmarkStart w:id="53" w:name="_Toc36039432"/>
      <w:bookmarkStart w:id="54" w:name="_Toc162446399"/>
      <w:r w:rsidRPr="00413E21">
        <w:t>4.1.4</w:t>
      </w:r>
      <w:r w:rsidRPr="00413E21">
        <w:tab/>
        <w:t>Mapping of information models to resources</w:t>
      </w:r>
      <w:bookmarkEnd w:id="51"/>
      <w:bookmarkEnd w:id="52"/>
      <w:bookmarkEnd w:id="53"/>
      <w:bookmarkEnd w:id="54"/>
    </w:p>
    <w:p w14:paraId="353504A0"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4DFF46A7" w14:textId="77777777" w:rsidR="00D42EBB" w:rsidRDefault="00D42EBB" w:rsidP="00302B52">
      <w:r>
        <w:t>Attributes are mapped to secondary resources.</w:t>
      </w:r>
    </w:p>
    <w:p w14:paraId="554652AA" w14:textId="77777777" w:rsidR="001D5686" w:rsidRDefault="001D5686" w:rsidP="001D5686">
      <w:pPr>
        <w:pStyle w:val="Heading3"/>
      </w:pPr>
      <w:bookmarkStart w:id="55" w:name="_Toc162446400"/>
      <w:r>
        <w:t>4.1.5</w:t>
      </w:r>
      <w:r>
        <w:tab/>
        <w:t>Usage of information models</w:t>
      </w:r>
      <w:bookmarkEnd w:id="55"/>
    </w:p>
    <w:p w14:paraId="05DE2BC3"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37418FD0"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6936EC56" w14:textId="1F34E67E" w:rsidR="001D5686"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7B158DE8" w14:textId="77777777" w:rsidR="007B2CC7" w:rsidRDefault="007B2CC7" w:rsidP="007B2CC7">
      <w:pPr>
        <w:pStyle w:val="B1"/>
        <w:rPr>
          <w:noProof/>
          <w:lang w:val="en-US"/>
        </w:rPr>
      </w:pPr>
      <w:r>
        <w:rPr>
          <w:noProof/>
          <w:lang w:val="en-US"/>
        </w:rPr>
        <w:t>-</w:t>
      </w:r>
      <w:r>
        <w:rPr>
          <w:noProof/>
          <w:lang w:val="en-US"/>
        </w:rPr>
        <w:tab/>
        <w:t>They provide constraints on the structure of information on the MnS Producer.</w:t>
      </w:r>
    </w:p>
    <w:p w14:paraId="04F2085A" w14:textId="77777777" w:rsidR="007B2CC7" w:rsidRDefault="007B2CC7" w:rsidP="007B2CC7">
      <w:pPr>
        <w:pStyle w:val="B1"/>
        <w:rPr>
          <w:noProof/>
          <w:lang w:val="en-US"/>
        </w:rPr>
      </w:pPr>
      <w:r>
        <w:rPr>
          <w:noProof/>
          <w:lang w:val="en-US"/>
        </w:rPr>
        <w:t>-</w:t>
      </w:r>
      <w:r>
        <w:rPr>
          <w:noProof/>
          <w:lang w:val="en-US"/>
        </w:rPr>
        <w:tab/>
        <w:t>They provide constraints on the possibilities to update information on the MnS Producer.</w:t>
      </w:r>
    </w:p>
    <w:p w14:paraId="54371CF7"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615F1961"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185D7C6D" w14:textId="77777777" w:rsidR="00302B52" w:rsidRPr="00413E21" w:rsidRDefault="00302B52" w:rsidP="00302B52">
      <w:pPr>
        <w:pStyle w:val="Heading2"/>
      </w:pPr>
      <w:bookmarkStart w:id="56" w:name="_Toc532836856"/>
      <w:bookmarkStart w:id="57" w:name="_Toc27559688"/>
      <w:bookmarkStart w:id="58" w:name="_Toc36039433"/>
      <w:bookmarkStart w:id="59" w:name="_Toc162446401"/>
      <w:r w:rsidRPr="00413E21">
        <w:t>4.2</w:t>
      </w:r>
      <w:r w:rsidRPr="00413E21">
        <w:tab/>
        <w:t>Managed object naming and resource identification</w:t>
      </w:r>
      <w:bookmarkEnd w:id="56"/>
      <w:bookmarkEnd w:id="57"/>
      <w:bookmarkEnd w:id="58"/>
      <w:bookmarkEnd w:id="59"/>
    </w:p>
    <w:p w14:paraId="557B2170" w14:textId="77777777" w:rsidR="00302B52" w:rsidRPr="00413E21" w:rsidRDefault="00302B52" w:rsidP="00302B52">
      <w:pPr>
        <w:pStyle w:val="Heading3"/>
      </w:pPr>
      <w:bookmarkStart w:id="60" w:name="_Toc532836857"/>
      <w:bookmarkStart w:id="61" w:name="_Toc27559689"/>
      <w:bookmarkStart w:id="62" w:name="_Toc36039434"/>
      <w:bookmarkStart w:id="63" w:name="_Toc162446402"/>
      <w:r w:rsidRPr="00413E21">
        <w:t>4.2.1</w:t>
      </w:r>
      <w:r w:rsidRPr="00413E21">
        <w:tab/>
        <w:t>Managed object naming</w:t>
      </w:r>
      <w:bookmarkEnd w:id="60"/>
      <w:bookmarkEnd w:id="61"/>
      <w:bookmarkEnd w:id="62"/>
      <w:bookmarkEnd w:id="63"/>
    </w:p>
    <w:p w14:paraId="6FBE963C" w14:textId="77777777" w:rsidR="001822E4" w:rsidRDefault="001822E4" w:rsidP="006C3ED8">
      <w:pPr>
        <w:pStyle w:val="Heading4"/>
      </w:pPr>
      <w:bookmarkStart w:id="64" w:name="_Toc27559690"/>
      <w:bookmarkStart w:id="65" w:name="_Toc36039435"/>
      <w:bookmarkStart w:id="66" w:name="_Toc162446403"/>
      <w:r>
        <w:t>4.2.1.0</w:t>
      </w:r>
      <w:r>
        <w:tab/>
        <w:t>Distinguished Name (DN)</w:t>
      </w:r>
      <w:bookmarkEnd w:id="64"/>
      <w:bookmarkEnd w:id="65"/>
      <w:bookmarkEnd w:id="66"/>
    </w:p>
    <w:p w14:paraId="7D965FBF"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0CE42E95"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28DBB7E9" w14:textId="77777777" w:rsidR="00F87F11" w:rsidRDefault="00F87F11" w:rsidP="00F87F11">
      <w:r>
        <w:t>The DN concept is described in detail in TS 32.300 [3].The following example DN has a DC.</w:t>
      </w:r>
    </w:p>
    <w:p w14:paraId="102B3ED0"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66156AE1" w14:textId="77777777" w:rsidR="001822E4" w:rsidRPr="00413E21" w:rsidRDefault="001822E4" w:rsidP="006C3ED8">
      <w:pPr>
        <w:pStyle w:val="Heading4"/>
      </w:pPr>
      <w:bookmarkStart w:id="67" w:name="_Toc27559691"/>
      <w:bookmarkStart w:id="68" w:name="_Toc36039436"/>
      <w:bookmarkStart w:id="69" w:name="_Toc162446404"/>
      <w:r>
        <w:t>4.2.1.1</w:t>
      </w:r>
      <w:r>
        <w:tab/>
        <w:t>Global and local namespaces</w:t>
      </w:r>
      <w:bookmarkEnd w:id="67"/>
      <w:bookmarkEnd w:id="68"/>
      <w:bookmarkEnd w:id="69"/>
    </w:p>
    <w:p w14:paraId="5EB23837"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6238732" w14:textId="77777777" w:rsidR="00302B52" w:rsidRPr="00413E21" w:rsidRDefault="00302B52" w:rsidP="00302B52">
      <w:r w:rsidRPr="00413E21">
        <w:t>The local root is typically the root of the network resource model representing the managed network.</w:t>
      </w:r>
    </w:p>
    <w:p w14:paraId="4C06749C" w14:textId="77777777" w:rsidR="00302B52" w:rsidRPr="00413E21" w:rsidRDefault="00302B52" w:rsidP="00302B52">
      <w:pPr>
        <w:pStyle w:val="Heading3"/>
      </w:pPr>
      <w:bookmarkStart w:id="70" w:name="_Toc532836858"/>
      <w:bookmarkStart w:id="71" w:name="_Toc27559692"/>
      <w:bookmarkStart w:id="72" w:name="_Toc36039437"/>
      <w:bookmarkStart w:id="73" w:name="_Toc162446405"/>
      <w:r w:rsidRPr="00413E21">
        <w:t>4.2.2</w:t>
      </w:r>
      <w:r w:rsidRPr="00413E21">
        <w:tab/>
        <w:t>Resource identification</w:t>
      </w:r>
      <w:bookmarkEnd w:id="70"/>
      <w:bookmarkEnd w:id="71"/>
      <w:bookmarkEnd w:id="72"/>
      <w:bookmarkEnd w:id="73"/>
    </w:p>
    <w:p w14:paraId="2EB470CB"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5B57F9B4" w14:textId="77777777" w:rsidR="00302B52" w:rsidRPr="00413E21" w:rsidRDefault="00302B52" w:rsidP="00302B52">
      <w:pPr>
        <w:pStyle w:val="PL"/>
        <w:spacing w:after="120"/>
        <w:rPr>
          <w:sz w:val="20"/>
        </w:rPr>
      </w:pPr>
      <w:r w:rsidRPr="00413E21">
        <w:rPr>
          <w:sz w:val="20"/>
        </w:rPr>
        <w:t>http-URI = "http:" "//" authority path-abempty [ "?" query ] [ "#" fragment ]</w:t>
      </w:r>
    </w:p>
    <w:p w14:paraId="5913660D" w14:textId="77777777" w:rsidR="00302B52" w:rsidRDefault="00302B52" w:rsidP="00302B52">
      <w:pPr>
        <w:rPr>
          <w:lang w:eastAsia="fr-FR"/>
        </w:rPr>
      </w:pPr>
      <w:r w:rsidRPr="00413E21">
        <w:rPr>
          <w:lang w:eastAsia="fr-FR"/>
        </w:rPr>
        <w:t>The path component is an absolute path (one that starts with a single slash character) or empty.</w:t>
      </w:r>
    </w:p>
    <w:p w14:paraId="583EDDA2"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7EC972AE" w14:textId="77777777" w:rsidR="0012196E" w:rsidRPr="00413E21" w:rsidRDefault="0012196E" w:rsidP="00302B52">
      <w:pPr>
        <w:rPr>
          <w:lang w:eastAsia="fr-FR"/>
        </w:rPr>
      </w:pPr>
      <w:r>
        <w:rPr>
          <w:lang w:eastAsia="fr-FR"/>
        </w:rPr>
        <w:t xml:space="preserve">URIs are used by HTTP for routing and addressing of target resources. </w:t>
      </w:r>
    </w:p>
    <w:p w14:paraId="11416D75" w14:textId="77777777" w:rsidR="00302B52" w:rsidRPr="00413E21" w:rsidRDefault="00302B52" w:rsidP="00302B52">
      <w:pPr>
        <w:pStyle w:val="Heading3"/>
      </w:pPr>
      <w:bookmarkStart w:id="74" w:name="_Toc532836859"/>
      <w:bookmarkStart w:id="75" w:name="_Toc27559693"/>
      <w:bookmarkStart w:id="76" w:name="_Toc36039438"/>
      <w:bookmarkStart w:id="77" w:name="_Toc162446406"/>
      <w:r w:rsidRPr="00413E21">
        <w:t>4.2.3</w:t>
      </w:r>
      <w:r w:rsidRPr="00413E21">
        <w:tab/>
        <w:t>Mapping of DNs to URIs</w:t>
      </w:r>
      <w:bookmarkEnd w:id="74"/>
      <w:bookmarkEnd w:id="75"/>
      <w:bookmarkEnd w:id="76"/>
      <w:bookmarkEnd w:id="77"/>
    </w:p>
    <w:p w14:paraId="1610D8E1" w14:textId="77777777" w:rsidR="0012196E" w:rsidRDefault="0012196E" w:rsidP="0012196E">
      <w:r>
        <w:t>URIs are globally unique. For this reason only a globally unique DN with DC is mappable into a URI. The mapping rules are as follow:</w:t>
      </w:r>
    </w:p>
    <w:p w14:paraId="1F5CEC2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4ADB9743" w14:textId="77777777" w:rsidR="0012196E" w:rsidRDefault="0012196E" w:rsidP="006C3ED8">
      <w:pPr>
        <w:pStyle w:val="B1"/>
      </w:pPr>
      <w:r>
        <w:t>-</w:t>
      </w:r>
      <w:r>
        <w:tab/>
        <w:t>The LDN is mapped semantically to the path component of the URI. The syntax of the LDN is modified to match the syntax of the path component.</w:t>
      </w:r>
    </w:p>
    <w:p w14:paraId="6546C70B"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674EEBCD"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59B90C82" w14:textId="77777777" w:rsidR="008305CF" w:rsidRDefault="008305CF" w:rsidP="0012196E">
      <w:pPr>
        <w:pStyle w:val="PL"/>
      </w:pPr>
    </w:p>
    <w:p w14:paraId="2B21CCCA"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4ABA3AFF"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65762BC4" w14:textId="77777777" w:rsidR="0012196E" w:rsidRPr="00413E21" w:rsidRDefault="0012196E" w:rsidP="006C3ED8">
      <w:pPr>
        <w:pStyle w:val="PL"/>
        <w:rPr>
          <w:lang w:eastAsia="de-DE"/>
        </w:rPr>
      </w:pPr>
    </w:p>
    <w:p w14:paraId="0179E3F6" w14:textId="77777777" w:rsidR="0012196E" w:rsidRDefault="0012196E" w:rsidP="0012196E">
      <w:r>
        <w:t>For example, the LDN</w:t>
      </w:r>
    </w:p>
    <w:p w14:paraId="3C2AFB1B"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7F01120" w14:textId="77777777" w:rsidR="0012196E" w:rsidRDefault="0012196E" w:rsidP="0012196E">
      <w:r>
        <w:t>maps to</w:t>
      </w:r>
    </w:p>
    <w:p w14:paraId="2FCDE785"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0937AC91" w14:textId="77777777" w:rsidR="008305CF" w:rsidRDefault="008305CF" w:rsidP="006C3ED8">
      <w:pPr>
        <w:pStyle w:val="PL"/>
      </w:pPr>
    </w:p>
    <w:p w14:paraId="37E3E296" w14:textId="77777777" w:rsidR="0012196E" w:rsidRDefault="0012196E" w:rsidP="0012196E">
      <w:r>
        <w:t>and the LDN</w:t>
      </w:r>
    </w:p>
    <w:p w14:paraId="3C7858E7"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6FF76989" w14:textId="77777777" w:rsidR="0012196E" w:rsidRDefault="0012196E" w:rsidP="0012196E">
      <w:r>
        <w:t>to</w:t>
      </w:r>
    </w:p>
    <w:p w14:paraId="0198A1E3"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7873158" w14:textId="77777777" w:rsidR="0012196E" w:rsidRDefault="0012196E" w:rsidP="006C3ED8">
      <w:pPr>
        <w:pStyle w:val="PL"/>
      </w:pPr>
    </w:p>
    <w:p w14:paraId="787CD96E" w14:textId="77777777" w:rsidR="0012196E" w:rsidRDefault="0012196E" w:rsidP="0012196E">
      <w:r>
        <w:t>When constructing the authority part from the DN prefix, it shall be reformatted according to the name conventions applying to FQDNs. For example, the DN prefix</w:t>
      </w:r>
    </w:p>
    <w:p w14:paraId="68AE3BCE" w14:textId="77777777" w:rsidR="0012196E" w:rsidRDefault="0012196E" w:rsidP="006C3ED8">
      <w:pPr>
        <w:pStyle w:val="PL"/>
      </w:pPr>
      <w:r w:rsidRPr="004E2A95">
        <w:rPr>
          <w:sz w:val="18"/>
          <w:szCs w:val="18"/>
        </w:rPr>
        <w:t>DN-prefix = "DC=operatorA.com"</w:t>
      </w:r>
    </w:p>
    <w:p w14:paraId="7F394EEF" w14:textId="77777777" w:rsidR="0012196E" w:rsidRDefault="0012196E" w:rsidP="0012196E"/>
    <w:p w14:paraId="549625C0" w14:textId="77777777" w:rsidR="0012196E" w:rsidRDefault="0012196E" w:rsidP="0012196E">
      <w:r>
        <w:t>maps to</w:t>
      </w:r>
    </w:p>
    <w:p w14:paraId="1F332B91" w14:textId="77777777" w:rsidR="0012196E" w:rsidRDefault="0012196E" w:rsidP="0012196E">
      <w:pPr>
        <w:pStyle w:val="PL"/>
      </w:pPr>
      <w:r w:rsidRPr="004E2A95">
        <w:rPr>
          <w:sz w:val="18"/>
          <w:szCs w:val="18"/>
        </w:rPr>
        <w:t>URI-DN-prefix = "operatorA.com"</w:t>
      </w:r>
    </w:p>
    <w:p w14:paraId="091B13F9" w14:textId="77777777" w:rsidR="0012196E" w:rsidRDefault="0012196E" w:rsidP="006C3ED8">
      <w:pPr>
        <w:pStyle w:val="PL"/>
      </w:pPr>
    </w:p>
    <w:p w14:paraId="6ED9F712" w14:textId="77777777" w:rsidR="0012196E" w:rsidRDefault="0012196E" w:rsidP="0012196E">
      <w:r>
        <w:t>and the DN prefix</w:t>
      </w:r>
    </w:p>
    <w:p w14:paraId="3AE84F8C"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4077CF" w14:textId="77777777" w:rsidR="0012196E" w:rsidRDefault="0012196E" w:rsidP="006C3ED8">
      <w:pPr>
        <w:pStyle w:val="PL"/>
      </w:pPr>
    </w:p>
    <w:p w14:paraId="2D414B1E" w14:textId="77777777" w:rsidR="0012196E" w:rsidRDefault="0012196E" w:rsidP="0012196E">
      <w:r>
        <w:t>to</w:t>
      </w:r>
    </w:p>
    <w:p w14:paraId="3CEB8EBF"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33D00EDA" w14:textId="77777777" w:rsidR="0012196E" w:rsidRDefault="0012196E" w:rsidP="0012196E"/>
    <w:p w14:paraId="4FD69663" w14:textId="77777777" w:rsidR="0012196E" w:rsidRDefault="0012196E" w:rsidP="0012196E">
      <w:r>
        <w:t>The complete URIs for the examples are</w:t>
      </w:r>
    </w:p>
    <w:p w14:paraId="765441F5"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197346B9" w14:textId="77777777" w:rsidR="0012196E" w:rsidRDefault="00EA56DA"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66CDE47" w14:textId="77777777" w:rsidR="0012196E" w:rsidRDefault="0012196E" w:rsidP="006C3ED8">
      <w:pPr>
        <w:pStyle w:val="PL"/>
      </w:pPr>
    </w:p>
    <w:p w14:paraId="4998370A"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6F844E2D" w14:textId="77777777" w:rsidR="0012196E" w:rsidRDefault="0012196E" w:rsidP="006C3ED8">
      <w:r>
        <w:rPr>
          <w:noProof/>
          <w:lang w:val="en-US"/>
        </w:rPr>
        <w:t>Using the mapping rule, a DN is mapped predictably into the URI authority component and path component.</w:t>
      </w:r>
    </w:p>
    <w:p w14:paraId="41B8027E" w14:textId="77777777" w:rsidR="0012196E" w:rsidRDefault="0012196E" w:rsidP="006C3ED8">
      <w:pPr>
        <w:pStyle w:val="PL"/>
      </w:pPr>
    </w:p>
    <w:p w14:paraId="4B447636"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1C77D8AD"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CC01D45" w14:textId="77777777" w:rsidR="008305CF" w:rsidRPr="00951B64" w:rsidRDefault="008305CF" w:rsidP="008305CF">
      <w:pPr>
        <w:pStyle w:val="PL"/>
        <w:spacing w:after="180"/>
        <w:rPr>
          <w:sz w:val="20"/>
        </w:rPr>
      </w:pPr>
      <w:r w:rsidRPr="00951B64">
        <w:rPr>
          <w:sz w:val="20"/>
        </w:rPr>
        <w:t>http://168.212.226.204/SubNetwork=south/.../Cell=1</w:t>
      </w:r>
    </w:p>
    <w:p w14:paraId="312FB14A"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0DB139D4" w14:textId="77777777" w:rsidR="00260F98" w:rsidRDefault="00260F98" w:rsidP="00260F98">
      <w:pPr>
        <w:pStyle w:val="Heading3"/>
      </w:pPr>
      <w:bookmarkStart w:id="78" w:name="_Toc162446407"/>
      <w:r>
        <w:t>4.2.4</w:t>
      </w:r>
      <w:r>
        <w:tab/>
        <w:t>Canonical URI</w:t>
      </w:r>
      <w:bookmarkEnd w:id="78"/>
    </w:p>
    <w:p w14:paraId="63043A9A"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344915D0" w14:textId="77777777" w:rsidR="00260F98" w:rsidRDefault="00260F98" w:rsidP="00260F98">
      <w:pPr>
        <w:rPr>
          <w:noProof/>
        </w:rPr>
      </w:pPr>
      <w:r>
        <w:rPr>
          <w:noProof/>
        </w:rPr>
        <w:t>A canonical URI may or may not yield further information if dereferenced.</w:t>
      </w:r>
    </w:p>
    <w:p w14:paraId="72D6ADAB" w14:textId="77777777" w:rsidR="00260F98" w:rsidRPr="0012196E" w:rsidRDefault="00260F98" w:rsidP="00260F98">
      <w:r>
        <w:rPr>
          <w:noProof/>
        </w:rPr>
        <w:t>An example usage of a canonical URI is in event notifications such as alarm notifications for identifying the resource where the event occurred.</w:t>
      </w:r>
    </w:p>
    <w:p w14:paraId="30D1628C" w14:textId="77777777" w:rsidR="00302B52" w:rsidRPr="00413E21" w:rsidRDefault="00302B52" w:rsidP="00302B52">
      <w:pPr>
        <w:pStyle w:val="Heading2"/>
      </w:pPr>
      <w:bookmarkStart w:id="79" w:name="_Toc532836860"/>
      <w:bookmarkStart w:id="80" w:name="_Toc27559694"/>
      <w:bookmarkStart w:id="81" w:name="_Toc36039439"/>
      <w:bookmarkStart w:id="82" w:name="_Toc162446408"/>
      <w:r w:rsidRPr="00413E21">
        <w:t>4.3</w:t>
      </w:r>
      <w:r w:rsidRPr="00413E21">
        <w:tab/>
      </w:r>
      <w:r w:rsidR="006F2F0E" w:rsidRPr="006F2F0E">
        <w:t>Message content formats</w:t>
      </w:r>
      <w:bookmarkEnd w:id="79"/>
      <w:bookmarkEnd w:id="80"/>
      <w:bookmarkEnd w:id="81"/>
      <w:bookmarkEnd w:id="82"/>
    </w:p>
    <w:p w14:paraId="6BBE5E36" w14:textId="77777777" w:rsidR="006F2F0E" w:rsidRDefault="006F2F0E" w:rsidP="00976A55">
      <w:pPr>
        <w:pStyle w:val="Heading3"/>
        <w:rPr>
          <w:lang w:eastAsia="fr-FR"/>
        </w:rPr>
      </w:pPr>
      <w:bookmarkStart w:id="83" w:name="_Toc162446409"/>
      <w:r>
        <w:rPr>
          <w:lang w:eastAsia="fr-FR"/>
        </w:rPr>
        <w:t>4.3.1</w:t>
      </w:r>
      <w:r>
        <w:rPr>
          <w:lang w:eastAsia="fr-FR"/>
        </w:rPr>
        <w:tab/>
        <w:t>Media types</w:t>
      </w:r>
      <w:bookmarkEnd w:id="83"/>
    </w:p>
    <w:p w14:paraId="01313728"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581D9E9F" w14:textId="77777777" w:rsidR="006F2F0E" w:rsidRDefault="006F2F0E" w:rsidP="006F2F0E">
      <w:pPr>
        <w:rPr>
          <w:lang w:eastAsia="fr-FR"/>
        </w:rPr>
      </w:pPr>
      <w:r>
        <w:rPr>
          <w:lang w:eastAsia="fr-FR"/>
        </w:rPr>
        <w:t>If not otherwise stated, the media type of request and response message bodies in the REST SS is</w:t>
      </w:r>
    </w:p>
    <w:p w14:paraId="035B103C" w14:textId="77777777" w:rsidR="006F2F0E" w:rsidRDefault="006F2F0E" w:rsidP="000E145C">
      <w:pPr>
        <w:pStyle w:val="B1"/>
        <w:rPr>
          <w:lang w:eastAsia="fr-FR"/>
        </w:rPr>
      </w:pPr>
      <w:r>
        <w:rPr>
          <w:lang w:eastAsia="fr-FR"/>
        </w:rPr>
        <w:t>-</w:t>
      </w:r>
      <w:r>
        <w:rPr>
          <w:lang w:eastAsia="fr-FR"/>
        </w:rPr>
        <w:tab/>
        <w:t>application/json (RFC 7159 [6]).</w:t>
      </w:r>
    </w:p>
    <w:p w14:paraId="578A7DE6"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770CD1EB"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41DE1DC1"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012858D9" w14:textId="77777777" w:rsidR="006F2F0E" w:rsidRDefault="006F2F0E" w:rsidP="006F2F0E">
      <w:pPr>
        <w:rPr>
          <w:lang w:eastAsia="fr-FR"/>
        </w:rPr>
      </w:pPr>
      <w:r>
        <w:rPr>
          <w:lang w:eastAsia="fr-FR"/>
        </w:rPr>
        <w:t>Furthermore, this specification defines four new formats. Their media types are</w:t>
      </w:r>
    </w:p>
    <w:p w14:paraId="03E5273F"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091F4806"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101ACCA2"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6F290AC4"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148F0224"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4D51CB36" w14:textId="77777777" w:rsidR="006F2F0E" w:rsidRPr="003538C2" w:rsidRDefault="006F2F0E" w:rsidP="006F2F0E">
      <w:pPr>
        <w:pStyle w:val="Heading3"/>
      </w:pPr>
      <w:bookmarkStart w:id="84" w:name="_Toc162446410"/>
      <w:r w:rsidRPr="003538C2">
        <w:t>4.3.2</w:t>
      </w:r>
      <w:r w:rsidRPr="003538C2">
        <w:tab/>
        <w:t>Response content format negotiation</w:t>
      </w:r>
      <w:bookmarkEnd w:id="84"/>
    </w:p>
    <w:p w14:paraId="55EDAFEE"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1A832B15"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35189481" w14:textId="77777777" w:rsidR="00302B52" w:rsidRPr="00413E21" w:rsidRDefault="00302B52" w:rsidP="00302B52">
      <w:pPr>
        <w:pStyle w:val="Heading2"/>
      </w:pPr>
      <w:bookmarkStart w:id="85" w:name="_Toc532836861"/>
      <w:bookmarkStart w:id="86" w:name="_Toc27559695"/>
      <w:bookmarkStart w:id="87" w:name="_Toc36039440"/>
      <w:bookmarkStart w:id="88" w:name="_Toc162446411"/>
      <w:r w:rsidRPr="00413E21">
        <w:t>4.4</w:t>
      </w:r>
      <w:r w:rsidRPr="00413E21">
        <w:tab/>
        <w:t>URI structure</w:t>
      </w:r>
      <w:bookmarkEnd w:id="85"/>
      <w:bookmarkEnd w:id="86"/>
      <w:bookmarkEnd w:id="87"/>
      <w:bookmarkEnd w:id="88"/>
    </w:p>
    <w:p w14:paraId="0B05E478" w14:textId="77777777" w:rsidR="00A730CA" w:rsidRDefault="00A730CA" w:rsidP="00A730CA">
      <w:pPr>
        <w:pStyle w:val="Heading3"/>
      </w:pPr>
      <w:bookmarkStart w:id="89" w:name="_Toc162446412"/>
      <w:r>
        <w:t>4.4.1</w:t>
      </w:r>
      <w:r>
        <w:tab/>
        <w:t>Introduction</w:t>
      </w:r>
      <w:bookmarkEnd w:id="89"/>
    </w:p>
    <w:p w14:paraId="7C1A8DA2"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0" w:name="OLE_LINK5"/>
      <w:r>
        <w:t>not representing managed object instances</w:t>
      </w:r>
      <w:bookmarkEnd w:id="90"/>
      <w:r>
        <w:t>. In this case the DN concept is not relevant. The URI structure for both categories is different.</w:t>
      </w:r>
    </w:p>
    <w:p w14:paraId="21B868FA" w14:textId="77777777" w:rsidR="00A730CA" w:rsidRPr="00900F94" w:rsidRDefault="00A730CA" w:rsidP="00C057F2">
      <w:pPr>
        <w:pStyle w:val="Heading3"/>
      </w:pPr>
      <w:bookmarkStart w:id="91" w:name="_Toc162446413"/>
      <w:r>
        <w:t>4.4.2</w:t>
      </w:r>
      <w:r>
        <w:tab/>
        <w:t>URI structure for resources representing managed object instances</w:t>
      </w:r>
      <w:bookmarkEnd w:id="91"/>
    </w:p>
    <w:p w14:paraId="3AA012AA"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29F8E76A"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4CD29750" w14:textId="77777777" w:rsidR="00A730CA" w:rsidRPr="00413E21" w:rsidRDefault="00A730CA" w:rsidP="00A730CA">
      <w:pPr>
        <w:spacing w:before="180"/>
        <w:rPr>
          <w:lang w:eastAsia="ko-KR"/>
        </w:rPr>
      </w:pPr>
      <w:r>
        <w:rPr>
          <w:lang w:eastAsia="ko-KR"/>
        </w:rPr>
        <w:t>with</w:t>
      </w:r>
      <w:r w:rsidRPr="00413E21">
        <w:rPr>
          <w:lang w:eastAsia="ko-KR"/>
        </w:rPr>
        <w:t>:</w:t>
      </w:r>
    </w:p>
    <w:p w14:paraId="4603AEAE" w14:textId="77777777" w:rsidR="00A730CA" w:rsidRDefault="00A730CA" w:rsidP="00C057F2">
      <w:pPr>
        <w:ind w:leftChars="1" w:left="1984" w:hangingChars="991" w:hanging="1982"/>
        <w:jc w:val="both"/>
      </w:pPr>
      <w:r>
        <w:t>{scheme}</w:t>
      </w:r>
      <w:r>
        <w:tab/>
      </w:r>
      <w:r>
        <w:tab/>
        <w:t>Scheme component "http" or "https"</w:t>
      </w:r>
    </w:p>
    <w:p w14:paraId="16512227"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4197FCF2"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7ECFB464"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0148506D"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4E420EE2"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741D12A" w14:textId="77777777" w:rsidR="00DA396A" w:rsidRDefault="00DA396A" w:rsidP="00DA396A">
      <w:pPr>
        <w:ind w:left="1274" w:hangingChars="637" w:hanging="1274"/>
        <w:jc w:val="both"/>
      </w:pPr>
    </w:p>
    <w:p w14:paraId="13020E21"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50E4C19C"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72E44B4B" w14:textId="77777777" w:rsidR="00A730CA" w:rsidRDefault="00A730CA" w:rsidP="00A730CA">
      <w:r>
        <w:t xml:space="preserve">Note it may be required when specifying a MnS to clearly identify the last RDN of "{URI-LDN}" and to use the following instead of "{URI-LDN}" </w:t>
      </w:r>
    </w:p>
    <w:p w14:paraId="3B298358" w14:textId="77777777" w:rsidR="00A730CA" w:rsidRPr="004E2A95" w:rsidRDefault="00A730CA" w:rsidP="00A730CA">
      <w:pPr>
        <w:pStyle w:val="PL"/>
        <w:spacing w:after="180"/>
        <w:rPr>
          <w:sz w:val="18"/>
          <w:szCs w:val="18"/>
        </w:rPr>
      </w:pPr>
      <w:r w:rsidRPr="004E2A95">
        <w:rPr>
          <w:sz w:val="18"/>
          <w:szCs w:val="18"/>
        </w:rPr>
        <w:t>{URI-LDN-first-part}/{RDN}</w:t>
      </w:r>
    </w:p>
    <w:p w14:paraId="42A08DA0" w14:textId="77777777" w:rsidR="00A730CA" w:rsidRDefault="00A730CA" w:rsidP="00A730CA">
      <w:r>
        <w:t>or</w:t>
      </w:r>
    </w:p>
    <w:p w14:paraId="246617FB" w14:textId="77777777" w:rsidR="00DA396A" w:rsidRPr="004E2A95" w:rsidRDefault="00A730CA" w:rsidP="00A730CA">
      <w:pPr>
        <w:pStyle w:val="PL"/>
        <w:spacing w:after="180"/>
        <w:rPr>
          <w:sz w:val="18"/>
          <w:szCs w:val="18"/>
        </w:rPr>
      </w:pPr>
      <w:r w:rsidRPr="004E2A95">
        <w:rPr>
          <w:sz w:val="18"/>
          <w:szCs w:val="18"/>
        </w:rPr>
        <w:t>{URI-LDN-first-part}/{className}={id}.</w:t>
      </w:r>
    </w:p>
    <w:p w14:paraId="7BB2BE63"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133EE3BD" w14:textId="77777777" w:rsidR="00260F98" w:rsidRDefault="00260F98" w:rsidP="00260F98">
      <w:pPr>
        <w:pStyle w:val="PL"/>
      </w:pPr>
      <w:r w:rsidRPr="004E2A95">
        <w:t>{MnSRoot}</w:t>
      </w:r>
      <w:r>
        <w:t xml:space="preserve"> := </w:t>
      </w:r>
      <w:r w:rsidRPr="004E2A95">
        <w:t>{scheme}://{URI-DN-prefix}/{root}</w:t>
      </w:r>
    </w:p>
    <w:p w14:paraId="6EB3823A" w14:textId="77777777" w:rsidR="00260F98" w:rsidRDefault="00260F98" w:rsidP="00260F98">
      <w:pPr>
        <w:pStyle w:val="PL"/>
      </w:pPr>
    </w:p>
    <w:p w14:paraId="7797F097" w14:textId="77777777" w:rsidR="00E1263B" w:rsidRDefault="00E1263B" w:rsidP="00E1263B">
      <w:r>
        <w:t>When using "{MnSRoot}" the abbreviated URI structure is given by</w:t>
      </w:r>
    </w:p>
    <w:p w14:paraId="1AF5C512" w14:textId="77777777" w:rsidR="00E1263B" w:rsidRPr="004E2A95" w:rsidRDefault="00E1263B" w:rsidP="00E1263B">
      <w:pPr>
        <w:pStyle w:val="PL"/>
        <w:spacing w:after="180"/>
        <w:rPr>
          <w:sz w:val="18"/>
          <w:szCs w:val="18"/>
        </w:rPr>
      </w:pPr>
      <w:r w:rsidRPr="004E2A95">
        <w:rPr>
          <w:sz w:val="18"/>
          <w:szCs w:val="18"/>
        </w:rPr>
        <w:t>{MnSRoot}/{MnSName}/{MnSVersion}/{URI-LDN}</w:t>
      </w:r>
    </w:p>
    <w:p w14:paraId="619612E3" w14:textId="77777777" w:rsidR="00E1263B" w:rsidRDefault="00E1263B" w:rsidP="00E1263B">
      <w:pPr>
        <w:rPr>
          <w:lang w:eastAsia="zh-CN"/>
        </w:rPr>
      </w:pPr>
      <w:r>
        <w:rPr>
          <w:lang w:eastAsia="zh-CN"/>
        </w:rPr>
        <w:t>or</w:t>
      </w:r>
    </w:p>
    <w:p w14:paraId="555F7604"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4A3F5257"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7A46BA1B" w14:textId="77777777" w:rsidR="00077541" w:rsidRDefault="00077541" w:rsidP="00077541">
      <w:pPr>
        <w:rPr>
          <w:lang w:eastAsia="zh-CN"/>
        </w:rPr>
      </w:pPr>
      <w:r>
        <w:rPr>
          <w:lang w:eastAsia="zh-CN"/>
        </w:rPr>
        <w:t>The path segment "MnSVersion" allows access to resources with different MnS versions, for example:</w:t>
      </w:r>
    </w:p>
    <w:p w14:paraId="065E8A3C" w14:textId="77777777" w:rsidR="00077541" w:rsidRDefault="00077541" w:rsidP="00077541">
      <w:pPr>
        <w:pStyle w:val="PL"/>
        <w:rPr>
          <w:lang w:eastAsia="zh-CN"/>
        </w:rPr>
      </w:pPr>
      <w:r>
        <w:rPr>
          <w:lang w:eastAsia="zh-CN"/>
        </w:rPr>
        <w:t>http://operatorA.com/ProvMnS/v1500/SubNetwork=south/.../Cell=1</w:t>
      </w:r>
    </w:p>
    <w:p w14:paraId="73E9CCFA" w14:textId="77777777" w:rsidR="00077541" w:rsidRDefault="00077541" w:rsidP="00077541">
      <w:pPr>
        <w:pStyle w:val="PL"/>
        <w:rPr>
          <w:lang w:eastAsia="zh-CN"/>
        </w:rPr>
      </w:pPr>
      <w:r w:rsidRPr="00077541">
        <w:rPr>
          <w:lang w:eastAsia="zh-CN"/>
        </w:rPr>
        <w:t>http://operatorA.com/ProvMnS/v1600/SubNetwork=south/.../Cell=1</w:t>
      </w:r>
    </w:p>
    <w:p w14:paraId="6B6980F6" w14:textId="77777777" w:rsidR="00077541" w:rsidRDefault="00077541" w:rsidP="00077541">
      <w:pPr>
        <w:pStyle w:val="PL"/>
        <w:rPr>
          <w:lang w:eastAsia="zh-CN"/>
        </w:rPr>
      </w:pPr>
    </w:p>
    <w:p w14:paraId="49855E2B" w14:textId="77777777"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1C7A7AC1" w14:textId="77777777" w:rsidR="00260F98" w:rsidRDefault="00260F98" w:rsidP="00260F98">
      <w:pPr>
        <w:pStyle w:val="PL"/>
        <w:rPr>
          <w:lang w:eastAsia="zh-CN"/>
        </w:rPr>
      </w:pPr>
      <w:r>
        <w:rPr>
          <w:lang w:eastAsia="zh-CN"/>
        </w:rPr>
        <w:t>http://operatorA.com/SubNetwork=south/.../Cell=1</w:t>
      </w:r>
    </w:p>
    <w:p w14:paraId="21C3FD81" w14:textId="77777777" w:rsidR="00260F98" w:rsidRDefault="00260F98" w:rsidP="00260F98">
      <w:pPr>
        <w:spacing w:before="180"/>
      </w:pPr>
      <w:r>
        <w:t>and whose DN is:</w:t>
      </w:r>
    </w:p>
    <w:p w14:paraId="76E10AF6" w14:textId="77777777" w:rsidR="00260F98" w:rsidRDefault="00260F98" w:rsidP="00260F98">
      <w:pPr>
        <w:pStyle w:val="PL"/>
        <w:rPr>
          <w:lang w:eastAsia="zh-CN"/>
        </w:rPr>
      </w:pPr>
      <w:r>
        <w:rPr>
          <w:lang w:eastAsia="zh-CN"/>
        </w:rPr>
        <w:t>DC=operatorA.com,SubNetwork=south,...,Cell=1</w:t>
      </w:r>
    </w:p>
    <w:p w14:paraId="326E7C0D" w14:textId="77777777" w:rsidR="00260F98" w:rsidRDefault="00260F98" w:rsidP="00260F98">
      <w:pPr>
        <w:spacing w:before="180"/>
      </w:pPr>
      <w:r>
        <w:t>The optional path component "/{root}" may be used to separate the name space for 3GPP management from the name space for other domains:</w:t>
      </w:r>
    </w:p>
    <w:p w14:paraId="5399BBCA"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anagement/ProvMnS/v1600/SubNetwork=south/.../Cell=1</w:t>
      </w:r>
    </w:p>
    <w:p w14:paraId="4BC60FA5" w14:textId="77777777" w:rsidR="00260F98" w:rsidRDefault="00260F98" w:rsidP="00260F98">
      <w:pPr>
        <w:spacing w:before="180"/>
      </w:pPr>
      <w:r>
        <w:t>or to provide dedicated URIs on the same host for different tasks:</w:t>
      </w:r>
    </w:p>
    <w:p w14:paraId="08530FED"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anagement/cm/ProvMnS/v1600/SubNetwork=south/.../Cell=1</w:t>
      </w:r>
    </w:p>
    <w:p w14:paraId="7596A88C" w14:textId="77777777"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2FCCFE91" w14:textId="77777777" w:rsidR="00260F98" w:rsidRDefault="00260F98" w:rsidP="00260F98">
      <w:pPr>
        <w:spacing w:before="180"/>
      </w:pPr>
      <w:r>
        <w:t>Note that when different hosts are used for different management tasks, like in</w:t>
      </w:r>
    </w:p>
    <w:p w14:paraId="664ED651" w14:textId="7777777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anagement/ProvMnS/v1600/SubNetwork=south/.../Cell=1</w:t>
      </w:r>
    </w:p>
    <w:p w14:paraId="7980D2DD" w14:textId="77777777" w:rsidR="00260F98" w:rsidRPr="00EE0734" w:rsidRDefault="00711E29" w:rsidP="00260F98">
      <w:pPr>
        <w:pStyle w:val="PL"/>
        <w:rPr>
          <w:lang w:eastAsia="zh-CN"/>
        </w:rPr>
      </w:pPr>
      <w:r w:rsidRPr="00711E29">
        <w:rPr>
          <w:lang w:eastAsia="zh-CN"/>
        </w:rPr>
        <w:t>http://fm.operatorA.com/3gppManagement/ProvMnS/v1600/SubNetwork=south/.../Cell=1</w:t>
      </w:r>
    </w:p>
    <w:p w14:paraId="5E2668A3" w14:textId="77777777" w:rsidR="00260F98" w:rsidRPr="00EE0734" w:rsidRDefault="00260F98" w:rsidP="00260F98">
      <w:pPr>
        <w:spacing w:before="180"/>
      </w:pPr>
      <w:r w:rsidRPr="00EE0734">
        <w:t>then also the resources are different and identifierd by the canonical URI</w:t>
      </w:r>
      <w:r>
        <w:t>s</w:t>
      </w:r>
    </w:p>
    <w:p w14:paraId="028914E7" w14:textId="77777777" w:rsidR="00260F98" w:rsidRPr="00EE0734" w:rsidRDefault="00260F98" w:rsidP="00260F98">
      <w:pPr>
        <w:pStyle w:val="PL"/>
        <w:rPr>
          <w:lang w:eastAsia="zh-CN"/>
        </w:rPr>
      </w:pPr>
      <w:r w:rsidRPr="00EE0734">
        <w:rPr>
          <w:lang w:eastAsia="zh-CN"/>
        </w:rPr>
        <w:t>http://cm.operatorA.com/SubNetwork=south/.../Cell=1</w:t>
      </w:r>
    </w:p>
    <w:p w14:paraId="5FF393AB" w14:textId="77777777" w:rsidR="00260F98" w:rsidRDefault="00711E29" w:rsidP="00260F98">
      <w:pPr>
        <w:pStyle w:val="PL"/>
        <w:rPr>
          <w:lang w:eastAsia="zh-CN"/>
        </w:rPr>
      </w:pPr>
      <w:r w:rsidRPr="00711E29">
        <w:rPr>
          <w:lang w:eastAsia="zh-CN"/>
        </w:rPr>
        <w:t>http://fm.operatorA.com/SubNetwork=south/.../Cell=1</w:t>
      </w:r>
    </w:p>
    <w:p w14:paraId="1E74F858" w14:textId="77777777" w:rsidR="00260F98" w:rsidRDefault="00260F98" w:rsidP="00260F98">
      <w:pPr>
        <w:spacing w:before="180"/>
      </w:pPr>
      <w:r>
        <w:t>or the DNs</w:t>
      </w:r>
    </w:p>
    <w:p w14:paraId="0867FDB2" w14:textId="77777777" w:rsidR="00260F98" w:rsidRDefault="00260F98" w:rsidP="00260F98">
      <w:pPr>
        <w:pStyle w:val="PL"/>
        <w:rPr>
          <w:lang w:eastAsia="zh-CN"/>
        </w:rPr>
      </w:pPr>
      <w:r>
        <w:rPr>
          <w:lang w:eastAsia="zh-CN"/>
        </w:rPr>
        <w:t>DC=cm.operatorA.com,SubNetwork=south,...,Cell=1</w:t>
      </w:r>
    </w:p>
    <w:p w14:paraId="187C5235" w14:textId="77777777" w:rsidR="00260F98" w:rsidRDefault="00260F98" w:rsidP="00260F98">
      <w:pPr>
        <w:pStyle w:val="PL"/>
        <w:rPr>
          <w:lang w:eastAsia="zh-CN"/>
        </w:rPr>
      </w:pPr>
      <w:r>
        <w:rPr>
          <w:lang w:eastAsia="zh-CN"/>
        </w:rPr>
        <w:t>DC=fm.operatorA.com,SubNetwork=south,...,Cell=1</w:t>
      </w:r>
    </w:p>
    <w:p w14:paraId="746A8C19" w14:textId="77777777" w:rsidR="00711E29" w:rsidRDefault="00711E29" w:rsidP="00711E29"/>
    <w:p w14:paraId="368D9AE9" w14:textId="77777777" w:rsidR="00711E29" w:rsidRDefault="00260F98" w:rsidP="00711E29">
      <w:r>
        <w:t>In the example above, it is assumed that both resources represent the same cell in the network. This information cannot be derived from the DN or canonical URI, though.</w:t>
      </w:r>
    </w:p>
    <w:p w14:paraId="717CB1FC" w14:textId="77777777" w:rsidR="00B1312A" w:rsidRPr="00900F94" w:rsidRDefault="00B1312A" w:rsidP="00B1312A">
      <w:pPr>
        <w:pStyle w:val="Heading3"/>
      </w:pPr>
      <w:bookmarkStart w:id="92" w:name="_Toc162446414"/>
      <w:r>
        <w:t>4.4.3</w:t>
      </w:r>
      <w:r>
        <w:tab/>
        <w:t>URI structure for resources not representing managed object instances</w:t>
      </w:r>
      <w:bookmarkEnd w:id="92"/>
      <w:r>
        <w:t xml:space="preserve"> </w:t>
      </w:r>
    </w:p>
    <w:p w14:paraId="57C50C7A"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3D7C8EF2"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6E849F98" w14:textId="77777777" w:rsidR="00B1312A" w:rsidRDefault="00B1312A" w:rsidP="00B1312A">
      <w:pPr>
        <w:rPr>
          <w:lang w:eastAsia="zh-CN"/>
        </w:rPr>
      </w:pPr>
      <w:r>
        <w:rPr>
          <w:lang w:eastAsia="zh-CN"/>
        </w:rPr>
        <w:t>with:</w:t>
      </w:r>
    </w:p>
    <w:p w14:paraId="70EB8792" w14:textId="77777777" w:rsidR="00B1312A" w:rsidRDefault="00B1312A" w:rsidP="00B1312A">
      <w:pPr>
        <w:ind w:leftChars="1" w:left="1984" w:hangingChars="991" w:hanging="1982"/>
        <w:jc w:val="both"/>
      </w:pPr>
      <w:r>
        <w:t>{scheme}</w:t>
      </w:r>
      <w:r>
        <w:tab/>
      </w:r>
      <w:r>
        <w:tab/>
        <w:t>Scheme component "http" or "https"</w:t>
      </w:r>
    </w:p>
    <w:p w14:paraId="16BCE7E6" w14:textId="77777777" w:rsidR="00B1312A" w:rsidRDefault="00B1312A" w:rsidP="00B1312A">
      <w:pPr>
        <w:ind w:leftChars="1" w:left="1984" w:hangingChars="991" w:hanging="1982"/>
        <w:jc w:val="both"/>
      </w:pPr>
      <w:r>
        <w:t>{authority}</w:t>
      </w:r>
      <w:r>
        <w:tab/>
        <w:t>Authority component (host identifier and optional TCP port)</w:t>
      </w:r>
    </w:p>
    <w:p w14:paraId="68191FC5"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6E4B1C5"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E8486F1"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2D39A41E"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1759E134"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E21343F"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0ADE431C"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0BC14425" w14:textId="77777777" w:rsidR="000D6046" w:rsidRDefault="000D6046" w:rsidP="000D6046">
      <w:pPr>
        <w:pStyle w:val="Heading3"/>
      </w:pPr>
      <w:bookmarkStart w:id="93" w:name="_Toc162446415"/>
      <w:r>
        <w:t>4.4.4</w:t>
      </w:r>
      <w:r>
        <w:tab/>
        <w:t>Resource "..</w:t>
      </w:r>
      <w:r w:rsidRPr="005B1AE0">
        <w:t>/{MnSName}/{MnSVersion}</w:t>
      </w:r>
      <w:r>
        <w:t>"</w:t>
      </w:r>
      <w:bookmarkEnd w:id="93"/>
    </w:p>
    <w:p w14:paraId="105FF10C"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4BAF1647"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16F66F1F" w14:textId="77777777" w:rsidR="00711E29" w:rsidRDefault="00711E29" w:rsidP="000D6046">
      <w:r>
        <w:t>Attempts to read the NRM root only shall return "204 No Content".</w:t>
      </w:r>
    </w:p>
    <w:p w14:paraId="0711BD20" w14:textId="77777777" w:rsidR="00302B52" w:rsidRPr="00413E21" w:rsidRDefault="00302B52" w:rsidP="00302B52">
      <w:pPr>
        <w:pStyle w:val="Heading2"/>
      </w:pPr>
      <w:bookmarkStart w:id="94" w:name="_Toc532836862"/>
      <w:bookmarkStart w:id="95" w:name="_Toc27559696"/>
      <w:bookmarkStart w:id="96" w:name="_Toc36039441"/>
      <w:bookmarkStart w:id="97" w:name="_Toc162446416"/>
      <w:r w:rsidRPr="00413E21">
        <w:t>4.5</w:t>
      </w:r>
      <w:r w:rsidRPr="00413E21">
        <w:tab/>
        <w:t>Response status codes</w:t>
      </w:r>
      <w:bookmarkEnd w:id="94"/>
      <w:bookmarkEnd w:id="95"/>
      <w:bookmarkEnd w:id="96"/>
      <w:bookmarkEnd w:id="97"/>
    </w:p>
    <w:p w14:paraId="4E912554" w14:textId="77777777" w:rsidR="00302B52" w:rsidRPr="00413E21" w:rsidRDefault="00302B52" w:rsidP="00302B52">
      <w:r w:rsidRPr="00413E21">
        <w:t>The response status codes as defined in section 6 of RFC 7231 [2] shall be supported.</w:t>
      </w:r>
    </w:p>
    <w:p w14:paraId="3151E3E7" w14:textId="77777777" w:rsidR="00302B52" w:rsidRPr="00413E21" w:rsidRDefault="00302B52" w:rsidP="00302B52">
      <w:pPr>
        <w:pStyle w:val="Heading1"/>
      </w:pPr>
      <w:bookmarkStart w:id="98" w:name="_Toc532836863"/>
      <w:bookmarkStart w:id="99" w:name="_Toc27559697"/>
      <w:bookmarkStart w:id="100" w:name="_Toc36039442"/>
      <w:bookmarkStart w:id="101" w:name="_Toc162446417"/>
      <w:r w:rsidRPr="00413E21">
        <w:t>5</w:t>
      </w:r>
      <w:r w:rsidRPr="00413E21">
        <w:tab/>
        <w:t>Basic design patterns</w:t>
      </w:r>
      <w:bookmarkEnd w:id="98"/>
      <w:bookmarkEnd w:id="99"/>
      <w:bookmarkEnd w:id="100"/>
      <w:bookmarkEnd w:id="101"/>
    </w:p>
    <w:p w14:paraId="2DA0ED56" w14:textId="77777777" w:rsidR="00302B52" w:rsidRPr="00413E21" w:rsidRDefault="00302B52" w:rsidP="00302B52">
      <w:pPr>
        <w:pStyle w:val="Heading2"/>
      </w:pPr>
      <w:bookmarkStart w:id="102" w:name="_Toc532836864"/>
      <w:bookmarkStart w:id="103" w:name="_Toc27559698"/>
      <w:bookmarkStart w:id="104" w:name="_Toc36039443"/>
      <w:bookmarkStart w:id="105" w:name="_Toc162446418"/>
      <w:r w:rsidRPr="00413E21">
        <w:t>5.1</w:t>
      </w:r>
      <w:r w:rsidRPr="00413E21">
        <w:tab/>
        <w:t>Design pattern for creating a resource</w:t>
      </w:r>
      <w:bookmarkEnd w:id="102"/>
      <w:bookmarkEnd w:id="103"/>
      <w:bookmarkEnd w:id="104"/>
      <w:bookmarkEnd w:id="105"/>
    </w:p>
    <w:p w14:paraId="11BDBC9C" w14:textId="77777777" w:rsidR="00302B52" w:rsidRPr="00413E21" w:rsidRDefault="00302B52" w:rsidP="00302B52">
      <w:pPr>
        <w:pStyle w:val="Heading3"/>
      </w:pPr>
      <w:bookmarkStart w:id="106" w:name="_Toc532836865"/>
      <w:bookmarkStart w:id="107" w:name="_Toc27559699"/>
      <w:bookmarkStart w:id="108" w:name="_Toc36039444"/>
      <w:bookmarkStart w:id="109" w:name="_Toc162446419"/>
      <w:r w:rsidRPr="00413E21">
        <w:t>5.1.1</w:t>
      </w:r>
      <w:r w:rsidRPr="00413E21">
        <w:tab/>
        <w:t>Creating a resource with identifier creation by the MnS Producer</w:t>
      </w:r>
      <w:bookmarkEnd w:id="106"/>
      <w:bookmarkEnd w:id="107"/>
      <w:bookmarkEnd w:id="108"/>
      <w:bookmarkEnd w:id="109"/>
    </w:p>
    <w:p w14:paraId="36F9614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1815818A" w14:textId="77777777" w:rsidR="00302B52" w:rsidRPr="00413E21" w:rsidRDefault="00EA56DA" w:rsidP="003B3A47">
      <w:pPr>
        <w:pStyle w:val="TH"/>
      </w:pPr>
      <w:r>
        <w:pict w14:anchorId="29C872F4">
          <v:shape id="_x0000_i1027" type="#_x0000_t75" style="width:296.45pt;height:97.35pt">
            <v:imagedata r:id="rId13" o:title=""/>
          </v:shape>
        </w:pict>
      </w:r>
    </w:p>
    <w:p w14:paraId="0C174D13" w14:textId="77777777" w:rsidR="00302B52" w:rsidRPr="00413E21" w:rsidRDefault="00302B52" w:rsidP="005C2BEA">
      <w:pPr>
        <w:pStyle w:val="TF"/>
      </w:pPr>
      <w:r w:rsidRPr="00413E21">
        <w:t>Figure 5.1.1-1: Flow for creating a resource with HTTP POST</w:t>
      </w:r>
    </w:p>
    <w:p w14:paraId="74F47F62" w14:textId="77777777" w:rsidR="00302B52" w:rsidRPr="00413E21" w:rsidRDefault="00302B52" w:rsidP="00302B52">
      <w:r w:rsidRPr="00413E21">
        <w:t>The procedure is as follows:</w:t>
      </w:r>
      <w:r w:rsidR="00164BF1">
        <w:t xml:space="preserve"> </w:t>
      </w:r>
    </w:p>
    <w:p w14:paraId="62C7B641"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22A7CBEF"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1A474E04"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3C88C027"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654063B2"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723D8119" w14:textId="77777777" w:rsidR="00403AB1" w:rsidRDefault="00403AB1" w:rsidP="00094120">
      <w:r>
        <w:t>It is also possible that a MnS Producer removes attributes received in the request and includes only a subset of the received attributes in the response.</w:t>
      </w:r>
    </w:p>
    <w:p w14:paraId="3C8E8954"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43372F1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37154098"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455BE182" w14:textId="77777777" w:rsidR="00302B52" w:rsidRPr="00413E21" w:rsidRDefault="00302B52" w:rsidP="00302B52">
      <w:pPr>
        <w:pStyle w:val="Heading3"/>
      </w:pPr>
      <w:bookmarkStart w:id="110" w:name="_Toc532836866"/>
      <w:bookmarkStart w:id="111" w:name="_Toc27559700"/>
      <w:bookmarkStart w:id="112" w:name="_Toc36039445"/>
      <w:bookmarkStart w:id="113" w:name="_Toc162446420"/>
      <w:r w:rsidRPr="00413E21">
        <w:t>5.1.2</w:t>
      </w:r>
      <w:r w:rsidRPr="00413E21">
        <w:tab/>
        <w:t>Creating a resource with identifier creation by the MnS Consumer</w:t>
      </w:r>
      <w:bookmarkEnd w:id="110"/>
      <w:bookmarkEnd w:id="111"/>
      <w:bookmarkEnd w:id="112"/>
      <w:bookmarkEnd w:id="113"/>
    </w:p>
    <w:p w14:paraId="70E70D58"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6AF7CFFE" w14:textId="77777777" w:rsidR="00302B52" w:rsidRPr="00413E21" w:rsidRDefault="00EA56DA" w:rsidP="005C2BEA">
      <w:pPr>
        <w:pStyle w:val="TH"/>
      </w:pPr>
      <w:r>
        <w:pict w14:anchorId="09EEB8E9">
          <v:shape id="_x0000_i1028" type="#_x0000_t75" style="width:296.45pt;height:97.35pt">
            <v:imagedata r:id="rId14" o:title=""/>
          </v:shape>
        </w:pict>
      </w:r>
    </w:p>
    <w:p w14:paraId="3FF33A2F" w14:textId="77777777" w:rsidR="00302B52" w:rsidRPr="00413E21" w:rsidRDefault="00302B52" w:rsidP="005C2BEA">
      <w:pPr>
        <w:pStyle w:val="TF"/>
      </w:pPr>
      <w:r w:rsidRPr="00413E21">
        <w:t>Figure 5.1.2-1: Flow for creating a resource with HTTP PUT</w:t>
      </w:r>
    </w:p>
    <w:p w14:paraId="710C011A" w14:textId="77777777" w:rsidR="00302B52" w:rsidRPr="00413E21" w:rsidRDefault="00302B52" w:rsidP="00302B52">
      <w:r w:rsidRPr="00413E21">
        <w:t>The procedure is as follows:</w:t>
      </w:r>
    </w:p>
    <w:p w14:paraId="74932F17"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D826DE1"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1FBE3991"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B32792" w14:textId="77777777" w:rsidR="00B55D86" w:rsidRPr="00413E21" w:rsidRDefault="00B55D86" w:rsidP="00D05ADA">
      <w:r>
        <w:t>As to the existence of parent resources for the resources to be created, the considerations set forth in the preceding clause for HTTP POST apply.</w:t>
      </w:r>
    </w:p>
    <w:p w14:paraId="7701F935" w14:textId="77777777" w:rsidR="00302B52" w:rsidRPr="00413E21" w:rsidRDefault="00302B52" w:rsidP="00302B52">
      <w:pPr>
        <w:pStyle w:val="Heading2"/>
      </w:pPr>
      <w:bookmarkStart w:id="114" w:name="_Toc532836867"/>
      <w:bookmarkStart w:id="115" w:name="_Toc27559701"/>
      <w:bookmarkStart w:id="116" w:name="_Toc36039446"/>
      <w:bookmarkStart w:id="117" w:name="_Toc162446421"/>
      <w:r w:rsidRPr="00413E21">
        <w:t>5.2</w:t>
      </w:r>
      <w:r w:rsidRPr="00413E21">
        <w:tab/>
        <w:t>Design pattern for reading a resource</w:t>
      </w:r>
      <w:bookmarkEnd w:id="114"/>
      <w:bookmarkEnd w:id="115"/>
      <w:bookmarkEnd w:id="116"/>
      <w:bookmarkEnd w:id="117"/>
    </w:p>
    <w:p w14:paraId="21C2590C" w14:textId="77777777" w:rsidR="00302B52" w:rsidRPr="00413E21" w:rsidRDefault="00302B52" w:rsidP="00302B52">
      <w:r w:rsidRPr="00413E21">
        <w:t>Operations to read the representation of a resource shall be specified with the HTTP GET method. The resource to be read is identified with a URI.</w:t>
      </w:r>
    </w:p>
    <w:p w14:paraId="37DEDF53" w14:textId="77777777" w:rsidR="00302B52" w:rsidRPr="00413E21" w:rsidRDefault="00EA56DA" w:rsidP="00C556EC">
      <w:pPr>
        <w:pStyle w:val="TH"/>
      </w:pPr>
      <w:r>
        <w:pict w14:anchorId="263873F3">
          <v:shape id="_x0000_i1029" type="#_x0000_t75" style="width:218pt;height:96.55pt">
            <v:imagedata r:id="rId15" o:title="RESTful SS guidelines flows_002"/>
          </v:shape>
        </w:pict>
      </w:r>
    </w:p>
    <w:p w14:paraId="7C2A554E" w14:textId="77777777" w:rsidR="00302B52" w:rsidRPr="00413E21" w:rsidRDefault="00302B52" w:rsidP="00C556EC">
      <w:pPr>
        <w:pStyle w:val="TF"/>
      </w:pPr>
      <w:r w:rsidRPr="00413E21">
        <w:t>Figure 5.2-1: Flow for reading a resource</w:t>
      </w:r>
    </w:p>
    <w:p w14:paraId="7F178F96" w14:textId="77777777" w:rsidR="00302B52" w:rsidRPr="00413E21" w:rsidRDefault="00302B52" w:rsidP="00302B52">
      <w:r w:rsidRPr="00413E21">
        <w:t>The procedure is as follows:</w:t>
      </w:r>
    </w:p>
    <w:p w14:paraId="45EC703E"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1A9AD304"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409E07C9" w14:textId="77777777" w:rsidR="00302B52" w:rsidRPr="00413E21" w:rsidRDefault="00302B52" w:rsidP="00302B52">
      <w:pPr>
        <w:pStyle w:val="Heading2"/>
      </w:pPr>
      <w:bookmarkStart w:id="118" w:name="_Toc532836868"/>
      <w:bookmarkStart w:id="119" w:name="_Toc27559702"/>
      <w:bookmarkStart w:id="120" w:name="_Toc36039447"/>
      <w:bookmarkStart w:id="121" w:name="_Toc162446422"/>
      <w:r w:rsidRPr="00413E21">
        <w:t>5.3</w:t>
      </w:r>
      <w:r w:rsidRPr="00413E21">
        <w:tab/>
        <w:t>Design pattern for updating a resource</w:t>
      </w:r>
      <w:bookmarkEnd w:id="118"/>
      <w:bookmarkEnd w:id="119"/>
      <w:bookmarkEnd w:id="120"/>
      <w:bookmarkEnd w:id="121"/>
    </w:p>
    <w:p w14:paraId="099D80DD"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7A6565C3" w14:textId="77777777" w:rsidR="00302B52" w:rsidRPr="00413E21" w:rsidRDefault="00EA56DA" w:rsidP="005C2BEA">
      <w:pPr>
        <w:pStyle w:val="TH"/>
      </w:pPr>
      <w:r>
        <w:pict w14:anchorId="5EC4F8AF">
          <v:shape id="_x0000_i1030" type="#_x0000_t75" style="width:282.75pt;height:96.55pt">
            <v:imagedata r:id="rId16" o:title="RESTful SS guidelines flows_003"/>
          </v:shape>
        </w:pict>
      </w:r>
    </w:p>
    <w:p w14:paraId="1EFDF4FC"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0FAC26DD" w14:textId="77777777" w:rsidR="00302B52" w:rsidRPr="00413E21" w:rsidRDefault="00302B52" w:rsidP="00302B52">
      <w:r w:rsidRPr="00413E21">
        <w:t>The procedure is as follows:</w:t>
      </w:r>
    </w:p>
    <w:p w14:paraId="5A5BB26B"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AD88D50"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2" w:name="_Hlk19876768"/>
      <w:r w:rsidR="009B0917">
        <w:t>A "200 OK" response including the representation of the updated resource shall be sent when the updated representation of the resource is not identical to the representation received in the request.</w:t>
      </w:r>
      <w:bookmarkEnd w:id="122"/>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30B1F2C1"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35BAB4E6"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6BAACC7" w14:textId="77777777" w:rsidR="00403AB1" w:rsidRDefault="00403AB1" w:rsidP="00094120">
      <w:pPr>
        <w:pStyle w:val="B1"/>
      </w:pPr>
      <w:r>
        <w:t>-</w:t>
      </w:r>
      <w:r>
        <w:tab/>
        <w:t>To update "attrA" and "attrB", the received resource representation needs to contain "attrA" with the new value and "attrB" with the new value.</w:t>
      </w:r>
    </w:p>
    <w:p w14:paraId="5283243C"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0C11F8C0"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2880A742"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6A9D49B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2F220145"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46977D59" w14:textId="77777777" w:rsidR="00302B52" w:rsidRPr="00413E21" w:rsidRDefault="00302B52" w:rsidP="00302B52">
      <w:pPr>
        <w:pStyle w:val="Heading2"/>
      </w:pPr>
      <w:bookmarkStart w:id="123" w:name="_Toc532836869"/>
      <w:bookmarkStart w:id="124" w:name="_Toc27559703"/>
      <w:bookmarkStart w:id="125" w:name="_Toc36039448"/>
      <w:bookmarkStart w:id="126" w:name="_Toc162446423"/>
      <w:r w:rsidRPr="00413E21">
        <w:t>5.4</w:t>
      </w:r>
      <w:r w:rsidRPr="00413E21">
        <w:tab/>
        <w:t>Design pattern for deleting a resource</w:t>
      </w:r>
      <w:bookmarkEnd w:id="123"/>
      <w:bookmarkEnd w:id="124"/>
      <w:bookmarkEnd w:id="125"/>
      <w:bookmarkEnd w:id="126"/>
    </w:p>
    <w:p w14:paraId="3CB08B89"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5BE5D631" w14:textId="77777777" w:rsidR="00302B52" w:rsidRPr="00413E21" w:rsidRDefault="00EA56DA" w:rsidP="005C2BEA">
      <w:pPr>
        <w:pStyle w:val="TH"/>
      </w:pPr>
      <w:r>
        <w:pict w14:anchorId="45852F62">
          <v:shape id="_x0000_i1031" type="#_x0000_t75" style="width:171.35pt;height:96.55pt">
            <v:imagedata r:id="rId17" o:title="RESTful SS guidelines flows_004"/>
          </v:shape>
        </w:pict>
      </w:r>
    </w:p>
    <w:p w14:paraId="1B570453" w14:textId="77777777" w:rsidR="00302B52" w:rsidRPr="00413E21" w:rsidRDefault="00302B52" w:rsidP="005C2BEA">
      <w:pPr>
        <w:pStyle w:val="TF"/>
      </w:pPr>
      <w:r w:rsidRPr="00413E21">
        <w:t>Figure 5.4-1: Flow for deleting a resource</w:t>
      </w:r>
    </w:p>
    <w:p w14:paraId="744D948E" w14:textId="77777777" w:rsidR="00302B52" w:rsidRPr="00413E21" w:rsidRDefault="00302B52" w:rsidP="00302B52">
      <w:r w:rsidRPr="00413E21">
        <w:t>The procedure is as follows:</w:t>
      </w:r>
    </w:p>
    <w:p w14:paraId="5F48F276"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0C8A81D8"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38A4014D"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06D2CBE8" w14:textId="77777777" w:rsidR="00302B52" w:rsidRPr="00413E21" w:rsidRDefault="00302B52" w:rsidP="00302B52">
      <w:pPr>
        <w:pStyle w:val="Heading2"/>
      </w:pPr>
      <w:bookmarkStart w:id="127" w:name="_Toc532836870"/>
      <w:bookmarkStart w:id="128" w:name="_Toc27559704"/>
      <w:bookmarkStart w:id="129" w:name="_Toc36039449"/>
      <w:bookmarkStart w:id="130" w:name="_Toc162446424"/>
      <w:r w:rsidRPr="00413E21">
        <w:t>5.5</w:t>
      </w:r>
      <w:r w:rsidRPr="00413E21">
        <w:tab/>
        <w:t>Design pattern for subscribe/notify</w:t>
      </w:r>
      <w:bookmarkEnd w:id="127"/>
      <w:bookmarkEnd w:id="128"/>
      <w:bookmarkEnd w:id="129"/>
      <w:bookmarkEnd w:id="130"/>
    </w:p>
    <w:p w14:paraId="5FE52A18" w14:textId="77777777" w:rsidR="00302B52" w:rsidRPr="00413E21" w:rsidRDefault="00302B52" w:rsidP="00302B52">
      <w:pPr>
        <w:pStyle w:val="Heading3"/>
      </w:pPr>
      <w:bookmarkStart w:id="131" w:name="_Toc532836871"/>
      <w:bookmarkStart w:id="132" w:name="_Toc27559705"/>
      <w:bookmarkStart w:id="133" w:name="_Toc36039450"/>
      <w:bookmarkStart w:id="134" w:name="_Toc162446425"/>
      <w:r w:rsidRPr="00413E21">
        <w:t>5.5.1</w:t>
      </w:r>
      <w:r w:rsidRPr="00413E21">
        <w:tab/>
        <w:t>Concept</w:t>
      </w:r>
      <w:bookmarkEnd w:id="131"/>
      <w:bookmarkEnd w:id="132"/>
      <w:bookmarkEnd w:id="133"/>
      <w:bookmarkEnd w:id="134"/>
    </w:p>
    <w:p w14:paraId="758CB800"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327BDDAC" w14:textId="77777777" w:rsidR="00302B52" w:rsidRPr="00413E21" w:rsidRDefault="00302B52" w:rsidP="00302B52">
      <w:pPr>
        <w:pStyle w:val="Heading3"/>
        <w:rPr>
          <w:lang w:eastAsia="fr-FR"/>
        </w:rPr>
      </w:pPr>
      <w:bookmarkStart w:id="135" w:name="_Toc532836872"/>
      <w:bookmarkStart w:id="136" w:name="_Toc27559706"/>
      <w:bookmarkStart w:id="137" w:name="_Toc36039451"/>
      <w:bookmarkStart w:id="138" w:name="_Toc162446426"/>
      <w:r w:rsidRPr="00413E21">
        <w:rPr>
          <w:lang w:eastAsia="fr-FR"/>
        </w:rPr>
        <w:t>5.5.2</w:t>
      </w:r>
      <w:r w:rsidRPr="00413E21">
        <w:rPr>
          <w:lang w:eastAsia="fr-FR"/>
        </w:rPr>
        <w:tab/>
        <w:t>Subscription creation</w:t>
      </w:r>
      <w:bookmarkEnd w:id="135"/>
      <w:bookmarkEnd w:id="136"/>
      <w:bookmarkEnd w:id="137"/>
      <w:bookmarkEnd w:id="138"/>
    </w:p>
    <w:p w14:paraId="54F3EB1F"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2C8FE3B9" w14:textId="77777777" w:rsidR="00302B52" w:rsidRPr="00413E21" w:rsidRDefault="00EA56DA" w:rsidP="005C2BEA">
      <w:pPr>
        <w:pStyle w:val="TH"/>
        <w:rPr>
          <w:lang w:eastAsia="fr-FR"/>
        </w:rPr>
      </w:pPr>
      <w:r>
        <w:rPr>
          <w:lang w:eastAsia="fr-FR"/>
        </w:rPr>
        <w:pict w14:anchorId="2177AC54">
          <v:shape id="_x0000_i1032" type="#_x0000_t75" style="width:293.65pt;height:96.55pt">
            <v:imagedata r:id="rId18" o:title="RESTful SS guidelines flows_005"/>
          </v:shape>
        </w:pict>
      </w:r>
    </w:p>
    <w:p w14:paraId="271FF36B" w14:textId="77777777" w:rsidR="00302B52" w:rsidRPr="00413E21" w:rsidRDefault="00302B52" w:rsidP="005C2BEA">
      <w:pPr>
        <w:pStyle w:val="TF"/>
      </w:pPr>
      <w:r w:rsidRPr="00413E21">
        <w:t>Figure 5.5.2-1: Flow for creating a subscription</w:t>
      </w:r>
    </w:p>
    <w:p w14:paraId="0FCA2717" w14:textId="77777777" w:rsidR="00302B52" w:rsidRPr="00413E21" w:rsidRDefault="00302B52" w:rsidP="00302B52">
      <w:r w:rsidRPr="00413E21">
        <w:t>The procedure is as follows:</w:t>
      </w:r>
    </w:p>
    <w:p w14:paraId="594A6150"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1584309A"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B494510" w14:textId="77777777" w:rsidR="00302B52" w:rsidRPr="00413E21" w:rsidRDefault="00302B52" w:rsidP="00302B52">
      <w:pPr>
        <w:pStyle w:val="Heading3"/>
        <w:rPr>
          <w:lang w:eastAsia="fr-FR"/>
        </w:rPr>
      </w:pPr>
      <w:bookmarkStart w:id="139" w:name="_Toc532836873"/>
      <w:bookmarkStart w:id="140" w:name="_Toc27559707"/>
      <w:bookmarkStart w:id="141" w:name="_Toc36039452"/>
      <w:bookmarkStart w:id="142" w:name="_Toc162446427"/>
      <w:r w:rsidRPr="00413E21">
        <w:rPr>
          <w:lang w:eastAsia="fr-FR"/>
        </w:rPr>
        <w:t>5.5.3</w:t>
      </w:r>
      <w:r w:rsidRPr="00413E21">
        <w:rPr>
          <w:lang w:eastAsia="fr-FR"/>
        </w:rPr>
        <w:tab/>
        <w:t>Subscription deletion</w:t>
      </w:r>
      <w:bookmarkEnd w:id="139"/>
      <w:bookmarkEnd w:id="140"/>
      <w:bookmarkEnd w:id="141"/>
      <w:bookmarkEnd w:id="142"/>
    </w:p>
    <w:p w14:paraId="14EB245F"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1BDF14C6" w14:textId="77777777" w:rsidR="00302B52" w:rsidRPr="00413E21" w:rsidRDefault="00EA56DA" w:rsidP="005C2BEA">
      <w:pPr>
        <w:pStyle w:val="TH"/>
        <w:rPr>
          <w:lang w:eastAsia="fr-FR"/>
        </w:rPr>
      </w:pPr>
      <w:r>
        <w:rPr>
          <w:lang w:eastAsia="fr-FR"/>
        </w:rPr>
        <w:pict w14:anchorId="071AD14F">
          <v:shape id="_x0000_i1033" type="#_x0000_t75" style="width:216.8pt;height:96.55pt">
            <v:imagedata r:id="rId19" o:title="RESTful SS guidelines flows_006"/>
          </v:shape>
        </w:pict>
      </w:r>
    </w:p>
    <w:p w14:paraId="582CB59D" w14:textId="77777777" w:rsidR="00302B52" w:rsidRPr="00413E21" w:rsidRDefault="00302B52" w:rsidP="00174511">
      <w:pPr>
        <w:pStyle w:val="TF"/>
      </w:pPr>
      <w:r w:rsidRPr="00413E21">
        <w:t>Figure 5.5.3-1: Flow for deleting a subscription</w:t>
      </w:r>
    </w:p>
    <w:p w14:paraId="46401F07" w14:textId="77777777" w:rsidR="00302B52" w:rsidRPr="00413E21" w:rsidRDefault="00302B52" w:rsidP="00302B52">
      <w:pPr>
        <w:rPr>
          <w:lang w:eastAsia="fr-FR"/>
        </w:rPr>
      </w:pPr>
      <w:r w:rsidRPr="00413E21">
        <w:t>The procedure is as follows:</w:t>
      </w:r>
    </w:p>
    <w:p w14:paraId="24F324F7"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1EDDCDE8"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3E30FD45" w14:textId="77777777" w:rsidR="00302B52" w:rsidRPr="00413E21" w:rsidRDefault="00302B52" w:rsidP="00302B52">
      <w:pPr>
        <w:pStyle w:val="Heading3"/>
        <w:rPr>
          <w:lang w:eastAsia="fr-FR"/>
        </w:rPr>
      </w:pPr>
      <w:bookmarkStart w:id="143" w:name="_Toc532836874"/>
      <w:bookmarkStart w:id="144" w:name="_Toc27559708"/>
      <w:bookmarkStart w:id="145" w:name="_Toc36039453"/>
      <w:bookmarkStart w:id="146" w:name="_Toc162446428"/>
      <w:r w:rsidRPr="00413E21">
        <w:rPr>
          <w:lang w:eastAsia="fr-FR"/>
        </w:rPr>
        <w:t>5.5.4</w:t>
      </w:r>
      <w:r w:rsidRPr="00413E21">
        <w:rPr>
          <w:lang w:eastAsia="fr-FR"/>
        </w:rPr>
        <w:tab/>
        <w:t>Notification emission</w:t>
      </w:r>
      <w:bookmarkEnd w:id="143"/>
      <w:bookmarkEnd w:id="144"/>
      <w:bookmarkEnd w:id="145"/>
      <w:bookmarkEnd w:id="146"/>
    </w:p>
    <w:p w14:paraId="78711E8C"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26ADE2F0" w14:textId="77777777" w:rsidR="00302B52" w:rsidRPr="00413E21" w:rsidRDefault="00EA56DA" w:rsidP="005C2BEA">
      <w:pPr>
        <w:pStyle w:val="TH"/>
        <w:rPr>
          <w:lang w:eastAsia="fr-FR"/>
        </w:rPr>
      </w:pPr>
      <w:r>
        <w:rPr>
          <w:lang w:eastAsia="fr-FR"/>
        </w:rPr>
        <w:pict w14:anchorId="2ADC7F6B">
          <v:shape id="_x0000_i1034" type="#_x0000_t75" style="width:255.4pt;height:96.55pt">
            <v:imagedata r:id="rId20" o:title="RESTful SS guidelines flows_007"/>
          </v:shape>
        </w:pict>
      </w:r>
    </w:p>
    <w:p w14:paraId="77E7D140" w14:textId="77777777" w:rsidR="00302B52" w:rsidRPr="00413E21" w:rsidRDefault="00302B52" w:rsidP="00093CF1">
      <w:pPr>
        <w:pStyle w:val="TF"/>
      </w:pPr>
      <w:r w:rsidRPr="00413E21">
        <w:t>Figure 5.5.4-1: Flow for sending a notification</w:t>
      </w:r>
    </w:p>
    <w:p w14:paraId="135369B5" w14:textId="77777777" w:rsidR="00302B52" w:rsidRPr="00413E21" w:rsidRDefault="00302B52" w:rsidP="00302B52">
      <w:pPr>
        <w:rPr>
          <w:lang w:eastAsia="fr-FR"/>
        </w:rPr>
      </w:pPr>
      <w:r w:rsidRPr="00413E21">
        <w:t>The procedure is as follows:</w:t>
      </w:r>
    </w:p>
    <w:p w14:paraId="020AF623"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799144B9"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55066D43"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729A7E13" w14:textId="77777777" w:rsidR="00302B52" w:rsidRPr="00413E21" w:rsidRDefault="00302B52" w:rsidP="00302B52">
      <w:pPr>
        <w:pStyle w:val="Heading3"/>
        <w:rPr>
          <w:lang w:eastAsia="fr-FR"/>
        </w:rPr>
      </w:pPr>
      <w:bookmarkStart w:id="147" w:name="_Toc532836875"/>
      <w:bookmarkStart w:id="148" w:name="_Toc27559709"/>
      <w:bookmarkStart w:id="149" w:name="_Toc36039454"/>
      <w:bookmarkStart w:id="150" w:name="_Toc162446429"/>
      <w:r w:rsidRPr="00413E21">
        <w:rPr>
          <w:lang w:eastAsia="fr-FR"/>
        </w:rPr>
        <w:t>5.5.5</w:t>
      </w:r>
      <w:r w:rsidRPr="00413E21">
        <w:rPr>
          <w:lang w:eastAsia="fr-FR"/>
        </w:rPr>
        <w:tab/>
        <w:t>Subscription retrieval</w:t>
      </w:r>
      <w:bookmarkEnd w:id="147"/>
      <w:bookmarkEnd w:id="148"/>
      <w:bookmarkEnd w:id="149"/>
      <w:bookmarkEnd w:id="150"/>
    </w:p>
    <w:p w14:paraId="2BE39DD5"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2AC2D4" w14:textId="77777777" w:rsidR="00302B52" w:rsidRPr="00413E21" w:rsidRDefault="00EA56DA" w:rsidP="00C556EC">
      <w:pPr>
        <w:pStyle w:val="TH"/>
        <w:rPr>
          <w:lang w:eastAsia="fr-FR"/>
        </w:rPr>
      </w:pPr>
      <w:r>
        <w:rPr>
          <w:lang w:eastAsia="fr-FR"/>
        </w:rPr>
        <w:pict w14:anchorId="6810FCCB">
          <v:shape id="_x0000_i1035" type="#_x0000_t75" style="width:218pt;height:96.55pt">
            <v:imagedata r:id="rId21" o:title="RESTful SS guidelines flows_008"/>
          </v:shape>
        </w:pict>
      </w:r>
    </w:p>
    <w:p w14:paraId="41811FAC" w14:textId="77777777" w:rsidR="00302B52" w:rsidRPr="00413E21" w:rsidRDefault="00302B52" w:rsidP="00C556EC">
      <w:pPr>
        <w:pStyle w:val="TF"/>
      </w:pPr>
      <w:r w:rsidRPr="00413E21">
        <w:t>Figure 5.5.5-1: Flow for subscription retrieval</w:t>
      </w:r>
    </w:p>
    <w:p w14:paraId="11A8EF77" w14:textId="77777777" w:rsidR="00302B52" w:rsidRPr="00413E21" w:rsidRDefault="00302B52" w:rsidP="00302B52">
      <w:pPr>
        <w:rPr>
          <w:lang w:eastAsia="fr-FR"/>
        </w:rPr>
      </w:pPr>
      <w:r w:rsidRPr="00413E21">
        <w:rPr>
          <w:lang w:eastAsia="fr-FR"/>
        </w:rPr>
        <w:t>The procedure is as follows:</w:t>
      </w:r>
    </w:p>
    <w:p w14:paraId="18F763E0"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5BF5254"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77C64511" w14:textId="77777777" w:rsidR="00302B52" w:rsidRPr="00413E21" w:rsidRDefault="00302B52" w:rsidP="00302B52">
      <w:pPr>
        <w:pStyle w:val="Heading1"/>
        <w:rPr>
          <w:lang w:eastAsia="fr-FR"/>
        </w:rPr>
      </w:pPr>
      <w:bookmarkStart w:id="151" w:name="_Toc532836876"/>
      <w:bookmarkStart w:id="152" w:name="_Toc27559710"/>
      <w:bookmarkStart w:id="153" w:name="_Toc36039455"/>
      <w:bookmarkStart w:id="154" w:name="_Toc162446430"/>
      <w:r w:rsidRPr="00413E21">
        <w:rPr>
          <w:lang w:eastAsia="fr-FR"/>
        </w:rPr>
        <w:t>6</w:t>
      </w:r>
      <w:r w:rsidRPr="00413E21">
        <w:rPr>
          <w:lang w:eastAsia="fr-FR"/>
        </w:rPr>
        <w:tab/>
        <w:t>Advanced design patterns</w:t>
      </w:r>
      <w:bookmarkEnd w:id="151"/>
      <w:bookmarkEnd w:id="152"/>
      <w:bookmarkEnd w:id="153"/>
      <w:bookmarkEnd w:id="154"/>
    </w:p>
    <w:p w14:paraId="0C54943E" w14:textId="77777777" w:rsidR="00302B52" w:rsidRPr="00413E21" w:rsidRDefault="00302B52" w:rsidP="00302B52">
      <w:pPr>
        <w:pStyle w:val="Heading2"/>
      </w:pPr>
      <w:bookmarkStart w:id="155" w:name="_Toc532836877"/>
      <w:bookmarkStart w:id="156" w:name="_Toc27559711"/>
      <w:bookmarkStart w:id="157" w:name="_Toc36039456"/>
      <w:bookmarkStart w:id="158" w:name="_Toc162446431"/>
      <w:r w:rsidRPr="00413E21">
        <w:t>6.1</w:t>
      </w:r>
      <w:r w:rsidRPr="00413E21">
        <w:tab/>
        <w:t>Design pattern for scoping and filtering</w:t>
      </w:r>
      <w:bookmarkEnd w:id="155"/>
      <w:bookmarkEnd w:id="156"/>
      <w:bookmarkEnd w:id="157"/>
      <w:bookmarkEnd w:id="158"/>
    </w:p>
    <w:p w14:paraId="23C7B3C4" w14:textId="77777777" w:rsidR="00B44620" w:rsidRDefault="00B44620" w:rsidP="00B44620">
      <w:pPr>
        <w:pStyle w:val="Heading3"/>
      </w:pPr>
      <w:bookmarkStart w:id="159" w:name="_Toc27559712"/>
      <w:bookmarkStart w:id="160" w:name="_Toc36039457"/>
      <w:bookmarkStart w:id="161" w:name="_Toc162446432"/>
      <w:r>
        <w:t>6.1.1</w:t>
      </w:r>
      <w:r>
        <w:tab/>
        <w:t>Introduction</w:t>
      </w:r>
      <w:bookmarkEnd w:id="159"/>
      <w:bookmarkEnd w:id="160"/>
      <w:bookmarkEnd w:id="161"/>
    </w:p>
    <w:p w14:paraId="3F48243E"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4DA347A6"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C007F14"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0A17D898"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4FDCE6C8" w14:textId="77777777" w:rsidR="00B44620" w:rsidRDefault="00B44620" w:rsidP="00B44620">
      <w:r>
        <w:t>When scoping and filtering is specified as part of the input parameters of an operation, however, it is necessary to define how to map these parameters in the REST SS.</w:t>
      </w:r>
    </w:p>
    <w:p w14:paraId="688E5CE6" w14:textId="77777777" w:rsidR="003836D7" w:rsidRDefault="00B44620" w:rsidP="004F1033">
      <w:pPr>
        <w:pStyle w:val="Heading3"/>
      </w:pPr>
      <w:bookmarkStart w:id="162" w:name="_Toc27559713"/>
      <w:bookmarkStart w:id="163" w:name="_Toc36039458"/>
      <w:bookmarkStart w:id="164" w:name="_Toc162446433"/>
      <w:r>
        <w:t>6.1.2</w:t>
      </w:r>
      <w:r>
        <w:tab/>
        <w:t>Query parameters for scoping</w:t>
      </w:r>
      <w:bookmarkEnd w:id="162"/>
      <w:bookmarkEnd w:id="163"/>
      <w:bookmarkEnd w:id="164"/>
    </w:p>
    <w:p w14:paraId="388EC004" w14:textId="77777777" w:rsidR="00B44620" w:rsidRDefault="00B44620" w:rsidP="00B44620">
      <w:r>
        <w:t>Scoping may be supported by the HTTP GET method. It is not supported by any other method.</w:t>
      </w:r>
    </w:p>
    <w:p w14:paraId="576938D6"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7AB64C58"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3E9BCDAC" w14:textId="77777777" w:rsidR="00B44620" w:rsidRDefault="00B44620" w:rsidP="00B44620">
      <w:r>
        <w:t>Two query parameters for scoping allow for more sophisticated selection methods.</w:t>
      </w:r>
    </w:p>
    <w:p w14:paraId="7A2E0324" w14:textId="77777777" w:rsidR="00B44620" w:rsidRDefault="00B44620" w:rsidP="00B44620">
      <w:r>
        <w:t>An example scoping method uses a "scopeType" and a "scopeLevel" query parameter. The allowed values are defined in Table 6.1.2-1.</w:t>
      </w:r>
    </w:p>
    <w:p w14:paraId="523B7D1B"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A9B2F05"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4F3B468E"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300E95F2" w14:textId="77777777" w:rsidR="00B44620" w:rsidRDefault="00B44620" w:rsidP="004F1033">
            <w:pPr>
              <w:pStyle w:val="TAH"/>
              <w:rPr>
                <w:lang w:val="fr-FR"/>
              </w:rPr>
            </w:pPr>
            <w:r>
              <w:rPr>
                <w:lang w:val="fr-FR"/>
              </w:rPr>
              <w:t>Description</w:t>
            </w:r>
          </w:p>
        </w:tc>
      </w:tr>
      <w:tr w:rsidR="00B44620" w14:paraId="54B572DD"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6E679EF1"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849725F"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7A84A8DB"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500465A5"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53BC513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4603751A"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4E4EDFC1"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42EAD53E"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7066826A"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0DB04E86"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3FC1299F"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27A60B8E" w14:textId="77777777" w:rsidR="00B44620" w:rsidRDefault="00B44620" w:rsidP="00B44620"/>
    <w:p w14:paraId="2816018E" w14:textId="77777777" w:rsidR="00B44620" w:rsidRDefault="00B44620" w:rsidP="00B44620">
      <w:pPr>
        <w:pStyle w:val="Heading3"/>
      </w:pPr>
      <w:bookmarkStart w:id="165" w:name="_Toc27559714"/>
      <w:bookmarkStart w:id="166" w:name="_Toc36039459"/>
      <w:bookmarkStart w:id="167" w:name="_Toc162446434"/>
      <w:r>
        <w:t>6.1.3</w:t>
      </w:r>
      <w:r>
        <w:tab/>
        <w:t>Query parameters for filtering</w:t>
      </w:r>
      <w:bookmarkEnd w:id="165"/>
      <w:bookmarkEnd w:id="166"/>
      <w:bookmarkEnd w:id="167"/>
    </w:p>
    <w:p w14:paraId="6F467C8D" w14:textId="77777777" w:rsidR="00B44620" w:rsidRDefault="00B44620" w:rsidP="00B44620">
      <w:r>
        <w:t>Filtering may be supported by the HTTP GET method. It is not supported by any other method.</w:t>
      </w:r>
    </w:p>
    <w:p w14:paraId="7E251080"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6EF6F243" w14:textId="77777777" w:rsidR="00D94590" w:rsidRDefault="00B44620" w:rsidP="00D94590">
      <w:r>
        <w:t xml:space="preserve">XPath 1.0 [15] shall be used for specifying the filter </w:t>
      </w:r>
      <w:r w:rsidR="00711E29" w:rsidRPr="00711E29">
        <w:t>expression</w:t>
      </w:r>
      <w:r>
        <w:t xml:space="preserve">. </w:t>
      </w:r>
    </w:p>
    <w:p w14:paraId="12B8E69C" w14:textId="77777777" w:rsidR="00D94590" w:rsidRDefault="00D94590" w:rsidP="00D94590">
      <w:r>
        <w:t>The XPath expression is applied to a</w:t>
      </w:r>
      <w:r w:rsidR="00940711" w:rsidRPr="00940711">
        <w:t>n</w:t>
      </w:r>
      <w:r>
        <w:t xml:space="preserve"> XML document constructed based on the following rules:</w:t>
      </w:r>
    </w:p>
    <w:p w14:paraId="5A73A24C"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21261D38" w14:textId="77777777" w:rsidR="00D94590" w:rsidRDefault="00D94590" w:rsidP="00094120">
      <w:pPr>
        <w:pStyle w:val="B1"/>
      </w:pPr>
      <w:r>
        <w:t>-</w:t>
      </w:r>
      <w:r>
        <w:tab/>
        <w:t>The document includes scoped objects only.</w:t>
      </w:r>
    </w:p>
    <w:p w14:paraId="4E3BBE7E" w14:textId="77777777" w:rsidR="00D94590" w:rsidRDefault="00D94590" w:rsidP="00094120">
      <w:pPr>
        <w:pStyle w:val="B1"/>
      </w:pPr>
      <w:r>
        <w:t>-</w:t>
      </w:r>
      <w:r>
        <w:tab/>
        <w:t>The document is constructed with the scoped objects using the hierarchical response construction method defined in clause.6.1.4.</w:t>
      </w:r>
    </w:p>
    <w:p w14:paraId="6507B6BF" w14:textId="77777777" w:rsidR="00D94590" w:rsidRDefault="00D94590" w:rsidP="00094120">
      <w:pPr>
        <w:pStyle w:val="B1"/>
      </w:pPr>
      <w:r>
        <w:t>-</w:t>
      </w:r>
      <w:r>
        <w:tab/>
        <w:t>The JSON document constructed according to the first three bullet points is mapped into a conceptual XML document.</w:t>
      </w:r>
    </w:p>
    <w:p w14:paraId="73FAA875" w14:textId="77777777" w:rsidR="00632333" w:rsidRDefault="00D94590" w:rsidP="00632333">
      <w:r>
        <w:t>The XPath expression shall be an ab</w:t>
      </w:r>
      <w:r w:rsidR="00940711" w:rsidRPr="00940711">
        <w:t>s</w:t>
      </w:r>
      <w:r>
        <w:t>olute path expression, and hence always start with a backslash "/", that identifies the root node of the input document.</w:t>
      </w:r>
      <w:r w:rsidR="00711E29" w:rsidRPr="00711E29">
        <w:t xml:space="preserve"> The set of variable bindings is empty.</w:t>
      </w:r>
      <w:r w:rsidR="00711E29">
        <w:t xml:space="preserve"> </w:t>
      </w:r>
      <w:r w:rsidR="00711E29" w:rsidRPr="00711E29">
        <w:t>The function library is the core function library. The set of namespace declarations is empty (JSON has no namespace concept).</w:t>
      </w:r>
      <w:bookmarkStart w:id="168" w:name="_Toc27559715"/>
      <w:bookmarkStart w:id="169" w:name="_Toc36039460"/>
    </w:p>
    <w:p w14:paraId="721D7FFF" w14:textId="77777777" w:rsidR="00632333" w:rsidRDefault="00632333" w:rsidP="00632333">
      <w:r>
        <w:t>The XPath expression needs to be percent-encoded as described in clause 2 and 3.4 of RFC 3986 [4].</w:t>
      </w:r>
    </w:p>
    <w:p w14:paraId="70C43E43" w14:textId="77777777" w:rsidR="00587816" w:rsidRDefault="00587816" w:rsidP="00632333">
      <w:r>
        <w:t xml:space="preserve">Note that NRM objects and NRM attributes are both mapped to element nodes. The children of an element node representing a NRM object are hence the NRM attributes of that NRM object </w:t>
      </w:r>
      <w:r w:rsidR="00610A37">
        <w:t>and</w:t>
      </w:r>
      <w:r>
        <w:t xml:space="preserve"> the name-contained NRM objects. This needs to be taken into account when constructing a location path for selecting element nodes representing NRM objects or NRM attributes.</w:t>
      </w:r>
      <w:r w:rsidR="00610A37" w:rsidRPr="00610A37">
        <w:t xml:space="preserve"> </w:t>
      </w:r>
      <w:r w:rsidR="00610A37">
        <w:t>For example, assume the object tree defined in annex A.1. To retrieve a specific "ManagedElement" the MnS Consumer might simply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69844A87" w14:textId="77777777">
        <w:tc>
          <w:tcPr>
            <w:tcW w:w="9779" w:type="dxa"/>
            <w:shd w:val="clear" w:color="auto" w:fill="F2F2F2"/>
          </w:tcPr>
          <w:p w14:paraId="33958E72"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w:t>
            </w:r>
          </w:p>
          <w:p w14:paraId="0B8679DE"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FDF3F1" w14:textId="77777777" w:rsidR="00610A37" w:rsidRPr="00954EB2" w:rsidRDefault="00610A3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32BFF0D" w14:textId="77777777" w:rsidR="00610A37" w:rsidRDefault="00610A37" w:rsidP="00610A37">
      <w:pPr>
        <w:spacing w:before="180"/>
      </w:pPr>
      <w:r>
        <w:t>The MnS Producer may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18318260" w14:textId="77777777">
        <w:tc>
          <w:tcPr>
            <w:tcW w:w="9779" w:type="dxa"/>
            <w:shd w:val="clear" w:color="auto" w:fill="F2F2F2"/>
          </w:tcPr>
          <w:p w14:paraId="19E45FAE"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9375466"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AADC41F" w14:textId="77777777" w:rsidR="00610A37" w:rsidRPr="00A32F57" w:rsidRDefault="00610A37">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47497E6D" w14:textId="77777777" w:rsidR="00610A37" w:rsidRPr="00A32F57" w:rsidRDefault="00610A37">
            <w:pPr>
              <w:spacing w:after="0"/>
              <w:rPr>
                <w:rFonts w:ascii="Courier New" w:hAnsi="Courier New" w:cs="Courier New"/>
                <w:sz w:val="16"/>
                <w:szCs w:val="16"/>
                <w:lang w:val="fr-FR"/>
              </w:rPr>
            </w:pPr>
          </w:p>
          <w:p w14:paraId="6983F908" w14:textId="77777777" w:rsidR="00610A37" w:rsidRPr="0041016B" w:rsidRDefault="00610A37">
            <w:pPr>
              <w:pStyle w:val="PL"/>
              <w:rPr>
                <w:lang w:val="en-US"/>
              </w:rPr>
            </w:pPr>
            <w:r w:rsidRPr="0041016B">
              <w:rPr>
                <w:lang w:val="en-US"/>
              </w:rPr>
              <w:t>{</w:t>
            </w:r>
          </w:p>
          <w:p w14:paraId="06F59528" w14:textId="77777777" w:rsidR="00610A37" w:rsidRDefault="00610A37">
            <w:pPr>
              <w:pStyle w:val="PL"/>
              <w:rPr>
                <w:lang w:val="en-US"/>
              </w:rPr>
            </w:pPr>
            <w:r w:rsidRPr="0041016B">
              <w:rPr>
                <w:lang w:val="en-US"/>
              </w:rPr>
              <w:t xml:space="preserve">  "id": "ME1",</w:t>
            </w:r>
          </w:p>
          <w:p w14:paraId="1667CC91" w14:textId="77777777" w:rsidR="00610A37" w:rsidRPr="0041016B" w:rsidRDefault="00610A37">
            <w:pPr>
              <w:pStyle w:val="PL"/>
              <w:rPr>
                <w:lang w:val="en-US"/>
              </w:rPr>
            </w:pPr>
            <w:r w:rsidRPr="0041016B">
              <w:rPr>
                <w:lang w:val="en-US"/>
              </w:rPr>
              <w:t xml:space="preserve">  "attributes": {</w:t>
            </w:r>
          </w:p>
          <w:p w14:paraId="271F9086" w14:textId="77777777" w:rsidR="00610A37" w:rsidRPr="0041016B" w:rsidRDefault="00610A37">
            <w:pPr>
              <w:pStyle w:val="PL"/>
              <w:rPr>
                <w:lang w:val="en-US"/>
              </w:rPr>
            </w:pPr>
            <w:r w:rsidRPr="0041016B">
              <w:rPr>
                <w:lang w:val="en-US"/>
              </w:rPr>
              <w:t xml:space="preserve">    "userLabel": "Berlin NW 1",</w:t>
            </w:r>
          </w:p>
          <w:p w14:paraId="00F820DA" w14:textId="77777777" w:rsidR="00610A37" w:rsidRPr="0041016B" w:rsidRDefault="00610A37">
            <w:pPr>
              <w:pStyle w:val="PL"/>
              <w:rPr>
                <w:lang w:val="en-US"/>
              </w:rPr>
            </w:pPr>
            <w:r w:rsidRPr="0041016B">
              <w:rPr>
                <w:lang w:val="en-US"/>
              </w:rPr>
              <w:t xml:space="preserve">    "vendorName": "Company XY",</w:t>
            </w:r>
          </w:p>
          <w:p w14:paraId="4A10F933" w14:textId="77777777" w:rsidR="00610A37" w:rsidRPr="0041016B" w:rsidRDefault="00610A37">
            <w:pPr>
              <w:pStyle w:val="PL"/>
              <w:rPr>
                <w:lang w:val="en-US"/>
              </w:rPr>
            </w:pPr>
            <w:r w:rsidRPr="0041016B">
              <w:rPr>
                <w:lang w:val="en-US"/>
              </w:rPr>
              <w:t xml:space="preserve">    "location": "TV Tower"</w:t>
            </w:r>
          </w:p>
          <w:p w14:paraId="0835079A" w14:textId="77777777" w:rsidR="00610A37" w:rsidRDefault="00610A37">
            <w:pPr>
              <w:pStyle w:val="PL"/>
              <w:rPr>
                <w:lang w:val="en-US"/>
              </w:rPr>
            </w:pPr>
            <w:r w:rsidRPr="0041016B">
              <w:rPr>
                <w:lang w:val="en-US"/>
              </w:rPr>
              <w:t xml:space="preserve">  }</w:t>
            </w:r>
          </w:p>
          <w:p w14:paraId="7571575D" w14:textId="77777777" w:rsidR="00610A37" w:rsidRPr="000D011D" w:rsidRDefault="00610A37">
            <w:pPr>
              <w:pStyle w:val="PL"/>
              <w:rPr>
                <w:lang w:val="en-US"/>
              </w:rPr>
            </w:pPr>
            <w:r>
              <w:rPr>
                <w:lang w:val="en-US"/>
              </w:rPr>
              <w:t>}</w:t>
            </w:r>
          </w:p>
        </w:tc>
      </w:tr>
    </w:tbl>
    <w:p w14:paraId="3E634C74" w14:textId="77777777" w:rsidR="00610A37" w:rsidRDefault="00610A37" w:rsidP="00610A37">
      <w:pPr>
        <w:spacing w:before="180"/>
      </w:pPr>
      <w:r>
        <w:t xml:space="preserve">If, for whatever reason, the MnS Consumer wants to retrieve the same "ManagedElement" with scoping and filtering care needs to be taken when building the XPath filter expression. Note that the following request does not yield the desired result.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18143F33" w14:textId="77777777">
        <w:tc>
          <w:tcPr>
            <w:tcW w:w="9779" w:type="dxa"/>
            <w:shd w:val="clear" w:color="auto" w:fill="F2F2F2"/>
          </w:tcPr>
          <w:p w14:paraId="0278E519"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72F99338"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6B91D2D0" w14:textId="77777777" w:rsidR="00610A37" w:rsidRDefault="00610A37">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w:t>
            </w:r>
            <w:r>
              <w:rPr>
                <w:rFonts w:ascii="Courier New" w:hAnsi="Courier New" w:cs="Courier New"/>
                <w:sz w:val="16"/>
                <w:szCs w:val="16"/>
                <w:lang w:val="en-US"/>
              </w:rPr>
              <w:t>SubNetwork[id="SN1"]/ManagedElement[id="ME1"]</w:t>
            </w:r>
            <w:r w:rsidRPr="00632333">
              <w:rPr>
                <w:rFonts w:ascii="Courier New" w:hAnsi="Courier New" w:cs="Courier New"/>
                <w:sz w:val="16"/>
                <w:szCs w:val="16"/>
                <w:lang w:val="en-US"/>
              </w:rPr>
              <w:t xml:space="preserve"> HTTP/1.1</w:t>
            </w:r>
          </w:p>
          <w:p w14:paraId="54517610"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2B316F" w14:textId="77777777" w:rsidR="00610A37" w:rsidRPr="00954EB2" w:rsidRDefault="00610A3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5BC95321" w14:textId="77777777" w:rsidR="00610A37" w:rsidRDefault="00610A37" w:rsidP="00610A37">
      <w:pPr>
        <w:spacing w:before="180"/>
      </w:pPr>
      <w:r>
        <w:t>It does not select the "ManagedElement" resource only, but also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17F3B8C0" w14:textId="77777777">
        <w:tc>
          <w:tcPr>
            <w:tcW w:w="9779" w:type="dxa"/>
            <w:shd w:val="clear" w:color="auto" w:fill="F2F2F2"/>
          </w:tcPr>
          <w:p w14:paraId="5586FD64"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6B3CE74" w14:textId="77777777" w:rsidR="00610A37" w:rsidRPr="0071280C" w:rsidRDefault="00610A37">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B040BE9" w14:textId="77777777" w:rsidR="00610A37" w:rsidRPr="007B2CC7" w:rsidRDefault="00610A37">
            <w:pPr>
              <w:spacing w:after="0"/>
              <w:rPr>
                <w:rFonts w:ascii="Courier New" w:hAnsi="Courier New" w:cs="Courier New"/>
                <w:sz w:val="16"/>
                <w:szCs w:val="16"/>
                <w:lang w:val="en-US"/>
              </w:rPr>
            </w:pPr>
            <w:r w:rsidRPr="007B2CC7">
              <w:rPr>
                <w:rFonts w:ascii="Courier New" w:hAnsi="Courier New" w:cs="Courier New"/>
                <w:sz w:val="16"/>
                <w:szCs w:val="16"/>
                <w:lang w:val="en-US"/>
              </w:rPr>
              <w:t>Content-Type: application/json</w:t>
            </w:r>
          </w:p>
          <w:p w14:paraId="5549C654" w14:textId="77777777" w:rsidR="00610A37" w:rsidRPr="007B2CC7" w:rsidRDefault="00610A37">
            <w:pPr>
              <w:spacing w:after="0"/>
              <w:rPr>
                <w:rFonts w:ascii="Courier New" w:hAnsi="Courier New" w:cs="Courier New"/>
                <w:sz w:val="16"/>
                <w:szCs w:val="16"/>
                <w:lang w:val="en-US"/>
              </w:rPr>
            </w:pPr>
          </w:p>
          <w:p w14:paraId="0A4A78CF" w14:textId="77777777" w:rsidR="00610A37" w:rsidRPr="0041016B" w:rsidRDefault="00610A37">
            <w:pPr>
              <w:pStyle w:val="PL"/>
              <w:rPr>
                <w:lang w:val="en-US"/>
              </w:rPr>
            </w:pPr>
            <w:r w:rsidRPr="0041016B">
              <w:rPr>
                <w:lang w:val="en-US"/>
              </w:rPr>
              <w:t>{</w:t>
            </w:r>
          </w:p>
          <w:p w14:paraId="66094D14" w14:textId="77777777" w:rsidR="00610A37" w:rsidRDefault="00610A37">
            <w:pPr>
              <w:pStyle w:val="PL"/>
              <w:rPr>
                <w:lang w:val="en-US"/>
              </w:rPr>
            </w:pPr>
            <w:r w:rsidRPr="0041016B">
              <w:rPr>
                <w:lang w:val="en-US"/>
              </w:rPr>
              <w:t xml:space="preserve">  "id": "ME1",</w:t>
            </w:r>
          </w:p>
          <w:p w14:paraId="0DDED4BB" w14:textId="77777777" w:rsidR="00610A37" w:rsidRPr="0041016B" w:rsidRDefault="00610A37">
            <w:pPr>
              <w:pStyle w:val="PL"/>
              <w:rPr>
                <w:lang w:val="en-US"/>
              </w:rPr>
            </w:pPr>
            <w:r w:rsidRPr="0041016B">
              <w:rPr>
                <w:lang w:val="en-US"/>
              </w:rPr>
              <w:t xml:space="preserve">  "attributes": {</w:t>
            </w:r>
          </w:p>
          <w:p w14:paraId="3893C2F4" w14:textId="77777777" w:rsidR="00610A37" w:rsidRPr="0041016B" w:rsidRDefault="00610A37">
            <w:pPr>
              <w:pStyle w:val="PL"/>
              <w:rPr>
                <w:lang w:val="en-US"/>
              </w:rPr>
            </w:pPr>
            <w:r w:rsidRPr="0041016B">
              <w:rPr>
                <w:lang w:val="en-US"/>
              </w:rPr>
              <w:t xml:space="preserve">    "userLabel": "Berlin NW 1",</w:t>
            </w:r>
          </w:p>
          <w:p w14:paraId="17AAED40" w14:textId="77777777" w:rsidR="00610A37" w:rsidRPr="0041016B" w:rsidRDefault="00610A37">
            <w:pPr>
              <w:pStyle w:val="PL"/>
              <w:rPr>
                <w:lang w:val="en-US"/>
              </w:rPr>
            </w:pPr>
            <w:r w:rsidRPr="0041016B">
              <w:rPr>
                <w:lang w:val="en-US"/>
              </w:rPr>
              <w:t xml:space="preserve">    "vendorName": "Company XY",</w:t>
            </w:r>
          </w:p>
          <w:p w14:paraId="135C653A" w14:textId="77777777" w:rsidR="00610A37" w:rsidRPr="0041016B" w:rsidRDefault="00610A37">
            <w:pPr>
              <w:pStyle w:val="PL"/>
              <w:rPr>
                <w:lang w:val="en-US"/>
              </w:rPr>
            </w:pPr>
            <w:r w:rsidRPr="0041016B">
              <w:rPr>
                <w:lang w:val="en-US"/>
              </w:rPr>
              <w:t xml:space="preserve">    "location": "TV Tower"</w:t>
            </w:r>
          </w:p>
          <w:p w14:paraId="5AA425A8" w14:textId="77777777" w:rsidR="00610A37" w:rsidRPr="0041016B" w:rsidRDefault="00610A37">
            <w:pPr>
              <w:pStyle w:val="PL"/>
              <w:rPr>
                <w:lang w:val="en-US"/>
              </w:rPr>
            </w:pPr>
            <w:r w:rsidRPr="0041016B">
              <w:rPr>
                <w:lang w:val="en-US"/>
              </w:rPr>
              <w:t xml:space="preserve">  },</w:t>
            </w:r>
          </w:p>
          <w:p w14:paraId="664571B9" w14:textId="77777777" w:rsidR="00610A37" w:rsidRPr="0041016B" w:rsidRDefault="00610A37">
            <w:pPr>
              <w:pStyle w:val="PL"/>
              <w:rPr>
                <w:lang w:val="en-US"/>
              </w:rPr>
            </w:pPr>
            <w:r w:rsidRPr="0041016B">
              <w:rPr>
                <w:lang w:val="en-US"/>
              </w:rPr>
              <w:t xml:space="preserve">  "XyzFunction": [</w:t>
            </w:r>
          </w:p>
          <w:p w14:paraId="1128C24B" w14:textId="77777777" w:rsidR="00610A37" w:rsidRPr="0041016B" w:rsidRDefault="00610A37">
            <w:pPr>
              <w:pStyle w:val="PL"/>
              <w:rPr>
                <w:lang w:val="en-US"/>
              </w:rPr>
            </w:pPr>
            <w:r w:rsidRPr="0041016B">
              <w:rPr>
                <w:lang w:val="en-US"/>
              </w:rPr>
              <w:t xml:space="preserve">    {</w:t>
            </w:r>
          </w:p>
          <w:p w14:paraId="63B262ED" w14:textId="77777777" w:rsidR="00610A37" w:rsidRDefault="00610A37">
            <w:pPr>
              <w:pStyle w:val="PL"/>
              <w:rPr>
                <w:lang w:val="en-US"/>
              </w:rPr>
            </w:pPr>
            <w:r w:rsidRPr="0041016B">
              <w:rPr>
                <w:lang w:val="en-US"/>
              </w:rPr>
              <w:t xml:space="preserve">      "id": "XYZF1",</w:t>
            </w:r>
          </w:p>
          <w:p w14:paraId="4D8A1A54" w14:textId="77777777" w:rsidR="00610A37" w:rsidRPr="00C76A97" w:rsidRDefault="00610A37">
            <w:pPr>
              <w:pStyle w:val="PL"/>
              <w:rPr>
                <w:lang w:val="en-US"/>
              </w:rPr>
            </w:pPr>
            <w:r w:rsidRPr="0041016B">
              <w:rPr>
                <w:lang w:val="en-US"/>
              </w:rPr>
              <w:t xml:space="preserve">      </w:t>
            </w:r>
            <w:r w:rsidRPr="00C76A97">
              <w:rPr>
                <w:lang w:val="en-US"/>
              </w:rPr>
              <w:t>"attributes": {</w:t>
            </w:r>
          </w:p>
          <w:p w14:paraId="4620E880" w14:textId="77777777" w:rsidR="00610A37" w:rsidRPr="00C76A97" w:rsidRDefault="00610A37">
            <w:pPr>
              <w:pStyle w:val="PL"/>
              <w:rPr>
                <w:lang w:val="en-US"/>
              </w:rPr>
            </w:pPr>
            <w:r w:rsidRPr="00C76A97">
              <w:rPr>
                <w:lang w:val="en-US"/>
              </w:rPr>
              <w:t xml:space="preserve">        "attrA": "xyz",</w:t>
            </w:r>
          </w:p>
          <w:p w14:paraId="7784441F" w14:textId="77777777" w:rsidR="00610A37" w:rsidRPr="00C76A97" w:rsidRDefault="00610A37">
            <w:pPr>
              <w:pStyle w:val="PL"/>
              <w:rPr>
                <w:lang w:val="en-US"/>
              </w:rPr>
            </w:pPr>
            <w:r w:rsidRPr="00C76A97">
              <w:rPr>
                <w:lang w:val="en-US"/>
              </w:rPr>
              <w:t xml:space="preserve">        "attrB": 551</w:t>
            </w:r>
          </w:p>
          <w:p w14:paraId="2836605C" w14:textId="77777777" w:rsidR="00610A37" w:rsidRPr="00C76A97" w:rsidRDefault="00610A37">
            <w:pPr>
              <w:pStyle w:val="PL"/>
              <w:rPr>
                <w:lang w:val="en-US"/>
              </w:rPr>
            </w:pPr>
            <w:r w:rsidRPr="00C76A97">
              <w:rPr>
                <w:lang w:val="en-US"/>
              </w:rPr>
              <w:t xml:space="preserve">      }</w:t>
            </w:r>
          </w:p>
          <w:p w14:paraId="491B7014" w14:textId="77777777" w:rsidR="00610A37" w:rsidRPr="00C76A97" w:rsidRDefault="00610A37">
            <w:pPr>
              <w:pStyle w:val="PL"/>
              <w:rPr>
                <w:lang w:val="en-US"/>
              </w:rPr>
            </w:pPr>
            <w:r w:rsidRPr="00C76A97">
              <w:rPr>
                <w:lang w:val="en-US"/>
              </w:rPr>
              <w:t xml:space="preserve">    },</w:t>
            </w:r>
          </w:p>
          <w:p w14:paraId="3CA7941F" w14:textId="77777777" w:rsidR="00610A37" w:rsidRPr="00C76A97" w:rsidRDefault="00610A37">
            <w:pPr>
              <w:pStyle w:val="PL"/>
              <w:rPr>
                <w:lang w:val="en-US"/>
              </w:rPr>
            </w:pPr>
            <w:r w:rsidRPr="00C76A97">
              <w:rPr>
                <w:lang w:val="en-US"/>
              </w:rPr>
              <w:t xml:space="preserve">    {</w:t>
            </w:r>
          </w:p>
          <w:p w14:paraId="03EA2F79" w14:textId="77777777" w:rsidR="00610A37" w:rsidRPr="00C76A97" w:rsidRDefault="00610A37">
            <w:pPr>
              <w:pStyle w:val="PL"/>
              <w:rPr>
                <w:lang w:val="en-US"/>
              </w:rPr>
            </w:pPr>
            <w:r w:rsidRPr="00C76A97">
              <w:rPr>
                <w:lang w:val="en-US"/>
              </w:rPr>
              <w:t xml:space="preserve">      "id": "XYZF2",</w:t>
            </w:r>
          </w:p>
          <w:p w14:paraId="4A2BF000" w14:textId="77777777" w:rsidR="00610A37" w:rsidRPr="00F354A6" w:rsidRDefault="00610A37">
            <w:pPr>
              <w:pStyle w:val="PL"/>
            </w:pPr>
            <w:r w:rsidRPr="00F354A6">
              <w:t xml:space="preserve">      "attributes": {</w:t>
            </w:r>
          </w:p>
          <w:p w14:paraId="12A30EF0" w14:textId="77777777" w:rsidR="00610A37" w:rsidRPr="00F354A6" w:rsidRDefault="00610A37">
            <w:pPr>
              <w:pStyle w:val="PL"/>
            </w:pPr>
            <w:r w:rsidRPr="00F354A6">
              <w:t xml:space="preserve">        "attrA": "abc",</w:t>
            </w:r>
          </w:p>
          <w:p w14:paraId="1480C5FC" w14:textId="77777777" w:rsidR="00610A37" w:rsidRPr="00F354A6" w:rsidRDefault="00610A37">
            <w:pPr>
              <w:pStyle w:val="PL"/>
            </w:pPr>
            <w:r w:rsidRPr="00F354A6">
              <w:t xml:space="preserve">        "attrB": 552</w:t>
            </w:r>
          </w:p>
          <w:p w14:paraId="2B382240" w14:textId="77777777" w:rsidR="00610A37" w:rsidRPr="00F354A6" w:rsidRDefault="00610A37">
            <w:pPr>
              <w:pStyle w:val="PL"/>
            </w:pPr>
            <w:r w:rsidRPr="00F354A6">
              <w:t xml:space="preserve">   </w:t>
            </w:r>
            <w:r>
              <w:t xml:space="preserve">  </w:t>
            </w:r>
            <w:r w:rsidRPr="00F354A6">
              <w:t xml:space="preserve"> }</w:t>
            </w:r>
          </w:p>
          <w:p w14:paraId="2386B297" w14:textId="77777777" w:rsidR="00610A37" w:rsidRPr="00F354A6" w:rsidRDefault="00610A37">
            <w:pPr>
              <w:pStyle w:val="PL"/>
            </w:pPr>
            <w:r w:rsidRPr="00F354A6">
              <w:t xml:space="preserve"> </w:t>
            </w:r>
            <w:r>
              <w:t xml:space="preserve">  </w:t>
            </w:r>
            <w:r w:rsidRPr="00F354A6">
              <w:t xml:space="preserve"> }</w:t>
            </w:r>
          </w:p>
          <w:p w14:paraId="017E0D52" w14:textId="77777777" w:rsidR="00610A37" w:rsidRPr="00F354A6" w:rsidRDefault="00610A37">
            <w:pPr>
              <w:pStyle w:val="PL"/>
            </w:pPr>
            <w:r w:rsidRPr="00F354A6">
              <w:t xml:space="preserve">  ]</w:t>
            </w:r>
          </w:p>
          <w:p w14:paraId="5BD1BAAF" w14:textId="77777777" w:rsidR="00610A37" w:rsidRPr="00491169" w:rsidRDefault="00610A37">
            <w:pPr>
              <w:pStyle w:val="PL"/>
            </w:pPr>
            <w:r w:rsidRPr="00F354A6">
              <w:t>}</w:t>
            </w:r>
          </w:p>
        </w:tc>
      </w:tr>
    </w:tbl>
    <w:p w14:paraId="7C034F46" w14:textId="77777777" w:rsidR="00610A37" w:rsidRDefault="00610A37" w:rsidP="00610A37">
      <w:pPr>
        <w:spacing w:before="180"/>
      </w:pPr>
      <w:r>
        <w:t>The following request selects the "attributes" container of the "ManagedElement". The contained "YxzFunction" resources are not selected. After applying the construction rules for the response message body defined in clause 6.1.4 the response has the desired content and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0A37" w:rsidRPr="00954EB2" w14:paraId="652B92E4" w14:textId="77777777">
        <w:tc>
          <w:tcPr>
            <w:tcW w:w="9779" w:type="dxa"/>
            <w:shd w:val="clear" w:color="auto" w:fill="F2F2F2"/>
          </w:tcPr>
          <w:p w14:paraId="2605331B"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GET /SubNetwork=SN1?\</w:t>
            </w:r>
          </w:p>
          <w:p w14:paraId="30866442"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Pr="00AF0AFF">
              <w:rPr>
                <w:rFonts w:ascii="Courier New" w:hAnsi="Courier New" w:cs="Courier New"/>
                <w:sz w:val="16"/>
                <w:szCs w:val="16"/>
                <w:lang w:val="en-US"/>
              </w:rPr>
              <w:t>&amp;</w:t>
            </w:r>
            <w:r>
              <w:rPr>
                <w:rFonts w:ascii="Courier New" w:hAnsi="Courier New" w:cs="Courier New"/>
                <w:sz w:val="16"/>
                <w:szCs w:val="16"/>
                <w:lang w:val="en-US"/>
              </w:rPr>
              <w:t>\</w:t>
            </w:r>
          </w:p>
          <w:p w14:paraId="2EC0FC76" w14:textId="77777777" w:rsidR="00610A37" w:rsidRDefault="00610A37">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w:t>
            </w:r>
            <w:r>
              <w:rPr>
                <w:rFonts w:ascii="Courier New" w:hAnsi="Courier New" w:cs="Courier New"/>
                <w:sz w:val="16"/>
                <w:szCs w:val="16"/>
                <w:lang w:val="en-US"/>
              </w:rPr>
              <w:t>SubNetwork[id="SN1"]/ManagedElement[id="ME1"]/attributes</w:t>
            </w:r>
            <w:r w:rsidRPr="00632333">
              <w:rPr>
                <w:rFonts w:ascii="Courier New" w:hAnsi="Courier New" w:cs="Courier New"/>
                <w:sz w:val="16"/>
                <w:szCs w:val="16"/>
                <w:lang w:val="en-US"/>
              </w:rPr>
              <w:t xml:space="preserve"> HTTP/1.1</w:t>
            </w:r>
          </w:p>
          <w:p w14:paraId="3CA21575" w14:textId="77777777" w:rsidR="00610A37" w:rsidRDefault="00610A37">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11DF422" w14:textId="77777777" w:rsidR="00610A37" w:rsidRPr="00954EB2" w:rsidRDefault="00610A37">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53AF2D29" w14:textId="77777777" w:rsidR="00610A37" w:rsidRDefault="00610A37" w:rsidP="00632333"/>
    <w:p w14:paraId="02647329" w14:textId="77777777" w:rsidR="00B44620" w:rsidRDefault="00B44620" w:rsidP="00587816">
      <w:pPr>
        <w:pStyle w:val="Heading3"/>
      </w:pPr>
      <w:bookmarkStart w:id="170" w:name="_Toc162446435"/>
      <w:r>
        <w:t>6.1.4</w:t>
      </w:r>
      <w:r>
        <w:tab/>
        <w:t>Construction rules for the response message body</w:t>
      </w:r>
      <w:bookmarkEnd w:id="168"/>
      <w:bookmarkEnd w:id="169"/>
      <w:bookmarkEnd w:id="170"/>
    </w:p>
    <w:p w14:paraId="62A2A9A2"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15529F79"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1DBC937D" w14:textId="77777777" w:rsidR="00940711" w:rsidRDefault="00B44620" w:rsidP="00302B52">
      <w:bookmarkStart w:id="171" w:name="_Hlk19529522"/>
      <w:r>
        <w:t>Hierarchical response construction method</w:t>
      </w:r>
      <w:bookmarkEnd w:id="171"/>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6672F488" w14:textId="77777777" w:rsidR="00940711" w:rsidRDefault="00940711" w:rsidP="00940711">
      <w:pPr>
        <w:pStyle w:val="B1"/>
      </w:pPr>
      <w:r>
        <w:t>-</w:t>
      </w:r>
      <w:r>
        <w:tab/>
        <w:t xml:space="preserve">A resource is not returned at all if it is not an ancestor of any of the selected resources. </w:t>
      </w:r>
    </w:p>
    <w:p w14:paraId="631BE23E"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3FC34063" w14:textId="77777777" w:rsidR="00302B52" w:rsidRDefault="00B44620" w:rsidP="00302B52">
      <w:r>
        <w:t>The containment tree present in the response message shall always start with the base resource.</w:t>
      </w:r>
    </w:p>
    <w:p w14:paraId="4089E3F7"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04FB57F2" w14:textId="77777777" w:rsidR="00813BCF" w:rsidRPr="003538C2" w:rsidRDefault="00813BCF" w:rsidP="00813BCF">
      <w:r w:rsidRPr="003538C2">
        <w:t>The following media types shall be used to distinguish the flat and the hierarchical response representation:</w:t>
      </w:r>
    </w:p>
    <w:p w14:paraId="396990E4" w14:textId="77777777" w:rsidR="00813BCF" w:rsidRPr="003538C2" w:rsidRDefault="00813BCF" w:rsidP="00813BCF">
      <w:pPr>
        <w:pStyle w:val="B1"/>
      </w:pPr>
      <w:r>
        <w:t>-</w:t>
      </w:r>
      <w:r>
        <w:tab/>
      </w:r>
      <w:r w:rsidRPr="003538C2">
        <w:t>application/vnd.3gpp.object-tree-flat+json</w:t>
      </w:r>
      <w:r>
        <w:t>,</w:t>
      </w:r>
    </w:p>
    <w:p w14:paraId="21E85A97" w14:textId="77777777" w:rsidR="00813BCF" w:rsidRPr="003538C2" w:rsidRDefault="00813BCF" w:rsidP="00813BCF">
      <w:pPr>
        <w:pStyle w:val="B1"/>
      </w:pPr>
      <w:r>
        <w:t>-</w:t>
      </w:r>
      <w:r>
        <w:tab/>
      </w:r>
      <w:r w:rsidRPr="003538C2">
        <w:t>application/vnd.3gpp.object-tree-hierarchical+json</w:t>
      </w:r>
      <w:r>
        <w:t>.</w:t>
      </w:r>
    </w:p>
    <w:p w14:paraId="69E80B93" w14:textId="77777777" w:rsidR="00813BCF" w:rsidRPr="003538C2" w:rsidRDefault="00813BCF" w:rsidP="00813BCF">
      <w:pPr>
        <w:spacing w:after="0"/>
        <w:ind w:left="720"/>
      </w:pPr>
    </w:p>
    <w:p w14:paraId="0610F380" w14:textId="77777777" w:rsidR="00813BCF" w:rsidRPr="003538C2" w:rsidRDefault="00813BCF" w:rsidP="00813BCF">
      <w:r w:rsidRPr="003538C2">
        <w:t>The "application/json" media type may be used alternatively and defaults to the hierarchical representation format.</w:t>
      </w:r>
    </w:p>
    <w:p w14:paraId="535A3AF5"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4794B174" w14:textId="77777777" w:rsidR="00302B52" w:rsidRPr="00413E21" w:rsidRDefault="00302B52" w:rsidP="00302B52">
      <w:pPr>
        <w:pStyle w:val="Heading2"/>
      </w:pPr>
      <w:bookmarkStart w:id="172" w:name="_Toc532836878"/>
      <w:bookmarkStart w:id="173" w:name="_Toc27559716"/>
      <w:bookmarkStart w:id="174" w:name="_Toc36039461"/>
      <w:bookmarkStart w:id="175" w:name="_Toc162446436"/>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2"/>
      <w:bookmarkEnd w:id="173"/>
      <w:bookmarkEnd w:id="174"/>
      <w:bookmarkEnd w:id="175"/>
    </w:p>
    <w:p w14:paraId="2E6890EC" w14:textId="77777777" w:rsidR="00FB1608" w:rsidRDefault="00FB1608" w:rsidP="00FB1608">
      <w:pPr>
        <w:pStyle w:val="Heading3"/>
      </w:pPr>
      <w:bookmarkStart w:id="176" w:name="_Toc27559717"/>
      <w:bookmarkStart w:id="177" w:name="_Toc36039462"/>
      <w:bookmarkStart w:id="178" w:name="_Toc162446437"/>
      <w:r>
        <w:t>6.2.1</w:t>
      </w:r>
      <w:r>
        <w:tab/>
        <w:t>Introduction</w:t>
      </w:r>
      <w:bookmarkEnd w:id="176"/>
      <w:bookmarkEnd w:id="177"/>
      <w:bookmarkEnd w:id="178"/>
    </w:p>
    <w:p w14:paraId="7C8C8925"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3676415C"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71B63611"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76452D99" w14:textId="77777777" w:rsidR="00FB1608" w:rsidRDefault="00FB1608" w:rsidP="00FB1608">
      <w:r>
        <w:t>Attribute selection or attribute field selection may be supported by the HTTP GET method. It is not applicable to any other method.</w:t>
      </w:r>
    </w:p>
    <w:p w14:paraId="56F3377F" w14:textId="77777777" w:rsidR="00FB1608" w:rsidRPr="00413E21" w:rsidRDefault="00FB1608" w:rsidP="00FB1608">
      <w:pPr>
        <w:pStyle w:val="Heading3"/>
      </w:pPr>
      <w:bookmarkStart w:id="179" w:name="_Toc27559718"/>
      <w:bookmarkStart w:id="180" w:name="_Toc36039463"/>
      <w:bookmarkStart w:id="181" w:name="_Toc162446438"/>
      <w:r>
        <w:t>6.2.2</w:t>
      </w:r>
      <w:r>
        <w:tab/>
        <w:t>Query parameters for attribute and attribute field selection</w:t>
      </w:r>
      <w:bookmarkEnd w:id="179"/>
      <w:bookmarkEnd w:id="180"/>
      <w:bookmarkEnd w:id="181"/>
    </w:p>
    <w:p w14:paraId="4BA4F926"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12F703DE" w14:textId="77777777" w:rsidR="00FB1608" w:rsidRDefault="005A1158" w:rsidP="005A1158">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295C260E" w14:textId="77777777" w:rsidR="00DB1F83" w:rsidRDefault="00DB1F83" w:rsidP="00DB1F83">
      <w:pPr>
        <w:pStyle w:val="Heading3"/>
      </w:pPr>
      <w:bookmarkStart w:id="182" w:name="_Toc162446439"/>
      <w:r>
        <w:t>6.2.3</w:t>
      </w:r>
      <w:r>
        <w:tab/>
        <w:t>Construction rules for the response message body</w:t>
      </w:r>
      <w:bookmarkEnd w:id="182"/>
    </w:p>
    <w:p w14:paraId="4F2CA8B9"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7F519F8A" w14:textId="77777777" w:rsidR="00DB1F83" w:rsidRDefault="00DB1F83" w:rsidP="00DB1F83">
      <w:r>
        <w:t>This result set is then used to construct the final response using either the hierarchical or the flat construction method, both defined in clause 6.1.4.</w:t>
      </w:r>
    </w:p>
    <w:p w14:paraId="79626545"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4ED3F6E3" w14:textId="77777777" w:rsidR="00302B52" w:rsidRPr="00413E21" w:rsidRDefault="00302B52" w:rsidP="00302B52">
      <w:pPr>
        <w:pStyle w:val="Heading2"/>
      </w:pPr>
      <w:bookmarkStart w:id="183" w:name="_Toc532836879"/>
      <w:bookmarkStart w:id="184" w:name="_Toc27559719"/>
      <w:bookmarkStart w:id="185" w:name="_Toc36039464"/>
      <w:bookmarkStart w:id="186" w:name="_Toc162446440"/>
      <w:r w:rsidRPr="00413E21">
        <w:t>6.3</w:t>
      </w:r>
      <w:r w:rsidRPr="00413E21">
        <w:tab/>
        <w:t>Design pattern for partially updating a resource</w:t>
      </w:r>
      <w:bookmarkEnd w:id="183"/>
      <w:bookmarkEnd w:id="184"/>
      <w:bookmarkEnd w:id="185"/>
      <w:bookmarkEnd w:id="186"/>
    </w:p>
    <w:p w14:paraId="34B32ED1" w14:textId="77777777" w:rsidR="00A018A7" w:rsidRPr="00733C88" w:rsidRDefault="00A018A7" w:rsidP="00A018A7">
      <w:pPr>
        <w:pStyle w:val="Heading3"/>
      </w:pPr>
      <w:bookmarkStart w:id="187" w:name="_Toc162446441"/>
      <w:r>
        <w:t>6.3.1</w:t>
      </w:r>
      <w:r>
        <w:tab/>
        <w:t>Introduction</w:t>
      </w:r>
      <w:bookmarkEnd w:id="187"/>
    </w:p>
    <w:p w14:paraId="5917E549"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04C407CD"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6F6BF4A0"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1B947DF6"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2AB10622" w14:textId="77777777" w:rsidR="00A018A7" w:rsidRDefault="00A018A7" w:rsidP="00A018A7">
      <w:pPr>
        <w:pStyle w:val="Heading3"/>
      </w:pPr>
      <w:bookmarkStart w:id="188" w:name="_Toc162446442"/>
      <w:r>
        <w:t>6.3.2</w:t>
      </w:r>
      <w:r>
        <w:tab/>
        <w:t>JSON Merge Patch</w:t>
      </w:r>
      <w:bookmarkEnd w:id="188"/>
    </w:p>
    <w:p w14:paraId="64450FEE"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4881058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18BE3E13"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560288E"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6500BEA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689E07AB"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11991B84"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39C15C1D"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9F7911D" w14:textId="77777777" w:rsidR="00616B49" w:rsidRDefault="00616B49" w:rsidP="00616B49">
      <w:pPr>
        <w:pStyle w:val="TH"/>
        <w:rPr>
          <w:lang w:eastAsia="fr-FR"/>
        </w:rPr>
      </w:pPr>
    </w:p>
    <w:p w14:paraId="3986D170" w14:textId="77777777" w:rsidR="00A018A7" w:rsidRPr="00413E21" w:rsidRDefault="00EA56DA" w:rsidP="00616B49">
      <w:pPr>
        <w:pStyle w:val="TH"/>
        <w:rPr>
          <w:lang w:eastAsia="fr-FR"/>
        </w:rPr>
      </w:pPr>
      <w:r>
        <w:rPr>
          <w:noProof/>
        </w:rPr>
        <w:pict w14:anchorId="6EBED82D">
          <v:shape id="Picture 1" o:spid="_x0000_i1036" type="#_x0000_t75" alt="A close-up of a code&#10;&#10;Description automatically generated" style="width:280.35pt;height:96.95pt;visibility:visible">
            <v:imagedata r:id="rId22" o:title="A close-up of a code&#10;&#10;Description automatically generated"/>
          </v:shape>
        </w:pict>
      </w:r>
    </w:p>
    <w:p w14:paraId="041D8F9B"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7D1ADF95" w14:textId="77777777" w:rsidR="00A018A7" w:rsidRPr="00413E21" w:rsidRDefault="00A018A7" w:rsidP="00A018A7">
      <w:r w:rsidRPr="00413E21">
        <w:t>The procedure flow is as follows:</w:t>
      </w:r>
    </w:p>
    <w:p w14:paraId="0B0052C4"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2673D19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3C6406"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5BD60FAC"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26EEDAC0" w14:textId="77777777" w:rsidTr="00AA545C">
        <w:tc>
          <w:tcPr>
            <w:tcW w:w="9779" w:type="dxa"/>
            <w:shd w:val="clear" w:color="auto" w:fill="F2F2F2"/>
          </w:tcPr>
          <w:p w14:paraId="3E241CFD" w14:textId="77777777" w:rsidR="00A018A7" w:rsidRPr="00394089" w:rsidRDefault="00A018A7" w:rsidP="00AA545C">
            <w:pPr>
              <w:spacing w:after="0"/>
              <w:rPr>
                <w:rFonts w:ascii="Courier New" w:hAnsi="Courier New" w:cs="Courier New"/>
                <w:sz w:val="16"/>
                <w:szCs w:val="16"/>
                <w:lang w:val="en-US"/>
              </w:rPr>
            </w:pPr>
            <w:bookmarkStart w:id="189"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89"/>
          <w:p w14:paraId="0A78F825"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DD45BF0"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36D7DE61" w14:textId="77777777" w:rsidR="00A018A7" w:rsidRDefault="00A018A7" w:rsidP="00AA545C">
            <w:pPr>
              <w:spacing w:after="0"/>
              <w:rPr>
                <w:rFonts w:ascii="Courier New" w:hAnsi="Courier New" w:cs="Courier New"/>
                <w:sz w:val="16"/>
                <w:szCs w:val="16"/>
                <w:lang w:val="en-US"/>
              </w:rPr>
            </w:pPr>
          </w:p>
          <w:p w14:paraId="127B0110"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3E483C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0A02F47"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C42834B"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7EB3BF8A"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0C8158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44AB125" w14:textId="77777777" w:rsidR="00A018A7" w:rsidRDefault="00A018A7" w:rsidP="00A018A7"/>
    <w:p w14:paraId="307AB787"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45011C4" w14:textId="77777777" w:rsidTr="00AA545C">
        <w:tc>
          <w:tcPr>
            <w:tcW w:w="9779" w:type="dxa"/>
            <w:shd w:val="clear" w:color="auto" w:fill="F2F2F2"/>
          </w:tcPr>
          <w:p w14:paraId="6EDF7CC6" w14:textId="77777777" w:rsidR="00A018A7" w:rsidRPr="00394089" w:rsidRDefault="00A018A7" w:rsidP="00AA545C">
            <w:pPr>
              <w:spacing w:after="0"/>
              <w:rPr>
                <w:rFonts w:ascii="Courier New" w:hAnsi="Courier New" w:cs="Courier New"/>
                <w:sz w:val="16"/>
                <w:szCs w:val="16"/>
                <w:lang w:val="en-US"/>
              </w:rPr>
            </w:pPr>
            <w:bookmarkStart w:id="190"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EC2A3C1"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C10E546"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0F38972F" w14:textId="77777777" w:rsidR="00A018A7" w:rsidRDefault="00A018A7" w:rsidP="00AA545C">
            <w:pPr>
              <w:spacing w:after="0"/>
              <w:rPr>
                <w:rFonts w:ascii="Courier New" w:hAnsi="Courier New" w:cs="Courier New"/>
                <w:sz w:val="16"/>
                <w:szCs w:val="16"/>
                <w:lang w:val="en-US"/>
              </w:rPr>
            </w:pPr>
          </w:p>
          <w:p w14:paraId="090C9702"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4309CC4B"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9EF254C"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1676BC76"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6428CB43"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0C0AC5B9"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0"/>
    <w:p w14:paraId="5EC65196"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1DC76940" w14:textId="77777777" w:rsidTr="00C51523">
        <w:tc>
          <w:tcPr>
            <w:tcW w:w="9779" w:type="dxa"/>
            <w:shd w:val="clear" w:color="auto" w:fill="F2F2F2"/>
          </w:tcPr>
          <w:p w14:paraId="7934C8F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790EDE5B"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A754A76"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10B65F05" w14:textId="77777777" w:rsidR="0068585D" w:rsidRDefault="0068585D" w:rsidP="00C51523">
            <w:pPr>
              <w:spacing w:after="0"/>
              <w:rPr>
                <w:rFonts w:ascii="Courier New" w:hAnsi="Courier New" w:cs="Courier New"/>
                <w:sz w:val="16"/>
                <w:szCs w:val="16"/>
                <w:lang w:val="en-US"/>
              </w:rPr>
            </w:pPr>
          </w:p>
          <w:p w14:paraId="3F68079A"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F86F0C"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19C8D982"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94D01E7"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2A4EE52B"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FBA6BD4"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1D8FCD" w14:textId="77777777" w:rsidR="00A018A7" w:rsidRDefault="00A018A7" w:rsidP="00A018A7"/>
    <w:p w14:paraId="37224CE4" w14:textId="77777777" w:rsidR="00A018A7" w:rsidRDefault="00A018A7" w:rsidP="00A018A7">
      <w:pPr>
        <w:pStyle w:val="Heading3"/>
      </w:pPr>
      <w:bookmarkStart w:id="191" w:name="_Toc162446443"/>
      <w:r>
        <w:t>6.3.3</w:t>
      </w:r>
      <w:r>
        <w:tab/>
        <w:t>JSON Patch</w:t>
      </w:r>
      <w:bookmarkEnd w:id="191"/>
    </w:p>
    <w:p w14:paraId="39ECA11E"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45EDD104"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4F786D7B"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5A0CD828"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39CD5385" w14:textId="77777777" w:rsidR="00A018A7" w:rsidRPr="00413E21" w:rsidRDefault="00EA56DA" w:rsidP="00A018A7">
      <w:pPr>
        <w:pStyle w:val="TH"/>
        <w:rPr>
          <w:lang w:eastAsia="fr-FR"/>
        </w:rPr>
      </w:pPr>
      <w:r>
        <w:rPr>
          <w:noProof/>
        </w:rPr>
        <w:pict w14:anchorId="2A782DC9">
          <v:shape id="Picture 23" o:spid="_x0000_i1037" type="#_x0000_t75" alt="Generated by PlantUML" style="width:282.75pt;height:96.55pt;visibility:visible">
            <v:imagedata r:id="rId23" o:title="Generated by PlantUML"/>
            <o:lock v:ext="edit" aspectratio="f"/>
          </v:shape>
        </w:pict>
      </w:r>
    </w:p>
    <w:p w14:paraId="1509D8C1"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35CD29DF" w14:textId="77777777" w:rsidR="00A018A7" w:rsidRPr="00413E21" w:rsidRDefault="00A018A7" w:rsidP="00A018A7">
      <w:r w:rsidRPr="00413E21">
        <w:t>The procedure flow is as follows:</w:t>
      </w:r>
    </w:p>
    <w:p w14:paraId="1ACC2DF9"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260C7AC2"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7CE1B06"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48EF9803"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CE7C3E" w14:textId="77777777" w:rsidTr="00997A3F">
        <w:tc>
          <w:tcPr>
            <w:tcW w:w="9779" w:type="dxa"/>
            <w:shd w:val="clear" w:color="auto" w:fill="F2F2F2"/>
          </w:tcPr>
          <w:p w14:paraId="2AA774F9"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753F2BAD"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137B870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04F8091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3A80656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6ABF2244"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41928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CA8A64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5D00FB2A"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09B06B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501DAC2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D61EB2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5087C7C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04072FFA"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2C83C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D03F2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2E14E4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72879CD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5797C9E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752983F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54B7E3B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DA870D9"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31FE0E99"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7A82CE48"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0730A409"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701194C1"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84A5C0"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14D7977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DDB36B5"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05814319" w14:textId="77777777" w:rsidR="002C409D" w:rsidRDefault="002C409D" w:rsidP="00A018A7"/>
    <w:p w14:paraId="4AF7D120"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01E9790"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13C8613" w14:textId="77777777" w:rsidTr="00AA545C">
        <w:tc>
          <w:tcPr>
            <w:tcW w:w="9779" w:type="dxa"/>
            <w:shd w:val="clear" w:color="auto" w:fill="F2F2F2"/>
          </w:tcPr>
          <w:p w14:paraId="50A9281C" w14:textId="77777777" w:rsidR="00A018A7" w:rsidRPr="00394089" w:rsidRDefault="00A018A7" w:rsidP="00AA545C">
            <w:pPr>
              <w:spacing w:after="0"/>
              <w:rPr>
                <w:rFonts w:ascii="Courier New" w:hAnsi="Courier New" w:cs="Courier New"/>
                <w:sz w:val="16"/>
                <w:szCs w:val="16"/>
                <w:lang w:val="en-US"/>
              </w:rPr>
            </w:pPr>
            <w:bookmarkStart w:id="192"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47487E0"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58D5DB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B50F7F2" w14:textId="77777777" w:rsidR="00A018A7" w:rsidRPr="008B6026" w:rsidRDefault="00A018A7" w:rsidP="00AA545C">
            <w:pPr>
              <w:spacing w:after="0"/>
              <w:rPr>
                <w:rFonts w:ascii="Courier New" w:hAnsi="Courier New" w:cs="Courier New"/>
                <w:sz w:val="16"/>
                <w:szCs w:val="16"/>
                <w:lang w:val="en-US"/>
              </w:rPr>
            </w:pPr>
          </w:p>
          <w:p w14:paraId="0C44B6D0"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326105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64ED8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39E55384"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2DC1D11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7F7FF70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B35FD1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2"/>
    </w:tbl>
    <w:p w14:paraId="59F04B76" w14:textId="77777777" w:rsidR="00A018A7" w:rsidRDefault="00A018A7" w:rsidP="00A018A7"/>
    <w:p w14:paraId="728BCF6C"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3374917" w14:textId="77777777" w:rsidTr="00AA545C">
        <w:tc>
          <w:tcPr>
            <w:tcW w:w="9779" w:type="dxa"/>
            <w:shd w:val="clear" w:color="auto" w:fill="F2F2F2"/>
          </w:tcPr>
          <w:p w14:paraId="78A14F1A" w14:textId="77777777" w:rsidR="00A018A7" w:rsidRPr="00394089" w:rsidRDefault="00A018A7" w:rsidP="00AA545C">
            <w:pPr>
              <w:spacing w:after="0"/>
              <w:rPr>
                <w:rFonts w:ascii="Courier New" w:hAnsi="Courier New" w:cs="Courier New"/>
                <w:sz w:val="16"/>
                <w:szCs w:val="16"/>
                <w:lang w:val="en-US"/>
              </w:rPr>
            </w:pPr>
            <w:bookmarkStart w:id="193"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6495CC"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0D3AEF8"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3EC1D3C" w14:textId="77777777" w:rsidR="00A018A7" w:rsidRPr="008B6026" w:rsidRDefault="00A018A7" w:rsidP="00AA545C">
            <w:pPr>
              <w:spacing w:after="0"/>
              <w:rPr>
                <w:rFonts w:ascii="Courier New" w:hAnsi="Courier New" w:cs="Courier New"/>
                <w:sz w:val="16"/>
                <w:szCs w:val="16"/>
                <w:lang w:val="en-US"/>
              </w:rPr>
            </w:pPr>
          </w:p>
          <w:p w14:paraId="542A6907"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A0C106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BDE179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23C8D91"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780FE1F8"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145CCF52" w14:textId="77777777" w:rsidR="00A018A7" w:rsidRPr="00E2080A" w:rsidRDefault="00A018A7" w:rsidP="00AA545C">
            <w:pPr>
              <w:spacing w:after="0"/>
              <w:rPr>
                <w:rFonts w:ascii="Courier New" w:hAnsi="Courier New" w:cs="Courier New"/>
                <w:sz w:val="16"/>
                <w:szCs w:val="16"/>
                <w:lang w:val="en-US"/>
              </w:rPr>
            </w:pPr>
          </w:p>
          <w:p w14:paraId="478A49B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F3BC668"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AFBD1DF" w14:textId="77777777" w:rsidR="006F24A7" w:rsidRDefault="006F24A7" w:rsidP="006F24A7">
      <w:bookmarkStart w:id="194" w:name="_Toc27559720"/>
      <w:bookmarkStart w:id="195" w:name="_Toc36039465"/>
      <w:bookmarkEnd w:id="193"/>
    </w:p>
    <w:p w14:paraId="79AF1BAB"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52F3D3D9" w14:textId="77777777">
        <w:tc>
          <w:tcPr>
            <w:tcW w:w="9779" w:type="dxa"/>
            <w:shd w:val="clear" w:color="auto" w:fill="F2F2F2"/>
          </w:tcPr>
          <w:p w14:paraId="4DC57026" w14:textId="77777777" w:rsidR="006F24A7" w:rsidRPr="00394089" w:rsidRDefault="006F24A7">
            <w:pPr>
              <w:spacing w:after="0"/>
              <w:rPr>
                <w:rFonts w:ascii="Courier New" w:hAnsi="Courier New" w:cs="Courier New"/>
                <w:sz w:val="16"/>
                <w:szCs w:val="16"/>
                <w:lang w:val="en-US"/>
              </w:rPr>
            </w:pPr>
            <w:bookmarkStart w:id="196"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A6C33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4028895"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03E863C" w14:textId="77777777" w:rsidR="006F24A7" w:rsidRPr="008B6026" w:rsidRDefault="006F24A7">
            <w:pPr>
              <w:spacing w:after="0"/>
              <w:rPr>
                <w:rFonts w:ascii="Courier New" w:hAnsi="Courier New" w:cs="Courier New"/>
                <w:sz w:val="16"/>
                <w:szCs w:val="16"/>
                <w:lang w:val="en-US"/>
              </w:rPr>
            </w:pPr>
          </w:p>
          <w:p w14:paraId="39B077ED"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1F5878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35E1ED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CD2DAAD"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01C093F"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5E9B8D07"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07E28E7"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6"/>
    </w:tbl>
    <w:p w14:paraId="6F1312EE" w14:textId="77777777" w:rsidR="006F24A7" w:rsidRDefault="006F24A7" w:rsidP="006F24A7"/>
    <w:p w14:paraId="49CA3244"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7F8F34C3" w14:textId="77777777">
        <w:tc>
          <w:tcPr>
            <w:tcW w:w="9779" w:type="dxa"/>
            <w:shd w:val="clear" w:color="auto" w:fill="F2F2F2"/>
          </w:tcPr>
          <w:p w14:paraId="6CF733A4" w14:textId="77777777" w:rsidR="006F24A7" w:rsidRPr="008C33EC" w:rsidRDefault="006F24A7">
            <w:pPr>
              <w:spacing w:after="0"/>
              <w:rPr>
                <w:rFonts w:ascii="Courier New" w:hAnsi="Courier New" w:cs="Courier New"/>
                <w:sz w:val="16"/>
                <w:szCs w:val="16"/>
                <w:lang w:val="en-US"/>
              </w:rPr>
            </w:pPr>
            <w:bookmarkStart w:id="197" w:name="MCCQCTEMPBM_00000025" w:colFirst="0" w:colLast="0"/>
            <w:r w:rsidRPr="008C33EC">
              <w:rPr>
                <w:rFonts w:ascii="Courier New" w:hAnsi="Courier New" w:cs="Courier New"/>
                <w:sz w:val="16"/>
                <w:szCs w:val="16"/>
                <w:lang w:val="en-US"/>
              </w:rPr>
              <w:t>PATCH /SubNetwork=SN1/ManagedElement=ME1/XyzFunction=XYZF1 HTTP/1.1</w:t>
            </w:r>
          </w:p>
          <w:p w14:paraId="62850BB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1F767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4310D7A0" w14:textId="77777777" w:rsidR="006F24A7" w:rsidRPr="008C33EC" w:rsidRDefault="006F24A7">
            <w:pPr>
              <w:spacing w:after="0"/>
              <w:rPr>
                <w:rFonts w:ascii="Courier New" w:hAnsi="Courier New" w:cs="Courier New"/>
                <w:sz w:val="16"/>
                <w:szCs w:val="16"/>
                <w:lang w:val="en-US"/>
              </w:rPr>
            </w:pPr>
          </w:p>
          <w:p w14:paraId="782CDC87"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6C152B37"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0327C6B5"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27FECC9F"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74FCB27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1D56C996"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258030DF"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41DFA96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C7214A8"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197"/>
    <w:p w14:paraId="33E824D6"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6140A4D0" w14:textId="77777777" w:rsidTr="00C51523">
        <w:tc>
          <w:tcPr>
            <w:tcW w:w="9779" w:type="dxa"/>
            <w:shd w:val="clear" w:color="auto" w:fill="F2F2F2"/>
          </w:tcPr>
          <w:p w14:paraId="6BD9F34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3575E0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BE63F1"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80CFFFF" w14:textId="77777777" w:rsidR="0068585D" w:rsidRPr="008B6026" w:rsidRDefault="0068585D" w:rsidP="00C51523">
            <w:pPr>
              <w:spacing w:after="0"/>
              <w:rPr>
                <w:rFonts w:ascii="Courier New" w:hAnsi="Courier New" w:cs="Courier New"/>
                <w:sz w:val="16"/>
                <w:szCs w:val="16"/>
                <w:lang w:val="en-US"/>
              </w:rPr>
            </w:pPr>
          </w:p>
          <w:p w14:paraId="35C5C59C"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F3AC1B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C25A335"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1AF2DE2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72406277"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2B0E5E33"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7FFBB0C" w14:textId="77777777" w:rsidR="006F24A7" w:rsidRDefault="006F24A7" w:rsidP="006F24A7"/>
    <w:p w14:paraId="78B77C05"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66DE1C93" w14:textId="77777777" w:rsidTr="00997A3F">
        <w:tc>
          <w:tcPr>
            <w:tcW w:w="9779" w:type="dxa"/>
            <w:shd w:val="clear" w:color="auto" w:fill="F2F2F2"/>
          </w:tcPr>
          <w:p w14:paraId="321DC2A7"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AC15DCE"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7387936"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3C8ECA22" w14:textId="77777777" w:rsidR="002C409D" w:rsidRPr="008C33EC" w:rsidRDefault="002C409D" w:rsidP="00997A3F">
            <w:pPr>
              <w:spacing w:after="0"/>
              <w:rPr>
                <w:rFonts w:ascii="Courier New" w:hAnsi="Courier New" w:cs="Courier New"/>
                <w:sz w:val="16"/>
                <w:szCs w:val="16"/>
                <w:lang w:val="en-US"/>
              </w:rPr>
            </w:pPr>
          </w:p>
          <w:p w14:paraId="4CED590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87E8511"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C3B73E"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475985BD"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506C70B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6B2BDF49"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D21DB13"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71FB27D7" w14:textId="77777777" w:rsidR="002C409D" w:rsidRDefault="002C409D" w:rsidP="002C409D"/>
    <w:p w14:paraId="4B344749"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6A377C2B" w14:textId="77777777" w:rsidTr="00997A3F">
        <w:tc>
          <w:tcPr>
            <w:tcW w:w="9779" w:type="dxa"/>
            <w:shd w:val="clear" w:color="auto" w:fill="F2F2F2"/>
          </w:tcPr>
          <w:p w14:paraId="2F9F8FD1"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175D05A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66AF223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7BFD764" w14:textId="77777777" w:rsidR="002C409D" w:rsidRPr="008C33EC" w:rsidRDefault="002C409D" w:rsidP="00997A3F">
            <w:pPr>
              <w:spacing w:after="0"/>
              <w:rPr>
                <w:rFonts w:ascii="Courier New" w:hAnsi="Courier New" w:cs="Courier New"/>
                <w:sz w:val="16"/>
                <w:szCs w:val="16"/>
                <w:lang w:val="en-US"/>
              </w:rPr>
            </w:pPr>
          </w:p>
          <w:p w14:paraId="45B70180"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8C1741A"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8FD2C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896D5A5"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0D8EE63F"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3E23C76B"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DA6271D"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6DA3688B" w14:textId="77777777" w:rsidR="002C409D" w:rsidRPr="008C33EC" w:rsidRDefault="002C409D" w:rsidP="006F24A7"/>
    <w:p w14:paraId="30EE7E0E"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156697C" w14:textId="77777777">
        <w:tc>
          <w:tcPr>
            <w:tcW w:w="9779" w:type="dxa"/>
            <w:shd w:val="clear" w:color="auto" w:fill="F2F2F2"/>
          </w:tcPr>
          <w:p w14:paraId="4866A5BE" w14:textId="77777777" w:rsidR="006F24A7" w:rsidRPr="00394089" w:rsidRDefault="006F24A7">
            <w:pPr>
              <w:spacing w:after="0"/>
              <w:rPr>
                <w:rFonts w:ascii="Courier New" w:hAnsi="Courier New" w:cs="Courier New"/>
                <w:sz w:val="16"/>
                <w:szCs w:val="16"/>
                <w:lang w:val="en-US"/>
              </w:rPr>
            </w:pPr>
            <w:bookmarkStart w:id="198"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4F14EE1"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6BD3F2"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AECC52" w14:textId="77777777" w:rsidR="006F24A7" w:rsidRPr="008B6026" w:rsidRDefault="006F24A7">
            <w:pPr>
              <w:spacing w:after="0"/>
              <w:rPr>
                <w:rFonts w:ascii="Courier New" w:hAnsi="Courier New" w:cs="Courier New"/>
                <w:sz w:val="16"/>
                <w:szCs w:val="16"/>
                <w:lang w:val="en-US"/>
              </w:rPr>
            </w:pPr>
          </w:p>
          <w:p w14:paraId="3BE144B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C164C5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E7C7FDA"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9418F88"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32C3D3B"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335DEB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14AD197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FB7036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09AAEE"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7CEF4E9D"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3A7DB4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9948245"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8"/>
    </w:tbl>
    <w:p w14:paraId="5B197A69" w14:textId="77777777" w:rsidR="006F24A7" w:rsidRDefault="006F24A7" w:rsidP="006F24A7"/>
    <w:p w14:paraId="7B79E91B"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EF09E48"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FF4F22B" w14:textId="77777777" w:rsidR="00011DAA" w:rsidRPr="00413E21" w:rsidRDefault="00011DAA" w:rsidP="00011DAA">
      <w:pPr>
        <w:pStyle w:val="Heading2"/>
      </w:pPr>
      <w:bookmarkStart w:id="199" w:name="_Toc162446444"/>
      <w:r w:rsidRPr="00413E21">
        <w:t>6.</w:t>
      </w:r>
      <w:r>
        <w:t>4</w:t>
      </w:r>
      <w:r w:rsidRPr="00413E21">
        <w:tab/>
      </w:r>
      <w:r>
        <w:t>Design pattern</w:t>
      </w:r>
      <w:r w:rsidR="007B0B81">
        <w:t>s</w:t>
      </w:r>
      <w:r>
        <w:t xml:space="preserve"> for patching multiple </w:t>
      </w:r>
      <w:r w:rsidRPr="00413E21">
        <w:t>resource</w:t>
      </w:r>
      <w:r>
        <w:t>s</w:t>
      </w:r>
      <w:bookmarkEnd w:id="194"/>
      <w:bookmarkEnd w:id="195"/>
      <w:bookmarkEnd w:id="199"/>
    </w:p>
    <w:p w14:paraId="32FB366F" w14:textId="77777777" w:rsidR="00011DAA" w:rsidRDefault="00011DAA" w:rsidP="00EE4FBE">
      <w:pPr>
        <w:pStyle w:val="Heading3"/>
      </w:pPr>
      <w:bookmarkStart w:id="200" w:name="_Toc27559721"/>
      <w:bookmarkStart w:id="201" w:name="_Toc36039466"/>
      <w:bookmarkStart w:id="202" w:name="_Toc162446445"/>
      <w:r>
        <w:t>6.4.1</w:t>
      </w:r>
      <w:r>
        <w:tab/>
        <w:t>Introduction</w:t>
      </w:r>
      <w:bookmarkEnd w:id="200"/>
      <w:bookmarkEnd w:id="201"/>
      <w:bookmarkEnd w:id="202"/>
    </w:p>
    <w:p w14:paraId="6A641FDB"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1E27051A"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59FB898A" w14:textId="77777777" w:rsidR="006B54B0" w:rsidRDefault="006B54B0" w:rsidP="006B54B0">
      <w:r>
        <w:rPr>
          <w:lang w:eastAsia="fr-FR"/>
        </w:rPr>
        <w:t>Note</w:t>
      </w:r>
      <w:r w:rsidRPr="007B6CA0">
        <w:rPr>
          <w:lang w:eastAsia="fr-FR"/>
        </w:rPr>
        <w:t xml:space="preserve"> that the HTTP PATCH method is atomic as explained in clause 6.3.1.</w:t>
      </w:r>
    </w:p>
    <w:p w14:paraId="21D85DD5" w14:textId="77777777" w:rsidR="00011DAA" w:rsidRDefault="00011DAA" w:rsidP="00EE4FBE">
      <w:pPr>
        <w:pStyle w:val="Heading3"/>
      </w:pPr>
      <w:bookmarkStart w:id="203" w:name="_Toc27559722"/>
      <w:bookmarkStart w:id="204" w:name="_Toc36039467"/>
      <w:bookmarkStart w:id="205" w:name="_Toc162446446"/>
      <w:r>
        <w:t>6.4.2</w:t>
      </w:r>
      <w:r>
        <w:tab/>
      </w:r>
      <w:r w:rsidR="003836D7">
        <w:t>3GPP</w:t>
      </w:r>
      <w:r>
        <w:t xml:space="preserve"> JSON Merge Patch</w:t>
      </w:r>
      <w:bookmarkEnd w:id="203"/>
      <w:bookmarkEnd w:id="204"/>
      <w:bookmarkEnd w:id="205"/>
    </w:p>
    <w:p w14:paraId="04948109"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5026E2C7"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7ED6C215"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0FE09F03"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3740E179"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4F16BF50"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36B65088" w14:textId="77777777" w:rsidR="00011DAA" w:rsidRDefault="008A50F5" w:rsidP="008A50F5">
      <w:pPr>
        <w:pStyle w:val="B1"/>
      </w:pPr>
      <w:bookmarkStart w:id="206"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0B3C3D89" w14:textId="77777777" w:rsidR="00011DAA" w:rsidRPr="00413E21" w:rsidRDefault="008A50F5" w:rsidP="008A50F5">
      <w:pPr>
        <w:pStyle w:val="B1"/>
      </w:pPr>
      <w:bookmarkStart w:id="207" w:name="MCCQCTEMPBM_00000121"/>
      <w:bookmarkEnd w:id="206"/>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2111793A" w14:textId="77777777" w:rsidR="00011DAA" w:rsidRDefault="00011DAA" w:rsidP="00011DAA">
      <w:pPr>
        <w:pStyle w:val="Heading3"/>
      </w:pPr>
      <w:bookmarkStart w:id="208" w:name="_Toc27559723"/>
      <w:bookmarkStart w:id="209" w:name="_Toc36039468"/>
      <w:bookmarkStart w:id="210" w:name="_Toc162446447"/>
      <w:bookmarkEnd w:id="207"/>
      <w:r>
        <w:t>6.4.3</w:t>
      </w:r>
      <w:r>
        <w:tab/>
      </w:r>
      <w:r w:rsidR="003836D7">
        <w:t xml:space="preserve">3GPP </w:t>
      </w:r>
      <w:r>
        <w:t>JSON Patch</w:t>
      </w:r>
      <w:bookmarkEnd w:id="208"/>
      <w:bookmarkEnd w:id="209"/>
      <w:bookmarkEnd w:id="210"/>
    </w:p>
    <w:p w14:paraId="36647259" w14:textId="77777777" w:rsidR="007B0B81" w:rsidRDefault="007B0B81" w:rsidP="007B0B81">
      <w:r>
        <w:t>3GPP JSON Patch is a 3GPP defined extension to JSON Merge Patch (</w:t>
      </w:r>
      <w:r>
        <w:rPr>
          <w:lang w:eastAsia="de-DE"/>
        </w:rPr>
        <w:t>RFC 6902 [13]</w:t>
      </w:r>
      <w:r>
        <w:t>).</w:t>
      </w:r>
    </w:p>
    <w:p w14:paraId="468396B9" w14:textId="77777777" w:rsidR="007B0B81" w:rsidRDefault="007B0B81" w:rsidP="007B0B81">
      <w:r>
        <w:t>Like 3GPP JSON Merge Patch, it allows, using a single patch document, to update the target resource (as does JSON Patch) and to update, create or delete descendant resources, which JSON Patch does not allow, at least not based on resource identifiers.</w:t>
      </w:r>
    </w:p>
    <w:p w14:paraId="413A219B" w14:textId="77777777" w:rsidR="007B0B81" w:rsidRDefault="007B0B81" w:rsidP="007B0B81">
      <w:r w:rsidRPr="002A1871">
        <w:t>Th</w:t>
      </w:r>
      <w:r>
        <w:t xml:space="preserve">is </w:t>
      </w:r>
      <w:r w:rsidRPr="002A1871">
        <w:t xml:space="preserve">extension is that the "path" and "from" properties </w:t>
      </w:r>
      <w:r>
        <w:t xml:space="preserve">of a patch operation 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p>
    <w:p w14:paraId="6E280E73" w14:textId="77777777" w:rsidR="007B0B81" w:rsidRDefault="007B0B81" w:rsidP="007B0B81">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11BF3523" w14:textId="77777777" w:rsidR="007B0B81" w:rsidRDefault="007B0B81" w:rsidP="007B0B81">
      <w:r>
        <w:t>For example, assume the target URI is "/SubNetwork=SN1" and the "userLabel" attribute of a child of class "ManagedElement" with the id "ME1" is to be patched, then the first path component is "/ManagedElement=ME1/" and the second path component is "#attributes/userLabel". This results in the following path:</w:t>
      </w:r>
    </w:p>
    <w:p w14:paraId="6F662DCB" w14:textId="77777777" w:rsidR="007B0B81" w:rsidRDefault="007B0B81" w:rsidP="007B6BEF">
      <w:pPr>
        <w:pStyle w:val="B1"/>
      </w:pPr>
      <w:r>
        <w:t>"path": "/ManagedElement=ME1/#attributes/userLabel".</w:t>
      </w:r>
    </w:p>
    <w:p w14:paraId="3DF7B9C9" w14:textId="77777777" w:rsidR="007B0B81" w:rsidRDefault="007B0B81" w:rsidP="007B0B81">
      <w:r>
        <w:t>The target URI shall identify a common ancestor resource of the resources to be patched</w:t>
      </w:r>
      <w:r w:rsidR="003846B9" w:rsidRPr="003846B9">
        <w:t>, or the NRM root</w:t>
      </w:r>
      <w:r>
        <w:t>.</w:t>
      </w:r>
    </w:p>
    <w:p w14:paraId="639F235E" w14:textId="77777777" w:rsidR="003846B9" w:rsidRDefault="003846B9" w:rsidP="003846B9">
      <w:r>
        <w:t xml:space="preserve">Note </w:t>
      </w:r>
      <w:r w:rsidR="00976A55" w:rsidRPr="00976A55">
        <w:t xml:space="preserve">that </w:t>
      </w:r>
      <w:r>
        <w:t xml:space="preserve">when one or more root resources are patched, the target URI identifies always the </w:t>
      </w:r>
      <w:r w:rsidR="00976A55" w:rsidRPr="00976A55">
        <w:t>NRM</w:t>
      </w:r>
      <w:r>
        <w:t xml:space="preserve"> root. When no root resources are patched, the MnS producer has a choice as to the target resource. For example, assume the resource with the URI</w:t>
      </w:r>
    </w:p>
    <w:p w14:paraId="6B1CB4B2" w14:textId="77777777" w:rsidR="003846B9" w:rsidRDefault="003846B9" w:rsidP="003846B9">
      <w:pPr>
        <w:pStyle w:val="B1"/>
      </w:pPr>
      <w:r>
        <w:t>"http://example.com/3gpp/ProvMnS/</w:t>
      </w:r>
      <w:r w:rsidR="00802C88" w:rsidRPr="00802C88">
        <w:t xml:space="preserve">v </w:t>
      </w:r>
      <w:r>
        <w:t>1700/ManagedElement=ME1/XyzFunction=XYZF1"</w:t>
      </w:r>
    </w:p>
    <w:p w14:paraId="474D11EA" w14:textId="77777777" w:rsidR="003846B9" w:rsidRDefault="003846B9" w:rsidP="003846B9">
      <w:r>
        <w:t>is patched. Then the target resource is either the parent resource of the patched resource, in this case the root resource,</w:t>
      </w:r>
    </w:p>
    <w:p w14:paraId="72B52495" w14:textId="77777777" w:rsidR="003846B9" w:rsidRDefault="003846B9" w:rsidP="003846B9">
      <w:pPr>
        <w:pStyle w:val="B1"/>
      </w:pPr>
      <w:r>
        <w:t>"example.com/3gpp/ProvMnS/</w:t>
      </w:r>
      <w:r w:rsidR="00802C88">
        <w:t>v</w:t>
      </w:r>
      <w:r>
        <w:t>1700/ManagedElement=ME1"</w:t>
      </w:r>
    </w:p>
    <w:p w14:paraId="2A495B85" w14:textId="77777777" w:rsidR="003846B9" w:rsidRDefault="003846B9" w:rsidP="003846B9">
      <w:r>
        <w:t>or the NRM root.</w:t>
      </w:r>
    </w:p>
    <w:p w14:paraId="5B48CCAA" w14:textId="77777777" w:rsidR="003846B9" w:rsidRDefault="003846B9" w:rsidP="003846B9">
      <w:pPr>
        <w:pStyle w:val="B1"/>
      </w:pPr>
      <w:r>
        <w:t>"example.com/3gpp/ProvMnS/</w:t>
      </w:r>
      <w:r w:rsidR="00802C88">
        <w:t>v</w:t>
      </w:r>
      <w:r>
        <w:t>1700".</w:t>
      </w:r>
    </w:p>
    <w:p w14:paraId="12E07D50" w14:textId="77777777" w:rsidR="003846B9" w:rsidRDefault="003846B9" w:rsidP="003846B9">
      <w:r>
        <w:t>Setting the target resource always to the NRM root is hence a possible implementation option for MnS Consumers.</w:t>
      </w:r>
    </w:p>
    <w:p w14:paraId="49341A96" w14:textId="77777777" w:rsidR="007B0B81" w:rsidRDefault="007B0B81" w:rsidP="003846B9">
      <w:r>
        <w:t>When creating new resources ("op"="add"), the object class name of the resource to be created shall be included in the "value" property of the operation.</w:t>
      </w:r>
      <w:r w:rsidR="00976A55" w:rsidRPr="00976A55">
        <w:t xml:space="preserve"> The "replace" operation is not applicable when the "path" identifies a resource.</w:t>
      </w:r>
    </w:p>
    <w:p w14:paraId="6EECD2FE" w14:textId="77777777" w:rsidR="00011DAA" w:rsidRDefault="003836D7" w:rsidP="00011DAA">
      <w:pPr>
        <w:rPr>
          <w:lang w:eastAsia="fr-FR"/>
        </w:rPr>
      </w:pPr>
      <w:r>
        <w:t>The media type of 3GPP JSON Merge Patch is "3gpp</w:t>
      </w:r>
      <w:r w:rsidRPr="00AB5C39">
        <w:t>-patch+json</w:t>
      </w:r>
      <w:r>
        <w:t xml:space="preserve">". This media type is defined by 3GPP and is not registered with IANA. Patch documents using this media type </w:t>
      </w:r>
      <w:r w:rsidR="00C52864">
        <w:t>need to</w:t>
      </w:r>
      <w:r>
        <w:t xml:space="preserve"> conform to the "application/json" media type.</w:t>
      </w:r>
    </w:p>
    <w:p w14:paraId="0E6746B3"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B0FEE36"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1D325567"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2F030458"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21CA7917"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36B0A3D" w14:textId="77777777" w:rsidTr="00AA545C">
        <w:tc>
          <w:tcPr>
            <w:tcW w:w="9779" w:type="dxa"/>
            <w:shd w:val="clear" w:color="auto" w:fill="F2F2F2"/>
          </w:tcPr>
          <w:p w14:paraId="6F942804" w14:textId="77777777" w:rsidR="007B0B81" w:rsidRPr="00394089" w:rsidRDefault="007B0B81" w:rsidP="00AA545C">
            <w:pPr>
              <w:spacing w:after="0"/>
              <w:rPr>
                <w:rFonts w:ascii="Courier New" w:hAnsi="Courier New" w:cs="Courier New"/>
                <w:sz w:val="16"/>
                <w:szCs w:val="16"/>
                <w:lang w:val="en-US"/>
              </w:rPr>
            </w:pPr>
            <w:bookmarkStart w:id="211" w:name="MCCQCTEMPBM_00000027" w:colFirst="0" w:colLast="0"/>
            <w:r w:rsidRPr="00394089">
              <w:rPr>
                <w:rFonts w:ascii="Courier New" w:hAnsi="Courier New" w:cs="Courier New"/>
                <w:sz w:val="16"/>
                <w:szCs w:val="16"/>
                <w:lang w:val="en-US"/>
              </w:rPr>
              <w:t>PATCH /SubNetwork=SN1 HTTP/1.1</w:t>
            </w:r>
          </w:p>
          <w:p w14:paraId="21D0184B"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740AC0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7140D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774ACE5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0BD9D82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4580F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871842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5E7D91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0A80D43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B5977E1"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8B3EE"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FB65F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0A845B0E"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12A5DEC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608F6D"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1"/>
    </w:tbl>
    <w:p w14:paraId="0C747E23" w14:textId="77777777" w:rsidR="007B0B81" w:rsidRDefault="007B0B81" w:rsidP="007B0B81"/>
    <w:p w14:paraId="6C17BA7E" w14:textId="77777777"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p>
    <w:p w14:paraId="655A657E"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D53717C" w14:textId="77777777" w:rsidTr="00AA545C">
        <w:tc>
          <w:tcPr>
            <w:tcW w:w="9779" w:type="dxa"/>
            <w:shd w:val="clear" w:color="auto" w:fill="F2F2F2"/>
          </w:tcPr>
          <w:p w14:paraId="57F49094" w14:textId="77777777" w:rsidR="007B0B81" w:rsidRPr="00394089" w:rsidRDefault="007B0B81" w:rsidP="00AA545C">
            <w:pPr>
              <w:spacing w:after="0"/>
              <w:rPr>
                <w:rFonts w:ascii="Courier New" w:hAnsi="Courier New" w:cs="Courier New"/>
                <w:sz w:val="16"/>
                <w:szCs w:val="16"/>
                <w:lang w:val="en-US"/>
              </w:rPr>
            </w:pPr>
            <w:bookmarkStart w:id="212" w:name="MCCQCTEMPBM_00000028" w:colFirst="0" w:colLast="0"/>
            <w:r w:rsidRPr="00394089">
              <w:rPr>
                <w:rFonts w:ascii="Courier New" w:hAnsi="Courier New" w:cs="Courier New"/>
                <w:sz w:val="16"/>
                <w:szCs w:val="16"/>
                <w:lang w:val="en-US"/>
              </w:rPr>
              <w:t>PATCH /SubNetwork=SN1 HTTP/1.1</w:t>
            </w:r>
          </w:p>
          <w:p w14:paraId="5C5B56A1"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71748AA"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34B63FF"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E47F6FE"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39DB417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2B6A7DB8"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2F65C460"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6E2B6A1E"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1292F98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2B7BC15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45B49512"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BC7C069"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792D530F"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AD85B4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931FA13"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2"/>
    </w:tbl>
    <w:p w14:paraId="15357FEF" w14:textId="77777777" w:rsidR="007B0B81" w:rsidRDefault="007B0B81" w:rsidP="007B0B81"/>
    <w:p w14:paraId="4079BE27"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082D2F53" w14:textId="77777777" w:rsidTr="00AA545C">
        <w:tc>
          <w:tcPr>
            <w:tcW w:w="9779" w:type="dxa"/>
            <w:shd w:val="clear" w:color="auto" w:fill="F2F2F2"/>
          </w:tcPr>
          <w:p w14:paraId="1980BF34" w14:textId="77777777" w:rsidR="007B0B81" w:rsidRPr="00394089" w:rsidRDefault="007B0B81" w:rsidP="00AA545C">
            <w:pPr>
              <w:spacing w:after="0"/>
              <w:rPr>
                <w:rFonts w:ascii="Courier New" w:hAnsi="Courier New" w:cs="Courier New"/>
                <w:sz w:val="16"/>
                <w:szCs w:val="16"/>
                <w:lang w:val="en-US"/>
              </w:rPr>
            </w:pPr>
            <w:bookmarkStart w:id="213" w:name="MCCQCTEMPBM_00000029" w:colFirst="0" w:colLast="0"/>
            <w:r w:rsidRPr="00394089">
              <w:rPr>
                <w:rFonts w:ascii="Courier New" w:hAnsi="Courier New" w:cs="Courier New"/>
                <w:sz w:val="16"/>
                <w:szCs w:val="16"/>
                <w:lang w:val="en-US"/>
              </w:rPr>
              <w:t>PATCH /SubNetwork=SN1 HTTP/1.1</w:t>
            </w:r>
          </w:p>
          <w:p w14:paraId="7B33E9FB"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1A435F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3B6772E"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A06F99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28A347C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B04FF79"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29C9938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352E9D2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5850CB7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2E99B72C"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5A14D5E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6C5E93E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035CB301"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164BD5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7653FCE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0F1A98D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A6739D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3523BC7C"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3702BBC9"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7EEAE695"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49CD6CC"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FE8FC8A"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3"/>
    </w:tbl>
    <w:p w14:paraId="487D39ED" w14:textId="77777777" w:rsidR="007B0B81" w:rsidRDefault="007B0B81" w:rsidP="004F1033">
      <w:pPr>
        <w:pStyle w:val="B1"/>
        <w:ind w:left="284" w:firstLine="0"/>
      </w:pPr>
    </w:p>
    <w:p w14:paraId="07240A79"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0CB2817A"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4D1F350E" w14:textId="77777777">
        <w:tc>
          <w:tcPr>
            <w:tcW w:w="9779" w:type="dxa"/>
            <w:shd w:val="clear" w:color="auto" w:fill="F2F2F2"/>
          </w:tcPr>
          <w:p w14:paraId="371DDDAB" w14:textId="77777777" w:rsidR="005457FF" w:rsidRPr="00394089" w:rsidRDefault="005457FF">
            <w:pPr>
              <w:spacing w:after="0"/>
              <w:rPr>
                <w:rFonts w:ascii="Courier New" w:hAnsi="Courier New" w:cs="Courier New"/>
                <w:sz w:val="16"/>
                <w:szCs w:val="16"/>
                <w:lang w:val="en-US"/>
              </w:rPr>
            </w:pPr>
            <w:bookmarkStart w:id="214" w:name="MCCQCTEMPBM_00000030" w:colFirst="0" w:colLast="0"/>
            <w:r w:rsidRPr="00394089">
              <w:rPr>
                <w:rFonts w:ascii="Courier New" w:hAnsi="Courier New" w:cs="Courier New"/>
                <w:sz w:val="16"/>
                <w:szCs w:val="16"/>
                <w:lang w:val="en-US"/>
              </w:rPr>
              <w:t>PATCH /SubNetwork=SN1 HTTP/1.1</w:t>
            </w:r>
          </w:p>
          <w:p w14:paraId="0FCDB361"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6743F0"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1A634C3"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7043103A"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7D276C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023BE4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3647B203"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7784FF78"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4498B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54754B47"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D5B55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4B9B9111"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A1922AD"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21541719"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06E22A"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4"/>
    </w:tbl>
    <w:p w14:paraId="41434515" w14:textId="77777777" w:rsidR="005457FF" w:rsidRDefault="005457FF" w:rsidP="004F1033">
      <w:pPr>
        <w:pStyle w:val="B1"/>
        <w:ind w:left="284" w:firstLine="0"/>
      </w:pPr>
    </w:p>
    <w:p w14:paraId="4CBE1F27" w14:textId="77777777" w:rsidR="00616B49" w:rsidRDefault="00616B49" w:rsidP="00616B49">
      <w:r>
        <w:t>The 3GPP JSON Patch document is described by the following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6B49" w:rsidRPr="00954EB2" w14:paraId="55335720" w14:textId="77777777">
        <w:tc>
          <w:tcPr>
            <w:tcW w:w="9779" w:type="dxa"/>
            <w:shd w:val="clear" w:color="auto" w:fill="F2F2F2"/>
          </w:tcPr>
          <w:p w14:paraId="34BE03EB"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78A925A9"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0C16B5B1"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E44ECFD"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15448DC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1FF423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389CF42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7850504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C24437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63C91A1"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6CABBB2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338D0EB" w14:textId="77777777" w:rsidR="00616B49"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05B38EEE" w14:textId="77777777" w:rsidR="00616B49" w:rsidRPr="00B70F30" w:rsidRDefault="00616B4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C2E54">
              <w:rPr>
                <w:rFonts w:ascii="Courier New" w:hAnsi="Courier New" w:cs="Courier New"/>
                <w:sz w:val="16"/>
                <w:szCs w:val="16"/>
                <w:lang w:val="en-US"/>
              </w:rPr>
              <w:t>"merge",</w:t>
            </w:r>
          </w:p>
          <w:p w14:paraId="547F05D8"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281010F4"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B67202F"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E4A5FC1"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564816D3"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26A080D5"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7B3F98"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7143B0B6"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CDF381E"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2A78B66F"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73FB8A80" w14:textId="77777777" w:rsidR="00616B49" w:rsidRPr="00587816"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Pr="00587816">
              <w:rPr>
                <w:rFonts w:ascii="Courier New" w:hAnsi="Courier New" w:cs="Courier New"/>
                <w:sz w:val="16"/>
                <w:szCs w:val="16"/>
                <w:lang w:val="en-US"/>
              </w:rPr>
              <w:t>,</w:t>
            </w:r>
          </w:p>
          <w:p w14:paraId="13FD49F6" w14:textId="77777777" w:rsidR="00616B49" w:rsidRPr="00587816"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770B26C6" w14:textId="77777777" w:rsidR="00616B49" w:rsidRPr="00587816"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01DB73EB" w14:textId="77777777" w:rsidR="00616B49" w:rsidRPr="00587816"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5AFAA6C2" w14:textId="77777777" w:rsidR="00616B49" w:rsidRPr="00B70F30" w:rsidRDefault="00616B49">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5CDC36A5" w14:textId="77777777" w:rsidR="00616B49" w:rsidRPr="00B70F30"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07294471" w14:textId="77777777" w:rsidR="00616B49" w:rsidRPr="00954EB2" w:rsidRDefault="00616B49">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2DA249AF" w14:textId="77777777" w:rsidR="00616B49" w:rsidRDefault="00616B49" w:rsidP="004F1033">
      <w:pPr>
        <w:pStyle w:val="B1"/>
        <w:ind w:left="284" w:firstLine="0"/>
      </w:pPr>
    </w:p>
    <w:p w14:paraId="45F176FF" w14:textId="77777777" w:rsidR="003A236B" w:rsidRPr="00E53DE0" w:rsidRDefault="003A236B" w:rsidP="003A236B">
      <w:pPr>
        <w:pStyle w:val="Heading2"/>
      </w:pPr>
      <w:bookmarkStart w:id="215" w:name="_Toc162446448"/>
      <w:r>
        <w:t>6.5</w:t>
      </w:r>
      <w:r w:rsidRPr="00E53DE0">
        <w:tab/>
      </w:r>
      <w:r w:rsidR="00380127" w:rsidRPr="00380127">
        <w:t>Design pattern for l</w:t>
      </w:r>
      <w:r>
        <w:t>arge q</w:t>
      </w:r>
      <w:r w:rsidRPr="00E53DE0">
        <w:t>ueries</w:t>
      </w:r>
      <w:bookmarkEnd w:id="215"/>
    </w:p>
    <w:p w14:paraId="5B6EE5DC"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4874FED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4B624B3C"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4ED2CAB" w14:textId="77777777" w:rsidR="003A236B" w:rsidRPr="00413E21"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69D756DD" w14:textId="77777777" w:rsidR="00302B52" w:rsidRPr="00413E21" w:rsidRDefault="00302B52" w:rsidP="00302B52">
      <w:pPr>
        <w:pStyle w:val="Heading1"/>
      </w:pPr>
      <w:bookmarkStart w:id="216" w:name="_Toc532836880"/>
      <w:bookmarkStart w:id="217" w:name="_Toc27559724"/>
      <w:bookmarkStart w:id="218" w:name="_Toc36039469"/>
      <w:bookmarkStart w:id="219" w:name="_Toc162446449"/>
      <w:r w:rsidRPr="00413E21">
        <w:t>7</w:t>
      </w:r>
      <w:r w:rsidRPr="00413E21">
        <w:tab/>
        <w:t>Resource representation formats</w:t>
      </w:r>
      <w:bookmarkEnd w:id="216"/>
      <w:bookmarkEnd w:id="217"/>
      <w:bookmarkEnd w:id="218"/>
      <w:bookmarkEnd w:id="219"/>
    </w:p>
    <w:p w14:paraId="052C45B7" w14:textId="77777777" w:rsidR="00302B52" w:rsidRPr="00413E21" w:rsidRDefault="00302B52" w:rsidP="00302B52">
      <w:pPr>
        <w:pStyle w:val="Heading2"/>
      </w:pPr>
      <w:bookmarkStart w:id="220" w:name="_Toc532836881"/>
      <w:bookmarkStart w:id="221" w:name="_Toc27559725"/>
      <w:bookmarkStart w:id="222" w:name="_Toc36039470"/>
      <w:bookmarkStart w:id="223" w:name="_Toc162446450"/>
      <w:r w:rsidRPr="00413E21">
        <w:t>7.1</w:t>
      </w:r>
      <w:r w:rsidRPr="00413E21">
        <w:tab/>
        <w:t>Introduction</w:t>
      </w:r>
      <w:bookmarkEnd w:id="220"/>
      <w:bookmarkEnd w:id="221"/>
      <w:bookmarkEnd w:id="222"/>
      <w:bookmarkEnd w:id="223"/>
    </w:p>
    <w:p w14:paraId="0E7B2067"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2496B542" w14:textId="77777777" w:rsidR="00302B52" w:rsidRPr="00413E21" w:rsidRDefault="00302B52" w:rsidP="00302B52">
      <w:pPr>
        <w:pStyle w:val="Heading2"/>
      </w:pPr>
      <w:bookmarkStart w:id="224" w:name="_Toc532836882"/>
      <w:bookmarkStart w:id="225" w:name="_Toc27559726"/>
      <w:bookmarkStart w:id="226" w:name="_Toc36039471"/>
      <w:bookmarkStart w:id="227" w:name="_Toc162446451"/>
      <w:r w:rsidRPr="00413E21">
        <w:t>7.2</w:t>
      </w:r>
      <w:r w:rsidRPr="00413E21">
        <w:tab/>
        <w:t>Top-level object</w:t>
      </w:r>
      <w:bookmarkEnd w:id="224"/>
      <w:bookmarkEnd w:id="225"/>
      <w:bookmarkEnd w:id="226"/>
      <w:bookmarkEnd w:id="227"/>
    </w:p>
    <w:p w14:paraId="44B47467"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59E25B93" w14:textId="77777777" w:rsidR="00302B52" w:rsidRPr="00413E21" w:rsidRDefault="00302B52" w:rsidP="00522C25">
      <w:pPr>
        <w:pStyle w:val="PL"/>
        <w:rPr>
          <w:shd w:val="clear" w:color="auto" w:fill="F2F2F2"/>
        </w:rPr>
      </w:pPr>
      <w:r w:rsidRPr="00413E21">
        <w:rPr>
          <w:shd w:val="clear" w:color="auto" w:fill="F2F2F2"/>
        </w:rPr>
        <w:t>{"type": "object"}</w:t>
      </w:r>
    </w:p>
    <w:p w14:paraId="5BDFED2B" w14:textId="77777777" w:rsidR="00302B52" w:rsidRPr="00413E21" w:rsidRDefault="00302B52" w:rsidP="00302B52">
      <w:pPr>
        <w:spacing w:before="180"/>
      </w:pPr>
      <w:r w:rsidRPr="00413E21">
        <w:t>Example:</w:t>
      </w:r>
    </w:p>
    <w:p w14:paraId="389A7180" w14:textId="77777777" w:rsidR="00302B52" w:rsidRPr="00413E21" w:rsidRDefault="00302B52" w:rsidP="00522C25">
      <w:pPr>
        <w:pStyle w:val="PL"/>
        <w:rPr>
          <w:shd w:val="clear" w:color="auto" w:fill="F2F2F2"/>
        </w:rPr>
      </w:pPr>
      <w:r w:rsidRPr="00413E21">
        <w:rPr>
          <w:shd w:val="clear" w:color="auto" w:fill="F2F2F2"/>
        </w:rPr>
        <w:t>{}</w:t>
      </w:r>
    </w:p>
    <w:p w14:paraId="1800FE0A" w14:textId="77777777" w:rsidR="00302B52" w:rsidRPr="00413E21" w:rsidRDefault="00302B52" w:rsidP="00302B52">
      <w:pPr>
        <w:spacing w:before="180"/>
      </w:pPr>
      <w:r w:rsidRPr="00413E21">
        <w:t>Members of the top-level object can be either a data object, a data array or an error object.</w:t>
      </w:r>
    </w:p>
    <w:p w14:paraId="791E847F" w14:textId="77777777" w:rsidR="00302B52" w:rsidRPr="00413E21" w:rsidRDefault="00302B52" w:rsidP="00302B52">
      <w:pPr>
        <w:pStyle w:val="Heading2"/>
      </w:pPr>
      <w:bookmarkStart w:id="228" w:name="_Toc532836883"/>
      <w:bookmarkStart w:id="229" w:name="_Toc27559727"/>
      <w:bookmarkStart w:id="230" w:name="_Toc36039472"/>
      <w:bookmarkStart w:id="231" w:name="_Toc162446452"/>
      <w:r w:rsidRPr="00413E21">
        <w:t>7.3</w:t>
      </w:r>
      <w:r w:rsidRPr="00413E21">
        <w:tab/>
        <w:t>Data objects</w:t>
      </w:r>
      <w:bookmarkEnd w:id="228"/>
      <w:bookmarkEnd w:id="229"/>
      <w:bookmarkEnd w:id="230"/>
      <w:bookmarkEnd w:id="231"/>
    </w:p>
    <w:p w14:paraId="22CDE530"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4FDE2F63" w14:textId="77777777" w:rsidR="00302B52" w:rsidRPr="00413E21" w:rsidRDefault="00302B52" w:rsidP="00522C25">
      <w:pPr>
        <w:pStyle w:val="PL"/>
        <w:rPr>
          <w:shd w:val="clear" w:color="auto" w:fill="F2F2F2"/>
        </w:rPr>
      </w:pPr>
      <w:r w:rsidRPr="00413E21">
        <w:rPr>
          <w:shd w:val="clear" w:color="auto" w:fill="F2F2F2"/>
        </w:rPr>
        <w:t>{</w:t>
      </w:r>
    </w:p>
    <w:p w14:paraId="19CCD7B6"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627C266D"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4FDAFE1C" w14:textId="77777777" w:rsidR="00302B52" w:rsidRPr="00413E21" w:rsidRDefault="00302B52" w:rsidP="00522C25">
      <w:pPr>
        <w:pStyle w:val="PL"/>
        <w:rPr>
          <w:shd w:val="clear" w:color="auto" w:fill="F2F2F2"/>
        </w:rPr>
      </w:pPr>
      <w:r w:rsidRPr="00413E21">
        <w:rPr>
          <w:shd w:val="clear" w:color="auto" w:fill="F2F2F2"/>
        </w:rPr>
        <w:t xml:space="preserve">    "data": {</w:t>
      </w:r>
    </w:p>
    <w:p w14:paraId="1F53623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5CEAF2D3"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3C72809D" w14:textId="77777777" w:rsidR="00302B52" w:rsidRPr="00413E21" w:rsidRDefault="00302B52" w:rsidP="00522C25">
      <w:pPr>
        <w:pStyle w:val="PL"/>
        <w:rPr>
          <w:shd w:val="clear" w:color="auto" w:fill="F2F2F2"/>
        </w:rPr>
      </w:pPr>
      <w:r w:rsidRPr="00413E21">
        <w:rPr>
          <w:shd w:val="clear" w:color="auto" w:fill="F2F2F2"/>
        </w:rPr>
        <w:t xml:space="preserve">    }</w:t>
      </w:r>
    </w:p>
    <w:p w14:paraId="0FBCD976" w14:textId="77777777" w:rsidR="00302B52" w:rsidRPr="00413E21" w:rsidRDefault="00302B52" w:rsidP="00522C25">
      <w:pPr>
        <w:pStyle w:val="PL"/>
        <w:rPr>
          <w:shd w:val="clear" w:color="auto" w:fill="F2F2F2"/>
        </w:rPr>
      </w:pPr>
      <w:r w:rsidRPr="00413E21">
        <w:rPr>
          <w:shd w:val="clear" w:color="auto" w:fill="F2F2F2"/>
        </w:rPr>
        <w:t xml:space="preserve">  }</w:t>
      </w:r>
    </w:p>
    <w:p w14:paraId="5AEF2FD9" w14:textId="77777777" w:rsidR="00302B52" w:rsidRPr="00413E21" w:rsidRDefault="00302B52" w:rsidP="00522C25">
      <w:pPr>
        <w:pStyle w:val="PL"/>
        <w:rPr>
          <w:shd w:val="clear" w:color="auto" w:fill="F2F2F2"/>
        </w:rPr>
      </w:pPr>
      <w:r w:rsidRPr="00413E21">
        <w:rPr>
          <w:shd w:val="clear" w:color="auto" w:fill="F2F2F2"/>
        </w:rPr>
        <w:t>}</w:t>
      </w:r>
    </w:p>
    <w:p w14:paraId="250B8993" w14:textId="77777777" w:rsidR="00302B52" w:rsidRPr="00413E21" w:rsidRDefault="00302B52" w:rsidP="00302B52">
      <w:pPr>
        <w:spacing w:before="180"/>
      </w:pPr>
      <w:r w:rsidRPr="00413E21">
        <w:t>Example:</w:t>
      </w:r>
    </w:p>
    <w:p w14:paraId="46A99BE7" w14:textId="77777777" w:rsidR="00302B52" w:rsidRPr="00413E21" w:rsidRDefault="00302B52" w:rsidP="00522C25">
      <w:pPr>
        <w:pStyle w:val="PL"/>
        <w:rPr>
          <w:shd w:val="clear" w:color="auto" w:fill="F2F2F2"/>
        </w:rPr>
      </w:pPr>
      <w:r w:rsidRPr="00413E21">
        <w:rPr>
          <w:shd w:val="clear" w:color="auto" w:fill="F2F2F2"/>
        </w:rPr>
        <w:t>{</w:t>
      </w:r>
    </w:p>
    <w:p w14:paraId="73CEBC0A" w14:textId="77777777" w:rsidR="00302B52" w:rsidRPr="00413E21" w:rsidRDefault="00302B52" w:rsidP="00522C25">
      <w:pPr>
        <w:pStyle w:val="PL"/>
        <w:rPr>
          <w:shd w:val="clear" w:color="auto" w:fill="F2F2F2"/>
        </w:rPr>
      </w:pPr>
      <w:r w:rsidRPr="00413E21">
        <w:rPr>
          <w:shd w:val="clear" w:color="auto" w:fill="F2F2F2"/>
        </w:rPr>
        <w:t xml:space="preserve">  "data": {}</w:t>
      </w:r>
    </w:p>
    <w:p w14:paraId="5D10C4A4" w14:textId="77777777" w:rsidR="00302B52" w:rsidRPr="00413E21" w:rsidRDefault="00302B52" w:rsidP="00522C25">
      <w:pPr>
        <w:pStyle w:val="PL"/>
        <w:rPr>
          <w:shd w:val="clear" w:color="auto" w:fill="F2F2F2"/>
        </w:rPr>
      </w:pPr>
      <w:r w:rsidRPr="00413E21">
        <w:rPr>
          <w:shd w:val="clear" w:color="auto" w:fill="F2F2F2"/>
        </w:rPr>
        <w:t>}</w:t>
      </w:r>
    </w:p>
    <w:p w14:paraId="6754AEE7" w14:textId="77777777" w:rsidR="00302B52" w:rsidRPr="00413E21" w:rsidRDefault="00302B52" w:rsidP="00302B52">
      <w:pPr>
        <w:pStyle w:val="Heading2"/>
      </w:pPr>
      <w:bookmarkStart w:id="232" w:name="_Toc532836884"/>
      <w:bookmarkStart w:id="233" w:name="_Toc27559728"/>
      <w:bookmarkStart w:id="234" w:name="_Toc36039473"/>
      <w:bookmarkStart w:id="235" w:name="_Toc162446453"/>
      <w:r w:rsidRPr="00413E21">
        <w:t>7.4</w:t>
      </w:r>
      <w:r w:rsidRPr="00413E21">
        <w:tab/>
        <w:t>Data arrays</w:t>
      </w:r>
      <w:bookmarkEnd w:id="232"/>
      <w:bookmarkEnd w:id="233"/>
      <w:bookmarkEnd w:id="234"/>
      <w:bookmarkEnd w:id="235"/>
    </w:p>
    <w:p w14:paraId="36C6C04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01CABD36" w14:textId="77777777" w:rsidR="00302B52" w:rsidRPr="00413E21" w:rsidRDefault="00302B52" w:rsidP="00522C25">
      <w:pPr>
        <w:pStyle w:val="PL"/>
        <w:rPr>
          <w:shd w:val="clear" w:color="auto" w:fill="F2F2F2"/>
        </w:rPr>
      </w:pPr>
      <w:r w:rsidRPr="00413E21">
        <w:rPr>
          <w:shd w:val="clear" w:color="auto" w:fill="F2F2F2"/>
        </w:rPr>
        <w:t>{</w:t>
      </w:r>
    </w:p>
    <w:p w14:paraId="59C95F30"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D55927A"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76E11B39" w14:textId="77777777" w:rsidR="00302B52" w:rsidRPr="00413E21" w:rsidRDefault="00302B52" w:rsidP="00522C25">
      <w:pPr>
        <w:pStyle w:val="PL"/>
        <w:rPr>
          <w:shd w:val="clear" w:color="auto" w:fill="F2F2F2"/>
        </w:rPr>
      </w:pPr>
      <w:r w:rsidRPr="00413E21">
        <w:rPr>
          <w:shd w:val="clear" w:color="auto" w:fill="F2F2F2"/>
        </w:rPr>
        <w:t xml:space="preserve">    "data": {</w:t>
      </w:r>
    </w:p>
    <w:p w14:paraId="34DE4FCC"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4FA802C6" w14:textId="77777777" w:rsidR="00302B52" w:rsidRPr="00413E21" w:rsidRDefault="00302B52" w:rsidP="00522C25">
      <w:pPr>
        <w:pStyle w:val="PL"/>
        <w:rPr>
          <w:shd w:val="clear" w:color="auto" w:fill="F2F2F2"/>
        </w:rPr>
      </w:pPr>
      <w:r w:rsidRPr="00413E21">
        <w:rPr>
          <w:shd w:val="clear" w:color="auto" w:fill="F2F2F2"/>
        </w:rPr>
        <w:t xml:space="preserve">      "items": {}</w:t>
      </w:r>
    </w:p>
    <w:p w14:paraId="7B7F5293" w14:textId="77777777" w:rsidR="00302B52" w:rsidRPr="00413E21" w:rsidRDefault="00302B52" w:rsidP="00522C25">
      <w:pPr>
        <w:pStyle w:val="PL"/>
        <w:rPr>
          <w:shd w:val="clear" w:color="auto" w:fill="F2F2F2"/>
        </w:rPr>
      </w:pPr>
      <w:r w:rsidRPr="00413E21">
        <w:rPr>
          <w:shd w:val="clear" w:color="auto" w:fill="F2F2F2"/>
        </w:rPr>
        <w:t xml:space="preserve">    }</w:t>
      </w:r>
    </w:p>
    <w:p w14:paraId="5E8FB9C7" w14:textId="77777777" w:rsidR="00302B52" w:rsidRPr="00413E21" w:rsidRDefault="00302B52" w:rsidP="00522C25">
      <w:pPr>
        <w:pStyle w:val="PL"/>
        <w:rPr>
          <w:shd w:val="clear" w:color="auto" w:fill="F2F2F2"/>
        </w:rPr>
      </w:pPr>
      <w:r w:rsidRPr="00413E21">
        <w:rPr>
          <w:shd w:val="clear" w:color="auto" w:fill="F2F2F2"/>
        </w:rPr>
        <w:t xml:space="preserve">  }</w:t>
      </w:r>
    </w:p>
    <w:p w14:paraId="4AD6E22E" w14:textId="77777777" w:rsidR="00302B52" w:rsidRPr="00413E21" w:rsidRDefault="00302B52" w:rsidP="00522C25">
      <w:pPr>
        <w:pStyle w:val="PL"/>
        <w:rPr>
          <w:shd w:val="clear" w:color="auto" w:fill="F2F2F2"/>
        </w:rPr>
      </w:pPr>
      <w:r w:rsidRPr="00413E21">
        <w:rPr>
          <w:shd w:val="clear" w:color="auto" w:fill="F2F2F2"/>
        </w:rPr>
        <w:t>}</w:t>
      </w:r>
    </w:p>
    <w:p w14:paraId="30AFE537" w14:textId="77777777" w:rsidR="00302B52" w:rsidRPr="00413E21" w:rsidRDefault="00302B52" w:rsidP="00302B52">
      <w:pPr>
        <w:spacing w:before="180"/>
      </w:pPr>
      <w:r w:rsidRPr="00413E21">
        <w:t>Example</w:t>
      </w:r>
      <w:r w:rsidR="00CC0F48">
        <w:t xml:space="preserve"> JSON instance</w:t>
      </w:r>
      <w:r w:rsidRPr="00413E21">
        <w:t>:</w:t>
      </w:r>
    </w:p>
    <w:p w14:paraId="66F93509" w14:textId="77777777" w:rsidR="00302B52" w:rsidRPr="00413E21" w:rsidRDefault="00302B52" w:rsidP="00522C25">
      <w:pPr>
        <w:pStyle w:val="PL"/>
        <w:rPr>
          <w:shd w:val="clear" w:color="auto" w:fill="F2F2F2"/>
        </w:rPr>
      </w:pPr>
      <w:r w:rsidRPr="00413E21">
        <w:rPr>
          <w:shd w:val="clear" w:color="auto" w:fill="F2F2F2"/>
        </w:rPr>
        <w:t>{</w:t>
      </w:r>
    </w:p>
    <w:p w14:paraId="0174941B" w14:textId="77777777" w:rsidR="00302B52" w:rsidRPr="00413E21" w:rsidRDefault="00302B52" w:rsidP="00522C25">
      <w:pPr>
        <w:pStyle w:val="PL"/>
        <w:rPr>
          <w:shd w:val="clear" w:color="auto" w:fill="F2F2F2"/>
        </w:rPr>
      </w:pPr>
      <w:r w:rsidRPr="00413E21">
        <w:rPr>
          <w:shd w:val="clear" w:color="auto" w:fill="F2F2F2"/>
        </w:rPr>
        <w:t xml:space="preserve">  "data": []</w:t>
      </w:r>
    </w:p>
    <w:p w14:paraId="7062909E" w14:textId="77777777" w:rsidR="00302B52" w:rsidRPr="00413E21" w:rsidRDefault="00302B52" w:rsidP="00522C25">
      <w:pPr>
        <w:pStyle w:val="PL"/>
        <w:rPr>
          <w:shd w:val="clear" w:color="auto" w:fill="F2F2F2"/>
        </w:rPr>
      </w:pPr>
      <w:r w:rsidRPr="00413E21">
        <w:rPr>
          <w:shd w:val="clear" w:color="auto" w:fill="F2F2F2"/>
        </w:rPr>
        <w:t>}</w:t>
      </w:r>
    </w:p>
    <w:p w14:paraId="1053022D" w14:textId="77777777" w:rsidR="00302B52" w:rsidRPr="00413E21" w:rsidRDefault="00302B52" w:rsidP="00302B52">
      <w:pPr>
        <w:pStyle w:val="Heading2"/>
      </w:pPr>
      <w:bookmarkStart w:id="236" w:name="_Toc532836885"/>
      <w:bookmarkStart w:id="237" w:name="_Toc27559729"/>
      <w:bookmarkStart w:id="238" w:name="_Toc36039474"/>
      <w:bookmarkStart w:id="239" w:name="_Toc162446454"/>
      <w:r w:rsidRPr="00413E21">
        <w:t>7.</w:t>
      </w:r>
      <w:r w:rsidR="00E655D1">
        <w:t>5</w:t>
      </w:r>
      <w:r w:rsidRPr="00413E21">
        <w:tab/>
        <w:t>Error objects</w:t>
      </w:r>
      <w:bookmarkEnd w:id="236"/>
      <w:bookmarkEnd w:id="237"/>
      <w:bookmarkEnd w:id="238"/>
      <w:bookmarkEnd w:id="239"/>
    </w:p>
    <w:p w14:paraId="5B873244" w14:textId="77777777" w:rsidR="00302B52" w:rsidRPr="00413E21" w:rsidRDefault="00302B52" w:rsidP="00302B52">
      <w:r w:rsidRPr="00413E21">
        <w:t>Error objects are carried in HTTP responses in case of failure. One and only one error object shall be a member of a top-level object.</w:t>
      </w:r>
    </w:p>
    <w:p w14:paraId="6CA04433" w14:textId="77777777" w:rsidR="00302B52" w:rsidRPr="00413E21" w:rsidRDefault="00302B52" w:rsidP="00522C25">
      <w:pPr>
        <w:pStyle w:val="PL"/>
        <w:rPr>
          <w:shd w:val="clear" w:color="auto" w:fill="F2F2F2"/>
        </w:rPr>
      </w:pPr>
      <w:r w:rsidRPr="00413E21">
        <w:rPr>
          <w:shd w:val="clear" w:color="auto" w:fill="F2F2F2"/>
        </w:rPr>
        <w:t>{</w:t>
      </w:r>
    </w:p>
    <w:p w14:paraId="5B654F2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5899E03C"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23C3491" w14:textId="77777777" w:rsidR="00302B52" w:rsidRPr="00413E21" w:rsidRDefault="00302B52" w:rsidP="00522C25">
      <w:pPr>
        <w:pStyle w:val="PL"/>
        <w:rPr>
          <w:shd w:val="clear" w:color="auto" w:fill="F2F2F2"/>
        </w:rPr>
      </w:pPr>
      <w:r w:rsidRPr="00413E21">
        <w:rPr>
          <w:shd w:val="clear" w:color="auto" w:fill="F2F2F2"/>
        </w:rPr>
        <w:t xml:space="preserve">    "error": {</w:t>
      </w:r>
    </w:p>
    <w:p w14:paraId="7AB95F30" w14:textId="77777777" w:rsidR="00CC0F48" w:rsidRDefault="00302B52" w:rsidP="00522C25">
      <w:pPr>
        <w:pStyle w:val="PL"/>
        <w:rPr>
          <w:shd w:val="clear" w:color="auto" w:fill="F2F2F2"/>
        </w:rPr>
      </w:pPr>
      <w:r w:rsidRPr="00413E21">
        <w:rPr>
          <w:shd w:val="clear" w:color="auto" w:fill="F2F2F2"/>
        </w:rPr>
        <w:t xml:space="preserve">      "type": "object"</w:t>
      </w:r>
    </w:p>
    <w:p w14:paraId="34859D5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04F1D179" w14:textId="77777777" w:rsidR="00302B52" w:rsidRPr="00413E21" w:rsidRDefault="00302B52" w:rsidP="00522C25">
      <w:pPr>
        <w:pStyle w:val="PL"/>
        <w:rPr>
          <w:shd w:val="clear" w:color="auto" w:fill="F2F2F2"/>
        </w:rPr>
      </w:pPr>
      <w:r w:rsidRPr="00413E21">
        <w:rPr>
          <w:shd w:val="clear" w:color="auto" w:fill="F2F2F2"/>
        </w:rPr>
        <w:t xml:space="preserve">    }</w:t>
      </w:r>
    </w:p>
    <w:p w14:paraId="4BFDD1A5" w14:textId="77777777" w:rsidR="00302B52" w:rsidRPr="00413E21" w:rsidRDefault="00302B52" w:rsidP="00522C25">
      <w:pPr>
        <w:pStyle w:val="PL"/>
        <w:rPr>
          <w:shd w:val="clear" w:color="auto" w:fill="F2F2F2"/>
        </w:rPr>
      </w:pPr>
      <w:r w:rsidRPr="00413E21">
        <w:rPr>
          <w:shd w:val="clear" w:color="auto" w:fill="F2F2F2"/>
        </w:rPr>
        <w:t xml:space="preserve">  }</w:t>
      </w:r>
    </w:p>
    <w:p w14:paraId="636073BE" w14:textId="77777777" w:rsidR="00302B52" w:rsidRPr="00413E21" w:rsidRDefault="00302B52" w:rsidP="00522C25">
      <w:pPr>
        <w:pStyle w:val="PL"/>
        <w:rPr>
          <w:shd w:val="clear" w:color="auto" w:fill="F2F2F2"/>
        </w:rPr>
      </w:pPr>
      <w:r w:rsidRPr="00413E21">
        <w:rPr>
          <w:shd w:val="clear" w:color="auto" w:fill="F2F2F2"/>
        </w:rPr>
        <w:t>}</w:t>
      </w:r>
    </w:p>
    <w:p w14:paraId="064520D6" w14:textId="77777777" w:rsidR="00302B52" w:rsidRPr="00413E21" w:rsidRDefault="00302B52" w:rsidP="00302B52">
      <w:pPr>
        <w:spacing w:before="180"/>
      </w:pPr>
      <w:r w:rsidRPr="00413E21">
        <w:t>Example</w:t>
      </w:r>
      <w:r w:rsidR="00CC0F48">
        <w:t xml:space="preserve"> JSON instance</w:t>
      </w:r>
      <w:r w:rsidRPr="00413E21">
        <w:t>:</w:t>
      </w:r>
    </w:p>
    <w:p w14:paraId="250958EF" w14:textId="77777777" w:rsidR="00302B52" w:rsidRPr="00413E21" w:rsidRDefault="00302B52" w:rsidP="00522C25">
      <w:pPr>
        <w:pStyle w:val="PL"/>
        <w:rPr>
          <w:shd w:val="clear" w:color="auto" w:fill="F2F2F2"/>
        </w:rPr>
      </w:pPr>
      <w:r w:rsidRPr="00413E21">
        <w:rPr>
          <w:shd w:val="clear" w:color="auto" w:fill="F2F2F2"/>
        </w:rPr>
        <w:t>{</w:t>
      </w:r>
    </w:p>
    <w:p w14:paraId="72A57C39" w14:textId="77777777" w:rsidR="00302B52" w:rsidRPr="00413E21" w:rsidRDefault="00302B52" w:rsidP="00522C25">
      <w:pPr>
        <w:pStyle w:val="PL"/>
        <w:rPr>
          <w:shd w:val="clear" w:color="auto" w:fill="F2F2F2"/>
        </w:rPr>
      </w:pPr>
      <w:r w:rsidRPr="00413E21">
        <w:rPr>
          <w:shd w:val="clear" w:color="auto" w:fill="F2F2F2"/>
        </w:rPr>
        <w:t xml:space="preserve">  "error": {}</w:t>
      </w:r>
    </w:p>
    <w:p w14:paraId="519B87C6" w14:textId="77777777" w:rsidR="00302B52" w:rsidRPr="00413E21" w:rsidRDefault="00302B52" w:rsidP="00522C25">
      <w:pPr>
        <w:pStyle w:val="PL"/>
        <w:rPr>
          <w:shd w:val="clear" w:color="auto" w:fill="F2F2F2"/>
        </w:rPr>
      </w:pPr>
      <w:r w:rsidRPr="00413E21">
        <w:rPr>
          <w:shd w:val="clear" w:color="auto" w:fill="F2F2F2"/>
        </w:rPr>
        <w:t>}</w:t>
      </w:r>
    </w:p>
    <w:p w14:paraId="56B49484" w14:textId="77777777" w:rsidR="00302B52" w:rsidRPr="00413E21" w:rsidRDefault="00302B52" w:rsidP="00302B52">
      <w:pPr>
        <w:pStyle w:val="Heading2"/>
      </w:pPr>
      <w:bookmarkStart w:id="240" w:name="_Toc532836886"/>
      <w:bookmarkStart w:id="241" w:name="_Toc27559730"/>
      <w:bookmarkStart w:id="242" w:name="_Toc36039475"/>
      <w:bookmarkStart w:id="243" w:name="_Toc162446455"/>
      <w:r w:rsidRPr="00413E21">
        <w:t>7.</w:t>
      </w:r>
      <w:r w:rsidR="00E655D1">
        <w:t>6</w:t>
      </w:r>
      <w:r w:rsidRPr="00413E21">
        <w:tab/>
        <w:t>Resource objects</w:t>
      </w:r>
      <w:bookmarkEnd w:id="240"/>
      <w:bookmarkEnd w:id="241"/>
      <w:bookmarkEnd w:id="242"/>
      <w:bookmarkEnd w:id="243"/>
    </w:p>
    <w:p w14:paraId="68B260C5"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1E375716"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4C14A196"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4E87D2FB"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4BB5B8B5"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157BC336"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47FC9EB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4161EA36"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6462ECA3"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421D0CF2"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F8670AF"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139DE270"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2B0495B7"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69F05BB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44FAFA82"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6B691934"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39F8C0C6"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17084087"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32A0314B" w14:textId="77777777" w:rsidR="004D3CA8" w:rsidRDefault="004D3CA8" w:rsidP="00EE4FBE">
      <w:pPr>
        <w:pStyle w:val="PL"/>
        <w:shd w:val="clear" w:color="auto" w:fill="F2F2F2"/>
      </w:pPr>
      <w:r w:rsidRPr="00554948">
        <w:rPr>
          <w:shd w:val="clear" w:color="auto" w:fill="F2F2F2"/>
        </w:rPr>
        <w:t>}</w:t>
      </w:r>
    </w:p>
    <w:p w14:paraId="468FD134" w14:textId="77777777" w:rsidR="004D3CA8" w:rsidRDefault="004D3CA8" w:rsidP="004D3CA8"/>
    <w:p w14:paraId="16599242" w14:textId="77777777" w:rsidR="004D3CA8" w:rsidRDefault="004D3CA8" w:rsidP="004D3CA8">
      <w:r>
        <w:t>or by the following schema when more than one instance of a class is allowed</w:t>
      </w:r>
    </w:p>
    <w:p w14:paraId="054CA3B4"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6830ECEE"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37FE5DAC"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45C68F3"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58330778"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38B27497"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312F9135"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08E27B9E"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73AD1C4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324009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27370D9A"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06118CA3"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A4D0BD3"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28CB89DA"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23742EC3"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3B32BC04"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2463C2BE"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2232ABF9"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0CFC24BC"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019F96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F815AE7"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60892722" w14:textId="77777777" w:rsidR="004D3CA8" w:rsidRDefault="004D3CA8" w:rsidP="004D3CA8"/>
    <w:p w14:paraId="08AF2DAE" w14:textId="77777777" w:rsidR="004D3CA8" w:rsidRDefault="004D3CA8" w:rsidP="004D3CA8">
      <w:r>
        <w:t>An object, whose name is equal to the NRM class name, encapsulates the resource representation.</w:t>
      </w:r>
    </w:p>
    <w:p w14:paraId="43781605"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70F1A54A"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015F022C" w14:textId="77777777" w:rsidR="004D3CA8" w:rsidRPr="00413E21" w:rsidRDefault="004D3CA8" w:rsidP="004D3CA8">
      <w:r>
        <w:t>TS 32.160 [16] specifies the complete mapping of stage 2 NRM definitions to stage 3 JSON schema definitions.</w:t>
      </w:r>
    </w:p>
    <w:p w14:paraId="34E2EFE2" w14:textId="77777777" w:rsidR="00CC0F48" w:rsidRDefault="00CC0F48" w:rsidP="00522C25">
      <w:pPr>
        <w:pStyle w:val="Heading2"/>
      </w:pPr>
      <w:bookmarkStart w:id="244" w:name="_Toc532836887"/>
      <w:bookmarkStart w:id="245" w:name="_Toc27559731"/>
      <w:bookmarkStart w:id="246" w:name="_Toc36039476"/>
      <w:bookmarkStart w:id="247" w:name="_Toc162446456"/>
      <w:r>
        <w:t>7.7</w:t>
      </w:r>
      <w:r>
        <w:tab/>
        <w:t>Resource objects carried in data objects and arrays</w:t>
      </w:r>
      <w:bookmarkEnd w:id="244"/>
      <w:bookmarkEnd w:id="245"/>
      <w:bookmarkEnd w:id="246"/>
      <w:bookmarkEnd w:id="247"/>
    </w:p>
    <w:p w14:paraId="011976CA" w14:textId="77777777" w:rsidR="00CC0F48" w:rsidRDefault="00CC0F48" w:rsidP="00CC0F48">
      <w:pPr>
        <w:spacing w:before="180"/>
      </w:pPr>
      <w:r>
        <w:t>When a resource object is carried in a data object the schema is given by</w:t>
      </w:r>
    </w:p>
    <w:p w14:paraId="48EEDF83"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0F0188A9"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48E47D7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00AEB978"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4A0DE5A5"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122FB580"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4B52A42D"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3C71206C"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AF5B36A"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1EF0BDB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14AB68B5"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EDC9CF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407E152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3FFD80AF"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B3E906A"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2A37205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FE101A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08244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51657B42"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3D36724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6CCB362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4AE97BFD"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A4682A1" w14:textId="77777777" w:rsidR="00913AA8" w:rsidRDefault="00913AA8" w:rsidP="00913AA8">
      <w:pPr>
        <w:pStyle w:val="PL"/>
        <w:shd w:val="clear" w:color="auto" w:fill="F2F2F2"/>
        <w:rPr>
          <w:shd w:val="clear" w:color="auto" w:fill="F2F2F2"/>
        </w:rPr>
      </w:pPr>
      <w:r w:rsidRPr="00D32C39">
        <w:rPr>
          <w:shd w:val="clear" w:color="auto" w:fill="F2F2F2"/>
        </w:rPr>
        <w:t>}</w:t>
      </w:r>
    </w:p>
    <w:p w14:paraId="7E0E6600" w14:textId="77777777" w:rsidR="00913AA8" w:rsidRDefault="00913AA8" w:rsidP="00913AA8">
      <w:pPr>
        <w:spacing w:before="180"/>
      </w:pPr>
      <w:r>
        <w:t>Multiple instance of the same NRM class are supported by a JSON array.</w:t>
      </w:r>
    </w:p>
    <w:p w14:paraId="096C1699"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12ABA42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5DC54B5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74E7A3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756D5CA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F89680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5568FF9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3822AB29"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250D13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1A5393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3A905EE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4F9583A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35E9A59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F837E74"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2972319"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0B2A52B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1B33D9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44FD72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5FCC2D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CCC62C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57F5C1C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A18FC6B"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B983CA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A5BE42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524D88F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38C0D74" w14:textId="77777777" w:rsidR="00913AA8" w:rsidRDefault="00913AA8" w:rsidP="00913AA8">
      <w:pPr>
        <w:pStyle w:val="PL"/>
        <w:shd w:val="clear" w:color="auto" w:fill="F2F2F2"/>
        <w:rPr>
          <w:shd w:val="clear" w:color="auto" w:fill="F2F2F2"/>
        </w:rPr>
      </w:pPr>
      <w:r w:rsidRPr="0034147E">
        <w:rPr>
          <w:shd w:val="clear" w:color="auto" w:fill="F2F2F2"/>
        </w:rPr>
        <w:t>}</w:t>
      </w:r>
    </w:p>
    <w:p w14:paraId="2EECC494" w14:textId="77777777" w:rsidR="00302B52" w:rsidRPr="00413E21" w:rsidRDefault="00302B52" w:rsidP="00302B52">
      <w:pPr>
        <w:pStyle w:val="Heading1"/>
      </w:pPr>
      <w:bookmarkStart w:id="248" w:name="_Toc532836888"/>
      <w:bookmarkStart w:id="249" w:name="_Toc27559732"/>
      <w:bookmarkStart w:id="250" w:name="_Toc36039477"/>
      <w:bookmarkStart w:id="251" w:name="_Toc162446457"/>
      <w:r w:rsidRPr="00413E21">
        <w:t>8</w:t>
      </w:r>
      <w:r w:rsidRPr="00413E21">
        <w:tab/>
        <w:t>REST SS specification template</w:t>
      </w:r>
      <w:bookmarkEnd w:id="248"/>
      <w:bookmarkEnd w:id="249"/>
      <w:bookmarkEnd w:id="250"/>
      <w:bookmarkEnd w:id="251"/>
    </w:p>
    <w:p w14:paraId="4C3E2666" w14:textId="77777777" w:rsidR="00302B52" w:rsidRPr="00413E21" w:rsidRDefault="00302B52" w:rsidP="00302B52">
      <w:r w:rsidRPr="00413E21">
        <w:t>This clause contains the REST SS specification template.</w:t>
      </w:r>
    </w:p>
    <w:p w14:paraId="0753FF95"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3C80B984"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3159D43F"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5E303FD0" w14:textId="77777777" w:rsidR="00734250" w:rsidRDefault="00734250" w:rsidP="00734250">
      <w:r>
        <w:t>The IS operations are mapped to SS equivalents according to table W.1.1-1.</w:t>
      </w:r>
    </w:p>
    <w:p w14:paraId="7C0D00FA"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16A0D9E6"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19EB5EAC"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59BBD08"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72AFBFDC"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5B6040C0" w14:textId="77777777" w:rsidR="00734250" w:rsidRDefault="00734250">
            <w:pPr>
              <w:pStyle w:val="TAH"/>
              <w:rPr>
                <w:lang w:eastAsia="zh-CN"/>
              </w:rPr>
            </w:pPr>
            <w:r>
              <w:rPr>
                <w:lang w:eastAsia="zh-CN"/>
              </w:rPr>
              <w:t>S</w:t>
            </w:r>
          </w:p>
        </w:tc>
      </w:tr>
      <w:tr w:rsidR="00734250" w14:paraId="45C3FAE8" w14:textId="77777777" w:rsidTr="002C23B4">
        <w:tc>
          <w:tcPr>
            <w:tcW w:w="1725" w:type="pct"/>
            <w:tcBorders>
              <w:top w:val="single" w:sz="4" w:space="0" w:color="auto"/>
              <w:left w:val="single" w:sz="4" w:space="0" w:color="auto"/>
              <w:bottom w:val="single" w:sz="4" w:space="0" w:color="auto"/>
              <w:right w:val="single" w:sz="4" w:space="0" w:color="auto"/>
            </w:tcBorders>
          </w:tcPr>
          <w:p w14:paraId="33D3FF5B" w14:textId="77777777" w:rsidR="00734250" w:rsidRDefault="00734250">
            <w:pPr>
              <w:pStyle w:val="TAC"/>
              <w:jc w:val="left"/>
              <w:rPr>
                <w:szCs w:val="18"/>
                <w:lang w:eastAsia="zh-CN"/>
              </w:rPr>
            </w:pPr>
            <w:bookmarkStart w:id="252" w:name="MCCQCTEMPBM_00000103"/>
          </w:p>
        </w:tc>
        <w:tc>
          <w:tcPr>
            <w:tcW w:w="975" w:type="pct"/>
            <w:tcBorders>
              <w:top w:val="single" w:sz="4" w:space="0" w:color="auto"/>
              <w:left w:val="single" w:sz="4" w:space="0" w:color="auto"/>
              <w:bottom w:val="single" w:sz="4" w:space="0" w:color="auto"/>
              <w:right w:val="single" w:sz="4" w:space="0" w:color="auto"/>
            </w:tcBorders>
          </w:tcPr>
          <w:p w14:paraId="66F825BD"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58CCC223"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240A9EF" w14:textId="77777777" w:rsidR="00734250" w:rsidRDefault="00734250">
            <w:pPr>
              <w:pStyle w:val="TAC"/>
              <w:rPr>
                <w:szCs w:val="18"/>
                <w:lang w:eastAsia="zh-CN"/>
              </w:rPr>
            </w:pPr>
          </w:p>
        </w:tc>
      </w:tr>
      <w:bookmarkEnd w:id="252"/>
    </w:tbl>
    <w:p w14:paraId="0A7D8242" w14:textId="77777777" w:rsidR="00734250" w:rsidRDefault="00734250" w:rsidP="00734250"/>
    <w:p w14:paraId="0BFAC7A4"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53" w:name="MCCQCTEMPBM_00000031"/>
    </w:p>
    <w:bookmarkEnd w:id="253"/>
    <w:p w14:paraId="2EC991C1" w14:textId="77777777" w:rsidR="00734250" w:rsidRDefault="00734250" w:rsidP="00734250">
      <w:r>
        <w:t>The IS operation parameters are mapped to SS equivalents according to table W.1.2-1 and table W.1.2-2.</w:t>
      </w:r>
    </w:p>
    <w:p w14:paraId="05E97547"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7D52869A"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6844E84D"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3690C51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6AE4D0A6"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67256856"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2120AB2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7BE88F6E" w14:textId="77777777" w:rsidTr="002C23B4">
        <w:tc>
          <w:tcPr>
            <w:tcW w:w="1134" w:type="pct"/>
            <w:tcBorders>
              <w:top w:val="single" w:sz="4" w:space="0" w:color="auto"/>
              <w:left w:val="single" w:sz="4" w:space="0" w:color="auto"/>
              <w:bottom w:val="single" w:sz="4" w:space="0" w:color="auto"/>
              <w:right w:val="single" w:sz="4" w:space="0" w:color="auto"/>
            </w:tcBorders>
          </w:tcPr>
          <w:p w14:paraId="6202ABD1" w14:textId="77777777" w:rsidR="00734250" w:rsidRDefault="00734250">
            <w:pPr>
              <w:keepNext/>
              <w:keepLines/>
              <w:spacing w:after="0"/>
              <w:rPr>
                <w:rFonts w:ascii="Courier New" w:hAnsi="Courier New" w:cs="Courier New"/>
                <w:sz w:val="18"/>
                <w:szCs w:val="18"/>
                <w:lang w:eastAsia="zh-CN"/>
              </w:rPr>
            </w:pPr>
            <w:bookmarkStart w:id="254" w:name="MCCQCTEMPBM_00000104"/>
          </w:p>
        </w:tc>
        <w:tc>
          <w:tcPr>
            <w:tcW w:w="1078" w:type="pct"/>
            <w:tcBorders>
              <w:top w:val="single" w:sz="4" w:space="0" w:color="auto"/>
              <w:left w:val="single" w:sz="4" w:space="0" w:color="auto"/>
              <w:bottom w:val="single" w:sz="4" w:space="0" w:color="auto"/>
              <w:right w:val="single" w:sz="4" w:space="0" w:color="auto"/>
            </w:tcBorders>
          </w:tcPr>
          <w:p w14:paraId="1B866418"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0DBAA72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4CABC3CF"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7483B5F6" w14:textId="77777777" w:rsidR="00734250" w:rsidRDefault="00734250">
            <w:pPr>
              <w:keepNext/>
              <w:keepLines/>
              <w:spacing w:after="0"/>
              <w:jc w:val="center"/>
              <w:rPr>
                <w:rFonts w:ascii="Arial" w:hAnsi="Arial"/>
                <w:sz w:val="18"/>
                <w:szCs w:val="18"/>
                <w:lang w:eastAsia="zh-CN"/>
              </w:rPr>
            </w:pPr>
          </w:p>
        </w:tc>
      </w:tr>
      <w:bookmarkEnd w:id="254"/>
    </w:tbl>
    <w:p w14:paraId="23D372E9" w14:textId="77777777" w:rsidR="00734250" w:rsidRDefault="00734250" w:rsidP="00734250"/>
    <w:p w14:paraId="01EC298B"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713EF66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5C026541"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62F34B73"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2AA26DA5"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345517E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3F81CA69"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784F1421" w14:textId="77777777" w:rsidTr="002C23B4">
        <w:tc>
          <w:tcPr>
            <w:tcW w:w="1134" w:type="pct"/>
            <w:tcBorders>
              <w:top w:val="single" w:sz="4" w:space="0" w:color="auto"/>
              <w:left w:val="single" w:sz="4" w:space="0" w:color="auto"/>
              <w:bottom w:val="single" w:sz="4" w:space="0" w:color="auto"/>
              <w:right w:val="single" w:sz="4" w:space="0" w:color="auto"/>
            </w:tcBorders>
          </w:tcPr>
          <w:p w14:paraId="177FF2F0" w14:textId="77777777" w:rsidR="00734250" w:rsidRDefault="00734250">
            <w:pPr>
              <w:keepNext/>
              <w:keepLines/>
              <w:spacing w:after="0"/>
              <w:rPr>
                <w:rFonts w:ascii="Courier New" w:hAnsi="Courier New" w:cs="Courier New"/>
                <w:sz w:val="18"/>
                <w:szCs w:val="18"/>
                <w:lang w:eastAsia="zh-CN"/>
              </w:rPr>
            </w:pPr>
            <w:bookmarkStart w:id="255" w:name="MCCQCTEMPBM_00000105"/>
          </w:p>
        </w:tc>
        <w:tc>
          <w:tcPr>
            <w:tcW w:w="1078" w:type="pct"/>
            <w:tcBorders>
              <w:top w:val="single" w:sz="4" w:space="0" w:color="auto"/>
              <w:left w:val="single" w:sz="4" w:space="0" w:color="auto"/>
              <w:bottom w:val="single" w:sz="4" w:space="0" w:color="auto"/>
              <w:right w:val="single" w:sz="4" w:space="0" w:color="auto"/>
            </w:tcBorders>
          </w:tcPr>
          <w:p w14:paraId="22979E1B"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2D993F23"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B17E692"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0EF56C79" w14:textId="77777777" w:rsidR="00734250" w:rsidRDefault="00734250">
            <w:pPr>
              <w:keepNext/>
              <w:keepLines/>
              <w:spacing w:after="0"/>
              <w:jc w:val="center"/>
              <w:rPr>
                <w:rFonts w:ascii="Arial" w:hAnsi="Arial"/>
                <w:sz w:val="18"/>
                <w:szCs w:val="18"/>
                <w:lang w:eastAsia="zh-CN"/>
              </w:rPr>
            </w:pPr>
          </w:p>
        </w:tc>
      </w:tr>
      <w:bookmarkEnd w:id="255"/>
    </w:tbl>
    <w:p w14:paraId="0CC41C58" w14:textId="77777777" w:rsidR="00734250" w:rsidRPr="00734250" w:rsidRDefault="00734250" w:rsidP="00734250"/>
    <w:p w14:paraId="5A80143D"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56" w:name="MCCQCTEMPBM_00000032"/>
    </w:p>
    <w:bookmarkEnd w:id="256"/>
    <w:p w14:paraId="7E9551CE" w14:textId="77777777" w:rsidR="00734250" w:rsidRPr="00734250" w:rsidRDefault="00734250" w:rsidP="00734250">
      <w:pPr>
        <w:rPr>
          <w:i/>
          <w:iCs/>
        </w:rPr>
      </w:pPr>
      <w:r>
        <w:rPr>
          <w:i/>
          <w:iCs/>
        </w:rPr>
        <w:t>Same as for &lt;operation 1&gt;.</w:t>
      </w:r>
    </w:p>
    <w:p w14:paraId="41705062"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0CC8A5E2"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08908042" w14:textId="77777777" w:rsidR="00734250" w:rsidRDefault="00734250" w:rsidP="00734250">
      <w:r>
        <w:t>The IS notifications are mapped to SS equivalents according to table W.2.1-1.</w:t>
      </w:r>
    </w:p>
    <w:p w14:paraId="2A951D73"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B68C3FC"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35978478"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10C1B235"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71DE6116"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7B3F6DEB" w14:textId="77777777" w:rsidR="00734250" w:rsidRDefault="00734250">
            <w:pPr>
              <w:pStyle w:val="TAH"/>
              <w:rPr>
                <w:lang w:eastAsia="zh-CN"/>
              </w:rPr>
            </w:pPr>
            <w:r>
              <w:rPr>
                <w:lang w:eastAsia="zh-CN"/>
              </w:rPr>
              <w:t>S</w:t>
            </w:r>
          </w:p>
        </w:tc>
      </w:tr>
      <w:tr w:rsidR="00734250" w14:paraId="40FFF02F" w14:textId="77777777" w:rsidTr="002C23B4">
        <w:tc>
          <w:tcPr>
            <w:tcW w:w="1925" w:type="pct"/>
            <w:tcBorders>
              <w:top w:val="single" w:sz="4" w:space="0" w:color="auto"/>
              <w:left w:val="single" w:sz="4" w:space="0" w:color="auto"/>
              <w:bottom w:val="single" w:sz="4" w:space="0" w:color="auto"/>
              <w:right w:val="single" w:sz="4" w:space="0" w:color="auto"/>
            </w:tcBorders>
          </w:tcPr>
          <w:p w14:paraId="0D337EE1" w14:textId="77777777" w:rsidR="00734250" w:rsidRDefault="00734250">
            <w:pPr>
              <w:pStyle w:val="TAC"/>
              <w:jc w:val="left"/>
              <w:rPr>
                <w:szCs w:val="18"/>
                <w:lang w:eastAsia="zh-CN"/>
              </w:rPr>
            </w:pPr>
            <w:bookmarkStart w:id="257" w:name="MCCQCTEMPBM_00000106"/>
          </w:p>
        </w:tc>
        <w:tc>
          <w:tcPr>
            <w:tcW w:w="790" w:type="pct"/>
            <w:tcBorders>
              <w:top w:val="single" w:sz="4" w:space="0" w:color="auto"/>
              <w:left w:val="single" w:sz="4" w:space="0" w:color="auto"/>
              <w:bottom w:val="single" w:sz="4" w:space="0" w:color="auto"/>
              <w:right w:val="single" w:sz="4" w:space="0" w:color="auto"/>
            </w:tcBorders>
          </w:tcPr>
          <w:p w14:paraId="0B973989"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4386EE4C"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2A70B5EC" w14:textId="77777777" w:rsidR="00734250" w:rsidRDefault="00734250">
            <w:pPr>
              <w:pStyle w:val="TAC"/>
              <w:rPr>
                <w:szCs w:val="18"/>
                <w:lang w:eastAsia="zh-CN"/>
              </w:rPr>
            </w:pPr>
          </w:p>
        </w:tc>
      </w:tr>
      <w:tr w:rsidR="00734250" w14:paraId="1F0DC393" w14:textId="77777777" w:rsidTr="002C23B4">
        <w:tc>
          <w:tcPr>
            <w:tcW w:w="1925" w:type="pct"/>
            <w:tcBorders>
              <w:top w:val="single" w:sz="4" w:space="0" w:color="auto"/>
              <w:left w:val="single" w:sz="4" w:space="0" w:color="auto"/>
              <w:bottom w:val="single" w:sz="4" w:space="0" w:color="auto"/>
              <w:right w:val="single" w:sz="4" w:space="0" w:color="auto"/>
            </w:tcBorders>
          </w:tcPr>
          <w:p w14:paraId="35ADFF8F" w14:textId="77777777" w:rsidR="00734250" w:rsidRDefault="00734250">
            <w:pPr>
              <w:pStyle w:val="TAC"/>
              <w:jc w:val="left"/>
              <w:rPr>
                <w:szCs w:val="18"/>
                <w:lang w:eastAsia="zh-CN"/>
              </w:rPr>
            </w:pPr>
            <w:bookmarkStart w:id="258" w:name="MCCQCTEMPBM_00000107"/>
            <w:bookmarkEnd w:id="257"/>
          </w:p>
        </w:tc>
        <w:tc>
          <w:tcPr>
            <w:tcW w:w="790" w:type="pct"/>
            <w:tcBorders>
              <w:top w:val="single" w:sz="4" w:space="0" w:color="auto"/>
              <w:left w:val="single" w:sz="4" w:space="0" w:color="auto"/>
              <w:bottom w:val="single" w:sz="4" w:space="0" w:color="auto"/>
              <w:right w:val="single" w:sz="4" w:space="0" w:color="auto"/>
            </w:tcBorders>
          </w:tcPr>
          <w:p w14:paraId="6F31EB89"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925D7C2"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BD32A61" w14:textId="77777777" w:rsidR="00734250" w:rsidRDefault="00734250">
            <w:pPr>
              <w:pStyle w:val="TAC"/>
              <w:rPr>
                <w:szCs w:val="18"/>
                <w:lang w:eastAsia="zh-CN"/>
              </w:rPr>
            </w:pPr>
          </w:p>
        </w:tc>
      </w:tr>
      <w:bookmarkEnd w:id="258"/>
    </w:tbl>
    <w:p w14:paraId="6E14AD73" w14:textId="77777777" w:rsidR="00734250" w:rsidRDefault="00734250" w:rsidP="00734250"/>
    <w:p w14:paraId="2A4F06D2"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59" w:name="MCCQCTEMPBM_00000033"/>
    </w:p>
    <w:bookmarkEnd w:id="259"/>
    <w:p w14:paraId="34C56B73" w14:textId="77777777" w:rsidR="00734250" w:rsidRDefault="00734250" w:rsidP="00734250">
      <w:r>
        <w:t>The IS notification parameters are mapped to SS equivalents according to table W.2.2-1.</w:t>
      </w:r>
    </w:p>
    <w:p w14:paraId="14B7E75B"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0D477057"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6E3359F5"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30F0C48"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3356FECC"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2B79AD61"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75FD30D6" w14:textId="77777777" w:rsidR="00734250" w:rsidRDefault="00734250">
            <w:pPr>
              <w:pStyle w:val="TAH"/>
              <w:keepNext w:val="0"/>
              <w:keepLines w:val="0"/>
              <w:rPr>
                <w:lang w:eastAsia="zh-CN"/>
              </w:rPr>
            </w:pPr>
            <w:r>
              <w:rPr>
                <w:lang w:eastAsia="zh-CN"/>
              </w:rPr>
              <w:t>S</w:t>
            </w:r>
          </w:p>
        </w:tc>
      </w:tr>
      <w:tr w:rsidR="00734250" w14:paraId="71C8C0CB" w14:textId="77777777" w:rsidTr="00734250">
        <w:tc>
          <w:tcPr>
            <w:tcW w:w="1062" w:type="pct"/>
            <w:tcBorders>
              <w:top w:val="single" w:sz="4" w:space="0" w:color="auto"/>
              <w:left w:val="single" w:sz="4" w:space="0" w:color="auto"/>
              <w:bottom w:val="single" w:sz="4" w:space="0" w:color="auto"/>
              <w:right w:val="single" w:sz="4" w:space="0" w:color="auto"/>
            </w:tcBorders>
          </w:tcPr>
          <w:p w14:paraId="08AD70FB" w14:textId="77777777" w:rsidR="00734250" w:rsidRDefault="00734250">
            <w:pPr>
              <w:pStyle w:val="TAC"/>
              <w:keepNext w:val="0"/>
              <w:keepLines w:val="0"/>
              <w:jc w:val="left"/>
              <w:rPr>
                <w:rFonts w:ascii="Courier New" w:hAnsi="Courier New" w:cs="Courier New"/>
              </w:rPr>
            </w:pPr>
            <w:bookmarkStart w:id="260" w:name="MCCQCTEMPBM_00000108"/>
          </w:p>
        </w:tc>
        <w:tc>
          <w:tcPr>
            <w:tcW w:w="1078" w:type="pct"/>
            <w:tcBorders>
              <w:top w:val="single" w:sz="4" w:space="0" w:color="auto"/>
              <w:left w:val="single" w:sz="4" w:space="0" w:color="auto"/>
              <w:bottom w:val="single" w:sz="4" w:space="0" w:color="auto"/>
              <w:right w:val="single" w:sz="4" w:space="0" w:color="auto"/>
            </w:tcBorders>
          </w:tcPr>
          <w:p w14:paraId="00D40994"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618035AD"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0E980F8F"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7A999A7E" w14:textId="77777777" w:rsidR="00734250" w:rsidRDefault="00734250">
            <w:pPr>
              <w:pStyle w:val="TAC"/>
              <w:keepNext w:val="0"/>
              <w:keepLines w:val="0"/>
              <w:rPr>
                <w:szCs w:val="18"/>
                <w:lang w:eastAsia="zh-CN"/>
              </w:rPr>
            </w:pPr>
          </w:p>
        </w:tc>
      </w:tr>
      <w:bookmarkEnd w:id="260"/>
    </w:tbl>
    <w:p w14:paraId="3D9910AD" w14:textId="77777777" w:rsidR="00734250" w:rsidRPr="00734250" w:rsidRDefault="00734250" w:rsidP="00734250"/>
    <w:p w14:paraId="34218A1A"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61" w:name="MCCQCTEMPBM_00000034"/>
    </w:p>
    <w:bookmarkEnd w:id="261"/>
    <w:p w14:paraId="05BBC557" w14:textId="77777777" w:rsidR="00734250" w:rsidRPr="00734250" w:rsidRDefault="00734250" w:rsidP="00734250">
      <w:pPr>
        <w:rPr>
          <w:i/>
          <w:iCs/>
        </w:rPr>
      </w:pPr>
      <w:r w:rsidRPr="002C23B4">
        <w:rPr>
          <w:i/>
          <w:iCs/>
        </w:rPr>
        <w:t>Same as for &lt;notification 1&gt;.</w:t>
      </w:r>
    </w:p>
    <w:p w14:paraId="0F8E4F6F"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618A0AF9"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7D3CE66"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63A1CDA9"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515BA57C" w14:textId="77777777" w:rsidR="00734250" w:rsidRDefault="00734250" w:rsidP="00734250">
      <w:pPr>
        <w:rPr>
          <w:lang w:eastAsia="zh-CN"/>
        </w:rPr>
      </w:pPr>
      <w:r>
        <w:t>Figure W.4.1.1-1 shows the resource structure of the &lt;XYZ&gt; MnS on the MnS producer.</w:t>
      </w:r>
    </w:p>
    <w:p w14:paraId="43E85EC3"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44883B14" w14:textId="77777777" w:rsidR="00734250" w:rsidRDefault="00734250" w:rsidP="00734250">
      <w:pPr>
        <w:pStyle w:val="TF"/>
        <w:rPr>
          <w:lang w:eastAsia="zh-CN"/>
        </w:rPr>
      </w:pPr>
      <w:r>
        <w:rPr>
          <w:lang w:eastAsia="zh-CN"/>
        </w:rPr>
        <w:t>Figure W.4.1.1-1: Resource URI structure of the &lt;XYZ&gt; MnS on the MnS producer</w:t>
      </w:r>
    </w:p>
    <w:p w14:paraId="394F38BF" w14:textId="77777777" w:rsidR="00734250" w:rsidRDefault="00734250" w:rsidP="00734250">
      <w:r>
        <w:t>Table W.4.1.1-1 provides an overview of the resources and applicable HTTP methods.</w:t>
      </w:r>
    </w:p>
    <w:p w14:paraId="2F40BFFE"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1995E2F6"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24D7C"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33828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249319"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2BF655" w14:textId="77777777" w:rsidR="00734250" w:rsidRDefault="00734250">
            <w:pPr>
              <w:pStyle w:val="TAH"/>
            </w:pPr>
            <w:r>
              <w:t>Description</w:t>
            </w:r>
          </w:p>
        </w:tc>
      </w:tr>
      <w:tr w:rsidR="00734250" w14:paraId="334AB286"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2630C72B" w14:textId="77777777" w:rsidR="00734250" w:rsidRDefault="00734250">
            <w:pPr>
              <w:pStyle w:val="TAL"/>
            </w:pPr>
            <w:bookmarkStart w:id="262"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38558142"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434C8323"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694FBE76" w14:textId="77777777" w:rsidR="00734250" w:rsidRDefault="00734250">
            <w:pPr>
              <w:pStyle w:val="TAL"/>
            </w:pPr>
          </w:p>
        </w:tc>
      </w:tr>
      <w:bookmarkEnd w:id="262"/>
    </w:tbl>
    <w:p w14:paraId="53AF899B" w14:textId="77777777" w:rsidR="00734250" w:rsidRDefault="00734250" w:rsidP="00734250"/>
    <w:p w14:paraId="103EF1BA"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59CC2E0E" w14:textId="77777777" w:rsidR="00734250" w:rsidRDefault="00734250" w:rsidP="00734250">
      <w:pPr>
        <w:rPr>
          <w:lang w:eastAsia="zh-CN"/>
        </w:rPr>
      </w:pPr>
      <w:r>
        <w:t>Figure W.4.1.2-1 shows the resource structure of the &lt;XYZ&gt; MnS on the MnS consumer.</w:t>
      </w:r>
    </w:p>
    <w:p w14:paraId="090FC5DA" w14:textId="77777777" w:rsidR="00734250" w:rsidRDefault="00734250" w:rsidP="00734250">
      <w:pPr>
        <w:pStyle w:val="TH"/>
        <w:rPr>
          <w:b w:val="0"/>
          <w:bCs/>
          <w:noProof/>
        </w:rPr>
      </w:pPr>
      <w:r>
        <w:rPr>
          <w:b w:val="0"/>
          <w:bCs/>
          <w:noProof/>
        </w:rPr>
        <w:t>&lt;Figure&gt;</w:t>
      </w:r>
    </w:p>
    <w:p w14:paraId="3D25EBDA" w14:textId="77777777" w:rsidR="00734250" w:rsidRDefault="00734250" w:rsidP="00734250">
      <w:pPr>
        <w:pStyle w:val="TF"/>
        <w:rPr>
          <w:lang w:eastAsia="zh-CN"/>
        </w:rPr>
      </w:pPr>
      <w:r>
        <w:rPr>
          <w:lang w:eastAsia="zh-CN"/>
        </w:rPr>
        <w:t>Figure W.4.1.2-1: Resource URI structure of the &lt;XYZ&gt; MnS on the MnS consumer</w:t>
      </w:r>
    </w:p>
    <w:p w14:paraId="72D5D1C0" w14:textId="77777777" w:rsidR="00734250" w:rsidRDefault="00734250" w:rsidP="00734250">
      <w:r>
        <w:t>Table W.4.1.2-1 provides an overview of the resources and applicable HTTP methods.</w:t>
      </w:r>
    </w:p>
    <w:p w14:paraId="0FDC9E80"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E25262E"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B94FC5"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936060A"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92A6CA"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158893" w14:textId="77777777" w:rsidR="00734250" w:rsidRDefault="00734250">
            <w:pPr>
              <w:pStyle w:val="TAH"/>
            </w:pPr>
            <w:r>
              <w:t>Description</w:t>
            </w:r>
          </w:p>
        </w:tc>
      </w:tr>
      <w:tr w:rsidR="00734250" w14:paraId="02DBFB45"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42365DB8" w14:textId="77777777" w:rsidR="00734250" w:rsidRDefault="00734250">
            <w:pPr>
              <w:pStyle w:val="TAL"/>
            </w:pPr>
            <w:bookmarkStart w:id="263"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AB63FB9"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7CB77AE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25F353A1" w14:textId="77777777" w:rsidR="00734250" w:rsidRDefault="00734250">
            <w:pPr>
              <w:pStyle w:val="TAL"/>
            </w:pPr>
          </w:p>
        </w:tc>
      </w:tr>
      <w:bookmarkEnd w:id="263"/>
    </w:tbl>
    <w:p w14:paraId="4C4326E2" w14:textId="77777777" w:rsidR="00734250" w:rsidRPr="00734250" w:rsidRDefault="00734250" w:rsidP="00734250"/>
    <w:p w14:paraId="47379B5F"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3B50723D"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183B6920"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3A3CB7BC" w14:textId="77777777" w:rsidR="00734250" w:rsidRPr="00734250" w:rsidRDefault="00734250" w:rsidP="00734250">
      <w:pPr>
        <w:rPr>
          <w:i/>
          <w:iCs/>
        </w:rPr>
      </w:pPr>
      <w:r w:rsidRPr="002C23B4">
        <w:rPr>
          <w:i/>
          <w:iCs/>
        </w:rPr>
        <w:t>Description of the resource.</w:t>
      </w:r>
    </w:p>
    <w:p w14:paraId="4661693C"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220EF6A5" w14:textId="77777777" w:rsidR="00734250" w:rsidRDefault="00734250" w:rsidP="00734250">
      <w:r>
        <w:t>Resource URI: &lt;URI&gt;</w:t>
      </w:r>
    </w:p>
    <w:p w14:paraId="3318D53C" w14:textId="77777777" w:rsidR="00734250" w:rsidRDefault="00734250" w:rsidP="00734250">
      <w:r>
        <w:t xml:space="preserve">The resource URI variables are defined in table </w:t>
      </w:r>
      <w:r>
        <w:rPr>
          <w:lang w:eastAsia="zh-CN"/>
        </w:rPr>
        <w:t>W.4.2.1.2-1</w:t>
      </w:r>
      <w:r>
        <w:t>.</w:t>
      </w:r>
    </w:p>
    <w:p w14:paraId="5AB9289A"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098A364"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0C577291"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D2D741" w14:textId="77777777" w:rsidR="00734250" w:rsidRDefault="00734250">
            <w:pPr>
              <w:pStyle w:val="TAH"/>
            </w:pPr>
            <w:r>
              <w:t>Definition</w:t>
            </w:r>
          </w:p>
        </w:tc>
      </w:tr>
      <w:tr w:rsidR="00734250" w14:paraId="73445F1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5AC117CE" w14:textId="77777777" w:rsidR="00734250" w:rsidRDefault="00734250">
            <w:pPr>
              <w:keepNext/>
              <w:keepLines/>
              <w:spacing w:after="0"/>
              <w:rPr>
                <w:rFonts w:ascii="Arial" w:hAnsi="Arial"/>
                <w:sz w:val="18"/>
              </w:rPr>
            </w:pPr>
            <w:bookmarkStart w:id="264"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3CBB29EE" w14:textId="77777777" w:rsidR="00734250" w:rsidRDefault="00734250">
            <w:pPr>
              <w:keepNext/>
              <w:keepLines/>
              <w:spacing w:after="0"/>
              <w:rPr>
                <w:rFonts w:ascii="Arial" w:hAnsi="Arial"/>
                <w:sz w:val="18"/>
              </w:rPr>
            </w:pPr>
          </w:p>
        </w:tc>
      </w:tr>
      <w:bookmarkEnd w:id="264"/>
    </w:tbl>
    <w:p w14:paraId="2101923C" w14:textId="77777777" w:rsidR="00734250" w:rsidRDefault="00734250" w:rsidP="00734250"/>
    <w:p w14:paraId="5453D25A"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2EB99645"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20C6AB29" w14:textId="77777777" w:rsidR="00302B52" w:rsidRPr="00413E21" w:rsidRDefault="00302B52" w:rsidP="00302B52">
      <w:r w:rsidRPr="00413E21">
        <w:t xml:space="preserve">This method shall support the URI query parameters specified in table </w:t>
      </w:r>
      <w:r w:rsidR="00734250">
        <w:t>W</w:t>
      </w:r>
      <w:r w:rsidRPr="00413E21">
        <w:t>.2.1.3.1-1.</w:t>
      </w:r>
    </w:p>
    <w:p w14:paraId="00A1126C"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5C2474E"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C7A7F"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043BFF"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7E6D1F"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2CFCAD"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65E73" w14:textId="77777777" w:rsidR="00302B52" w:rsidRPr="00413E21" w:rsidRDefault="00302B52" w:rsidP="000E0A7E">
            <w:pPr>
              <w:pStyle w:val="TAH"/>
            </w:pPr>
            <w:r w:rsidRPr="00413E21">
              <w:t>Description</w:t>
            </w:r>
          </w:p>
        </w:tc>
      </w:tr>
      <w:tr w:rsidR="00302B52" w:rsidRPr="00413E21" w14:paraId="2DF932A5"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493659E5" w14:textId="77777777" w:rsidR="00302B52" w:rsidRPr="00413E21" w:rsidRDefault="00302B52" w:rsidP="000E0A7E">
            <w:pPr>
              <w:pStyle w:val="TAL"/>
            </w:pPr>
            <w:bookmarkStart w:id="265" w:name="MCCQCTEMPBM_00000112"/>
          </w:p>
        </w:tc>
        <w:tc>
          <w:tcPr>
            <w:tcW w:w="732" w:type="pct"/>
            <w:tcBorders>
              <w:top w:val="single" w:sz="4" w:space="0" w:color="auto"/>
              <w:left w:val="single" w:sz="6" w:space="0" w:color="000000"/>
              <w:bottom w:val="single" w:sz="4" w:space="0" w:color="auto"/>
              <w:right w:val="single" w:sz="6" w:space="0" w:color="000000"/>
            </w:tcBorders>
          </w:tcPr>
          <w:p w14:paraId="452388DF"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7F46B550"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56A6CA41"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57A9F3C2" w14:textId="77777777" w:rsidR="00302B52" w:rsidRPr="00413E21" w:rsidRDefault="00302B52" w:rsidP="000E0A7E">
            <w:pPr>
              <w:pStyle w:val="TAL"/>
            </w:pPr>
          </w:p>
        </w:tc>
      </w:tr>
      <w:bookmarkEnd w:id="265"/>
    </w:tbl>
    <w:p w14:paraId="4C189D43" w14:textId="77777777" w:rsidR="00302B52" w:rsidRPr="00413E21" w:rsidRDefault="00302B52" w:rsidP="00302B52"/>
    <w:p w14:paraId="6755EB74"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6636B25B"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65F54E2F"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65388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3598D5"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3519C5"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A4DBF" w14:textId="77777777" w:rsidR="00302B52" w:rsidRPr="00413E21" w:rsidRDefault="00302B52" w:rsidP="000E0A7E">
            <w:pPr>
              <w:pStyle w:val="TAH"/>
            </w:pPr>
            <w:r w:rsidRPr="00413E21">
              <w:t>Description</w:t>
            </w:r>
          </w:p>
        </w:tc>
      </w:tr>
      <w:tr w:rsidR="00302B52" w:rsidRPr="00413E21" w14:paraId="56C196B3"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0EC54AF4" w14:textId="77777777" w:rsidR="00302B52" w:rsidRPr="00413E21" w:rsidRDefault="00302B52" w:rsidP="000E0A7E">
            <w:pPr>
              <w:pStyle w:val="TAL"/>
            </w:pPr>
            <w:bookmarkStart w:id="266" w:name="MCCQCTEMPBM_00000113"/>
          </w:p>
        </w:tc>
        <w:tc>
          <w:tcPr>
            <w:tcW w:w="425" w:type="dxa"/>
            <w:tcBorders>
              <w:top w:val="single" w:sz="4" w:space="0" w:color="auto"/>
              <w:left w:val="single" w:sz="6" w:space="0" w:color="000000"/>
              <w:bottom w:val="single" w:sz="6" w:space="0" w:color="000000"/>
              <w:right w:val="single" w:sz="6" w:space="0" w:color="000000"/>
            </w:tcBorders>
          </w:tcPr>
          <w:p w14:paraId="41D91901"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40A11534"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7EB73D8F" w14:textId="77777777" w:rsidR="00302B52" w:rsidRPr="00413E21" w:rsidRDefault="00302B52" w:rsidP="000E0A7E">
            <w:pPr>
              <w:pStyle w:val="TAL"/>
            </w:pPr>
          </w:p>
        </w:tc>
      </w:tr>
      <w:bookmarkEnd w:id="266"/>
    </w:tbl>
    <w:p w14:paraId="5BBF45B0" w14:textId="77777777" w:rsidR="00302B52" w:rsidRPr="00413E21" w:rsidRDefault="00302B52" w:rsidP="00302B52"/>
    <w:p w14:paraId="53E16A05"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488A4589"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09AD300A"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5418AA87"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5152CE0A"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70B73D08" w14:textId="77777777" w:rsidR="00302B52" w:rsidRPr="00413E21" w:rsidRDefault="00302B52" w:rsidP="000E0A7E">
            <w:pPr>
              <w:pStyle w:val="TAH"/>
            </w:pPr>
            <w:r w:rsidRPr="00413E21">
              <w:t>Response</w:t>
            </w:r>
          </w:p>
          <w:p w14:paraId="40AD4F39"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53C50629" w14:textId="77777777" w:rsidR="00302B52" w:rsidRPr="00413E21" w:rsidRDefault="00302B52" w:rsidP="000E0A7E">
            <w:pPr>
              <w:pStyle w:val="TAH"/>
            </w:pPr>
            <w:r w:rsidRPr="00413E21">
              <w:t>Description</w:t>
            </w:r>
          </w:p>
        </w:tc>
      </w:tr>
      <w:tr w:rsidR="00302B52" w:rsidRPr="00413E21" w14:paraId="2571039F"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B9A6F29" w14:textId="77777777" w:rsidR="00302B52" w:rsidRPr="00413E21" w:rsidRDefault="00302B52" w:rsidP="000E0A7E">
            <w:pPr>
              <w:pStyle w:val="TAL"/>
            </w:pPr>
            <w:bookmarkStart w:id="267" w:name="MCCQCTEMPBM_00000114"/>
          </w:p>
        </w:tc>
        <w:tc>
          <w:tcPr>
            <w:tcW w:w="189" w:type="pct"/>
            <w:tcBorders>
              <w:top w:val="single" w:sz="4" w:space="0" w:color="auto"/>
              <w:left w:val="single" w:sz="6" w:space="0" w:color="000000"/>
              <w:bottom w:val="single" w:sz="4" w:space="0" w:color="auto"/>
              <w:right w:val="single" w:sz="6" w:space="0" w:color="000000"/>
            </w:tcBorders>
          </w:tcPr>
          <w:p w14:paraId="6EA7624A"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2672AE64"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1898EF66"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3E24D0F4" w14:textId="77777777" w:rsidR="00302B52" w:rsidRPr="00413E21" w:rsidRDefault="00302B52" w:rsidP="000E0A7E">
            <w:pPr>
              <w:pStyle w:val="TAL"/>
            </w:pPr>
          </w:p>
        </w:tc>
      </w:tr>
      <w:bookmarkEnd w:id="267"/>
    </w:tbl>
    <w:p w14:paraId="7BA4C293" w14:textId="77777777" w:rsidR="00302B52" w:rsidRPr="00413E21" w:rsidRDefault="00302B52" w:rsidP="00302B52"/>
    <w:p w14:paraId="7AC97D1B"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1ED170D1" w14:textId="77777777" w:rsidR="00734250" w:rsidRPr="00734250" w:rsidRDefault="00734250" w:rsidP="00734250">
      <w:pPr>
        <w:rPr>
          <w:i/>
          <w:iCs/>
        </w:rPr>
      </w:pPr>
      <w:r w:rsidRPr="002C23B4">
        <w:rPr>
          <w:i/>
          <w:iCs/>
        </w:rPr>
        <w:t>Same as for &lt;method 1&gt;.</w:t>
      </w:r>
    </w:p>
    <w:p w14:paraId="63E1CD14"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68" w:name="MCCQCTEMPBM_00000035"/>
    </w:p>
    <w:bookmarkEnd w:id="268"/>
    <w:p w14:paraId="68855938" w14:textId="77777777" w:rsidR="00734250" w:rsidRPr="00734250" w:rsidRDefault="00734250" w:rsidP="00734250">
      <w:pPr>
        <w:rPr>
          <w:i/>
          <w:iCs/>
        </w:rPr>
      </w:pPr>
      <w:r>
        <w:rPr>
          <w:i/>
          <w:iCs/>
        </w:rPr>
        <w:t>Same as for &lt;resource 1&gt;.</w:t>
      </w:r>
    </w:p>
    <w:p w14:paraId="5EBCBB31"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09663EB1"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327FB164"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7C51FCB"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02067634"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61A01E"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C484B8F"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876A51" w14:textId="77777777" w:rsidR="00302B52" w:rsidRPr="00413E21" w:rsidRDefault="00302B52" w:rsidP="000E0A7E">
            <w:pPr>
              <w:pStyle w:val="TAH"/>
            </w:pPr>
            <w:r w:rsidRPr="00413E21">
              <w:t>Description</w:t>
            </w:r>
          </w:p>
        </w:tc>
      </w:tr>
      <w:tr w:rsidR="00302B52" w:rsidRPr="00413E21" w14:paraId="30C33DDD"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CF15506" w14:textId="77777777" w:rsidR="00302B52" w:rsidRPr="00413E21" w:rsidRDefault="00302B52" w:rsidP="000E0A7E">
            <w:pPr>
              <w:pStyle w:val="TAL"/>
            </w:pPr>
            <w:bookmarkStart w:id="269" w:name="MCCQCTEMPBM_00000115"/>
          </w:p>
        </w:tc>
        <w:tc>
          <w:tcPr>
            <w:tcW w:w="1701" w:type="dxa"/>
            <w:tcBorders>
              <w:top w:val="single" w:sz="4" w:space="0" w:color="auto"/>
              <w:left w:val="single" w:sz="4" w:space="0" w:color="auto"/>
              <w:bottom w:val="single" w:sz="4" w:space="0" w:color="auto"/>
              <w:right w:val="single" w:sz="4" w:space="0" w:color="auto"/>
            </w:tcBorders>
          </w:tcPr>
          <w:p w14:paraId="6157A07F"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79B50665" w14:textId="77777777" w:rsidR="00302B52" w:rsidRPr="00413E21" w:rsidRDefault="00302B52" w:rsidP="000E0A7E">
            <w:pPr>
              <w:pStyle w:val="TAL"/>
              <w:rPr>
                <w:rFonts w:cs="Arial"/>
                <w:szCs w:val="18"/>
              </w:rPr>
            </w:pPr>
          </w:p>
        </w:tc>
      </w:tr>
      <w:bookmarkEnd w:id="269"/>
    </w:tbl>
    <w:p w14:paraId="4D2913C9" w14:textId="77777777" w:rsidR="00302B52" w:rsidRPr="00413E21" w:rsidRDefault="00302B52" w:rsidP="00302B52"/>
    <w:p w14:paraId="3BE8F151"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D6E5A19"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27E8E75"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C1D21"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3667A4B" w14:textId="77777777" w:rsidR="00302B52" w:rsidRPr="00413E21" w:rsidRDefault="00302B52" w:rsidP="000E0A7E">
            <w:pPr>
              <w:pStyle w:val="TAH"/>
            </w:pPr>
            <w:r w:rsidRPr="00413E21">
              <w:t>Description</w:t>
            </w:r>
          </w:p>
        </w:tc>
      </w:tr>
      <w:tr w:rsidR="00302B52" w:rsidRPr="00413E21" w14:paraId="53D7B1DC"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D835C88" w14:textId="77777777" w:rsidR="00302B52" w:rsidRPr="00413E21" w:rsidRDefault="00302B52" w:rsidP="000E0A7E">
            <w:pPr>
              <w:pStyle w:val="TAL"/>
            </w:pPr>
            <w:bookmarkStart w:id="270" w:name="MCCQCTEMPBM_00000116"/>
          </w:p>
        </w:tc>
        <w:tc>
          <w:tcPr>
            <w:tcW w:w="1701" w:type="dxa"/>
            <w:tcBorders>
              <w:top w:val="single" w:sz="4" w:space="0" w:color="auto"/>
              <w:left w:val="single" w:sz="4" w:space="0" w:color="auto"/>
              <w:bottom w:val="single" w:sz="4" w:space="0" w:color="auto"/>
              <w:right w:val="single" w:sz="4" w:space="0" w:color="auto"/>
            </w:tcBorders>
          </w:tcPr>
          <w:p w14:paraId="53819304"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2CF1D07A" w14:textId="77777777" w:rsidR="00302B52" w:rsidRPr="00413E21" w:rsidRDefault="00302B52" w:rsidP="000E0A7E">
            <w:pPr>
              <w:pStyle w:val="TAL"/>
              <w:rPr>
                <w:rFonts w:cs="Arial"/>
                <w:szCs w:val="18"/>
              </w:rPr>
            </w:pPr>
          </w:p>
        </w:tc>
      </w:tr>
      <w:bookmarkEnd w:id="270"/>
    </w:tbl>
    <w:p w14:paraId="14CF2116" w14:textId="77777777" w:rsidR="00302B52" w:rsidRPr="00413E21" w:rsidRDefault="00302B52" w:rsidP="00302B52"/>
    <w:p w14:paraId="69350C80"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332D7D9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7337E3B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62916725"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26F556"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9EBDC7"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37DD1"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EA4F4"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EAD8F2"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25E3A7F8"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7F2EEF39" w14:textId="77777777" w:rsidR="00302B52" w:rsidRPr="00413E21" w:rsidRDefault="00302B52" w:rsidP="000E0A7E">
            <w:pPr>
              <w:pStyle w:val="TAL"/>
            </w:pPr>
            <w:bookmarkStart w:id="271" w:name="MCCQCTEMPBM_00000117"/>
          </w:p>
        </w:tc>
        <w:tc>
          <w:tcPr>
            <w:tcW w:w="1559" w:type="dxa"/>
            <w:tcBorders>
              <w:top w:val="single" w:sz="4" w:space="0" w:color="auto"/>
              <w:left w:val="single" w:sz="4" w:space="0" w:color="auto"/>
              <w:bottom w:val="single" w:sz="4" w:space="0" w:color="auto"/>
              <w:right w:val="single" w:sz="4" w:space="0" w:color="auto"/>
            </w:tcBorders>
          </w:tcPr>
          <w:p w14:paraId="469C566B"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76AC1252"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4247D09F"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581B2EEA" w14:textId="77777777" w:rsidR="00302B52" w:rsidRPr="00413E21" w:rsidRDefault="00302B52" w:rsidP="000E0A7E">
            <w:pPr>
              <w:pStyle w:val="TAL"/>
              <w:rPr>
                <w:rFonts w:cs="Arial"/>
                <w:szCs w:val="18"/>
              </w:rPr>
            </w:pPr>
          </w:p>
        </w:tc>
      </w:tr>
      <w:bookmarkEnd w:id="271"/>
    </w:tbl>
    <w:p w14:paraId="29AF8A38" w14:textId="77777777" w:rsidR="00302B52" w:rsidRPr="00413E21" w:rsidRDefault="00302B52" w:rsidP="00302B52"/>
    <w:p w14:paraId="4E5657DD"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6175AB19" w14:textId="77777777" w:rsidR="00302B52" w:rsidRPr="00413E21" w:rsidRDefault="00734250" w:rsidP="00302B52">
      <w:r w:rsidRPr="002C23B4">
        <w:rPr>
          <w:i/>
          <w:iCs/>
        </w:rPr>
        <w:t>Same as for &lt;TypeName 1&gt;.</w:t>
      </w:r>
    </w:p>
    <w:p w14:paraId="7A31DAE9"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65A80E02"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7B2E5C2F" w14:textId="77777777" w:rsidR="00302B52" w:rsidRPr="00413E21" w:rsidRDefault="00302B52" w:rsidP="00302B52">
      <w:r w:rsidRPr="00413E21">
        <w:t>This clause defines simple data types and enumerations that are used by the data structures defined in the previous clauses.</w:t>
      </w:r>
    </w:p>
    <w:p w14:paraId="3C9361C6"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7D1AB594"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08A3575F"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B4E801"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51DF2"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2FCA8D81" w14:textId="77777777" w:rsidR="00302B52" w:rsidRPr="00413E21" w:rsidRDefault="00302B52" w:rsidP="000E0A7E">
            <w:pPr>
              <w:pStyle w:val="TAH"/>
            </w:pPr>
            <w:r w:rsidRPr="00413E21">
              <w:t>Description</w:t>
            </w:r>
          </w:p>
        </w:tc>
      </w:tr>
      <w:tr w:rsidR="00302B52" w:rsidRPr="00413E21" w14:paraId="7800DE14"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5B9241" w14:textId="77777777" w:rsidR="00302B52" w:rsidRPr="00413E21" w:rsidRDefault="00302B52" w:rsidP="000E0A7E">
            <w:pPr>
              <w:pStyle w:val="TAL"/>
            </w:pPr>
            <w:bookmarkStart w:id="272"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06B10A"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44C295FD" w14:textId="77777777" w:rsidR="00302B52" w:rsidRPr="00413E21" w:rsidRDefault="00302B52" w:rsidP="000E0A7E">
            <w:pPr>
              <w:pStyle w:val="TAL"/>
            </w:pPr>
          </w:p>
        </w:tc>
      </w:tr>
      <w:bookmarkEnd w:id="272"/>
    </w:tbl>
    <w:p w14:paraId="545496EE" w14:textId="77777777" w:rsidR="00302B52" w:rsidRPr="00413E21" w:rsidRDefault="00302B52" w:rsidP="00302B52"/>
    <w:p w14:paraId="4C2F176E"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45A2B12D"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31EF689E"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3D980"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306BC849" w14:textId="77777777" w:rsidR="00302B52" w:rsidRPr="00413E21" w:rsidRDefault="00302B52" w:rsidP="000E0A7E">
            <w:pPr>
              <w:pStyle w:val="TAH"/>
            </w:pPr>
            <w:r w:rsidRPr="00413E21">
              <w:t>Description</w:t>
            </w:r>
          </w:p>
        </w:tc>
      </w:tr>
      <w:tr w:rsidR="00302B52" w:rsidRPr="00413E21" w14:paraId="46459D0A"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D55E8" w14:textId="77777777" w:rsidR="00302B52" w:rsidRPr="00413E21" w:rsidRDefault="00302B52" w:rsidP="000E0A7E">
            <w:pPr>
              <w:pStyle w:val="TAL"/>
            </w:pPr>
            <w:bookmarkStart w:id="273"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257D52" w14:textId="77777777" w:rsidR="00302B52" w:rsidRPr="00413E21" w:rsidRDefault="00302B52" w:rsidP="000E0A7E">
            <w:pPr>
              <w:pStyle w:val="TAL"/>
            </w:pPr>
          </w:p>
        </w:tc>
      </w:tr>
      <w:bookmarkEnd w:id="273"/>
    </w:tbl>
    <w:p w14:paraId="77A651FC" w14:textId="77777777" w:rsidR="00302B52" w:rsidRPr="00413E21" w:rsidRDefault="00302B52" w:rsidP="00302B52"/>
    <w:p w14:paraId="42A42A1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2EEF3315" w14:textId="77777777" w:rsidR="00302B52" w:rsidRPr="00413E21" w:rsidRDefault="00302B52" w:rsidP="00302B52"/>
    <w:p w14:paraId="29878319"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4EBD2116"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48AB1C03"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675E82D1" w14:textId="77777777" w:rsidR="00302B52" w:rsidRDefault="00734250" w:rsidP="00302B52">
      <w:r>
        <w:t>This clause contains the OpenAPI definition of the &lt;XYZ&gt; MnS in YAML format.</w:t>
      </w:r>
    </w:p>
    <w:p w14:paraId="2FCD8310"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7A29CF4E" w14:textId="77777777" w:rsidR="00CA00A7" w:rsidRDefault="00CA00A7" w:rsidP="00CA00A7">
      <w:r w:rsidRPr="002C23B4">
        <w:rPr>
          <w:i/>
          <w:iCs/>
        </w:rPr>
        <w:t>OpenAPI definition</w:t>
      </w:r>
    </w:p>
    <w:p w14:paraId="3102E304" w14:textId="77777777" w:rsidR="00F34BA2" w:rsidRDefault="00F34BA2" w:rsidP="00EE4FBE">
      <w:pPr>
        <w:pStyle w:val="Heading8"/>
      </w:pPr>
      <w:r>
        <w:br w:type="page"/>
      </w:r>
      <w:bookmarkStart w:id="274" w:name="_Toc27559733"/>
      <w:bookmarkStart w:id="275" w:name="_Toc36039478"/>
      <w:bookmarkStart w:id="276" w:name="_Toc162446458"/>
      <w:r w:rsidRPr="00413E21">
        <w:t xml:space="preserve">Annex </w:t>
      </w:r>
      <w:r>
        <w:t>A</w:t>
      </w:r>
      <w:r w:rsidRPr="00413E21">
        <w:t xml:space="preserve"> (informative):</w:t>
      </w:r>
      <w:r w:rsidRPr="00413E21">
        <w:br/>
      </w:r>
      <w:r>
        <w:t>Examples</w:t>
      </w:r>
      <w:bookmarkEnd w:id="274"/>
      <w:bookmarkEnd w:id="275"/>
      <w:bookmarkEnd w:id="276"/>
    </w:p>
    <w:p w14:paraId="56CBD7B5" w14:textId="77777777" w:rsidR="00F34BA2" w:rsidRDefault="00F34BA2" w:rsidP="00EE4FBE">
      <w:pPr>
        <w:pStyle w:val="Heading1"/>
      </w:pPr>
      <w:bookmarkStart w:id="277" w:name="_Toc27559734"/>
      <w:bookmarkStart w:id="278" w:name="_Toc36039479"/>
      <w:bookmarkStart w:id="279" w:name="_Toc162446459"/>
      <w:r>
        <w:t>A.1</w:t>
      </w:r>
      <w:r>
        <w:tab/>
        <w:t xml:space="preserve">Example </w:t>
      </w:r>
      <w:r w:rsidR="00F41E92">
        <w:t xml:space="preserve">data </w:t>
      </w:r>
      <w:r>
        <w:t>model</w:t>
      </w:r>
      <w:bookmarkEnd w:id="277"/>
      <w:bookmarkEnd w:id="278"/>
      <w:bookmarkEnd w:id="279"/>
    </w:p>
    <w:p w14:paraId="651F30FD"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41CC1B59" w14:textId="77777777" w:rsidTr="00CD3700">
        <w:tc>
          <w:tcPr>
            <w:tcW w:w="9779" w:type="dxa"/>
            <w:shd w:val="clear" w:color="auto" w:fill="F2F2F2"/>
          </w:tcPr>
          <w:p w14:paraId="78A74BDF" w14:textId="77777777" w:rsidR="00F41E92" w:rsidRPr="0041016B" w:rsidRDefault="00F41E92" w:rsidP="00F41E92">
            <w:pPr>
              <w:pStyle w:val="PL"/>
              <w:rPr>
                <w:lang w:val="en-US"/>
              </w:rPr>
            </w:pPr>
            <w:bookmarkStart w:id="280" w:name="_Hlk15923890"/>
            <w:bookmarkStart w:id="281" w:name="MCCQCTEMPBM_00000036" w:colFirst="0" w:colLast="0"/>
            <w:r w:rsidRPr="0041016B">
              <w:rPr>
                <w:lang w:val="en-US"/>
              </w:rPr>
              <w:t>{</w:t>
            </w:r>
          </w:p>
          <w:p w14:paraId="4516B4C7" w14:textId="77777777" w:rsidR="00F41E92" w:rsidRPr="0041016B" w:rsidRDefault="00F41E92" w:rsidP="00F41E92">
            <w:pPr>
              <w:pStyle w:val="PL"/>
              <w:rPr>
                <w:lang w:val="en-US"/>
              </w:rPr>
            </w:pPr>
            <w:r w:rsidRPr="0041016B">
              <w:rPr>
                <w:lang w:val="en-US"/>
              </w:rPr>
              <w:t xml:space="preserve">  "SubNetwork": [</w:t>
            </w:r>
          </w:p>
          <w:p w14:paraId="13221F6C" w14:textId="77777777" w:rsidR="00F41E92" w:rsidRPr="0041016B" w:rsidRDefault="00F41E92" w:rsidP="00F41E92">
            <w:pPr>
              <w:pStyle w:val="PL"/>
              <w:rPr>
                <w:lang w:val="en-US"/>
              </w:rPr>
            </w:pPr>
            <w:r w:rsidRPr="0041016B">
              <w:rPr>
                <w:lang w:val="en-US"/>
              </w:rPr>
              <w:t xml:space="preserve">    {</w:t>
            </w:r>
          </w:p>
          <w:p w14:paraId="1F1C1FA5" w14:textId="77777777" w:rsidR="00F41E92" w:rsidRDefault="00F41E92" w:rsidP="00F41E92">
            <w:pPr>
              <w:pStyle w:val="PL"/>
              <w:rPr>
                <w:lang w:val="en-US"/>
              </w:rPr>
            </w:pPr>
            <w:r w:rsidRPr="0041016B">
              <w:rPr>
                <w:lang w:val="en-US"/>
              </w:rPr>
              <w:t xml:space="preserve">      "id": "SN1",</w:t>
            </w:r>
          </w:p>
          <w:p w14:paraId="14F6B344" w14:textId="77777777" w:rsidR="00F41E92" w:rsidRPr="0041016B" w:rsidRDefault="00F41E92" w:rsidP="00F41E92">
            <w:pPr>
              <w:pStyle w:val="PL"/>
              <w:rPr>
                <w:lang w:val="en-US"/>
              </w:rPr>
            </w:pPr>
            <w:r>
              <w:rPr>
                <w:lang w:val="en-US"/>
              </w:rPr>
              <w:t xml:space="preserve">      "objectClass": "SubNetwork",</w:t>
            </w:r>
          </w:p>
          <w:p w14:paraId="574805A1"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10CC7BC" w14:textId="77777777" w:rsidR="00F41E92" w:rsidRPr="0041016B" w:rsidRDefault="00F41E92" w:rsidP="00F41E92">
            <w:pPr>
              <w:pStyle w:val="PL"/>
              <w:rPr>
                <w:lang w:val="en-US"/>
              </w:rPr>
            </w:pPr>
            <w:r w:rsidRPr="0041016B">
              <w:rPr>
                <w:lang w:val="en-US"/>
              </w:rPr>
              <w:t xml:space="preserve">      "attributes": {</w:t>
            </w:r>
          </w:p>
          <w:p w14:paraId="62572D65" w14:textId="77777777" w:rsidR="00F41E92" w:rsidRPr="0041016B" w:rsidRDefault="00F41E92" w:rsidP="00F41E92">
            <w:pPr>
              <w:pStyle w:val="PL"/>
              <w:rPr>
                <w:lang w:val="en-US"/>
              </w:rPr>
            </w:pPr>
            <w:r w:rsidRPr="0041016B">
              <w:rPr>
                <w:lang w:val="en-US"/>
              </w:rPr>
              <w:t xml:space="preserve">        "userLabel": "Berlin NW",</w:t>
            </w:r>
          </w:p>
          <w:p w14:paraId="45755B14" w14:textId="77777777" w:rsidR="00F41E92" w:rsidRPr="0041016B" w:rsidRDefault="00F41E92" w:rsidP="00F41E92">
            <w:pPr>
              <w:pStyle w:val="PL"/>
              <w:rPr>
                <w:lang w:val="en-US"/>
              </w:rPr>
            </w:pPr>
            <w:r w:rsidRPr="0041016B">
              <w:rPr>
                <w:lang w:val="en-US"/>
              </w:rPr>
              <w:t xml:space="preserve">        "userDefinedNetworkType": "5G",</w:t>
            </w:r>
          </w:p>
          <w:p w14:paraId="4233D5F9" w14:textId="77777777" w:rsidR="00F41E92" w:rsidRPr="0041016B" w:rsidRDefault="00F41E92" w:rsidP="00F41E92">
            <w:pPr>
              <w:pStyle w:val="PL"/>
              <w:rPr>
                <w:lang w:val="en-US"/>
              </w:rPr>
            </w:pPr>
            <w:r w:rsidRPr="0041016B">
              <w:rPr>
                <w:lang w:val="en-US"/>
              </w:rPr>
              <w:t xml:space="preserve">        "plmnId": {</w:t>
            </w:r>
          </w:p>
          <w:p w14:paraId="59A484C7" w14:textId="77777777" w:rsidR="00F41E92" w:rsidRPr="0041016B" w:rsidRDefault="00F41E92" w:rsidP="00F41E92">
            <w:pPr>
              <w:pStyle w:val="PL"/>
              <w:rPr>
                <w:lang w:val="en-US"/>
              </w:rPr>
            </w:pPr>
            <w:r w:rsidRPr="0041016B">
              <w:rPr>
                <w:lang w:val="en-US"/>
              </w:rPr>
              <w:t xml:space="preserve">          "mcc": 456,</w:t>
            </w:r>
          </w:p>
          <w:p w14:paraId="17869F89" w14:textId="77777777" w:rsidR="00F41E92" w:rsidRPr="0041016B" w:rsidRDefault="00F41E92" w:rsidP="00F41E92">
            <w:pPr>
              <w:pStyle w:val="PL"/>
              <w:rPr>
                <w:lang w:val="en-US"/>
              </w:rPr>
            </w:pPr>
            <w:r w:rsidRPr="0041016B">
              <w:rPr>
                <w:lang w:val="en-US"/>
              </w:rPr>
              <w:t xml:space="preserve">          "mnc": 789</w:t>
            </w:r>
          </w:p>
          <w:p w14:paraId="22A30B0F" w14:textId="77777777" w:rsidR="00F41E92" w:rsidRPr="0041016B" w:rsidRDefault="00F41E92" w:rsidP="00F41E92">
            <w:pPr>
              <w:pStyle w:val="PL"/>
              <w:rPr>
                <w:lang w:val="en-US"/>
              </w:rPr>
            </w:pPr>
            <w:r w:rsidRPr="0041016B">
              <w:rPr>
                <w:lang w:val="en-US"/>
              </w:rPr>
              <w:t xml:space="preserve">        }</w:t>
            </w:r>
          </w:p>
          <w:p w14:paraId="63EC1271" w14:textId="77777777" w:rsidR="00F41E92" w:rsidRPr="0041016B" w:rsidRDefault="00F41E92" w:rsidP="00F41E92">
            <w:pPr>
              <w:pStyle w:val="PL"/>
              <w:rPr>
                <w:lang w:val="en-US"/>
              </w:rPr>
            </w:pPr>
            <w:r w:rsidRPr="0041016B">
              <w:rPr>
                <w:lang w:val="en-US"/>
              </w:rPr>
              <w:t xml:space="preserve">      },</w:t>
            </w:r>
          </w:p>
          <w:p w14:paraId="728C6AA4" w14:textId="77777777" w:rsidR="00F41E92" w:rsidRPr="0041016B" w:rsidRDefault="00F41E92" w:rsidP="00F41E92">
            <w:pPr>
              <w:pStyle w:val="PL"/>
              <w:rPr>
                <w:lang w:val="en-US"/>
              </w:rPr>
            </w:pPr>
            <w:r w:rsidRPr="0041016B">
              <w:rPr>
                <w:lang w:val="en-US"/>
              </w:rPr>
              <w:t xml:space="preserve">      "ManagedElement": [</w:t>
            </w:r>
          </w:p>
          <w:p w14:paraId="0FE3FD82" w14:textId="77777777" w:rsidR="00F41E92" w:rsidRPr="0041016B" w:rsidRDefault="00F41E92" w:rsidP="00F41E92">
            <w:pPr>
              <w:pStyle w:val="PL"/>
              <w:rPr>
                <w:lang w:val="en-US"/>
              </w:rPr>
            </w:pPr>
            <w:r w:rsidRPr="0041016B">
              <w:rPr>
                <w:lang w:val="en-US"/>
              </w:rPr>
              <w:t xml:space="preserve">        {</w:t>
            </w:r>
          </w:p>
          <w:p w14:paraId="3881154E" w14:textId="77777777" w:rsidR="00F41E92" w:rsidRDefault="00F41E92" w:rsidP="00F41E92">
            <w:pPr>
              <w:pStyle w:val="PL"/>
              <w:rPr>
                <w:lang w:val="en-US"/>
              </w:rPr>
            </w:pPr>
            <w:r w:rsidRPr="0041016B">
              <w:rPr>
                <w:lang w:val="en-US"/>
              </w:rPr>
              <w:t xml:space="preserve">          "id": "ME1",</w:t>
            </w:r>
          </w:p>
          <w:p w14:paraId="4B1B2A33" w14:textId="77777777" w:rsidR="00F41E92" w:rsidRPr="0041016B" w:rsidRDefault="00F41E92" w:rsidP="00F41E92">
            <w:pPr>
              <w:pStyle w:val="PL"/>
              <w:rPr>
                <w:lang w:val="en-US"/>
              </w:rPr>
            </w:pPr>
            <w:r>
              <w:rPr>
                <w:lang w:val="en-US"/>
              </w:rPr>
              <w:t xml:space="preserve">          "objectClass": "ManagedElement",</w:t>
            </w:r>
          </w:p>
          <w:p w14:paraId="6C2ED0B3"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B094BA0"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0EA728D9" w14:textId="77777777" w:rsidR="00F41E92" w:rsidRPr="0041016B" w:rsidRDefault="00F41E92" w:rsidP="00F41E92">
            <w:pPr>
              <w:pStyle w:val="PL"/>
              <w:rPr>
                <w:lang w:val="en-US"/>
              </w:rPr>
            </w:pPr>
            <w:r w:rsidRPr="0041016B">
              <w:rPr>
                <w:lang w:val="en-US"/>
              </w:rPr>
              <w:t xml:space="preserve">          "attributes": {</w:t>
            </w:r>
          </w:p>
          <w:p w14:paraId="3DD6B9A4" w14:textId="77777777" w:rsidR="00F41E92" w:rsidRPr="0041016B" w:rsidRDefault="00F41E92" w:rsidP="00F41E92">
            <w:pPr>
              <w:pStyle w:val="PL"/>
              <w:rPr>
                <w:lang w:val="en-US"/>
              </w:rPr>
            </w:pPr>
            <w:r w:rsidRPr="0041016B">
              <w:rPr>
                <w:lang w:val="en-US"/>
              </w:rPr>
              <w:t xml:space="preserve">            "userLabel": "Berlin NW 1",</w:t>
            </w:r>
          </w:p>
          <w:p w14:paraId="719C93E1" w14:textId="77777777" w:rsidR="00F41E92" w:rsidRPr="0041016B" w:rsidRDefault="00F41E92" w:rsidP="00F41E92">
            <w:pPr>
              <w:pStyle w:val="PL"/>
              <w:rPr>
                <w:lang w:val="en-US"/>
              </w:rPr>
            </w:pPr>
            <w:r w:rsidRPr="0041016B">
              <w:rPr>
                <w:lang w:val="en-US"/>
              </w:rPr>
              <w:t xml:space="preserve">            "vendorName": "Company XY",</w:t>
            </w:r>
          </w:p>
          <w:p w14:paraId="1EE20DA2" w14:textId="77777777" w:rsidR="00F41E92" w:rsidRPr="0041016B" w:rsidRDefault="00F41E92" w:rsidP="00F41E92">
            <w:pPr>
              <w:pStyle w:val="PL"/>
              <w:rPr>
                <w:lang w:val="en-US"/>
              </w:rPr>
            </w:pPr>
            <w:r w:rsidRPr="0041016B">
              <w:rPr>
                <w:lang w:val="en-US"/>
              </w:rPr>
              <w:t xml:space="preserve">            "location": "TV Tower"</w:t>
            </w:r>
          </w:p>
          <w:p w14:paraId="6131D318" w14:textId="77777777" w:rsidR="00F41E92" w:rsidRPr="0041016B" w:rsidRDefault="00F41E92" w:rsidP="00F41E92">
            <w:pPr>
              <w:pStyle w:val="PL"/>
              <w:rPr>
                <w:lang w:val="en-US"/>
              </w:rPr>
            </w:pPr>
            <w:r w:rsidRPr="0041016B">
              <w:rPr>
                <w:lang w:val="en-US"/>
              </w:rPr>
              <w:t xml:space="preserve">          },</w:t>
            </w:r>
          </w:p>
          <w:p w14:paraId="4F7C385A" w14:textId="77777777" w:rsidR="00F41E92" w:rsidRPr="0041016B" w:rsidRDefault="00F41E92" w:rsidP="00F41E92">
            <w:pPr>
              <w:pStyle w:val="PL"/>
              <w:rPr>
                <w:lang w:val="en-US"/>
              </w:rPr>
            </w:pPr>
            <w:r w:rsidRPr="0041016B">
              <w:rPr>
                <w:lang w:val="en-US"/>
              </w:rPr>
              <w:t xml:space="preserve">          "XyzFunction": [</w:t>
            </w:r>
          </w:p>
          <w:p w14:paraId="6B8ABF77" w14:textId="77777777" w:rsidR="00F41E92" w:rsidRPr="0041016B" w:rsidRDefault="00F41E92" w:rsidP="00F41E92">
            <w:pPr>
              <w:pStyle w:val="PL"/>
              <w:rPr>
                <w:lang w:val="en-US"/>
              </w:rPr>
            </w:pPr>
            <w:r w:rsidRPr="0041016B">
              <w:rPr>
                <w:lang w:val="en-US"/>
              </w:rPr>
              <w:t xml:space="preserve">            {</w:t>
            </w:r>
          </w:p>
          <w:p w14:paraId="44E03237" w14:textId="77777777" w:rsidR="00F41E92" w:rsidRDefault="00F41E92" w:rsidP="00F41E92">
            <w:pPr>
              <w:pStyle w:val="PL"/>
              <w:rPr>
                <w:lang w:val="en-US"/>
              </w:rPr>
            </w:pPr>
            <w:r w:rsidRPr="0041016B">
              <w:rPr>
                <w:lang w:val="en-US"/>
              </w:rPr>
              <w:t xml:space="preserve">              "id": "XYZF1",</w:t>
            </w:r>
          </w:p>
          <w:p w14:paraId="67F336BA" w14:textId="77777777" w:rsidR="00F41E92" w:rsidRPr="0041016B" w:rsidRDefault="00F41E92" w:rsidP="00F41E92">
            <w:pPr>
              <w:pStyle w:val="PL"/>
              <w:rPr>
                <w:lang w:val="en-US"/>
              </w:rPr>
            </w:pPr>
            <w:r>
              <w:rPr>
                <w:lang w:val="en-US"/>
              </w:rPr>
              <w:t xml:space="preserve">              "objectClass": "XyzFunction",</w:t>
            </w:r>
          </w:p>
          <w:p w14:paraId="78877A19"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00640CF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195136C5"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5BAEE667" w14:textId="77777777" w:rsidR="00F41E92" w:rsidRPr="00C76A97" w:rsidRDefault="00F41E92" w:rsidP="00F41E92">
            <w:pPr>
              <w:pStyle w:val="PL"/>
              <w:rPr>
                <w:lang w:val="en-US"/>
              </w:rPr>
            </w:pPr>
            <w:r w:rsidRPr="00C76A97">
              <w:rPr>
                <w:lang w:val="en-US"/>
              </w:rPr>
              <w:t xml:space="preserve">                "attrA": "xyz",</w:t>
            </w:r>
          </w:p>
          <w:p w14:paraId="5FC9E686" w14:textId="77777777" w:rsidR="00F41E92" w:rsidRPr="00C76A97" w:rsidRDefault="00F41E92" w:rsidP="00F41E92">
            <w:pPr>
              <w:pStyle w:val="PL"/>
              <w:rPr>
                <w:lang w:val="en-US"/>
              </w:rPr>
            </w:pPr>
            <w:r w:rsidRPr="00C76A97">
              <w:rPr>
                <w:lang w:val="en-US"/>
              </w:rPr>
              <w:t xml:space="preserve">                "attrB": 551</w:t>
            </w:r>
          </w:p>
          <w:p w14:paraId="5F9D7E51" w14:textId="77777777" w:rsidR="00F41E92" w:rsidRPr="00C76A97" w:rsidRDefault="00F41E92" w:rsidP="00F41E92">
            <w:pPr>
              <w:pStyle w:val="PL"/>
              <w:rPr>
                <w:lang w:val="en-US"/>
              </w:rPr>
            </w:pPr>
            <w:r w:rsidRPr="00C76A97">
              <w:rPr>
                <w:lang w:val="en-US"/>
              </w:rPr>
              <w:t xml:space="preserve">              }</w:t>
            </w:r>
          </w:p>
          <w:p w14:paraId="3803C8E3" w14:textId="77777777" w:rsidR="00F41E92" w:rsidRPr="00C76A97" w:rsidRDefault="00F41E92" w:rsidP="00F41E92">
            <w:pPr>
              <w:pStyle w:val="PL"/>
              <w:rPr>
                <w:lang w:val="en-US"/>
              </w:rPr>
            </w:pPr>
            <w:r w:rsidRPr="00C76A97">
              <w:rPr>
                <w:lang w:val="en-US"/>
              </w:rPr>
              <w:t xml:space="preserve">            },</w:t>
            </w:r>
          </w:p>
          <w:p w14:paraId="043E6FAE" w14:textId="77777777" w:rsidR="00F41E92" w:rsidRPr="00C76A97" w:rsidRDefault="00F41E92" w:rsidP="00F41E92">
            <w:pPr>
              <w:pStyle w:val="PL"/>
              <w:rPr>
                <w:lang w:val="en-US"/>
              </w:rPr>
            </w:pPr>
            <w:r w:rsidRPr="00C76A97">
              <w:rPr>
                <w:lang w:val="en-US"/>
              </w:rPr>
              <w:t xml:space="preserve">            {</w:t>
            </w:r>
          </w:p>
          <w:p w14:paraId="6A4F1710" w14:textId="77777777" w:rsidR="00F41E92" w:rsidRPr="00C76A97" w:rsidRDefault="00F41E92" w:rsidP="00F41E92">
            <w:pPr>
              <w:pStyle w:val="PL"/>
              <w:rPr>
                <w:lang w:val="en-US"/>
              </w:rPr>
            </w:pPr>
            <w:r w:rsidRPr="00C76A97">
              <w:rPr>
                <w:lang w:val="en-US"/>
              </w:rPr>
              <w:t xml:space="preserve">              "id": "XYZF2",</w:t>
            </w:r>
          </w:p>
          <w:p w14:paraId="7734AB22"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3A962DE4"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E6B4518"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64466536" w14:textId="77777777" w:rsidR="00F41E92" w:rsidRPr="00F354A6" w:rsidRDefault="00F41E92" w:rsidP="00F41E92">
            <w:pPr>
              <w:pStyle w:val="PL"/>
            </w:pPr>
            <w:r w:rsidRPr="00F354A6">
              <w:t xml:space="preserve">              "attributes": {</w:t>
            </w:r>
          </w:p>
          <w:p w14:paraId="7BA5AAFF" w14:textId="77777777" w:rsidR="00F41E92" w:rsidRPr="00F354A6" w:rsidRDefault="00F41E92" w:rsidP="00F41E92">
            <w:pPr>
              <w:pStyle w:val="PL"/>
            </w:pPr>
            <w:r w:rsidRPr="00F354A6">
              <w:t xml:space="preserve">                "attrA": "abc",</w:t>
            </w:r>
          </w:p>
          <w:p w14:paraId="1D9DE56F" w14:textId="77777777" w:rsidR="00F41E92" w:rsidRPr="00F354A6" w:rsidRDefault="00F41E92" w:rsidP="00F41E92">
            <w:pPr>
              <w:pStyle w:val="PL"/>
            </w:pPr>
            <w:r w:rsidRPr="00F354A6">
              <w:t xml:space="preserve">                "attrB": 552</w:t>
            </w:r>
          </w:p>
          <w:p w14:paraId="4D77A346" w14:textId="77777777" w:rsidR="00F41E92" w:rsidRPr="00F354A6" w:rsidRDefault="00F41E92" w:rsidP="00F41E92">
            <w:pPr>
              <w:pStyle w:val="PL"/>
            </w:pPr>
            <w:r w:rsidRPr="00F354A6">
              <w:t xml:space="preserve">              }</w:t>
            </w:r>
          </w:p>
          <w:p w14:paraId="01BF8701" w14:textId="77777777" w:rsidR="00F41E92" w:rsidRPr="00F354A6" w:rsidRDefault="00F41E92" w:rsidP="00F41E92">
            <w:pPr>
              <w:pStyle w:val="PL"/>
            </w:pPr>
            <w:r w:rsidRPr="00F354A6">
              <w:t xml:space="preserve">            }</w:t>
            </w:r>
          </w:p>
          <w:p w14:paraId="2BAAEB49" w14:textId="77777777" w:rsidR="00F41E92" w:rsidRPr="00F354A6" w:rsidRDefault="00F41E92" w:rsidP="00F41E92">
            <w:pPr>
              <w:pStyle w:val="PL"/>
            </w:pPr>
            <w:r w:rsidRPr="00F354A6">
              <w:t xml:space="preserve">          ]</w:t>
            </w:r>
          </w:p>
          <w:p w14:paraId="571112A8" w14:textId="77777777" w:rsidR="00F41E92" w:rsidRPr="00F354A6" w:rsidRDefault="00F41E92" w:rsidP="00F41E92">
            <w:pPr>
              <w:pStyle w:val="PL"/>
            </w:pPr>
            <w:r w:rsidRPr="00F354A6">
              <w:t xml:space="preserve">        },</w:t>
            </w:r>
          </w:p>
          <w:p w14:paraId="45059E48" w14:textId="77777777" w:rsidR="00F41E92" w:rsidRPr="00F354A6" w:rsidRDefault="00F41E92" w:rsidP="00F41E92">
            <w:pPr>
              <w:pStyle w:val="PL"/>
            </w:pPr>
            <w:r w:rsidRPr="00F354A6">
              <w:t xml:space="preserve">        {</w:t>
            </w:r>
          </w:p>
          <w:p w14:paraId="0396158A" w14:textId="77777777" w:rsidR="00F41E92" w:rsidRPr="00F354A6" w:rsidRDefault="00F41E92" w:rsidP="00F41E92">
            <w:pPr>
              <w:pStyle w:val="PL"/>
            </w:pPr>
            <w:r w:rsidRPr="00F354A6">
              <w:t xml:space="preserve">          "id": "ME2",</w:t>
            </w:r>
          </w:p>
          <w:p w14:paraId="2FC4F965" w14:textId="77777777" w:rsidR="00F41E92" w:rsidRPr="00F354A6" w:rsidRDefault="00F41E92" w:rsidP="00F41E92">
            <w:pPr>
              <w:pStyle w:val="PL"/>
            </w:pPr>
            <w:r w:rsidRPr="00F354A6">
              <w:t xml:space="preserve">          "objectClass": "ManagedElement",</w:t>
            </w:r>
          </w:p>
          <w:p w14:paraId="32A05C40"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4CFFE4CE" w14:textId="77777777" w:rsidR="00F41E92" w:rsidRPr="00F354A6" w:rsidRDefault="00F41E92" w:rsidP="00F41E92">
            <w:pPr>
              <w:pStyle w:val="PL"/>
            </w:pPr>
            <w:r w:rsidRPr="00F354A6">
              <w:t xml:space="preserve">          "attributes": {</w:t>
            </w:r>
          </w:p>
          <w:p w14:paraId="0FF99FB6" w14:textId="77777777" w:rsidR="00F41E92" w:rsidRPr="00F354A6" w:rsidRDefault="00F41E92" w:rsidP="00F41E92">
            <w:pPr>
              <w:pStyle w:val="PL"/>
            </w:pPr>
            <w:r w:rsidRPr="00F354A6">
              <w:t xml:space="preserve">            "userLabel": "Berlin NW 2",</w:t>
            </w:r>
          </w:p>
          <w:p w14:paraId="7670B9AB" w14:textId="77777777" w:rsidR="00F41E92" w:rsidRPr="00F354A6" w:rsidRDefault="00F41E92" w:rsidP="00F41E92">
            <w:pPr>
              <w:pStyle w:val="PL"/>
            </w:pPr>
            <w:r w:rsidRPr="00F354A6">
              <w:t xml:space="preserve">            "vendorName": "Company XY",</w:t>
            </w:r>
          </w:p>
          <w:p w14:paraId="5D8FC9EF" w14:textId="77777777" w:rsidR="00F41E92" w:rsidRPr="00F354A6" w:rsidRDefault="00F41E92" w:rsidP="00F41E92">
            <w:pPr>
              <w:pStyle w:val="PL"/>
            </w:pPr>
            <w:r w:rsidRPr="00F354A6">
              <w:t xml:space="preserve">            "location": "Grunewald"</w:t>
            </w:r>
          </w:p>
          <w:p w14:paraId="7042B68E" w14:textId="77777777" w:rsidR="00F41E92" w:rsidRPr="00F354A6" w:rsidRDefault="00F41E92" w:rsidP="00F41E92">
            <w:pPr>
              <w:pStyle w:val="PL"/>
            </w:pPr>
            <w:r w:rsidRPr="00F354A6">
              <w:t xml:space="preserve">          }</w:t>
            </w:r>
          </w:p>
          <w:p w14:paraId="4A625288" w14:textId="77777777" w:rsidR="00F41E92" w:rsidRPr="00F354A6" w:rsidRDefault="00F41E92" w:rsidP="00F41E92">
            <w:pPr>
              <w:pStyle w:val="PL"/>
            </w:pPr>
            <w:r w:rsidRPr="00F354A6">
              <w:t xml:space="preserve">        }</w:t>
            </w:r>
          </w:p>
          <w:p w14:paraId="39050971" w14:textId="77777777" w:rsidR="00F41E92" w:rsidRPr="00F354A6" w:rsidRDefault="00F41E92" w:rsidP="00F41E92">
            <w:pPr>
              <w:pStyle w:val="PL"/>
            </w:pPr>
            <w:r w:rsidRPr="00F354A6">
              <w:t xml:space="preserve">      ],</w:t>
            </w:r>
          </w:p>
          <w:p w14:paraId="11480C52" w14:textId="77777777" w:rsidR="00F41E92" w:rsidRPr="00F354A6" w:rsidRDefault="00F41E92" w:rsidP="00F41E92">
            <w:pPr>
              <w:pStyle w:val="PL"/>
            </w:pPr>
            <w:r w:rsidRPr="00F354A6">
              <w:t xml:space="preserve">      "PerfMetricJob": [</w:t>
            </w:r>
          </w:p>
          <w:p w14:paraId="140D5838" w14:textId="77777777" w:rsidR="00F41E92" w:rsidRPr="0041016B" w:rsidRDefault="00F41E92" w:rsidP="00F41E92">
            <w:pPr>
              <w:pStyle w:val="PL"/>
              <w:rPr>
                <w:lang w:val="en-US"/>
              </w:rPr>
            </w:pPr>
            <w:r w:rsidRPr="00F354A6">
              <w:t xml:space="preserve">        </w:t>
            </w:r>
            <w:r w:rsidRPr="0041016B">
              <w:rPr>
                <w:lang w:val="en-US"/>
              </w:rPr>
              <w:t>{</w:t>
            </w:r>
          </w:p>
          <w:p w14:paraId="5EFE192F" w14:textId="77777777" w:rsidR="00F41E92" w:rsidRDefault="00F41E92" w:rsidP="00F41E92">
            <w:pPr>
              <w:pStyle w:val="PL"/>
              <w:rPr>
                <w:lang w:val="en-US"/>
              </w:rPr>
            </w:pPr>
            <w:r w:rsidRPr="0041016B">
              <w:rPr>
                <w:lang w:val="en-US"/>
              </w:rPr>
              <w:t xml:space="preserve">          "id": "PMJ1",</w:t>
            </w:r>
          </w:p>
          <w:p w14:paraId="55190CCB" w14:textId="77777777" w:rsidR="00F41E92" w:rsidRPr="0041016B" w:rsidRDefault="00F41E92" w:rsidP="00F41E92">
            <w:pPr>
              <w:pStyle w:val="PL"/>
              <w:rPr>
                <w:lang w:val="en-US"/>
              </w:rPr>
            </w:pPr>
            <w:r>
              <w:rPr>
                <w:lang w:val="en-US"/>
              </w:rPr>
              <w:t xml:space="preserve">          "objectClass": "PerfMetricJob",</w:t>
            </w:r>
          </w:p>
          <w:p w14:paraId="3D0CB717"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2BD8C40D" w14:textId="77777777" w:rsidR="00F41E92" w:rsidRPr="0041016B" w:rsidRDefault="00F41E92" w:rsidP="00F41E92">
            <w:pPr>
              <w:pStyle w:val="PL"/>
              <w:rPr>
                <w:lang w:val="en-US"/>
              </w:rPr>
            </w:pPr>
            <w:r w:rsidRPr="0041016B">
              <w:rPr>
                <w:lang w:val="en-US"/>
              </w:rPr>
              <w:t xml:space="preserve">          "attributes": {</w:t>
            </w:r>
          </w:p>
          <w:p w14:paraId="35E5E045" w14:textId="77777777" w:rsidR="00F41E92" w:rsidRPr="0041016B" w:rsidRDefault="00F41E92" w:rsidP="00F41E92">
            <w:pPr>
              <w:pStyle w:val="PL"/>
              <w:rPr>
                <w:lang w:val="en-US"/>
              </w:rPr>
            </w:pPr>
            <w:r w:rsidRPr="0041016B">
              <w:rPr>
                <w:lang w:val="en-US"/>
              </w:rPr>
              <w:t xml:space="preserve">            "granularityPeriod": "5",</w:t>
            </w:r>
          </w:p>
          <w:p w14:paraId="4ED97DB9" w14:textId="77777777" w:rsidR="00F41E92" w:rsidRPr="0041016B" w:rsidRDefault="00F41E92" w:rsidP="00F41E92">
            <w:pPr>
              <w:pStyle w:val="PL"/>
              <w:rPr>
                <w:lang w:val="en-US"/>
              </w:rPr>
            </w:pPr>
            <w:r w:rsidRPr="0041016B">
              <w:rPr>
                <w:lang w:val="en-US"/>
              </w:rPr>
              <w:t xml:space="preserve">            "perfMetrics": [</w:t>
            </w:r>
          </w:p>
          <w:p w14:paraId="08B90710" w14:textId="77777777" w:rsidR="00F41E92" w:rsidRPr="0041016B" w:rsidRDefault="00F41E92" w:rsidP="00F41E92">
            <w:pPr>
              <w:pStyle w:val="PL"/>
              <w:rPr>
                <w:lang w:val="en-US"/>
              </w:rPr>
            </w:pPr>
            <w:r w:rsidRPr="0041016B">
              <w:rPr>
                <w:lang w:val="en-US"/>
              </w:rPr>
              <w:t xml:space="preserve">              "Metric1",</w:t>
            </w:r>
          </w:p>
          <w:p w14:paraId="3D50B705" w14:textId="77777777" w:rsidR="00F41E92" w:rsidRPr="0041016B" w:rsidRDefault="00F41E92" w:rsidP="00F41E92">
            <w:pPr>
              <w:pStyle w:val="PL"/>
              <w:rPr>
                <w:lang w:val="en-US"/>
              </w:rPr>
            </w:pPr>
            <w:r w:rsidRPr="0041016B">
              <w:rPr>
                <w:lang w:val="en-US"/>
              </w:rPr>
              <w:t xml:space="preserve">              "Metric2"</w:t>
            </w:r>
          </w:p>
          <w:p w14:paraId="5C8A1C39" w14:textId="77777777" w:rsidR="00F41E92" w:rsidRPr="0041016B" w:rsidRDefault="00F41E92" w:rsidP="00F41E92">
            <w:pPr>
              <w:pStyle w:val="PL"/>
              <w:rPr>
                <w:lang w:val="en-US"/>
              </w:rPr>
            </w:pPr>
            <w:r w:rsidRPr="0041016B">
              <w:rPr>
                <w:lang w:val="en-US"/>
              </w:rPr>
              <w:t xml:space="preserve">            ],</w:t>
            </w:r>
          </w:p>
          <w:p w14:paraId="396995A4" w14:textId="77777777" w:rsidR="00F41E92" w:rsidRPr="0041016B" w:rsidRDefault="00F41E92" w:rsidP="00F41E92">
            <w:pPr>
              <w:pStyle w:val="PL"/>
              <w:rPr>
                <w:lang w:val="en-US"/>
              </w:rPr>
            </w:pPr>
            <w:r w:rsidRPr="0041016B">
              <w:rPr>
                <w:lang w:val="en-US"/>
              </w:rPr>
              <w:t xml:space="preserve">            "objectInstances": [</w:t>
            </w:r>
          </w:p>
          <w:p w14:paraId="229E93BD" w14:textId="77777777" w:rsidR="00F41E92" w:rsidRPr="0041016B" w:rsidRDefault="00F41E92" w:rsidP="00F41E92">
            <w:pPr>
              <w:pStyle w:val="PL"/>
              <w:rPr>
                <w:lang w:val="en-US"/>
              </w:rPr>
            </w:pPr>
            <w:r w:rsidRPr="0041016B">
              <w:rPr>
                <w:lang w:val="en-US"/>
              </w:rPr>
              <w:t xml:space="preserve">              "Obj1",</w:t>
            </w:r>
          </w:p>
          <w:p w14:paraId="3896875D" w14:textId="77777777" w:rsidR="00F41E92" w:rsidRPr="0041016B" w:rsidRDefault="00F41E92" w:rsidP="00F41E92">
            <w:pPr>
              <w:pStyle w:val="PL"/>
              <w:rPr>
                <w:lang w:val="en-US"/>
              </w:rPr>
            </w:pPr>
            <w:r w:rsidRPr="0041016B">
              <w:rPr>
                <w:lang w:val="en-US"/>
              </w:rPr>
              <w:t xml:space="preserve">              "Obj2"</w:t>
            </w:r>
          </w:p>
          <w:p w14:paraId="01D3BC20" w14:textId="77777777" w:rsidR="00F41E92" w:rsidRPr="0041016B" w:rsidRDefault="00F41E92" w:rsidP="00F41E92">
            <w:pPr>
              <w:pStyle w:val="PL"/>
              <w:rPr>
                <w:lang w:val="en-US"/>
              </w:rPr>
            </w:pPr>
            <w:r w:rsidRPr="0041016B">
              <w:rPr>
                <w:lang w:val="en-US"/>
              </w:rPr>
              <w:t xml:space="preserve">            ]</w:t>
            </w:r>
          </w:p>
          <w:p w14:paraId="32E4DA16" w14:textId="77777777" w:rsidR="00F41E92" w:rsidRPr="0041016B" w:rsidRDefault="00F41E92" w:rsidP="00F41E92">
            <w:pPr>
              <w:pStyle w:val="PL"/>
              <w:rPr>
                <w:lang w:val="en-US"/>
              </w:rPr>
            </w:pPr>
            <w:r w:rsidRPr="0041016B">
              <w:rPr>
                <w:lang w:val="en-US"/>
              </w:rPr>
              <w:t xml:space="preserve">          }</w:t>
            </w:r>
          </w:p>
          <w:p w14:paraId="108F5C42" w14:textId="77777777" w:rsidR="00F41E92" w:rsidRPr="0041016B" w:rsidRDefault="00F41E92" w:rsidP="00F41E92">
            <w:pPr>
              <w:pStyle w:val="PL"/>
              <w:rPr>
                <w:lang w:val="en-US"/>
              </w:rPr>
            </w:pPr>
            <w:r w:rsidRPr="0041016B">
              <w:rPr>
                <w:lang w:val="en-US"/>
              </w:rPr>
              <w:t xml:space="preserve">        }</w:t>
            </w:r>
          </w:p>
          <w:p w14:paraId="66D3076C" w14:textId="77777777" w:rsidR="00F41E92" w:rsidRPr="0041016B" w:rsidRDefault="00F41E92" w:rsidP="00F41E92">
            <w:pPr>
              <w:pStyle w:val="PL"/>
              <w:rPr>
                <w:lang w:val="en-US"/>
              </w:rPr>
            </w:pPr>
            <w:r w:rsidRPr="0041016B">
              <w:rPr>
                <w:lang w:val="en-US"/>
              </w:rPr>
              <w:t xml:space="preserve">      ],</w:t>
            </w:r>
          </w:p>
          <w:p w14:paraId="48D0A3F5" w14:textId="77777777" w:rsidR="00F41E92" w:rsidRPr="0041016B" w:rsidRDefault="00F41E92" w:rsidP="00F41E92">
            <w:pPr>
              <w:pStyle w:val="PL"/>
              <w:rPr>
                <w:lang w:val="en-US"/>
              </w:rPr>
            </w:pPr>
            <w:r w:rsidRPr="0041016B">
              <w:rPr>
                <w:lang w:val="en-US"/>
              </w:rPr>
              <w:t xml:space="preserve">      "ThresholdMonitor": [</w:t>
            </w:r>
          </w:p>
          <w:p w14:paraId="072ED329" w14:textId="77777777" w:rsidR="00F41E92" w:rsidRPr="0041016B" w:rsidRDefault="00F41E92" w:rsidP="00F41E92">
            <w:pPr>
              <w:pStyle w:val="PL"/>
              <w:rPr>
                <w:lang w:val="en-US"/>
              </w:rPr>
            </w:pPr>
            <w:r w:rsidRPr="0041016B">
              <w:rPr>
                <w:lang w:val="en-US"/>
              </w:rPr>
              <w:t xml:space="preserve">        {</w:t>
            </w:r>
          </w:p>
          <w:p w14:paraId="2A67879D" w14:textId="77777777" w:rsidR="00F41E92" w:rsidRDefault="00F41E92" w:rsidP="00F41E92">
            <w:pPr>
              <w:pStyle w:val="PL"/>
              <w:rPr>
                <w:lang w:val="en-US"/>
              </w:rPr>
            </w:pPr>
            <w:r w:rsidRPr="0041016B">
              <w:rPr>
                <w:lang w:val="en-US"/>
              </w:rPr>
              <w:t xml:space="preserve">          "id": "TM1",</w:t>
            </w:r>
          </w:p>
          <w:p w14:paraId="60CA62F5"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4F433170"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5FCC66C2" w14:textId="77777777" w:rsidR="00F41E92" w:rsidRPr="0041016B" w:rsidRDefault="00F41E92" w:rsidP="00F41E92">
            <w:pPr>
              <w:pStyle w:val="PL"/>
              <w:rPr>
                <w:lang w:val="en-US"/>
              </w:rPr>
            </w:pPr>
            <w:r w:rsidRPr="0041016B">
              <w:rPr>
                <w:lang w:val="en-US"/>
              </w:rPr>
              <w:t xml:space="preserve">          "attributes": {</w:t>
            </w:r>
          </w:p>
          <w:p w14:paraId="3F8F0ED9" w14:textId="77777777" w:rsidR="00F41E92" w:rsidRPr="0041016B" w:rsidRDefault="00F41E92" w:rsidP="00F41E92">
            <w:pPr>
              <w:pStyle w:val="PL"/>
              <w:rPr>
                <w:lang w:val="en-US"/>
              </w:rPr>
            </w:pPr>
            <w:r w:rsidRPr="0041016B">
              <w:rPr>
                <w:lang w:val="en-US"/>
              </w:rPr>
              <w:t xml:space="preserve">            "metric": "Metric1",</w:t>
            </w:r>
          </w:p>
          <w:p w14:paraId="6E3963A9" w14:textId="77777777" w:rsidR="00F41E92" w:rsidRPr="0041016B" w:rsidRDefault="00F41E92" w:rsidP="00F41E92">
            <w:pPr>
              <w:pStyle w:val="PL"/>
              <w:rPr>
                <w:lang w:val="en-US"/>
              </w:rPr>
            </w:pPr>
            <w:r w:rsidRPr="0041016B">
              <w:rPr>
                <w:lang w:val="en-US"/>
              </w:rPr>
              <w:t xml:space="preserve">            "thresholdLevels": [</w:t>
            </w:r>
          </w:p>
          <w:p w14:paraId="2AB13984" w14:textId="77777777" w:rsidR="00F41E92" w:rsidRPr="0041016B" w:rsidRDefault="00F41E92" w:rsidP="00F41E92">
            <w:pPr>
              <w:pStyle w:val="PL"/>
              <w:rPr>
                <w:lang w:val="en-US"/>
              </w:rPr>
            </w:pPr>
            <w:r w:rsidRPr="0041016B">
              <w:rPr>
                <w:lang w:val="en-US"/>
              </w:rPr>
              <w:t xml:space="preserve">              {</w:t>
            </w:r>
          </w:p>
          <w:p w14:paraId="6BF83ED0" w14:textId="77777777" w:rsidR="00F41E92" w:rsidRPr="0041016B" w:rsidRDefault="00F41E92" w:rsidP="00F41E92">
            <w:pPr>
              <w:pStyle w:val="PL"/>
              <w:rPr>
                <w:lang w:val="en-US"/>
              </w:rPr>
            </w:pPr>
            <w:r w:rsidRPr="0041016B">
              <w:rPr>
                <w:lang w:val="en-US"/>
              </w:rPr>
              <w:t xml:space="preserve">                "level": "1",</w:t>
            </w:r>
          </w:p>
          <w:p w14:paraId="2D8EA4CE" w14:textId="77777777" w:rsidR="00F41E92" w:rsidRPr="0041016B" w:rsidRDefault="00F41E92" w:rsidP="00F41E92">
            <w:pPr>
              <w:pStyle w:val="PL"/>
              <w:rPr>
                <w:lang w:val="en-US"/>
              </w:rPr>
            </w:pPr>
            <w:r w:rsidRPr="0041016B">
              <w:rPr>
                <w:lang w:val="en-US"/>
              </w:rPr>
              <w:t xml:space="preserve">                "thresholdValue": 10</w:t>
            </w:r>
          </w:p>
          <w:p w14:paraId="54553466" w14:textId="77777777" w:rsidR="00F41E92" w:rsidRPr="0041016B" w:rsidRDefault="00F41E92" w:rsidP="00F41E92">
            <w:pPr>
              <w:pStyle w:val="PL"/>
              <w:rPr>
                <w:lang w:val="en-US"/>
              </w:rPr>
            </w:pPr>
            <w:r w:rsidRPr="0041016B">
              <w:rPr>
                <w:lang w:val="en-US"/>
              </w:rPr>
              <w:t xml:space="preserve">              },</w:t>
            </w:r>
          </w:p>
          <w:p w14:paraId="63C8046B" w14:textId="77777777" w:rsidR="00F41E92" w:rsidRPr="0041016B" w:rsidRDefault="00F41E92" w:rsidP="00F41E92">
            <w:pPr>
              <w:pStyle w:val="PL"/>
              <w:rPr>
                <w:lang w:val="en-US"/>
              </w:rPr>
            </w:pPr>
            <w:r w:rsidRPr="0041016B">
              <w:rPr>
                <w:lang w:val="en-US"/>
              </w:rPr>
              <w:t xml:space="preserve">              {</w:t>
            </w:r>
          </w:p>
          <w:p w14:paraId="0B5E7522" w14:textId="77777777" w:rsidR="00F41E92" w:rsidRPr="0041016B" w:rsidRDefault="00F41E92" w:rsidP="00F41E92">
            <w:pPr>
              <w:pStyle w:val="PL"/>
              <w:rPr>
                <w:lang w:val="en-US"/>
              </w:rPr>
            </w:pPr>
            <w:r w:rsidRPr="0041016B">
              <w:rPr>
                <w:lang w:val="en-US"/>
              </w:rPr>
              <w:t xml:space="preserve">                "level": "2",</w:t>
            </w:r>
          </w:p>
          <w:p w14:paraId="41C06148" w14:textId="77777777" w:rsidR="00F41E92" w:rsidRPr="0041016B" w:rsidRDefault="00F41E92" w:rsidP="00F41E92">
            <w:pPr>
              <w:pStyle w:val="PL"/>
              <w:rPr>
                <w:lang w:val="en-US"/>
              </w:rPr>
            </w:pPr>
            <w:r w:rsidRPr="0041016B">
              <w:rPr>
                <w:lang w:val="en-US"/>
              </w:rPr>
              <w:t xml:space="preserve">                "thresholdValue": 20</w:t>
            </w:r>
          </w:p>
          <w:p w14:paraId="0C60EF63" w14:textId="77777777" w:rsidR="00F41E92" w:rsidRPr="0041016B" w:rsidRDefault="00F41E92" w:rsidP="00F41E92">
            <w:pPr>
              <w:pStyle w:val="PL"/>
              <w:rPr>
                <w:lang w:val="en-US"/>
              </w:rPr>
            </w:pPr>
            <w:r w:rsidRPr="0041016B">
              <w:rPr>
                <w:lang w:val="en-US"/>
              </w:rPr>
              <w:t xml:space="preserve">              },</w:t>
            </w:r>
          </w:p>
          <w:p w14:paraId="7DCC4F79" w14:textId="77777777" w:rsidR="00F41E92" w:rsidRPr="0041016B" w:rsidRDefault="00F41E92" w:rsidP="00F41E92">
            <w:pPr>
              <w:pStyle w:val="PL"/>
              <w:rPr>
                <w:lang w:val="en-US"/>
              </w:rPr>
            </w:pPr>
            <w:r w:rsidRPr="0041016B">
              <w:rPr>
                <w:lang w:val="en-US"/>
              </w:rPr>
              <w:t xml:space="preserve">              {</w:t>
            </w:r>
          </w:p>
          <w:p w14:paraId="2211E319" w14:textId="77777777" w:rsidR="00F41E92" w:rsidRPr="0041016B" w:rsidRDefault="00F41E92" w:rsidP="00F41E92">
            <w:pPr>
              <w:pStyle w:val="PL"/>
              <w:rPr>
                <w:lang w:val="en-US"/>
              </w:rPr>
            </w:pPr>
            <w:r w:rsidRPr="0041016B">
              <w:rPr>
                <w:lang w:val="en-US"/>
              </w:rPr>
              <w:t xml:space="preserve">                "level": "3",</w:t>
            </w:r>
          </w:p>
          <w:p w14:paraId="2341FF97" w14:textId="77777777" w:rsidR="00F41E92" w:rsidRPr="0041016B" w:rsidRDefault="00F41E92" w:rsidP="00F41E92">
            <w:pPr>
              <w:pStyle w:val="PL"/>
              <w:rPr>
                <w:lang w:val="en-US"/>
              </w:rPr>
            </w:pPr>
            <w:r w:rsidRPr="0041016B">
              <w:rPr>
                <w:lang w:val="en-US"/>
              </w:rPr>
              <w:t xml:space="preserve">                "thresholdValue": 30</w:t>
            </w:r>
          </w:p>
          <w:p w14:paraId="35F6FE9A" w14:textId="77777777" w:rsidR="00F41E92" w:rsidRPr="0041016B" w:rsidRDefault="00F41E92" w:rsidP="00F41E92">
            <w:pPr>
              <w:pStyle w:val="PL"/>
              <w:rPr>
                <w:lang w:val="en-US"/>
              </w:rPr>
            </w:pPr>
            <w:r w:rsidRPr="0041016B">
              <w:rPr>
                <w:lang w:val="en-US"/>
              </w:rPr>
              <w:t xml:space="preserve">              }</w:t>
            </w:r>
          </w:p>
          <w:p w14:paraId="5F921D01" w14:textId="77777777" w:rsidR="00F41E92" w:rsidRPr="0041016B" w:rsidRDefault="00F41E92" w:rsidP="00F41E92">
            <w:pPr>
              <w:pStyle w:val="PL"/>
              <w:rPr>
                <w:lang w:val="en-US"/>
              </w:rPr>
            </w:pPr>
            <w:r w:rsidRPr="0041016B">
              <w:rPr>
                <w:lang w:val="en-US"/>
              </w:rPr>
              <w:t xml:space="preserve">            ]</w:t>
            </w:r>
          </w:p>
          <w:p w14:paraId="036F9F03" w14:textId="77777777" w:rsidR="00F41E92" w:rsidRPr="0041016B" w:rsidRDefault="00F41E92" w:rsidP="00F41E92">
            <w:pPr>
              <w:pStyle w:val="PL"/>
              <w:rPr>
                <w:lang w:val="en-US"/>
              </w:rPr>
            </w:pPr>
            <w:r w:rsidRPr="0041016B">
              <w:rPr>
                <w:lang w:val="en-US"/>
              </w:rPr>
              <w:t xml:space="preserve">          }</w:t>
            </w:r>
          </w:p>
          <w:p w14:paraId="6C33DBED" w14:textId="77777777" w:rsidR="00F41E92" w:rsidRPr="0041016B" w:rsidRDefault="00F41E92" w:rsidP="00F41E92">
            <w:pPr>
              <w:pStyle w:val="PL"/>
              <w:rPr>
                <w:lang w:val="en-US"/>
              </w:rPr>
            </w:pPr>
            <w:r w:rsidRPr="0041016B">
              <w:rPr>
                <w:lang w:val="en-US"/>
              </w:rPr>
              <w:t xml:space="preserve">        }</w:t>
            </w:r>
          </w:p>
          <w:p w14:paraId="1C8908E3" w14:textId="77777777" w:rsidR="00F41E92" w:rsidRPr="0041016B" w:rsidRDefault="00F41E92" w:rsidP="00F41E92">
            <w:pPr>
              <w:pStyle w:val="PL"/>
              <w:rPr>
                <w:lang w:val="en-US"/>
              </w:rPr>
            </w:pPr>
            <w:r w:rsidRPr="0041016B">
              <w:rPr>
                <w:lang w:val="en-US"/>
              </w:rPr>
              <w:t xml:space="preserve">      ]</w:t>
            </w:r>
          </w:p>
          <w:p w14:paraId="5026B49F" w14:textId="77777777" w:rsidR="00F41E92" w:rsidRPr="0041016B" w:rsidRDefault="00F41E92" w:rsidP="00F41E92">
            <w:pPr>
              <w:pStyle w:val="PL"/>
              <w:rPr>
                <w:lang w:val="en-US"/>
              </w:rPr>
            </w:pPr>
            <w:r w:rsidRPr="0041016B">
              <w:rPr>
                <w:lang w:val="en-US"/>
              </w:rPr>
              <w:t xml:space="preserve">    }</w:t>
            </w:r>
          </w:p>
          <w:p w14:paraId="77EC0E87" w14:textId="77777777" w:rsidR="00F41E92" w:rsidRPr="0041016B" w:rsidRDefault="00F41E92" w:rsidP="00F41E92">
            <w:pPr>
              <w:pStyle w:val="PL"/>
              <w:rPr>
                <w:lang w:val="en-US"/>
              </w:rPr>
            </w:pPr>
            <w:r w:rsidRPr="0041016B">
              <w:rPr>
                <w:lang w:val="en-US"/>
              </w:rPr>
              <w:t xml:space="preserve">  ]</w:t>
            </w:r>
          </w:p>
          <w:p w14:paraId="35F637EC" w14:textId="77777777" w:rsidR="00F34BA2" w:rsidRPr="004F1033" w:rsidRDefault="00F41E92" w:rsidP="004F1033">
            <w:pPr>
              <w:pStyle w:val="PL"/>
              <w:rPr>
                <w:lang w:val="fr-FR"/>
              </w:rPr>
            </w:pPr>
            <w:r w:rsidRPr="0041016B">
              <w:rPr>
                <w:lang w:val="en-US"/>
              </w:rPr>
              <w:t>}</w:t>
            </w:r>
            <w:bookmarkEnd w:id="280"/>
          </w:p>
        </w:tc>
      </w:tr>
      <w:bookmarkEnd w:id="281"/>
    </w:tbl>
    <w:p w14:paraId="4E41EB2A" w14:textId="77777777" w:rsidR="00F34BA2" w:rsidRDefault="00F34BA2" w:rsidP="00F34BA2">
      <w:pPr>
        <w:rPr>
          <w:lang w:val="fr-FR"/>
        </w:rPr>
      </w:pPr>
    </w:p>
    <w:p w14:paraId="51E78F2F"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1DC79E36" w14:textId="77777777" w:rsidTr="00EF08B0">
        <w:tc>
          <w:tcPr>
            <w:tcW w:w="9779" w:type="dxa"/>
            <w:shd w:val="clear" w:color="auto" w:fill="F2F2F2"/>
          </w:tcPr>
          <w:p w14:paraId="3B6CF19D" w14:textId="77777777" w:rsidR="00F41E92" w:rsidRPr="004813FF" w:rsidRDefault="00F41E92" w:rsidP="00F41E92">
            <w:pPr>
              <w:pStyle w:val="PL"/>
              <w:rPr>
                <w:lang w:val="en-US"/>
              </w:rPr>
            </w:pPr>
            <w:r w:rsidRPr="004813FF">
              <w:rPr>
                <w:lang w:val="en-US"/>
              </w:rPr>
              <w:t>{</w:t>
            </w:r>
          </w:p>
          <w:p w14:paraId="5D7DF152" w14:textId="77777777" w:rsidR="00F41E92" w:rsidRPr="004813FF" w:rsidRDefault="00F41E92" w:rsidP="00F41E92">
            <w:pPr>
              <w:pStyle w:val="PL"/>
              <w:rPr>
                <w:lang w:val="en-US"/>
              </w:rPr>
            </w:pPr>
            <w:r w:rsidRPr="004813FF">
              <w:rPr>
                <w:lang w:val="en-US"/>
              </w:rPr>
              <w:t xml:space="preserve">  "SubNetwork": {</w:t>
            </w:r>
          </w:p>
          <w:p w14:paraId="439FB619" w14:textId="77777777" w:rsidR="00F41E92" w:rsidRPr="004813FF" w:rsidRDefault="00F41E92" w:rsidP="00F41E92">
            <w:pPr>
              <w:pStyle w:val="PL"/>
              <w:rPr>
                <w:lang w:val="en-US"/>
              </w:rPr>
            </w:pPr>
            <w:r w:rsidRPr="004813FF">
              <w:rPr>
                <w:lang w:val="en-US"/>
              </w:rPr>
              <w:t xml:space="preserve">    "type": "array",</w:t>
            </w:r>
          </w:p>
          <w:p w14:paraId="6119B8B8" w14:textId="77777777" w:rsidR="00F41E92" w:rsidRPr="004813FF" w:rsidRDefault="00F41E92" w:rsidP="00F41E92">
            <w:pPr>
              <w:pStyle w:val="PL"/>
              <w:rPr>
                <w:lang w:val="en-US"/>
              </w:rPr>
            </w:pPr>
            <w:r w:rsidRPr="004813FF">
              <w:rPr>
                <w:lang w:val="en-US"/>
              </w:rPr>
              <w:t xml:space="preserve">    "items": {</w:t>
            </w:r>
          </w:p>
          <w:p w14:paraId="32D04A4E" w14:textId="77777777" w:rsidR="00F41E92" w:rsidRPr="004813FF" w:rsidRDefault="00F41E92" w:rsidP="00F41E92">
            <w:pPr>
              <w:pStyle w:val="PL"/>
              <w:rPr>
                <w:lang w:val="en-US"/>
              </w:rPr>
            </w:pPr>
            <w:r w:rsidRPr="004813FF">
              <w:rPr>
                <w:lang w:val="en-US"/>
              </w:rPr>
              <w:t xml:space="preserve">      "type": "object",</w:t>
            </w:r>
          </w:p>
          <w:p w14:paraId="7BBF558B" w14:textId="77777777" w:rsidR="00F41E92" w:rsidRPr="004813FF" w:rsidRDefault="00F41E92" w:rsidP="00F41E92">
            <w:pPr>
              <w:pStyle w:val="PL"/>
              <w:rPr>
                <w:lang w:val="en-US"/>
              </w:rPr>
            </w:pPr>
            <w:r w:rsidRPr="004813FF">
              <w:rPr>
                <w:lang w:val="en-US"/>
              </w:rPr>
              <w:t xml:space="preserve">      "properties": {</w:t>
            </w:r>
          </w:p>
          <w:p w14:paraId="7641B313" w14:textId="77777777" w:rsidR="00F41E92" w:rsidRPr="004813FF" w:rsidRDefault="00F41E92" w:rsidP="00F41E92">
            <w:pPr>
              <w:pStyle w:val="PL"/>
              <w:rPr>
                <w:lang w:val="en-US"/>
              </w:rPr>
            </w:pPr>
            <w:r w:rsidRPr="004813FF">
              <w:rPr>
                <w:lang w:val="en-US"/>
              </w:rPr>
              <w:t xml:space="preserve">        "id": {</w:t>
            </w:r>
          </w:p>
          <w:p w14:paraId="517FCA3A" w14:textId="77777777" w:rsidR="00F41E92" w:rsidRPr="004813FF" w:rsidRDefault="00F41E92" w:rsidP="00F41E92">
            <w:pPr>
              <w:pStyle w:val="PL"/>
              <w:rPr>
                <w:lang w:val="en-US"/>
              </w:rPr>
            </w:pPr>
            <w:r w:rsidRPr="004813FF">
              <w:rPr>
                <w:lang w:val="en-US"/>
              </w:rPr>
              <w:t xml:space="preserve">          "type": "string"</w:t>
            </w:r>
          </w:p>
          <w:p w14:paraId="2E7DE352" w14:textId="77777777" w:rsidR="00F41E92" w:rsidRPr="004813FF" w:rsidRDefault="00F41E92" w:rsidP="00F41E92">
            <w:pPr>
              <w:pStyle w:val="PL"/>
              <w:rPr>
                <w:lang w:val="en-US"/>
              </w:rPr>
            </w:pPr>
            <w:r w:rsidRPr="004813FF">
              <w:rPr>
                <w:lang w:val="en-US"/>
              </w:rPr>
              <w:t xml:space="preserve">        },</w:t>
            </w:r>
          </w:p>
          <w:p w14:paraId="2E8688DF" w14:textId="77777777" w:rsidR="00F41E92" w:rsidRPr="004813FF" w:rsidRDefault="00F41E92" w:rsidP="00F41E92">
            <w:pPr>
              <w:pStyle w:val="PL"/>
              <w:rPr>
                <w:lang w:val="en-US"/>
              </w:rPr>
            </w:pPr>
            <w:r w:rsidRPr="004813FF">
              <w:rPr>
                <w:lang w:val="en-US"/>
              </w:rPr>
              <w:t xml:space="preserve">        "objectClass": {</w:t>
            </w:r>
          </w:p>
          <w:p w14:paraId="7A3DA2CF" w14:textId="77777777" w:rsidR="00F41E92" w:rsidRPr="004813FF" w:rsidRDefault="00F41E92" w:rsidP="00F41E92">
            <w:pPr>
              <w:pStyle w:val="PL"/>
              <w:rPr>
                <w:lang w:val="en-US"/>
              </w:rPr>
            </w:pPr>
            <w:r w:rsidRPr="004813FF">
              <w:rPr>
                <w:lang w:val="en-US"/>
              </w:rPr>
              <w:t xml:space="preserve">          "type": "string"</w:t>
            </w:r>
          </w:p>
          <w:p w14:paraId="299BCA33" w14:textId="77777777" w:rsidR="00F41E92" w:rsidRPr="004813FF" w:rsidRDefault="00F41E92" w:rsidP="00F41E92">
            <w:pPr>
              <w:pStyle w:val="PL"/>
              <w:rPr>
                <w:lang w:val="en-US"/>
              </w:rPr>
            </w:pPr>
            <w:r w:rsidRPr="004813FF">
              <w:rPr>
                <w:lang w:val="en-US"/>
              </w:rPr>
              <w:t xml:space="preserve">        },</w:t>
            </w:r>
          </w:p>
          <w:p w14:paraId="58A8C8B0" w14:textId="77777777" w:rsidR="00F41E92" w:rsidRPr="004813FF" w:rsidRDefault="00F41E92" w:rsidP="00F41E92">
            <w:pPr>
              <w:pStyle w:val="PL"/>
              <w:rPr>
                <w:lang w:val="en-US"/>
              </w:rPr>
            </w:pPr>
            <w:r w:rsidRPr="004813FF">
              <w:rPr>
                <w:lang w:val="en-US"/>
              </w:rPr>
              <w:t xml:space="preserve">        "objectInstance": {</w:t>
            </w:r>
          </w:p>
          <w:p w14:paraId="5E27F0B0" w14:textId="77777777" w:rsidR="00F41E92" w:rsidRPr="004813FF" w:rsidRDefault="00F41E92" w:rsidP="00F41E92">
            <w:pPr>
              <w:pStyle w:val="PL"/>
              <w:rPr>
                <w:lang w:val="en-US"/>
              </w:rPr>
            </w:pPr>
            <w:r w:rsidRPr="004813FF">
              <w:rPr>
                <w:lang w:val="en-US"/>
              </w:rPr>
              <w:t xml:space="preserve">          "type": "string"</w:t>
            </w:r>
          </w:p>
          <w:p w14:paraId="3D49673B" w14:textId="77777777" w:rsidR="00F41E92" w:rsidRPr="004813FF" w:rsidRDefault="00F41E92" w:rsidP="00F41E92">
            <w:pPr>
              <w:pStyle w:val="PL"/>
              <w:rPr>
                <w:lang w:val="en-US"/>
              </w:rPr>
            </w:pPr>
            <w:r w:rsidRPr="004813FF">
              <w:rPr>
                <w:lang w:val="en-US"/>
              </w:rPr>
              <w:t xml:space="preserve">        },</w:t>
            </w:r>
          </w:p>
          <w:p w14:paraId="440A0D5D" w14:textId="77777777" w:rsidR="00F41E92" w:rsidRPr="004813FF" w:rsidRDefault="00F41E92" w:rsidP="00F41E92">
            <w:pPr>
              <w:pStyle w:val="PL"/>
              <w:rPr>
                <w:lang w:val="en-US"/>
              </w:rPr>
            </w:pPr>
            <w:r w:rsidRPr="004813FF">
              <w:rPr>
                <w:lang w:val="en-US"/>
              </w:rPr>
              <w:t xml:space="preserve">        "attributes": {</w:t>
            </w:r>
          </w:p>
          <w:p w14:paraId="50AF74D6" w14:textId="77777777" w:rsidR="00F41E92" w:rsidRPr="004813FF" w:rsidRDefault="00F41E92" w:rsidP="00F41E92">
            <w:pPr>
              <w:pStyle w:val="PL"/>
              <w:rPr>
                <w:lang w:val="en-US"/>
              </w:rPr>
            </w:pPr>
            <w:r w:rsidRPr="004813FF">
              <w:rPr>
                <w:lang w:val="en-US"/>
              </w:rPr>
              <w:t xml:space="preserve">          "type": "object",</w:t>
            </w:r>
          </w:p>
          <w:p w14:paraId="76221D97" w14:textId="77777777" w:rsidR="00F41E92" w:rsidRPr="004813FF" w:rsidRDefault="00F41E92" w:rsidP="00F41E92">
            <w:pPr>
              <w:pStyle w:val="PL"/>
              <w:rPr>
                <w:lang w:val="en-US"/>
              </w:rPr>
            </w:pPr>
            <w:r w:rsidRPr="004813FF">
              <w:rPr>
                <w:lang w:val="en-US"/>
              </w:rPr>
              <w:t xml:space="preserve">          "properties": {</w:t>
            </w:r>
          </w:p>
          <w:p w14:paraId="15D6209F" w14:textId="77777777" w:rsidR="00F41E92" w:rsidRPr="004813FF" w:rsidRDefault="00F41E92" w:rsidP="00F41E92">
            <w:pPr>
              <w:pStyle w:val="PL"/>
              <w:rPr>
                <w:lang w:val="en-US"/>
              </w:rPr>
            </w:pPr>
            <w:r w:rsidRPr="004813FF">
              <w:rPr>
                <w:lang w:val="en-US"/>
              </w:rPr>
              <w:t xml:space="preserve">            "userLabel": {</w:t>
            </w:r>
          </w:p>
          <w:p w14:paraId="52AE237D" w14:textId="77777777" w:rsidR="00F41E92" w:rsidRPr="004813FF" w:rsidRDefault="00F41E92" w:rsidP="00F41E92">
            <w:pPr>
              <w:pStyle w:val="PL"/>
              <w:rPr>
                <w:lang w:val="en-US"/>
              </w:rPr>
            </w:pPr>
            <w:r w:rsidRPr="004813FF">
              <w:rPr>
                <w:lang w:val="en-US"/>
              </w:rPr>
              <w:t xml:space="preserve">              "type": "string"</w:t>
            </w:r>
          </w:p>
          <w:p w14:paraId="7D94674B" w14:textId="77777777" w:rsidR="00F41E92" w:rsidRPr="004813FF" w:rsidRDefault="00F41E92" w:rsidP="00F41E92">
            <w:pPr>
              <w:pStyle w:val="PL"/>
              <w:rPr>
                <w:lang w:val="en-US"/>
              </w:rPr>
            </w:pPr>
            <w:r w:rsidRPr="004813FF">
              <w:rPr>
                <w:lang w:val="en-US"/>
              </w:rPr>
              <w:t xml:space="preserve">            },</w:t>
            </w:r>
          </w:p>
          <w:p w14:paraId="414BB63C" w14:textId="77777777" w:rsidR="00F41E92" w:rsidRPr="004813FF" w:rsidRDefault="00F41E92" w:rsidP="00F41E92">
            <w:pPr>
              <w:pStyle w:val="PL"/>
              <w:rPr>
                <w:lang w:val="en-US"/>
              </w:rPr>
            </w:pPr>
            <w:r w:rsidRPr="004813FF">
              <w:rPr>
                <w:lang w:val="en-US"/>
              </w:rPr>
              <w:t xml:space="preserve">            "userDefinedNetworkType": {</w:t>
            </w:r>
          </w:p>
          <w:p w14:paraId="109AFDBB" w14:textId="77777777" w:rsidR="00F41E92" w:rsidRPr="004813FF" w:rsidRDefault="00F41E92" w:rsidP="00F41E92">
            <w:pPr>
              <w:pStyle w:val="PL"/>
              <w:rPr>
                <w:lang w:val="en-US"/>
              </w:rPr>
            </w:pPr>
            <w:r w:rsidRPr="004813FF">
              <w:rPr>
                <w:lang w:val="en-US"/>
              </w:rPr>
              <w:t xml:space="preserve">              "type": "string"</w:t>
            </w:r>
          </w:p>
          <w:p w14:paraId="2504B1EC" w14:textId="77777777" w:rsidR="00F41E92" w:rsidRPr="004813FF" w:rsidRDefault="00F41E92" w:rsidP="00F41E92">
            <w:pPr>
              <w:pStyle w:val="PL"/>
              <w:rPr>
                <w:lang w:val="en-US"/>
              </w:rPr>
            </w:pPr>
            <w:r w:rsidRPr="004813FF">
              <w:rPr>
                <w:lang w:val="en-US"/>
              </w:rPr>
              <w:t xml:space="preserve">            },</w:t>
            </w:r>
          </w:p>
          <w:p w14:paraId="402A6D0C" w14:textId="77777777" w:rsidR="00F41E92" w:rsidRPr="004813FF" w:rsidRDefault="00F41E92" w:rsidP="00F41E92">
            <w:pPr>
              <w:pStyle w:val="PL"/>
              <w:rPr>
                <w:lang w:val="en-US"/>
              </w:rPr>
            </w:pPr>
            <w:r w:rsidRPr="004813FF">
              <w:rPr>
                <w:lang w:val="en-US"/>
              </w:rPr>
              <w:t xml:space="preserve">            "plmnId": {</w:t>
            </w:r>
          </w:p>
          <w:p w14:paraId="36A635AF" w14:textId="77777777" w:rsidR="00F41E92" w:rsidRPr="004813FF" w:rsidRDefault="00F41E92" w:rsidP="00F41E92">
            <w:pPr>
              <w:pStyle w:val="PL"/>
              <w:rPr>
                <w:lang w:val="en-US"/>
              </w:rPr>
            </w:pPr>
            <w:r w:rsidRPr="004813FF">
              <w:rPr>
                <w:lang w:val="en-US"/>
              </w:rPr>
              <w:t xml:space="preserve">              "type": "object",</w:t>
            </w:r>
          </w:p>
          <w:p w14:paraId="216649A0" w14:textId="77777777" w:rsidR="00F41E92" w:rsidRPr="004813FF" w:rsidRDefault="00F41E92" w:rsidP="00F41E92">
            <w:pPr>
              <w:pStyle w:val="PL"/>
              <w:rPr>
                <w:lang w:val="en-US"/>
              </w:rPr>
            </w:pPr>
            <w:r w:rsidRPr="004813FF">
              <w:rPr>
                <w:lang w:val="en-US"/>
              </w:rPr>
              <w:t xml:space="preserve">              "properties": {</w:t>
            </w:r>
          </w:p>
          <w:p w14:paraId="6C234ACD" w14:textId="77777777" w:rsidR="00F41E92" w:rsidRPr="004813FF" w:rsidRDefault="00F41E92" w:rsidP="00F41E92">
            <w:pPr>
              <w:pStyle w:val="PL"/>
              <w:rPr>
                <w:lang w:val="en-US"/>
              </w:rPr>
            </w:pPr>
            <w:r w:rsidRPr="004813FF">
              <w:rPr>
                <w:lang w:val="en-US"/>
              </w:rPr>
              <w:t xml:space="preserve">                "mcc": {</w:t>
            </w:r>
          </w:p>
          <w:p w14:paraId="20F985D9" w14:textId="77777777" w:rsidR="00F41E92" w:rsidRPr="004813FF" w:rsidRDefault="00F41E92" w:rsidP="00F41E92">
            <w:pPr>
              <w:pStyle w:val="PL"/>
              <w:rPr>
                <w:lang w:val="en-US"/>
              </w:rPr>
            </w:pPr>
            <w:r w:rsidRPr="004813FF">
              <w:rPr>
                <w:lang w:val="en-US"/>
              </w:rPr>
              <w:t xml:space="preserve">                  "type": "integer"</w:t>
            </w:r>
          </w:p>
          <w:p w14:paraId="1F90948D" w14:textId="77777777" w:rsidR="00F41E92" w:rsidRPr="004813FF" w:rsidRDefault="00F41E92" w:rsidP="00F41E92">
            <w:pPr>
              <w:pStyle w:val="PL"/>
              <w:rPr>
                <w:lang w:val="en-US"/>
              </w:rPr>
            </w:pPr>
            <w:r w:rsidRPr="004813FF">
              <w:rPr>
                <w:lang w:val="en-US"/>
              </w:rPr>
              <w:t xml:space="preserve">                },</w:t>
            </w:r>
          </w:p>
          <w:p w14:paraId="089F99FA" w14:textId="77777777" w:rsidR="00F41E92" w:rsidRPr="004813FF" w:rsidRDefault="00F41E92" w:rsidP="00F41E92">
            <w:pPr>
              <w:pStyle w:val="PL"/>
              <w:rPr>
                <w:lang w:val="en-US"/>
              </w:rPr>
            </w:pPr>
            <w:r w:rsidRPr="004813FF">
              <w:rPr>
                <w:lang w:val="en-US"/>
              </w:rPr>
              <w:t xml:space="preserve">                "mnc": {</w:t>
            </w:r>
          </w:p>
          <w:p w14:paraId="6DE2BA80" w14:textId="77777777" w:rsidR="00F41E92" w:rsidRPr="004813FF" w:rsidRDefault="00F41E92" w:rsidP="00F41E92">
            <w:pPr>
              <w:pStyle w:val="PL"/>
              <w:rPr>
                <w:lang w:val="en-US"/>
              </w:rPr>
            </w:pPr>
            <w:r w:rsidRPr="004813FF">
              <w:rPr>
                <w:lang w:val="en-US"/>
              </w:rPr>
              <w:t xml:space="preserve">                  "type": "integer"</w:t>
            </w:r>
          </w:p>
          <w:p w14:paraId="2E19A08F" w14:textId="77777777" w:rsidR="00F41E92" w:rsidRPr="004813FF" w:rsidRDefault="00F41E92" w:rsidP="00F41E92">
            <w:pPr>
              <w:pStyle w:val="PL"/>
              <w:rPr>
                <w:lang w:val="en-US"/>
              </w:rPr>
            </w:pPr>
            <w:r w:rsidRPr="004813FF">
              <w:rPr>
                <w:lang w:val="en-US"/>
              </w:rPr>
              <w:t xml:space="preserve">                }</w:t>
            </w:r>
          </w:p>
          <w:p w14:paraId="283162B2" w14:textId="77777777" w:rsidR="00F41E92" w:rsidRPr="004813FF" w:rsidRDefault="00F41E92" w:rsidP="00F41E92">
            <w:pPr>
              <w:pStyle w:val="PL"/>
              <w:rPr>
                <w:lang w:val="en-US"/>
              </w:rPr>
            </w:pPr>
            <w:r w:rsidRPr="004813FF">
              <w:rPr>
                <w:lang w:val="en-US"/>
              </w:rPr>
              <w:t xml:space="preserve">              }</w:t>
            </w:r>
          </w:p>
          <w:p w14:paraId="09A40ADA" w14:textId="77777777" w:rsidR="00F41E92" w:rsidRPr="004813FF" w:rsidRDefault="00F41E92" w:rsidP="00F41E92">
            <w:pPr>
              <w:pStyle w:val="PL"/>
              <w:rPr>
                <w:lang w:val="en-US"/>
              </w:rPr>
            </w:pPr>
            <w:r w:rsidRPr="004813FF">
              <w:rPr>
                <w:lang w:val="en-US"/>
              </w:rPr>
              <w:t xml:space="preserve">            }</w:t>
            </w:r>
          </w:p>
          <w:p w14:paraId="75410BE8" w14:textId="77777777" w:rsidR="00F41E92" w:rsidRPr="004813FF" w:rsidRDefault="00F41E92" w:rsidP="00F41E92">
            <w:pPr>
              <w:pStyle w:val="PL"/>
              <w:rPr>
                <w:lang w:val="en-US"/>
              </w:rPr>
            </w:pPr>
            <w:r w:rsidRPr="004813FF">
              <w:rPr>
                <w:lang w:val="en-US"/>
              </w:rPr>
              <w:t xml:space="preserve">          }</w:t>
            </w:r>
          </w:p>
          <w:p w14:paraId="5B72C4C2" w14:textId="77777777" w:rsidR="00F41E92" w:rsidRPr="004813FF" w:rsidRDefault="00F41E92" w:rsidP="00F41E92">
            <w:pPr>
              <w:pStyle w:val="PL"/>
              <w:rPr>
                <w:lang w:val="en-US"/>
              </w:rPr>
            </w:pPr>
            <w:r w:rsidRPr="004813FF">
              <w:rPr>
                <w:lang w:val="en-US"/>
              </w:rPr>
              <w:t xml:space="preserve">        },</w:t>
            </w:r>
          </w:p>
          <w:p w14:paraId="5CF31B85" w14:textId="77777777" w:rsidR="00F41E92" w:rsidRPr="004813FF" w:rsidRDefault="00F41E92" w:rsidP="00F41E92">
            <w:pPr>
              <w:pStyle w:val="PL"/>
              <w:rPr>
                <w:lang w:val="en-US"/>
              </w:rPr>
            </w:pPr>
            <w:r w:rsidRPr="004813FF">
              <w:rPr>
                <w:lang w:val="en-US"/>
              </w:rPr>
              <w:t xml:space="preserve">        "ManagedElement": {</w:t>
            </w:r>
          </w:p>
          <w:p w14:paraId="75739D5F" w14:textId="77777777" w:rsidR="00F41E92" w:rsidRPr="004813FF" w:rsidRDefault="00F41E92" w:rsidP="00F41E92">
            <w:pPr>
              <w:pStyle w:val="PL"/>
              <w:rPr>
                <w:lang w:val="en-US"/>
              </w:rPr>
            </w:pPr>
            <w:r w:rsidRPr="004813FF">
              <w:rPr>
                <w:lang w:val="en-US"/>
              </w:rPr>
              <w:t xml:space="preserve">          "type": "array",</w:t>
            </w:r>
          </w:p>
          <w:p w14:paraId="6F694077" w14:textId="77777777" w:rsidR="00F41E92" w:rsidRPr="004813FF" w:rsidRDefault="00F41E92" w:rsidP="00F41E92">
            <w:pPr>
              <w:pStyle w:val="PL"/>
              <w:rPr>
                <w:lang w:val="en-US"/>
              </w:rPr>
            </w:pPr>
            <w:r w:rsidRPr="004813FF">
              <w:rPr>
                <w:lang w:val="en-US"/>
              </w:rPr>
              <w:t xml:space="preserve">          "items": {</w:t>
            </w:r>
          </w:p>
          <w:p w14:paraId="33DB1848" w14:textId="77777777" w:rsidR="00F41E92" w:rsidRPr="004813FF" w:rsidRDefault="00F41E92" w:rsidP="00F41E92">
            <w:pPr>
              <w:pStyle w:val="PL"/>
              <w:rPr>
                <w:lang w:val="en-US"/>
              </w:rPr>
            </w:pPr>
            <w:r w:rsidRPr="004813FF">
              <w:rPr>
                <w:lang w:val="en-US"/>
              </w:rPr>
              <w:t xml:space="preserve">            "type": "object",</w:t>
            </w:r>
          </w:p>
          <w:p w14:paraId="773F5027" w14:textId="77777777" w:rsidR="00F41E92" w:rsidRPr="004813FF" w:rsidRDefault="00F41E92" w:rsidP="00F41E92">
            <w:pPr>
              <w:pStyle w:val="PL"/>
              <w:rPr>
                <w:lang w:val="en-US"/>
              </w:rPr>
            </w:pPr>
            <w:r w:rsidRPr="004813FF">
              <w:rPr>
                <w:lang w:val="en-US"/>
              </w:rPr>
              <w:t xml:space="preserve">            "properties": {</w:t>
            </w:r>
          </w:p>
          <w:p w14:paraId="52F2EBBE" w14:textId="77777777" w:rsidR="00F41E92" w:rsidRPr="004813FF" w:rsidRDefault="00F41E92" w:rsidP="00F41E92">
            <w:pPr>
              <w:pStyle w:val="PL"/>
              <w:rPr>
                <w:lang w:val="en-US"/>
              </w:rPr>
            </w:pPr>
            <w:r w:rsidRPr="004813FF">
              <w:rPr>
                <w:lang w:val="en-US"/>
              </w:rPr>
              <w:t xml:space="preserve">              "id": {</w:t>
            </w:r>
          </w:p>
          <w:p w14:paraId="4C4AB05D" w14:textId="77777777" w:rsidR="00F41E92" w:rsidRPr="004813FF" w:rsidRDefault="00F41E92" w:rsidP="00F41E92">
            <w:pPr>
              <w:pStyle w:val="PL"/>
              <w:rPr>
                <w:lang w:val="en-US"/>
              </w:rPr>
            </w:pPr>
            <w:r w:rsidRPr="004813FF">
              <w:rPr>
                <w:lang w:val="en-US"/>
              </w:rPr>
              <w:t xml:space="preserve">                "type": "string"</w:t>
            </w:r>
          </w:p>
          <w:p w14:paraId="685CBF8B" w14:textId="77777777" w:rsidR="00F41E92" w:rsidRPr="004813FF" w:rsidRDefault="00F41E92" w:rsidP="00F41E92">
            <w:pPr>
              <w:pStyle w:val="PL"/>
              <w:rPr>
                <w:lang w:val="en-US"/>
              </w:rPr>
            </w:pPr>
            <w:r w:rsidRPr="004813FF">
              <w:rPr>
                <w:lang w:val="en-US"/>
              </w:rPr>
              <w:t xml:space="preserve">              },</w:t>
            </w:r>
          </w:p>
          <w:p w14:paraId="492D1694" w14:textId="77777777" w:rsidR="00F41E92" w:rsidRPr="004813FF" w:rsidRDefault="00F41E92" w:rsidP="00F41E92">
            <w:pPr>
              <w:pStyle w:val="PL"/>
              <w:rPr>
                <w:lang w:val="en-US"/>
              </w:rPr>
            </w:pPr>
            <w:r w:rsidRPr="004813FF">
              <w:rPr>
                <w:lang w:val="en-US"/>
              </w:rPr>
              <w:t xml:space="preserve">              "objectClass": {</w:t>
            </w:r>
          </w:p>
          <w:p w14:paraId="61C818DC" w14:textId="77777777" w:rsidR="00F41E92" w:rsidRPr="004813FF" w:rsidRDefault="00F41E92" w:rsidP="00F41E92">
            <w:pPr>
              <w:pStyle w:val="PL"/>
              <w:rPr>
                <w:lang w:val="en-US"/>
              </w:rPr>
            </w:pPr>
            <w:r w:rsidRPr="004813FF">
              <w:rPr>
                <w:lang w:val="en-US"/>
              </w:rPr>
              <w:t xml:space="preserve">                "type": "string"</w:t>
            </w:r>
          </w:p>
          <w:p w14:paraId="546E9BBE" w14:textId="77777777" w:rsidR="00F41E92" w:rsidRPr="004813FF" w:rsidRDefault="00F41E92" w:rsidP="00F41E92">
            <w:pPr>
              <w:pStyle w:val="PL"/>
              <w:rPr>
                <w:lang w:val="en-US"/>
              </w:rPr>
            </w:pPr>
            <w:r w:rsidRPr="004813FF">
              <w:rPr>
                <w:lang w:val="en-US"/>
              </w:rPr>
              <w:t xml:space="preserve">              },</w:t>
            </w:r>
          </w:p>
          <w:p w14:paraId="3259B07A" w14:textId="77777777" w:rsidR="00F41E92" w:rsidRPr="004813FF" w:rsidRDefault="00F41E92" w:rsidP="00F41E92">
            <w:pPr>
              <w:pStyle w:val="PL"/>
              <w:rPr>
                <w:lang w:val="en-US"/>
              </w:rPr>
            </w:pPr>
            <w:r w:rsidRPr="004813FF">
              <w:rPr>
                <w:lang w:val="en-US"/>
              </w:rPr>
              <w:t xml:space="preserve">              "objectInstance": {</w:t>
            </w:r>
          </w:p>
          <w:p w14:paraId="35D3F3BD" w14:textId="77777777" w:rsidR="00F41E92" w:rsidRPr="004813FF" w:rsidRDefault="00F41E92" w:rsidP="00F41E92">
            <w:pPr>
              <w:pStyle w:val="PL"/>
              <w:rPr>
                <w:lang w:val="en-US"/>
              </w:rPr>
            </w:pPr>
            <w:r w:rsidRPr="004813FF">
              <w:rPr>
                <w:lang w:val="en-US"/>
              </w:rPr>
              <w:t xml:space="preserve">                "type": "string"</w:t>
            </w:r>
          </w:p>
          <w:p w14:paraId="1F3A7513" w14:textId="77777777" w:rsidR="00F41E92" w:rsidRPr="004813FF" w:rsidRDefault="00F41E92" w:rsidP="00F41E92">
            <w:pPr>
              <w:pStyle w:val="PL"/>
              <w:rPr>
                <w:lang w:val="en-US"/>
              </w:rPr>
            </w:pPr>
            <w:r w:rsidRPr="004813FF">
              <w:rPr>
                <w:lang w:val="en-US"/>
              </w:rPr>
              <w:t xml:space="preserve">              },</w:t>
            </w:r>
          </w:p>
          <w:p w14:paraId="20AA2475" w14:textId="77777777" w:rsidR="00F41E92" w:rsidRPr="004813FF" w:rsidRDefault="00F41E92" w:rsidP="00F41E92">
            <w:pPr>
              <w:pStyle w:val="PL"/>
              <w:rPr>
                <w:lang w:val="en-US"/>
              </w:rPr>
            </w:pPr>
            <w:r w:rsidRPr="004813FF">
              <w:rPr>
                <w:lang w:val="en-US"/>
              </w:rPr>
              <w:t xml:space="preserve">              "attributes": {</w:t>
            </w:r>
          </w:p>
          <w:p w14:paraId="3A456C14" w14:textId="77777777" w:rsidR="00F41E92" w:rsidRPr="004813FF" w:rsidRDefault="00F41E92" w:rsidP="00F41E92">
            <w:pPr>
              <w:pStyle w:val="PL"/>
              <w:rPr>
                <w:lang w:val="en-US"/>
              </w:rPr>
            </w:pPr>
            <w:r w:rsidRPr="004813FF">
              <w:rPr>
                <w:lang w:val="en-US"/>
              </w:rPr>
              <w:t xml:space="preserve">                "type": "object",</w:t>
            </w:r>
          </w:p>
          <w:p w14:paraId="1450115C" w14:textId="77777777" w:rsidR="00F41E92" w:rsidRPr="004813FF" w:rsidRDefault="00F41E92" w:rsidP="00F41E92">
            <w:pPr>
              <w:pStyle w:val="PL"/>
              <w:rPr>
                <w:lang w:val="en-US"/>
              </w:rPr>
            </w:pPr>
            <w:r w:rsidRPr="004813FF">
              <w:rPr>
                <w:lang w:val="en-US"/>
              </w:rPr>
              <w:t xml:space="preserve">                "properties": {</w:t>
            </w:r>
          </w:p>
          <w:p w14:paraId="5EB6C4F2" w14:textId="77777777" w:rsidR="00F41E92" w:rsidRPr="004813FF" w:rsidRDefault="00F41E92" w:rsidP="00F41E92">
            <w:pPr>
              <w:pStyle w:val="PL"/>
              <w:rPr>
                <w:lang w:val="en-US"/>
              </w:rPr>
            </w:pPr>
            <w:r w:rsidRPr="004813FF">
              <w:rPr>
                <w:lang w:val="en-US"/>
              </w:rPr>
              <w:t xml:space="preserve">                  "userLabel": {</w:t>
            </w:r>
          </w:p>
          <w:p w14:paraId="24AE5F8B" w14:textId="77777777" w:rsidR="00F41E92" w:rsidRPr="004813FF" w:rsidRDefault="00F41E92" w:rsidP="00F41E92">
            <w:pPr>
              <w:pStyle w:val="PL"/>
              <w:rPr>
                <w:lang w:val="en-US"/>
              </w:rPr>
            </w:pPr>
            <w:r w:rsidRPr="004813FF">
              <w:rPr>
                <w:lang w:val="en-US"/>
              </w:rPr>
              <w:t xml:space="preserve">                    "type": "string"</w:t>
            </w:r>
          </w:p>
          <w:p w14:paraId="509412FD" w14:textId="77777777" w:rsidR="00F41E92" w:rsidRPr="004813FF" w:rsidRDefault="00F41E92" w:rsidP="00F41E92">
            <w:pPr>
              <w:pStyle w:val="PL"/>
              <w:rPr>
                <w:lang w:val="en-US"/>
              </w:rPr>
            </w:pPr>
            <w:r w:rsidRPr="004813FF">
              <w:rPr>
                <w:lang w:val="en-US"/>
              </w:rPr>
              <w:t xml:space="preserve">                  },</w:t>
            </w:r>
          </w:p>
          <w:p w14:paraId="5BA9564A" w14:textId="77777777" w:rsidR="00F41E92" w:rsidRPr="004813FF" w:rsidRDefault="00F41E92" w:rsidP="00F41E92">
            <w:pPr>
              <w:pStyle w:val="PL"/>
              <w:rPr>
                <w:lang w:val="en-US"/>
              </w:rPr>
            </w:pPr>
            <w:r w:rsidRPr="004813FF">
              <w:rPr>
                <w:lang w:val="en-US"/>
              </w:rPr>
              <w:t xml:space="preserve">                  "vendorName": {</w:t>
            </w:r>
          </w:p>
          <w:p w14:paraId="0A6041AF" w14:textId="77777777" w:rsidR="00F41E92" w:rsidRPr="004813FF" w:rsidRDefault="00F41E92" w:rsidP="00F41E92">
            <w:pPr>
              <w:pStyle w:val="PL"/>
              <w:rPr>
                <w:lang w:val="en-US"/>
              </w:rPr>
            </w:pPr>
            <w:r w:rsidRPr="004813FF">
              <w:rPr>
                <w:lang w:val="en-US"/>
              </w:rPr>
              <w:t xml:space="preserve">                    "type": "string"</w:t>
            </w:r>
          </w:p>
          <w:p w14:paraId="29C48029" w14:textId="77777777" w:rsidR="00F41E92" w:rsidRPr="004813FF" w:rsidRDefault="00F41E92" w:rsidP="00F41E92">
            <w:pPr>
              <w:pStyle w:val="PL"/>
              <w:rPr>
                <w:lang w:val="en-US"/>
              </w:rPr>
            </w:pPr>
            <w:r w:rsidRPr="004813FF">
              <w:rPr>
                <w:lang w:val="en-US"/>
              </w:rPr>
              <w:t xml:space="preserve">                  },</w:t>
            </w:r>
          </w:p>
          <w:p w14:paraId="72757776" w14:textId="77777777" w:rsidR="00F41E92" w:rsidRPr="004813FF" w:rsidRDefault="00F41E92" w:rsidP="00F41E92">
            <w:pPr>
              <w:pStyle w:val="PL"/>
              <w:rPr>
                <w:lang w:val="en-US"/>
              </w:rPr>
            </w:pPr>
            <w:r w:rsidRPr="004813FF">
              <w:rPr>
                <w:lang w:val="en-US"/>
              </w:rPr>
              <w:t xml:space="preserve">                  "location": {</w:t>
            </w:r>
          </w:p>
          <w:p w14:paraId="1F74F084" w14:textId="77777777" w:rsidR="00F41E92" w:rsidRPr="004813FF" w:rsidRDefault="00F41E92" w:rsidP="00F41E92">
            <w:pPr>
              <w:pStyle w:val="PL"/>
              <w:rPr>
                <w:lang w:val="en-US"/>
              </w:rPr>
            </w:pPr>
            <w:r w:rsidRPr="004813FF">
              <w:rPr>
                <w:lang w:val="en-US"/>
              </w:rPr>
              <w:t xml:space="preserve">                    "type": "string"</w:t>
            </w:r>
          </w:p>
          <w:p w14:paraId="643BBB29" w14:textId="77777777" w:rsidR="00F41E92" w:rsidRPr="004813FF" w:rsidRDefault="00F41E92" w:rsidP="00F41E92">
            <w:pPr>
              <w:pStyle w:val="PL"/>
              <w:rPr>
                <w:lang w:val="en-US"/>
              </w:rPr>
            </w:pPr>
            <w:r w:rsidRPr="004813FF">
              <w:rPr>
                <w:lang w:val="en-US"/>
              </w:rPr>
              <w:t xml:space="preserve">                  }</w:t>
            </w:r>
          </w:p>
          <w:p w14:paraId="62881179" w14:textId="77777777" w:rsidR="00F41E92" w:rsidRPr="004813FF" w:rsidRDefault="00F41E92" w:rsidP="00F41E92">
            <w:pPr>
              <w:pStyle w:val="PL"/>
              <w:rPr>
                <w:lang w:val="en-US"/>
              </w:rPr>
            </w:pPr>
            <w:r w:rsidRPr="004813FF">
              <w:rPr>
                <w:lang w:val="en-US"/>
              </w:rPr>
              <w:t xml:space="preserve">                }</w:t>
            </w:r>
          </w:p>
          <w:p w14:paraId="19133948" w14:textId="77777777" w:rsidR="00F41E92" w:rsidRPr="004813FF" w:rsidRDefault="00F41E92" w:rsidP="00F41E92">
            <w:pPr>
              <w:pStyle w:val="PL"/>
              <w:rPr>
                <w:lang w:val="en-US"/>
              </w:rPr>
            </w:pPr>
            <w:r w:rsidRPr="004813FF">
              <w:rPr>
                <w:lang w:val="en-US"/>
              </w:rPr>
              <w:t xml:space="preserve">              },</w:t>
            </w:r>
          </w:p>
          <w:p w14:paraId="11894F55" w14:textId="77777777" w:rsidR="00F41E92" w:rsidRPr="004813FF" w:rsidRDefault="00F41E92" w:rsidP="00F41E92">
            <w:pPr>
              <w:pStyle w:val="PL"/>
              <w:rPr>
                <w:lang w:val="en-US"/>
              </w:rPr>
            </w:pPr>
            <w:r w:rsidRPr="004813FF">
              <w:rPr>
                <w:lang w:val="en-US"/>
              </w:rPr>
              <w:t xml:space="preserve">              "XyzFunction": {</w:t>
            </w:r>
          </w:p>
          <w:p w14:paraId="5BB530FD" w14:textId="77777777" w:rsidR="00F41E92" w:rsidRPr="004813FF" w:rsidRDefault="00F41E92" w:rsidP="00F41E92">
            <w:pPr>
              <w:pStyle w:val="PL"/>
              <w:rPr>
                <w:lang w:val="en-US"/>
              </w:rPr>
            </w:pPr>
            <w:r w:rsidRPr="004813FF">
              <w:rPr>
                <w:lang w:val="en-US"/>
              </w:rPr>
              <w:t xml:space="preserve">                "type": "array",</w:t>
            </w:r>
          </w:p>
          <w:p w14:paraId="51255431" w14:textId="77777777" w:rsidR="00F41E92" w:rsidRPr="004813FF" w:rsidRDefault="00F41E92" w:rsidP="00F41E92">
            <w:pPr>
              <w:pStyle w:val="PL"/>
              <w:rPr>
                <w:lang w:val="en-US"/>
              </w:rPr>
            </w:pPr>
            <w:r w:rsidRPr="004813FF">
              <w:rPr>
                <w:lang w:val="en-US"/>
              </w:rPr>
              <w:t xml:space="preserve">                "items": {</w:t>
            </w:r>
          </w:p>
          <w:p w14:paraId="201BC66D" w14:textId="77777777" w:rsidR="00F41E92" w:rsidRPr="004813FF" w:rsidRDefault="00F41E92" w:rsidP="00F41E92">
            <w:pPr>
              <w:pStyle w:val="PL"/>
              <w:rPr>
                <w:lang w:val="en-US"/>
              </w:rPr>
            </w:pPr>
            <w:r w:rsidRPr="004813FF">
              <w:rPr>
                <w:lang w:val="en-US"/>
              </w:rPr>
              <w:t xml:space="preserve">                  "type": "object",</w:t>
            </w:r>
          </w:p>
          <w:p w14:paraId="64980947" w14:textId="77777777" w:rsidR="00F41E92" w:rsidRPr="004813FF" w:rsidRDefault="00F41E92" w:rsidP="00F41E92">
            <w:pPr>
              <w:pStyle w:val="PL"/>
              <w:rPr>
                <w:lang w:val="en-US"/>
              </w:rPr>
            </w:pPr>
            <w:r w:rsidRPr="004813FF">
              <w:rPr>
                <w:lang w:val="en-US"/>
              </w:rPr>
              <w:t xml:space="preserve">                  "properties": {</w:t>
            </w:r>
          </w:p>
          <w:p w14:paraId="37A8E626" w14:textId="77777777" w:rsidR="00F41E92" w:rsidRPr="004813FF" w:rsidRDefault="00F41E92" w:rsidP="00F41E92">
            <w:pPr>
              <w:pStyle w:val="PL"/>
              <w:rPr>
                <w:lang w:val="en-US"/>
              </w:rPr>
            </w:pPr>
            <w:r w:rsidRPr="004813FF">
              <w:rPr>
                <w:lang w:val="en-US"/>
              </w:rPr>
              <w:t xml:space="preserve">                    "id": {</w:t>
            </w:r>
          </w:p>
          <w:p w14:paraId="65921539" w14:textId="77777777" w:rsidR="00F41E92" w:rsidRPr="004813FF" w:rsidRDefault="00F41E92" w:rsidP="00F41E92">
            <w:pPr>
              <w:pStyle w:val="PL"/>
              <w:rPr>
                <w:lang w:val="en-US"/>
              </w:rPr>
            </w:pPr>
            <w:r w:rsidRPr="004813FF">
              <w:rPr>
                <w:lang w:val="en-US"/>
              </w:rPr>
              <w:t xml:space="preserve">                      "type": "string"</w:t>
            </w:r>
          </w:p>
          <w:p w14:paraId="3045083F" w14:textId="77777777" w:rsidR="00F41E92" w:rsidRPr="004813FF" w:rsidRDefault="00F41E92" w:rsidP="00F41E92">
            <w:pPr>
              <w:pStyle w:val="PL"/>
              <w:rPr>
                <w:lang w:val="en-US"/>
              </w:rPr>
            </w:pPr>
            <w:r w:rsidRPr="004813FF">
              <w:rPr>
                <w:lang w:val="en-US"/>
              </w:rPr>
              <w:t xml:space="preserve">                    },</w:t>
            </w:r>
          </w:p>
          <w:p w14:paraId="635A18E0" w14:textId="77777777" w:rsidR="00F41E92" w:rsidRPr="004813FF" w:rsidRDefault="00F41E92" w:rsidP="00F41E92">
            <w:pPr>
              <w:pStyle w:val="PL"/>
              <w:rPr>
                <w:lang w:val="en-US"/>
              </w:rPr>
            </w:pPr>
            <w:r w:rsidRPr="004813FF">
              <w:rPr>
                <w:lang w:val="en-US"/>
              </w:rPr>
              <w:t xml:space="preserve">                    "objectClass": {</w:t>
            </w:r>
          </w:p>
          <w:p w14:paraId="127927DD" w14:textId="77777777" w:rsidR="00F41E92" w:rsidRPr="004813FF" w:rsidRDefault="00F41E92" w:rsidP="00F41E92">
            <w:pPr>
              <w:pStyle w:val="PL"/>
              <w:rPr>
                <w:lang w:val="en-US"/>
              </w:rPr>
            </w:pPr>
            <w:r w:rsidRPr="004813FF">
              <w:rPr>
                <w:lang w:val="en-US"/>
              </w:rPr>
              <w:t xml:space="preserve">                      "type": "string"</w:t>
            </w:r>
          </w:p>
          <w:p w14:paraId="4CFAFEA2" w14:textId="77777777" w:rsidR="00F41E92" w:rsidRPr="004813FF" w:rsidRDefault="00F41E92" w:rsidP="00F41E92">
            <w:pPr>
              <w:pStyle w:val="PL"/>
              <w:rPr>
                <w:lang w:val="en-US"/>
              </w:rPr>
            </w:pPr>
            <w:r w:rsidRPr="004813FF">
              <w:rPr>
                <w:lang w:val="en-US"/>
              </w:rPr>
              <w:t xml:space="preserve">                    },</w:t>
            </w:r>
          </w:p>
          <w:p w14:paraId="54077347" w14:textId="77777777" w:rsidR="00F41E92" w:rsidRPr="004813FF" w:rsidRDefault="00F41E92" w:rsidP="00F41E92">
            <w:pPr>
              <w:pStyle w:val="PL"/>
              <w:rPr>
                <w:lang w:val="en-US"/>
              </w:rPr>
            </w:pPr>
            <w:r w:rsidRPr="004813FF">
              <w:rPr>
                <w:lang w:val="en-US"/>
              </w:rPr>
              <w:t xml:space="preserve">                    "objectInstance": {</w:t>
            </w:r>
          </w:p>
          <w:p w14:paraId="3CDE503F" w14:textId="77777777" w:rsidR="00F41E92" w:rsidRPr="004813FF" w:rsidRDefault="00F41E92" w:rsidP="00F41E92">
            <w:pPr>
              <w:pStyle w:val="PL"/>
              <w:rPr>
                <w:lang w:val="en-US"/>
              </w:rPr>
            </w:pPr>
            <w:r w:rsidRPr="004813FF">
              <w:rPr>
                <w:lang w:val="en-US"/>
              </w:rPr>
              <w:t xml:space="preserve">                      "type": "string"</w:t>
            </w:r>
          </w:p>
          <w:p w14:paraId="37B9587B" w14:textId="77777777" w:rsidR="00F41E92" w:rsidRPr="004813FF" w:rsidRDefault="00F41E92" w:rsidP="00F41E92">
            <w:pPr>
              <w:pStyle w:val="PL"/>
              <w:rPr>
                <w:lang w:val="en-US"/>
              </w:rPr>
            </w:pPr>
            <w:r w:rsidRPr="004813FF">
              <w:rPr>
                <w:lang w:val="en-US"/>
              </w:rPr>
              <w:t xml:space="preserve">                    },</w:t>
            </w:r>
          </w:p>
          <w:p w14:paraId="5C84271F" w14:textId="77777777" w:rsidR="00F41E92" w:rsidRPr="004813FF" w:rsidRDefault="00F41E92" w:rsidP="00F41E92">
            <w:pPr>
              <w:pStyle w:val="PL"/>
              <w:rPr>
                <w:lang w:val="en-US"/>
              </w:rPr>
            </w:pPr>
            <w:r w:rsidRPr="004813FF">
              <w:rPr>
                <w:lang w:val="en-US"/>
              </w:rPr>
              <w:t xml:space="preserve">                    "attributes": {</w:t>
            </w:r>
          </w:p>
          <w:p w14:paraId="54DDB231" w14:textId="77777777" w:rsidR="00F41E92" w:rsidRPr="004813FF" w:rsidRDefault="00F41E92" w:rsidP="00F41E92">
            <w:pPr>
              <w:pStyle w:val="PL"/>
              <w:rPr>
                <w:lang w:val="en-US"/>
              </w:rPr>
            </w:pPr>
            <w:r w:rsidRPr="004813FF">
              <w:rPr>
                <w:lang w:val="en-US"/>
              </w:rPr>
              <w:t xml:space="preserve">                      "type": "object",</w:t>
            </w:r>
          </w:p>
          <w:p w14:paraId="5809EB26" w14:textId="77777777" w:rsidR="00F41E92" w:rsidRPr="004813FF" w:rsidRDefault="00F41E92" w:rsidP="00F41E92">
            <w:pPr>
              <w:pStyle w:val="PL"/>
              <w:rPr>
                <w:lang w:val="en-US"/>
              </w:rPr>
            </w:pPr>
            <w:r w:rsidRPr="004813FF">
              <w:rPr>
                <w:lang w:val="en-US"/>
              </w:rPr>
              <w:t xml:space="preserve">                      "properties": {</w:t>
            </w:r>
          </w:p>
          <w:p w14:paraId="0F8EF97C" w14:textId="77777777" w:rsidR="00F41E92" w:rsidRPr="004813FF" w:rsidRDefault="00F41E92" w:rsidP="00F41E92">
            <w:pPr>
              <w:pStyle w:val="PL"/>
              <w:rPr>
                <w:lang w:val="en-US"/>
              </w:rPr>
            </w:pPr>
            <w:r w:rsidRPr="004813FF">
              <w:rPr>
                <w:lang w:val="en-US"/>
              </w:rPr>
              <w:t xml:space="preserve">                        "attributeA": {</w:t>
            </w:r>
          </w:p>
          <w:p w14:paraId="7B05B401" w14:textId="77777777" w:rsidR="00F41E92" w:rsidRPr="004813FF" w:rsidRDefault="00F41E92" w:rsidP="00F41E92">
            <w:pPr>
              <w:pStyle w:val="PL"/>
              <w:rPr>
                <w:lang w:val="en-US"/>
              </w:rPr>
            </w:pPr>
            <w:r w:rsidRPr="004813FF">
              <w:rPr>
                <w:lang w:val="en-US"/>
              </w:rPr>
              <w:t xml:space="preserve">                          "type": "string"</w:t>
            </w:r>
          </w:p>
          <w:p w14:paraId="24D77FC7" w14:textId="77777777" w:rsidR="00F41E92" w:rsidRPr="004813FF" w:rsidRDefault="00F41E92" w:rsidP="00F41E92">
            <w:pPr>
              <w:pStyle w:val="PL"/>
              <w:rPr>
                <w:lang w:val="en-US"/>
              </w:rPr>
            </w:pPr>
            <w:r w:rsidRPr="004813FF">
              <w:rPr>
                <w:lang w:val="en-US"/>
              </w:rPr>
              <w:t xml:space="preserve">                        },</w:t>
            </w:r>
          </w:p>
          <w:p w14:paraId="7A4DC10B" w14:textId="77777777" w:rsidR="00F41E92" w:rsidRPr="004813FF" w:rsidRDefault="00F41E92" w:rsidP="00F41E92">
            <w:pPr>
              <w:pStyle w:val="PL"/>
              <w:rPr>
                <w:lang w:val="en-US"/>
              </w:rPr>
            </w:pPr>
            <w:r w:rsidRPr="004813FF">
              <w:rPr>
                <w:lang w:val="en-US"/>
              </w:rPr>
              <w:t xml:space="preserve">                        "attributeB": {</w:t>
            </w:r>
          </w:p>
          <w:p w14:paraId="13F3B557" w14:textId="77777777" w:rsidR="00F41E92" w:rsidRPr="004813FF" w:rsidRDefault="00F41E92" w:rsidP="00F41E92">
            <w:pPr>
              <w:pStyle w:val="PL"/>
              <w:rPr>
                <w:lang w:val="en-US"/>
              </w:rPr>
            </w:pPr>
            <w:r w:rsidRPr="004813FF">
              <w:rPr>
                <w:lang w:val="en-US"/>
              </w:rPr>
              <w:t xml:space="preserve">                          "type": "integer"</w:t>
            </w:r>
          </w:p>
          <w:p w14:paraId="07808547" w14:textId="77777777" w:rsidR="00F41E92" w:rsidRPr="004813FF" w:rsidRDefault="00F41E92" w:rsidP="00F41E92">
            <w:pPr>
              <w:pStyle w:val="PL"/>
              <w:rPr>
                <w:lang w:val="en-US"/>
              </w:rPr>
            </w:pPr>
            <w:r w:rsidRPr="004813FF">
              <w:rPr>
                <w:lang w:val="en-US"/>
              </w:rPr>
              <w:t xml:space="preserve">                        }</w:t>
            </w:r>
          </w:p>
          <w:p w14:paraId="6885B0E2" w14:textId="77777777" w:rsidR="00F41E92" w:rsidRPr="004813FF" w:rsidRDefault="00F41E92" w:rsidP="00F41E92">
            <w:pPr>
              <w:pStyle w:val="PL"/>
              <w:rPr>
                <w:lang w:val="en-US"/>
              </w:rPr>
            </w:pPr>
            <w:r w:rsidRPr="004813FF">
              <w:rPr>
                <w:lang w:val="en-US"/>
              </w:rPr>
              <w:t xml:space="preserve">                      }</w:t>
            </w:r>
          </w:p>
          <w:p w14:paraId="6BDFC1DD" w14:textId="77777777" w:rsidR="00F41E92" w:rsidRPr="004813FF" w:rsidRDefault="00F41E92" w:rsidP="00F41E92">
            <w:pPr>
              <w:pStyle w:val="PL"/>
              <w:rPr>
                <w:lang w:val="en-US"/>
              </w:rPr>
            </w:pPr>
            <w:r w:rsidRPr="004813FF">
              <w:rPr>
                <w:lang w:val="en-US"/>
              </w:rPr>
              <w:t xml:space="preserve">                    },</w:t>
            </w:r>
          </w:p>
          <w:p w14:paraId="021D2D7B" w14:textId="77777777" w:rsidR="00F41E92" w:rsidRPr="004813FF" w:rsidRDefault="00F41E92" w:rsidP="00F41E92">
            <w:pPr>
              <w:pStyle w:val="PL"/>
              <w:rPr>
                <w:lang w:val="en-US"/>
              </w:rPr>
            </w:pPr>
            <w:r w:rsidRPr="004813FF">
              <w:rPr>
                <w:lang w:val="en-US"/>
              </w:rPr>
              <w:t xml:space="preserve">                    "required": ["id"]</w:t>
            </w:r>
          </w:p>
          <w:p w14:paraId="34667444" w14:textId="77777777" w:rsidR="00F41E92" w:rsidRPr="004813FF" w:rsidRDefault="00F41E92" w:rsidP="00F41E92">
            <w:pPr>
              <w:pStyle w:val="PL"/>
              <w:rPr>
                <w:lang w:val="en-US"/>
              </w:rPr>
            </w:pPr>
            <w:r w:rsidRPr="004813FF">
              <w:rPr>
                <w:lang w:val="en-US"/>
              </w:rPr>
              <w:t xml:space="preserve">                  }</w:t>
            </w:r>
          </w:p>
          <w:p w14:paraId="59873177" w14:textId="77777777" w:rsidR="00F41E92" w:rsidRPr="004813FF" w:rsidRDefault="00F41E92" w:rsidP="00F41E92">
            <w:pPr>
              <w:pStyle w:val="PL"/>
              <w:rPr>
                <w:lang w:val="en-US"/>
              </w:rPr>
            </w:pPr>
            <w:r w:rsidRPr="004813FF">
              <w:rPr>
                <w:lang w:val="en-US"/>
              </w:rPr>
              <w:t xml:space="preserve">                }</w:t>
            </w:r>
          </w:p>
          <w:p w14:paraId="32818E21" w14:textId="77777777" w:rsidR="00F41E92" w:rsidRPr="004813FF" w:rsidRDefault="00F41E92" w:rsidP="00F41E92">
            <w:pPr>
              <w:pStyle w:val="PL"/>
              <w:rPr>
                <w:lang w:val="en-US"/>
              </w:rPr>
            </w:pPr>
            <w:r w:rsidRPr="004813FF">
              <w:rPr>
                <w:lang w:val="en-US"/>
              </w:rPr>
              <w:t xml:space="preserve">              },</w:t>
            </w:r>
          </w:p>
          <w:p w14:paraId="2F36510B" w14:textId="77777777" w:rsidR="00F41E92" w:rsidRPr="004813FF" w:rsidRDefault="00F41E92" w:rsidP="00F41E92">
            <w:pPr>
              <w:pStyle w:val="PL"/>
              <w:rPr>
                <w:lang w:val="en-US"/>
              </w:rPr>
            </w:pPr>
            <w:r w:rsidRPr="004813FF">
              <w:rPr>
                <w:lang w:val="en-US"/>
              </w:rPr>
              <w:t xml:space="preserve">              "required": ["id"]</w:t>
            </w:r>
          </w:p>
          <w:p w14:paraId="51CFF0A8" w14:textId="77777777" w:rsidR="00F41E92" w:rsidRPr="004813FF" w:rsidRDefault="00F41E92" w:rsidP="00F41E92">
            <w:pPr>
              <w:pStyle w:val="PL"/>
              <w:rPr>
                <w:lang w:val="en-US"/>
              </w:rPr>
            </w:pPr>
            <w:r w:rsidRPr="004813FF">
              <w:rPr>
                <w:lang w:val="en-US"/>
              </w:rPr>
              <w:t xml:space="preserve">            }</w:t>
            </w:r>
          </w:p>
          <w:p w14:paraId="315038D2" w14:textId="77777777" w:rsidR="00F41E92" w:rsidRPr="004813FF" w:rsidRDefault="00F41E92" w:rsidP="00F41E92">
            <w:pPr>
              <w:pStyle w:val="PL"/>
              <w:rPr>
                <w:lang w:val="en-US"/>
              </w:rPr>
            </w:pPr>
            <w:r w:rsidRPr="004813FF">
              <w:rPr>
                <w:lang w:val="en-US"/>
              </w:rPr>
              <w:t xml:space="preserve">          }</w:t>
            </w:r>
          </w:p>
          <w:p w14:paraId="6DA09752" w14:textId="77777777" w:rsidR="00F41E92" w:rsidRPr="004813FF" w:rsidRDefault="00F41E92" w:rsidP="00F41E92">
            <w:pPr>
              <w:pStyle w:val="PL"/>
              <w:rPr>
                <w:lang w:val="en-US"/>
              </w:rPr>
            </w:pPr>
            <w:r w:rsidRPr="004813FF">
              <w:rPr>
                <w:lang w:val="en-US"/>
              </w:rPr>
              <w:t xml:space="preserve">        },</w:t>
            </w:r>
          </w:p>
          <w:p w14:paraId="44DA061F" w14:textId="77777777" w:rsidR="00F41E92" w:rsidRPr="004813FF" w:rsidRDefault="00F41E92" w:rsidP="00F41E92">
            <w:pPr>
              <w:pStyle w:val="PL"/>
              <w:rPr>
                <w:lang w:val="en-US"/>
              </w:rPr>
            </w:pPr>
            <w:r w:rsidRPr="004813FF">
              <w:rPr>
                <w:lang w:val="en-US"/>
              </w:rPr>
              <w:t xml:space="preserve">        "PerfMetricJob": {</w:t>
            </w:r>
          </w:p>
          <w:p w14:paraId="7B29AB4D" w14:textId="77777777" w:rsidR="00F41E92" w:rsidRPr="004813FF" w:rsidRDefault="00F41E92" w:rsidP="00F41E92">
            <w:pPr>
              <w:pStyle w:val="PL"/>
              <w:rPr>
                <w:lang w:val="en-US"/>
              </w:rPr>
            </w:pPr>
            <w:r w:rsidRPr="004813FF">
              <w:rPr>
                <w:lang w:val="en-US"/>
              </w:rPr>
              <w:t xml:space="preserve">          "type": "array",</w:t>
            </w:r>
          </w:p>
          <w:p w14:paraId="089D933A" w14:textId="77777777" w:rsidR="00F41E92" w:rsidRPr="004813FF" w:rsidRDefault="00F41E92" w:rsidP="00F41E92">
            <w:pPr>
              <w:pStyle w:val="PL"/>
              <w:rPr>
                <w:lang w:val="en-US"/>
              </w:rPr>
            </w:pPr>
            <w:r w:rsidRPr="004813FF">
              <w:rPr>
                <w:lang w:val="en-US"/>
              </w:rPr>
              <w:t xml:space="preserve">          "items": {</w:t>
            </w:r>
          </w:p>
          <w:p w14:paraId="2025BB10" w14:textId="77777777" w:rsidR="00F41E92" w:rsidRPr="004813FF" w:rsidRDefault="00F41E92" w:rsidP="00F41E92">
            <w:pPr>
              <w:pStyle w:val="PL"/>
              <w:rPr>
                <w:lang w:val="en-US"/>
              </w:rPr>
            </w:pPr>
            <w:r w:rsidRPr="004813FF">
              <w:rPr>
                <w:lang w:val="en-US"/>
              </w:rPr>
              <w:t xml:space="preserve">            "type": "object",</w:t>
            </w:r>
          </w:p>
          <w:p w14:paraId="628627FB" w14:textId="77777777" w:rsidR="00F41E92" w:rsidRPr="004813FF" w:rsidRDefault="00F41E92" w:rsidP="00F41E92">
            <w:pPr>
              <w:pStyle w:val="PL"/>
              <w:rPr>
                <w:lang w:val="en-US"/>
              </w:rPr>
            </w:pPr>
            <w:r w:rsidRPr="004813FF">
              <w:rPr>
                <w:lang w:val="en-US"/>
              </w:rPr>
              <w:t xml:space="preserve">            "properties": {</w:t>
            </w:r>
          </w:p>
          <w:p w14:paraId="4FB8B9D9" w14:textId="77777777" w:rsidR="00F41E92" w:rsidRPr="004813FF" w:rsidRDefault="00F41E92" w:rsidP="00F41E92">
            <w:pPr>
              <w:pStyle w:val="PL"/>
              <w:rPr>
                <w:lang w:val="en-US"/>
              </w:rPr>
            </w:pPr>
            <w:r w:rsidRPr="004813FF">
              <w:rPr>
                <w:lang w:val="en-US"/>
              </w:rPr>
              <w:t xml:space="preserve">              "id": {</w:t>
            </w:r>
          </w:p>
          <w:p w14:paraId="7CBEA8B9" w14:textId="77777777" w:rsidR="00F41E92" w:rsidRPr="004813FF" w:rsidRDefault="00F41E92" w:rsidP="00F41E92">
            <w:pPr>
              <w:pStyle w:val="PL"/>
              <w:rPr>
                <w:lang w:val="en-US"/>
              </w:rPr>
            </w:pPr>
            <w:r w:rsidRPr="004813FF">
              <w:rPr>
                <w:lang w:val="en-US"/>
              </w:rPr>
              <w:t xml:space="preserve">                "type": "string"</w:t>
            </w:r>
          </w:p>
          <w:p w14:paraId="395BBAD1" w14:textId="77777777" w:rsidR="00F41E92" w:rsidRPr="004813FF" w:rsidRDefault="00F41E92" w:rsidP="00F41E92">
            <w:pPr>
              <w:pStyle w:val="PL"/>
              <w:rPr>
                <w:lang w:val="en-US"/>
              </w:rPr>
            </w:pPr>
            <w:r w:rsidRPr="004813FF">
              <w:rPr>
                <w:lang w:val="en-US"/>
              </w:rPr>
              <w:t xml:space="preserve">              },</w:t>
            </w:r>
          </w:p>
          <w:p w14:paraId="0F1AB646" w14:textId="77777777" w:rsidR="00F41E92" w:rsidRPr="004813FF" w:rsidRDefault="00F41E92" w:rsidP="00F41E92">
            <w:pPr>
              <w:pStyle w:val="PL"/>
              <w:rPr>
                <w:lang w:val="en-US"/>
              </w:rPr>
            </w:pPr>
            <w:r w:rsidRPr="004813FF">
              <w:rPr>
                <w:lang w:val="en-US"/>
              </w:rPr>
              <w:t xml:space="preserve">              "objectClass": {</w:t>
            </w:r>
          </w:p>
          <w:p w14:paraId="0ECF66D0" w14:textId="77777777" w:rsidR="00F41E92" w:rsidRPr="004813FF" w:rsidRDefault="00F41E92" w:rsidP="00F41E92">
            <w:pPr>
              <w:pStyle w:val="PL"/>
              <w:rPr>
                <w:lang w:val="en-US"/>
              </w:rPr>
            </w:pPr>
            <w:r w:rsidRPr="004813FF">
              <w:rPr>
                <w:lang w:val="en-US"/>
              </w:rPr>
              <w:t xml:space="preserve">                "type": "string"</w:t>
            </w:r>
          </w:p>
          <w:p w14:paraId="45A7E2B3" w14:textId="77777777" w:rsidR="00F41E92" w:rsidRPr="004813FF" w:rsidRDefault="00F41E92" w:rsidP="00F41E92">
            <w:pPr>
              <w:pStyle w:val="PL"/>
              <w:rPr>
                <w:lang w:val="en-US"/>
              </w:rPr>
            </w:pPr>
            <w:r w:rsidRPr="004813FF">
              <w:rPr>
                <w:lang w:val="en-US"/>
              </w:rPr>
              <w:t xml:space="preserve">              },</w:t>
            </w:r>
          </w:p>
          <w:p w14:paraId="54B0BC27" w14:textId="77777777" w:rsidR="00F41E92" w:rsidRPr="004813FF" w:rsidRDefault="00F41E92" w:rsidP="00F41E92">
            <w:pPr>
              <w:pStyle w:val="PL"/>
              <w:rPr>
                <w:lang w:val="en-US"/>
              </w:rPr>
            </w:pPr>
            <w:r w:rsidRPr="004813FF">
              <w:rPr>
                <w:lang w:val="en-US"/>
              </w:rPr>
              <w:t xml:space="preserve">              "objectInstance": {</w:t>
            </w:r>
          </w:p>
          <w:p w14:paraId="1B2EF6D1" w14:textId="77777777" w:rsidR="00F41E92" w:rsidRPr="004813FF" w:rsidRDefault="00F41E92" w:rsidP="00F41E92">
            <w:pPr>
              <w:pStyle w:val="PL"/>
              <w:rPr>
                <w:lang w:val="en-US"/>
              </w:rPr>
            </w:pPr>
            <w:r w:rsidRPr="004813FF">
              <w:rPr>
                <w:lang w:val="en-US"/>
              </w:rPr>
              <w:t xml:space="preserve">                "type": "string"</w:t>
            </w:r>
          </w:p>
          <w:p w14:paraId="73BF70D0" w14:textId="77777777" w:rsidR="00F41E92" w:rsidRPr="004813FF" w:rsidRDefault="00F41E92" w:rsidP="00F41E92">
            <w:pPr>
              <w:pStyle w:val="PL"/>
              <w:rPr>
                <w:lang w:val="en-US"/>
              </w:rPr>
            </w:pPr>
            <w:r w:rsidRPr="004813FF">
              <w:rPr>
                <w:lang w:val="en-US"/>
              </w:rPr>
              <w:t xml:space="preserve">              },</w:t>
            </w:r>
          </w:p>
          <w:p w14:paraId="1257C0F2" w14:textId="77777777" w:rsidR="00F41E92" w:rsidRPr="004813FF" w:rsidRDefault="00F41E92" w:rsidP="00F41E92">
            <w:pPr>
              <w:pStyle w:val="PL"/>
              <w:rPr>
                <w:lang w:val="en-US"/>
              </w:rPr>
            </w:pPr>
            <w:r w:rsidRPr="004813FF">
              <w:rPr>
                <w:lang w:val="en-US"/>
              </w:rPr>
              <w:t xml:space="preserve">              "attributes": {</w:t>
            </w:r>
          </w:p>
          <w:p w14:paraId="4B91AE40" w14:textId="77777777" w:rsidR="00F41E92" w:rsidRPr="004813FF" w:rsidRDefault="00F41E92" w:rsidP="00F41E92">
            <w:pPr>
              <w:pStyle w:val="PL"/>
              <w:rPr>
                <w:lang w:val="en-US"/>
              </w:rPr>
            </w:pPr>
            <w:r w:rsidRPr="004813FF">
              <w:rPr>
                <w:lang w:val="en-US"/>
              </w:rPr>
              <w:t xml:space="preserve">                "type": "object",</w:t>
            </w:r>
          </w:p>
          <w:p w14:paraId="2ED698C7" w14:textId="77777777" w:rsidR="00F41E92" w:rsidRPr="004813FF" w:rsidRDefault="00F41E92" w:rsidP="00F41E92">
            <w:pPr>
              <w:pStyle w:val="PL"/>
              <w:rPr>
                <w:lang w:val="en-US"/>
              </w:rPr>
            </w:pPr>
            <w:r w:rsidRPr="004813FF">
              <w:rPr>
                <w:lang w:val="en-US"/>
              </w:rPr>
              <w:t xml:space="preserve">                "properties": {</w:t>
            </w:r>
          </w:p>
          <w:p w14:paraId="79AFE7BA" w14:textId="77777777" w:rsidR="00F41E92" w:rsidRPr="004813FF" w:rsidRDefault="00F41E92" w:rsidP="00F41E92">
            <w:pPr>
              <w:pStyle w:val="PL"/>
              <w:rPr>
                <w:lang w:val="en-US"/>
              </w:rPr>
            </w:pPr>
            <w:r w:rsidRPr="004813FF">
              <w:rPr>
                <w:lang w:val="en-US"/>
              </w:rPr>
              <w:t xml:space="preserve">                  "granularityPeriod": {</w:t>
            </w:r>
          </w:p>
          <w:p w14:paraId="6C59B7D0" w14:textId="77777777" w:rsidR="00F41E92" w:rsidRPr="004813FF" w:rsidRDefault="00F41E92" w:rsidP="00F41E92">
            <w:pPr>
              <w:pStyle w:val="PL"/>
              <w:rPr>
                <w:lang w:val="en-US"/>
              </w:rPr>
            </w:pPr>
            <w:r w:rsidRPr="004813FF">
              <w:rPr>
                <w:lang w:val="en-US"/>
              </w:rPr>
              <w:t xml:space="preserve">                    "type": "integerstring"</w:t>
            </w:r>
          </w:p>
          <w:p w14:paraId="48EDA078" w14:textId="77777777" w:rsidR="00F41E92" w:rsidRPr="004813FF" w:rsidRDefault="00F41E92" w:rsidP="00F41E92">
            <w:pPr>
              <w:pStyle w:val="PL"/>
              <w:rPr>
                <w:lang w:val="en-US"/>
              </w:rPr>
            </w:pPr>
            <w:r w:rsidRPr="004813FF">
              <w:rPr>
                <w:lang w:val="en-US"/>
              </w:rPr>
              <w:t xml:space="preserve">                  },</w:t>
            </w:r>
          </w:p>
          <w:p w14:paraId="5F3209D0" w14:textId="77777777" w:rsidR="00F41E92" w:rsidRPr="004813FF" w:rsidRDefault="00F41E92" w:rsidP="00F41E92">
            <w:pPr>
              <w:pStyle w:val="PL"/>
              <w:rPr>
                <w:lang w:val="en-US"/>
              </w:rPr>
            </w:pPr>
            <w:r w:rsidRPr="004813FF">
              <w:rPr>
                <w:lang w:val="en-US"/>
              </w:rPr>
              <w:t xml:space="preserve">                  "perfMetrics": {</w:t>
            </w:r>
          </w:p>
          <w:p w14:paraId="1DAF51D2" w14:textId="77777777" w:rsidR="00F41E92" w:rsidRPr="004813FF" w:rsidRDefault="00F41E92" w:rsidP="00F41E92">
            <w:pPr>
              <w:pStyle w:val="PL"/>
              <w:rPr>
                <w:lang w:val="en-US"/>
              </w:rPr>
            </w:pPr>
            <w:r w:rsidRPr="004813FF">
              <w:rPr>
                <w:lang w:val="en-US"/>
              </w:rPr>
              <w:t xml:space="preserve">                    "type": "array",</w:t>
            </w:r>
          </w:p>
          <w:p w14:paraId="69E2B649" w14:textId="77777777" w:rsidR="00F41E92" w:rsidRPr="004813FF" w:rsidRDefault="00F41E92" w:rsidP="00F41E92">
            <w:pPr>
              <w:pStyle w:val="PL"/>
              <w:rPr>
                <w:lang w:val="en-US"/>
              </w:rPr>
            </w:pPr>
            <w:r w:rsidRPr="004813FF">
              <w:rPr>
                <w:lang w:val="en-US"/>
              </w:rPr>
              <w:t xml:space="preserve">                    "items": {</w:t>
            </w:r>
          </w:p>
          <w:p w14:paraId="3977F5EC" w14:textId="77777777" w:rsidR="00F41E92" w:rsidRPr="004813FF" w:rsidRDefault="00F41E92" w:rsidP="00F41E92">
            <w:pPr>
              <w:pStyle w:val="PL"/>
              <w:rPr>
                <w:lang w:val="en-US"/>
              </w:rPr>
            </w:pPr>
            <w:r w:rsidRPr="004813FF">
              <w:rPr>
                <w:lang w:val="en-US"/>
              </w:rPr>
              <w:t xml:space="preserve">                      "type": "string"</w:t>
            </w:r>
          </w:p>
          <w:p w14:paraId="4A222BAF" w14:textId="77777777" w:rsidR="00F41E92" w:rsidRPr="004813FF" w:rsidRDefault="00F41E92" w:rsidP="00F41E92">
            <w:pPr>
              <w:pStyle w:val="PL"/>
              <w:rPr>
                <w:lang w:val="en-US"/>
              </w:rPr>
            </w:pPr>
            <w:r w:rsidRPr="004813FF">
              <w:rPr>
                <w:lang w:val="en-US"/>
              </w:rPr>
              <w:t xml:space="preserve">                    }</w:t>
            </w:r>
          </w:p>
          <w:p w14:paraId="1BF2C752" w14:textId="77777777" w:rsidR="00F41E92" w:rsidRPr="004813FF" w:rsidRDefault="00F41E92" w:rsidP="00F41E92">
            <w:pPr>
              <w:pStyle w:val="PL"/>
              <w:rPr>
                <w:lang w:val="en-US"/>
              </w:rPr>
            </w:pPr>
            <w:r w:rsidRPr="004813FF">
              <w:rPr>
                <w:lang w:val="en-US"/>
              </w:rPr>
              <w:t xml:space="preserve">                  }</w:t>
            </w:r>
          </w:p>
          <w:p w14:paraId="4BD55A19" w14:textId="77777777" w:rsidR="00F41E92" w:rsidRPr="004813FF" w:rsidRDefault="00F41E92" w:rsidP="00F41E92">
            <w:pPr>
              <w:pStyle w:val="PL"/>
              <w:rPr>
                <w:lang w:val="en-US"/>
              </w:rPr>
            </w:pPr>
            <w:r w:rsidRPr="004813FF">
              <w:rPr>
                <w:lang w:val="en-US"/>
              </w:rPr>
              <w:t xml:space="preserve">                },</w:t>
            </w:r>
          </w:p>
          <w:p w14:paraId="52EE4B98" w14:textId="77777777" w:rsidR="00F41E92" w:rsidRPr="004813FF" w:rsidRDefault="00F41E92" w:rsidP="00F41E92">
            <w:pPr>
              <w:pStyle w:val="PL"/>
              <w:rPr>
                <w:lang w:val="en-US"/>
              </w:rPr>
            </w:pPr>
            <w:r w:rsidRPr="004813FF">
              <w:rPr>
                <w:lang w:val="en-US"/>
              </w:rPr>
              <w:t xml:space="preserve">                "objectInstances": {</w:t>
            </w:r>
          </w:p>
          <w:p w14:paraId="1AD6F03F" w14:textId="77777777" w:rsidR="00F41E92" w:rsidRPr="004813FF" w:rsidRDefault="00F41E92" w:rsidP="00F41E92">
            <w:pPr>
              <w:pStyle w:val="PL"/>
              <w:rPr>
                <w:lang w:val="en-US"/>
              </w:rPr>
            </w:pPr>
            <w:r w:rsidRPr="004813FF">
              <w:rPr>
                <w:lang w:val="en-US"/>
              </w:rPr>
              <w:t xml:space="preserve">                  "type": "array",</w:t>
            </w:r>
          </w:p>
          <w:p w14:paraId="42CB5530" w14:textId="77777777" w:rsidR="00F41E92" w:rsidRPr="004813FF" w:rsidRDefault="00F41E92" w:rsidP="00F41E92">
            <w:pPr>
              <w:pStyle w:val="PL"/>
              <w:rPr>
                <w:lang w:val="en-US"/>
              </w:rPr>
            </w:pPr>
            <w:r w:rsidRPr="004813FF">
              <w:rPr>
                <w:lang w:val="en-US"/>
              </w:rPr>
              <w:t xml:space="preserve">                  "items": {</w:t>
            </w:r>
          </w:p>
          <w:p w14:paraId="0D8FE40A" w14:textId="77777777" w:rsidR="00F41E92" w:rsidRPr="004813FF" w:rsidRDefault="00F41E92" w:rsidP="00F41E92">
            <w:pPr>
              <w:pStyle w:val="PL"/>
              <w:rPr>
                <w:lang w:val="en-US"/>
              </w:rPr>
            </w:pPr>
            <w:r w:rsidRPr="004813FF">
              <w:rPr>
                <w:lang w:val="en-US"/>
              </w:rPr>
              <w:t xml:space="preserve">                    "type": "string"</w:t>
            </w:r>
          </w:p>
          <w:p w14:paraId="642BFFB0" w14:textId="77777777" w:rsidR="00F41E92" w:rsidRPr="004813FF" w:rsidRDefault="00F41E92" w:rsidP="00F41E92">
            <w:pPr>
              <w:pStyle w:val="PL"/>
              <w:rPr>
                <w:lang w:val="en-US"/>
              </w:rPr>
            </w:pPr>
            <w:r w:rsidRPr="004813FF">
              <w:rPr>
                <w:lang w:val="en-US"/>
              </w:rPr>
              <w:t xml:space="preserve">                  }</w:t>
            </w:r>
          </w:p>
          <w:p w14:paraId="06FCFBA7" w14:textId="77777777" w:rsidR="00F41E92" w:rsidRPr="004813FF" w:rsidRDefault="00F41E92" w:rsidP="00F41E92">
            <w:pPr>
              <w:pStyle w:val="PL"/>
              <w:rPr>
                <w:lang w:val="en-US"/>
              </w:rPr>
            </w:pPr>
            <w:r w:rsidRPr="004813FF">
              <w:rPr>
                <w:lang w:val="en-US"/>
              </w:rPr>
              <w:t xml:space="preserve">                }</w:t>
            </w:r>
          </w:p>
          <w:p w14:paraId="324EDAAF" w14:textId="77777777" w:rsidR="00F41E92" w:rsidRPr="004813FF" w:rsidRDefault="00F41E92" w:rsidP="00F41E92">
            <w:pPr>
              <w:pStyle w:val="PL"/>
              <w:rPr>
                <w:lang w:val="en-US"/>
              </w:rPr>
            </w:pPr>
            <w:r w:rsidRPr="004813FF">
              <w:rPr>
                <w:lang w:val="en-US"/>
              </w:rPr>
              <w:t xml:space="preserve">              },</w:t>
            </w:r>
          </w:p>
          <w:p w14:paraId="16283B13" w14:textId="77777777" w:rsidR="00F41E92" w:rsidRPr="004813FF" w:rsidRDefault="00F41E92" w:rsidP="00F41E92">
            <w:pPr>
              <w:pStyle w:val="PL"/>
              <w:rPr>
                <w:lang w:val="en-US"/>
              </w:rPr>
            </w:pPr>
            <w:r w:rsidRPr="004813FF">
              <w:rPr>
                <w:lang w:val="en-US"/>
              </w:rPr>
              <w:t xml:space="preserve">              "required": ["id"]</w:t>
            </w:r>
          </w:p>
          <w:p w14:paraId="206F1707" w14:textId="77777777" w:rsidR="00F41E92" w:rsidRPr="004813FF" w:rsidRDefault="00F41E92" w:rsidP="00F41E92">
            <w:pPr>
              <w:pStyle w:val="PL"/>
              <w:rPr>
                <w:lang w:val="en-US"/>
              </w:rPr>
            </w:pPr>
            <w:r w:rsidRPr="004813FF">
              <w:rPr>
                <w:lang w:val="en-US"/>
              </w:rPr>
              <w:t xml:space="preserve">            }</w:t>
            </w:r>
          </w:p>
          <w:p w14:paraId="60D33A30" w14:textId="77777777" w:rsidR="00F41E92" w:rsidRPr="004813FF" w:rsidRDefault="00F41E92" w:rsidP="00F41E92">
            <w:pPr>
              <w:pStyle w:val="PL"/>
              <w:rPr>
                <w:lang w:val="en-US"/>
              </w:rPr>
            </w:pPr>
            <w:r w:rsidRPr="004813FF">
              <w:rPr>
                <w:lang w:val="en-US"/>
              </w:rPr>
              <w:t xml:space="preserve">          }</w:t>
            </w:r>
          </w:p>
          <w:p w14:paraId="226C2AB1" w14:textId="77777777" w:rsidR="00F41E92" w:rsidRPr="004813FF" w:rsidRDefault="00F41E92" w:rsidP="00F41E92">
            <w:pPr>
              <w:pStyle w:val="PL"/>
              <w:rPr>
                <w:lang w:val="en-US"/>
              </w:rPr>
            </w:pPr>
            <w:r w:rsidRPr="004813FF">
              <w:rPr>
                <w:lang w:val="en-US"/>
              </w:rPr>
              <w:t xml:space="preserve">        },</w:t>
            </w:r>
          </w:p>
          <w:p w14:paraId="2AAE8751" w14:textId="77777777" w:rsidR="00F41E92" w:rsidRPr="004813FF" w:rsidRDefault="00F41E92" w:rsidP="00F41E92">
            <w:pPr>
              <w:pStyle w:val="PL"/>
              <w:rPr>
                <w:lang w:val="en-US"/>
              </w:rPr>
            </w:pPr>
            <w:r w:rsidRPr="004813FF">
              <w:rPr>
                <w:lang w:val="en-US"/>
              </w:rPr>
              <w:t xml:space="preserve">        "ThresholdMonitor": {</w:t>
            </w:r>
          </w:p>
          <w:p w14:paraId="0489FF0D" w14:textId="77777777" w:rsidR="00F41E92" w:rsidRPr="004813FF" w:rsidRDefault="00F41E92" w:rsidP="00F41E92">
            <w:pPr>
              <w:pStyle w:val="PL"/>
              <w:rPr>
                <w:lang w:val="en-US"/>
              </w:rPr>
            </w:pPr>
            <w:r w:rsidRPr="004813FF">
              <w:rPr>
                <w:lang w:val="en-US"/>
              </w:rPr>
              <w:t xml:space="preserve">          "type": "array",</w:t>
            </w:r>
          </w:p>
          <w:p w14:paraId="3D0A5A48" w14:textId="77777777" w:rsidR="00F41E92" w:rsidRPr="004813FF" w:rsidRDefault="00F41E92" w:rsidP="00F41E92">
            <w:pPr>
              <w:pStyle w:val="PL"/>
              <w:rPr>
                <w:lang w:val="en-US"/>
              </w:rPr>
            </w:pPr>
            <w:r w:rsidRPr="004813FF">
              <w:rPr>
                <w:lang w:val="en-US"/>
              </w:rPr>
              <w:t xml:space="preserve">          "items": {</w:t>
            </w:r>
          </w:p>
          <w:p w14:paraId="51365DB6" w14:textId="77777777" w:rsidR="00F41E92" w:rsidRPr="004813FF" w:rsidRDefault="00F41E92" w:rsidP="00F41E92">
            <w:pPr>
              <w:pStyle w:val="PL"/>
              <w:rPr>
                <w:lang w:val="en-US"/>
              </w:rPr>
            </w:pPr>
            <w:r w:rsidRPr="004813FF">
              <w:rPr>
                <w:lang w:val="en-US"/>
              </w:rPr>
              <w:t xml:space="preserve">            "type": "object",</w:t>
            </w:r>
          </w:p>
          <w:p w14:paraId="2DB5FBFD" w14:textId="77777777" w:rsidR="00F41E92" w:rsidRPr="004813FF" w:rsidRDefault="00F41E92" w:rsidP="00F41E92">
            <w:pPr>
              <w:pStyle w:val="PL"/>
              <w:rPr>
                <w:lang w:val="en-US"/>
              </w:rPr>
            </w:pPr>
            <w:r w:rsidRPr="004813FF">
              <w:rPr>
                <w:lang w:val="en-US"/>
              </w:rPr>
              <w:t xml:space="preserve">            "properties": {</w:t>
            </w:r>
          </w:p>
          <w:p w14:paraId="3990EFD4" w14:textId="77777777" w:rsidR="00F41E92" w:rsidRPr="004813FF" w:rsidRDefault="00F41E92" w:rsidP="00F41E92">
            <w:pPr>
              <w:pStyle w:val="PL"/>
              <w:rPr>
                <w:lang w:val="en-US"/>
              </w:rPr>
            </w:pPr>
            <w:r w:rsidRPr="004813FF">
              <w:rPr>
                <w:lang w:val="en-US"/>
              </w:rPr>
              <w:t xml:space="preserve">              "id": {</w:t>
            </w:r>
          </w:p>
          <w:p w14:paraId="084D6678" w14:textId="77777777" w:rsidR="00F41E92" w:rsidRPr="004813FF" w:rsidRDefault="00F41E92" w:rsidP="00F41E92">
            <w:pPr>
              <w:pStyle w:val="PL"/>
              <w:rPr>
                <w:lang w:val="en-US"/>
              </w:rPr>
            </w:pPr>
            <w:r w:rsidRPr="004813FF">
              <w:rPr>
                <w:lang w:val="en-US"/>
              </w:rPr>
              <w:t xml:space="preserve">                "type": "string"</w:t>
            </w:r>
          </w:p>
          <w:p w14:paraId="1C60C3E4" w14:textId="77777777" w:rsidR="00F41E92" w:rsidRPr="004813FF" w:rsidRDefault="00F41E92" w:rsidP="00F41E92">
            <w:pPr>
              <w:pStyle w:val="PL"/>
              <w:rPr>
                <w:lang w:val="en-US"/>
              </w:rPr>
            </w:pPr>
            <w:r w:rsidRPr="004813FF">
              <w:rPr>
                <w:lang w:val="en-US"/>
              </w:rPr>
              <w:t xml:space="preserve">              },</w:t>
            </w:r>
          </w:p>
          <w:p w14:paraId="4747C171" w14:textId="77777777" w:rsidR="00F41E92" w:rsidRPr="004813FF" w:rsidRDefault="00F41E92" w:rsidP="00F41E92">
            <w:pPr>
              <w:pStyle w:val="PL"/>
              <w:rPr>
                <w:lang w:val="en-US"/>
              </w:rPr>
            </w:pPr>
            <w:r w:rsidRPr="004813FF">
              <w:rPr>
                <w:lang w:val="en-US"/>
              </w:rPr>
              <w:t xml:space="preserve">              "objectClass": {</w:t>
            </w:r>
          </w:p>
          <w:p w14:paraId="26D4EE0F" w14:textId="77777777" w:rsidR="00F41E92" w:rsidRPr="004813FF" w:rsidRDefault="00F41E92" w:rsidP="00F41E92">
            <w:pPr>
              <w:pStyle w:val="PL"/>
              <w:rPr>
                <w:lang w:val="en-US"/>
              </w:rPr>
            </w:pPr>
            <w:r w:rsidRPr="004813FF">
              <w:rPr>
                <w:lang w:val="en-US"/>
              </w:rPr>
              <w:t xml:space="preserve">                "type": "string"</w:t>
            </w:r>
          </w:p>
          <w:p w14:paraId="51BD7F67" w14:textId="77777777" w:rsidR="00F41E92" w:rsidRPr="004813FF" w:rsidRDefault="00F41E92" w:rsidP="00F41E92">
            <w:pPr>
              <w:pStyle w:val="PL"/>
              <w:rPr>
                <w:lang w:val="en-US"/>
              </w:rPr>
            </w:pPr>
            <w:r w:rsidRPr="004813FF">
              <w:rPr>
                <w:lang w:val="en-US"/>
              </w:rPr>
              <w:t xml:space="preserve">              },</w:t>
            </w:r>
          </w:p>
          <w:p w14:paraId="6DCD76F8" w14:textId="77777777" w:rsidR="00F41E92" w:rsidRPr="004813FF" w:rsidRDefault="00F41E92" w:rsidP="00F41E92">
            <w:pPr>
              <w:pStyle w:val="PL"/>
              <w:rPr>
                <w:lang w:val="en-US"/>
              </w:rPr>
            </w:pPr>
            <w:r w:rsidRPr="004813FF">
              <w:rPr>
                <w:lang w:val="en-US"/>
              </w:rPr>
              <w:t xml:space="preserve">              "objectInstance": {</w:t>
            </w:r>
          </w:p>
          <w:p w14:paraId="7E59FF27" w14:textId="77777777" w:rsidR="00F41E92" w:rsidRPr="004813FF" w:rsidRDefault="00F41E92" w:rsidP="00F41E92">
            <w:pPr>
              <w:pStyle w:val="PL"/>
              <w:rPr>
                <w:lang w:val="en-US"/>
              </w:rPr>
            </w:pPr>
            <w:r w:rsidRPr="004813FF">
              <w:rPr>
                <w:lang w:val="en-US"/>
              </w:rPr>
              <w:t xml:space="preserve">                "type": "string"</w:t>
            </w:r>
          </w:p>
          <w:p w14:paraId="5D9E6D22" w14:textId="77777777" w:rsidR="00F41E92" w:rsidRPr="004813FF" w:rsidRDefault="00F41E92" w:rsidP="00F41E92">
            <w:pPr>
              <w:pStyle w:val="PL"/>
              <w:rPr>
                <w:lang w:val="en-US"/>
              </w:rPr>
            </w:pPr>
            <w:r w:rsidRPr="004813FF">
              <w:rPr>
                <w:lang w:val="en-US"/>
              </w:rPr>
              <w:t xml:space="preserve">              },</w:t>
            </w:r>
          </w:p>
          <w:p w14:paraId="21CD95D5" w14:textId="77777777" w:rsidR="00F41E92" w:rsidRPr="004813FF" w:rsidRDefault="00F41E92" w:rsidP="00F41E92">
            <w:pPr>
              <w:pStyle w:val="PL"/>
              <w:rPr>
                <w:lang w:val="en-US"/>
              </w:rPr>
            </w:pPr>
            <w:r w:rsidRPr="004813FF">
              <w:rPr>
                <w:lang w:val="en-US"/>
              </w:rPr>
              <w:t xml:space="preserve">              "attributes": {</w:t>
            </w:r>
          </w:p>
          <w:p w14:paraId="66F9D61B" w14:textId="77777777" w:rsidR="00F41E92" w:rsidRPr="004813FF" w:rsidRDefault="00F41E92" w:rsidP="00F41E92">
            <w:pPr>
              <w:pStyle w:val="PL"/>
              <w:rPr>
                <w:lang w:val="en-US"/>
              </w:rPr>
            </w:pPr>
            <w:r w:rsidRPr="004813FF">
              <w:rPr>
                <w:lang w:val="en-US"/>
              </w:rPr>
              <w:t xml:space="preserve">                "type": "object",</w:t>
            </w:r>
          </w:p>
          <w:p w14:paraId="1997BFD3" w14:textId="77777777" w:rsidR="00F41E92" w:rsidRPr="004813FF" w:rsidRDefault="00F41E92" w:rsidP="00F41E92">
            <w:pPr>
              <w:pStyle w:val="PL"/>
              <w:rPr>
                <w:lang w:val="en-US"/>
              </w:rPr>
            </w:pPr>
            <w:r w:rsidRPr="004813FF">
              <w:rPr>
                <w:lang w:val="en-US"/>
              </w:rPr>
              <w:t xml:space="preserve">                "properties": {</w:t>
            </w:r>
          </w:p>
          <w:p w14:paraId="6DA6B859" w14:textId="77777777" w:rsidR="00F41E92" w:rsidRPr="004813FF" w:rsidRDefault="00F41E92" w:rsidP="00F41E92">
            <w:pPr>
              <w:pStyle w:val="PL"/>
              <w:rPr>
                <w:lang w:val="en-US"/>
              </w:rPr>
            </w:pPr>
            <w:r w:rsidRPr="004813FF">
              <w:rPr>
                <w:lang w:val="en-US"/>
              </w:rPr>
              <w:t xml:space="preserve">                  "thresholdLevels": {</w:t>
            </w:r>
          </w:p>
          <w:p w14:paraId="2FFB1F1A" w14:textId="77777777" w:rsidR="00F41E92" w:rsidRPr="004813FF" w:rsidRDefault="00F41E92" w:rsidP="00F41E92">
            <w:pPr>
              <w:pStyle w:val="PL"/>
              <w:rPr>
                <w:lang w:val="en-US"/>
              </w:rPr>
            </w:pPr>
            <w:r w:rsidRPr="004813FF">
              <w:rPr>
                <w:lang w:val="en-US"/>
              </w:rPr>
              <w:t xml:space="preserve">                    "type": "array",</w:t>
            </w:r>
          </w:p>
          <w:p w14:paraId="4FE4EA28" w14:textId="77777777" w:rsidR="00F41E92" w:rsidRPr="004813FF" w:rsidRDefault="00F41E92" w:rsidP="00F41E92">
            <w:pPr>
              <w:pStyle w:val="PL"/>
              <w:rPr>
                <w:lang w:val="en-US"/>
              </w:rPr>
            </w:pPr>
            <w:r w:rsidRPr="004813FF">
              <w:rPr>
                <w:lang w:val="en-US"/>
              </w:rPr>
              <w:t xml:space="preserve">                    "items": {</w:t>
            </w:r>
          </w:p>
          <w:p w14:paraId="1BF7E5D6" w14:textId="77777777" w:rsidR="00F41E92" w:rsidRPr="004813FF" w:rsidRDefault="00F41E92" w:rsidP="00F41E92">
            <w:pPr>
              <w:pStyle w:val="PL"/>
              <w:rPr>
                <w:lang w:val="en-US"/>
              </w:rPr>
            </w:pPr>
            <w:r w:rsidRPr="004813FF">
              <w:rPr>
                <w:lang w:val="en-US"/>
              </w:rPr>
              <w:t xml:space="preserve">                      "type": "object",</w:t>
            </w:r>
          </w:p>
          <w:p w14:paraId="10390C66" w14:textId="77777777" w:rsidR="00F41E92" w:rsidRPr="004813FF" w:rsidRDefault="00F41E92" w:rsidP="00F41E92">
            <w:pPr>
              <w:pStyle w:val="PL"/>
              <w:rPr>
                <w:lang w:val="en-US"/>
              </w:rPr>
            </w:pPr>
            <w:r w:rsidRPr="004813FF">
              <w:rPr>
                <w:lang w:val="en-US"/>
              </w:rPr>
              <w:t xml:space="preserve">                      "properties": {</w:t>
            </w:r>
          </w:p>
          <w:p w14:paraId="779D6DBB" w14:textId="77777777" w:rsidR="00F41E92" w:rsidRPr="004813FF" w:rsidRDefault="00F41E92" w:rsidP="00F41E92">
            <w:pPr>
              <w:pStyle w:val="PL"/>
              <w:rPr>
                <w:lang w:val="en-US"/>
              </w:rPr>
            </w:pPr>
            <w:r w:rsidRPr="004813FF">
              <w:rPr>
                <w:lang w:val="en-US"/>
              </w:rPr>
              <w:t xml:space="preserve">                        "level": {</w:t>
            </w:r>
          </w:p>
          <w:p w14:paraId="6D87A67A" w14:textId="77777777" w:rsidR="00F41E92" w:rsidRPr="004813FF" w:rsidRDefault="00F41E92" w:rsidP="00F41E92">
            <w:pPr>
              <w:pStyle w:val="PL"/>
              <w:rPr>
                <w:lang w:val="en-US"/>
              </w:rPr>
            </w:pPr>
            <w:r w:rsidRPr="004813FF">
              <w:rPr>
                <w:lang w:val="en-US"/>
              </w:rPr>
              <w:t xml:space="preserve">                          "type": "string"</w:t>
            </w:r>
          </w:p>
          <w:p w14:paraId="080A86CB" w14:textId="77777777" w:rsidR="00F41E92" w:rsidRPr="004813FF" w:rsidRDefault="00F41E92" w:rsidP="00F41E92">
            <w:pPr>
              <w:pStyle w:val="PL"/>
              <w:rPr>
                <w:lang w:val="en-US"/>
              </w:rPr>
            </w:pPr>
            <w:r w:rsidRPr="004813FF">
              <w:rPr>
                <w:lang w:val="en-US"/>
              </w:rPr>
              <w:t xml:space="preserve">                        },</w:t>
            </w:r>
          </w:p>
          <w:p w14:paraId="16E1BF96" w14:textId="77777777" w:rsidR="00F41E92" w:rsidRPr="004813FF" w:rsidRDefault="00F41E92" w:rsidP="00F41E92">
            <w:pPr>
              <w:pStyle w:val="PL"/>
              <w:rPr>
                <w:lang w:val="en-US"/>
              </w:rPr>
            </w:pPr>
            <w:r w:rsidRPr="004813FF">
              <w:rPr>
                <w:lang w:val="en-US"/>
              </w:rPr>
              <w:t xml:space="preserve">                        "thresholdValue": {</w:t>
            </w:r>
          </w:p>
          <w:p w14:paraId="6D7FACEA" w14:textId="77777777" w:rsidR="00F41E92" w:rsidRPr="004813FF" w:rsidRDefault="00F41E92" w:rsidP="00F41E92">
            <w:pPr>
              <w:pStyle w:val="PL"/>
              <w:rPr>
                <w:lang w:val="en-US"/>
              </w:rPr>
            </w:pPr>
            <w:r w:rsidRPr="004813FF">
              <w:rPr>
                <w:lang w:val="en-US"/>
              </w:rPr>
              <w:t xml:space="preserve">                          "type": "integer"</w:t>
            </w:r>
          </w:p>
          <w:p w14:paraId="56197B87" w14:textId="77777777" w:rsidR="00F41E92" w:rsidRPr="004813FF" w:rsidRDefault="00F41E92" w:rsidP="00F41E92">
            <w:pPr>
              <w:pStyle w:val="PL"/>
              <w:rPr>
                <w:lang w:val="en-US"/>
              </w:rPr>
            </w:pPr>
            <w:r w:rsidRPr="004813FF">
              <w:rPr>
                <w:lang w:val="en-US"/>
              </w:rPr>
              <w:t xml:space="preserve">                        }</w:t>
            </w:r>
          </w:p>
          <w:p w14:paraId="2AA4C0E3" w14:textId="77777777" w:rsidR="00F41E92" w:rsidRPr="004813FF" w:rsidRDefault="00F41E92" w:rsidP="00F41E92">
            <w:pPr>
              <w:pStyle w:val="PL"/>
              <w:rPr>
                <w:lang w:val="en-US"/>
              </w:rPr>
            </w:pPr>
            <w:r w:rsidRPr="004813FF">
              <w:rPr>
                <w:lang w:val="en-US"/>
              </w:rPr>
              <w:t xml:space="preserve">                      }</w:t>
            </w:r>
          </w:p>
          <w:p w14:paraId="0D888BF3" w14:textId="77777777" w:rsidR="00F41E92" w:rsidRPr="004813FF" w:rsidRDefault="00F41E92" w:rsidP="00F41E92">
            <w:pPr>
              <w:pStyle w:val="PL"/>
              <w:rPr>
                <w:lang w:val="en-US"/>
              </w:rPr>
            </w:pPr>
            <w:r w:rsidRPr="004813FF">
              <w:rPr>
                <w:lang w:val="en-US"/>
              </w:rPr>
              <w:t xml:space="preserve">                    }</w:t>
            </w:r>
          </w:p>
          <w:p w14:paraId="4A6DA7B1" w14:textId="77777777" w:rsidR="00F41E92" w:rsidRPr="004813FF" w:rsidRDefault="00F41E92" w:rsidP="00F41E92">
            <w:pPr>
              <w:pStyle w:val="PL"/>
              <w:rPr>
                <w:lang w:val="en-US"/>
              </w:rPr>
            </w:pPr>
            <w:r w:rsidRPr="004813FF">
              <w:rPr>
                <w:lang w:val="en-US"/>
              </w:rPr>
              <w:t xml:space="preserve">                  }</w:t>
            </w:r>
          </w:p>
          <w:p w14:paraId="6BC716E7" w14:textId="77777777" w:rsidR="00F41E92" w:rsidRPr="004813FF" w:rsidRDefault="00F41E92" w:rsidP="00F41E92">
            <w:pPr>
              <w:pStyle w:val="PL"/>
              <w:rPr>
                <w:lang w:val="en-US"/>
              </w:rPr>
            </w:pPr>
            <w:r w:rsidRPr="004813FF">
              <w:rPr>
                <w:lang w:val="en-US"/>
              </w:rPr>
              <w:t xml:space="preserve">                }</w:t>
            </w:r>
          </w:p>
          <w:p w14:paraId="4FC68172" w14:textId="77777777" w:rsidR="00F41E92" w:rsidRPr="004813FF" w:rsidRDefault="00F41E92" w:rsidP="00F41E92">
            <w:pPr>
              <w:pStyle w:val="PL"/>
              <w:rPr>
                <w:lang w:val="en-US"/>
              </w:rPr>
            </w:pPr>
            <w:r w:rsidRPr="004813FF">
              <w:rPr>
                <w:lang w:val="en-US"/>
              </w:rPr>
              <w:t xml:space="preserve">              },</w:t>
            </w:r>
          </w:p>
          <w:p w14:paraId="0D60D10D" w14:textId="77777777" w:rsidR="00F41E92" w:rsidRPr="004813FF" w:rsidRDefault="00F41E92" w:rsidP="00F41E92">
            <w:pPr>
              <w:pStyle w:val="PL"/>
              <w:rPr>
                <w:lang w:val="en-US"/>
              </w:rPr>
            </w:pPr>
            <w:r w:rsidRPr="004813FF">
              <w:rPr>
                <w:lang w:val="en-US"/>
              </w:rPr>
              <w:t xml:space="preserve">              "required": ["id"]</w:t>
            </w:r>
          </w:p>
          <w:p w14:paraId="5640A302" w14:textId="77777777" w:rsidR="00F41E92" w:rsidRPr="004813FF" w:rsidRDefault="00F41E92" w:rsidP="00F41E92">
            <w:pPr>
              <w:pStyle w:val="PL"/>
              <w:rPr>
                <w:lang w:val="en-US"/>
              </w:rPr>
            </w:pPr>
            <w:r w:rsidRPr="004813FF">
              <w:rPr>
                <w:lang w:val="en-US"/>
              </w:rPr>
              <w:t xml:space="preserve">            }</w:t>
            </w:r>
          </w:p>
          <w:p w14:paraId="08BA61EA" w14:textId="77777777" w:rsidR="00F41E92" w:rsidRPr="004813FF" w:rsidRDefault="00F41E92" w:rsidP="00F41E92">
            <w:pPr>
              <w:pStyle w:val="PL"/>
              <w:rPr>
                <w:lang w:val="en-US"/>
              </w:rPr>
            </w:pPr>
            <w:r w:rsidRPr="004813FF">
              <w:rPr>
                <w:lang w:val="en-US"/>
              </w:rPr>
              <w:t xml:space="preserve">          }</w:t>
            </w:r>
          </w:p>
          <w:p w14:paraId="714B0DD8" w14:textId="77777777" w:rsidR="00F41E92" w:rsidRPr="004813FF" w:rsidRDefault="00F41E92" w:rsidP="00F41E92">
            <w:pPr>
              <w:pStyle w:val="PL"/>
              <w:rPr>
                <w:lang w:val="en-US"/>
              </w:rPr>
            </w:pPr>
            <w:r w:rsidRPr="004813FF">
              <w:rPr>
                <w:lang w:val="en-US"/>
              </w:rPr>
              <w:t xml:space="preserve">        },</w:t>
            </w:r>
          </w:p>
          <w:p w14:paraId="675F0E61" w14:textId="77777777" w:rsidR="00F41E92" w:rsidRPr="004813FF" w:rsidRDefault="00F41E92" w:rsidP="00F41E92">
            <w:pPr>
              <w:pStyle w:val="PL"/>
              <w:rPr>
                <w:lang w:val="en-US"/>
              </w:rPr>
            </w:pPr>
            <w:r w:rsidRPr="004813FF">
              <w:rPr>
                <w:lang w:val="en-US"/>
              </w:rPr>
              <w:t xml:space="preserve">        "required": ["id"]</w:t>
            </w:r>
          </w:p>
          <w:p w14:paraId="44B78345" w14:textId="77777777" w:rsidR="00F41E92" w:rsidRPr="004813FF" w:rsidRDefault="00F41E92" w:rsidP="00F41E92">
            <w:pPr>
              <w:pStyle w:val="PL"/>
              <w:rPr>
                <w:lang w:val="en-US"/>
              </w:rPr>
            </w:pPr>
            <w:r w:rsidRPr="004813FF">
              <w:rPr>
                <w:lang w:val="en-US"/>
              </w:rPr>
              <w:t xml:space="preserve">      }</w:t>
            </w:r>
          </w:p>
          <w:p w14:paraId="4F33B459" w14:textId="77777777" w:rsidR="00F41E92" w:rsidRPr="004813FF" w:rsidRDefault="00F41E92" w:rsidP="00F41E92">
            <w:pPr>
              <w:pStyle w:val="PL"/>
              <w:rPr>
                <w:lang w:val="en-US"/>
              </w:rPr>
            </w:pPr>
            <w:r w:rsidRPr="004813FF">
              <w:rPr>
                <w:lang w:val="en-US"/>
              </w:rPr>
              <w:t xml:space="preserve">    }</w:t>
            </w:r>
          </w:p>
          <w:p w14:paraId="0D9AA2B6" w14:textId="77777777" w:rsidR="00F41E92" w:rsidRPr="004813FF" w:rsidRDefault="00F41E92" w:rsidP="00F41E92">
            <w:pPr>
              <w:pStyle w:val="PL"/>
              <w:rPr>
                <w:lang w:val="en-US"/>
              </w:rPr>
            </w:pPr>
            <w:r w:rsidRPr="004813FF">
              <w:rPr>
                <w:lang w:val="en-US"/>
              </w:rPr>
              <w:t xml:space="preserve">  }</w:t>
            </w:r>
          </w:p>
          <w:p w14:paraId="0060D492" w14:textId="77777777" w:rsidR="008826F9" w:rsidRPr="00954EB2" w:rsidRDefault="00F41E92" w:rsidP="004F1033">
            <w:pPr>
              <w:pStyle w:val="PL"/>
              <w:rPr>
                <w:lang w:val="en-US"/>
              </w:rPr>
            </w:pPr>
            <w:r w:rsidRPr="004813FF">
              <w:rPr>
                <w:lang w:val="en-US"/>
              </w:rPr>
              <w:t>}</w:t>
            </w:r>
          </w:p>
        </w:tc>
      </w:tr>
    </w:tbl>
    <w:p w14:paraId="0E0D47CD" w14:textId="77777777" w:rsidR="008826F9" w:rsidRDefault="008826F9" w:rsidP="00F34BA2">
      <w:pPr>
        <w:rPr>
          <w:lang w:val="fr-FR"/>
        </w:rPr>
      </w:pPr>
    </w:p>
    <w:p w14:paraId="2E883E98"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34C4A4"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BD60CC2" w14:textId="77777777" w:rsidR="00F621F9" w:rsidRDefault="00F621F9">
            <w:pPr>
              <w:pStyle w:val="PL"/>
              <w:rPr>
                <w:lang w:val="en-US"/>
              </w:rPr>
            </w:pPr>
            <w:r>
              <w:rPr>
                <w:lang w:val="en-US"/>
              </w:rPr>
              <w:t>&lt;?xml version="1.0" encoding="UTF-8" ?&gt;</w:t>
            </w:r>
          </w:p>
          <w:p w14:paraId="1DB44984" w14:textId="77777777" w:rsidR="007B6BEF" w:rsidRPr="007B6BEF" w:rsidRDefault="007B6BEF" w:rsidP="007B6BEF">
            <w:pPr>
              <w:pStyle w:val="PL"/>
              <w:rPr>
                <w:lang w:val="en-US"/>
              </w:rPr>
            </w:pPr>
            <w:r w:rsidRPr="007B6BEF">
              <w:rPr>
                <w:lang w:val="en-US"/>
              </w:rPr>
              <w:t>&lt;nrmRoot&gt;</w:t>
            </w:r>
          </w:p>
          <w:p w14:paraId="28751B08" w14:textId="77777777" w:rsidR="00F621F9" w:rsidRDefault="007B6BEF" w:rsidP="007B6BEF">
            <w:pPr>
              <w:pStyle w:val="PL"/>
              <w:rPr>
                <w:lang w:val="en-US"/>
              </w:rPr>
            </w:pPr>
            <w:r w:rsidRPr="007B6BEF">
              <w:rPr>
                <w:lang w:val="en-US"/>
              </w:rPr>
              <w:t xml:space="preserve">  </w:t>
            </w:r>
            <w:r w:rsidR="00F621F9">
              <w:rPr>
                <w:lang w:val="en-US"/>
              </w:rPr>
              <w:t>&lt;SubNetwork&gt;</w:t>
            </w:r>
          </w:p>
          <w:p w14:paraId="2F9ABFB9"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5EB9F06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1E4965BC"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00D09280" w14:textId="77777777" w:rsidR="00F621F9" w:rsidRDefault="007B6BEF">
            <w:pPr>
              <w:pStyle w:val="PL"/>
              <w:rPr>
                <w:lang w:val="en-US"/>
              </w:rPr>
            </w:pPr>
            <w:r w:rsidRPr="007B6BEF">
              <w:rPr>
                <w:lang w:val="en-US"/>
              </w:rPr>
              <w:t xml:space="preserve">  </w:t>
            </w:r>
            <w:r w:rsidR="00F621F9">
              <w:rPr>
                <w:lang w:val="en-US"/>
              </w:rPr>
              <w:t xml:space="preserve">    &lt;attributes&gt;</w:t>
            </w:r>
          </w:p>
          <w:p w14:paraId="5C90EAA0"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3E85E9D2"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3267FF99"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5AC5500C"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5E9CB06D"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3C293E28"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15426857"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FA982FC"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1512CBED"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0D25F66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046B7756"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29CDD983" w14:textId="77777777" w:rsidR="00F621F9" w:rsidRPr="007B2CC7" w:rsidRDefault="007B6BEF" w:rsidP="00F41E92">
            <w:pPr>
              <w:pStyle w:val="PL"/>
              <w:rPr>
                <w:lang w:val="fr-FR"/>
              </w:rPr>
            </w:pPr>
            <w:r w:rsidRPr="007B6BEF">
              <w:rPr>
                <w:lang w:val="en-US"/>
              </w:rPr>
              <w:t xml:space="preserve">  </w:t>
            </w:r>
            <w:r w:rsidR="00F621F9" w:rsidRPr="00746D17">
              <w:rPr>
                <w:lang w:val="en-US"/>
              </w:rPr>
              <w:t xml:space="preserve">        </w:t>
            </w:r>
            <w:r w:rsidR="00F621F9" w:rsidRPr="007B2CC7">
              <w:rPr>
                <w:lang w:val="fr-FR"/>
              </w:rPr>
              <w:t>&lt;attributes&gt;</w:t>
            </w:r>
          </w:p>
          <w:p w14:paraId="591E4411" w14:textId="77777777" w:rsidR="00F621F9" w:rsidRPr="007B2CC7" w:rsidRDefault="007B6BEF">
            <w:pPr>
              <w:pStyle w:val="PL"/>
              <w:rPr>
                <w:lang w:val="fr-FR"/>
              </w:rPr>
            </w:pPr>
            <w:r w:rsidRPr="007B2CC7">
              <w:rPr>
                <w:lang w:val="fr-FR"/>
              </w:rPr>
              <w:t xml:space="preserve">  </w:t>
            </w:r>
            <w:r w:rsidR="00F621F9" w:rsidRPr="007B2CC7">
              <w:rPr>
                <w:lang w:val="fr-FR"/>
              </w:rPr>
              <w:t xml:space="preserve">            &lt;userLabel&gt;Berlin NW 1&lt;/userLabel&gt;</w:t>
            </w:r>
          </w:p>
          <w:p w14:paraId="792612F8" w14:textId="77777777" w:rsidR="00F621F9" w:rsidRPr="00746D17" w:rsidRDefault="007B6BEF">
            <w:pPr>
              <w:pStyle w:val="PL"/>
              <w:rPr>
                <w:lang w:val="en-US"/>
              </w:rPr>
            </w:pPr>
            <w:r w:rsidRPr="007B2CC7">
              <w:rPr>
                <w:lang w:val="fr-FR"/>
              </w:rPr>
              <w:t xml:space="preserve">  </w:t>
            </w:r>
            <w:r w:rsidR="00F621F9" w:rsidRPr="007B2CC7">
              <w:rPr>
                <w:lang w:val="fr-FR"/>
              </w:rPr>
              <w:t xml:space="preserve">            </w:t>
            </w:r>
            <w:r w:rsidR="00F621F9" w:rsidRPr="00746D17">
              <w:rPr>
                <w:lang w:val="en-US"/>
              </w:rPr>
              <w:t>&lt;vendorName&gt;Company XY&lt;/vendorName&gt;</w:t>
            </w:r>
          </w:p>
          <w:p w14:paraId="44B2A948"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5150C4C" w14:textId="77777777" w:rsidR="00F621F9" w:rsidRPr="00746D17" w:rsidRDefault="007B6BEF">
            <w:pPr>
              <w:pStyle w:val="PL"/>
            </w:pPr>
            <w:r w:rsidRPr="007B6BEF">
              <w:t xml:space="preserve">  </w:t>
            </w:r>
            <w:r w:rsidR="00F621F9" w:rsidRPr="00746D17">
              <w:t xml:space="preserve">        &lt;/attributes&gt;</w:t>
            </w:r>
          </w:p>
          <w:p w14:paraId="63856A9E" w14:textId="77777777" w:rsidR="00F621F9" w:rsidRPr="00746D17" w:rsidRDefault="007B6BEF">
            <w:pPr>
              <w:pStyle w:val="PL"/>
            </w:pPr>
            <w:r w:rsidRPr="007B6BEF">
              <w:t xml:space="preserve">  </w:t>
            </w:r>
            <w:r w:rsidR="00F621F9" w:rsidRPr="00746D17">
              <w:t xml:space="preserve">        &lt;XyzFunction&gt;</w:t>
            </w:r>
          </w:p>
          <w:p w14:paraId="10581348" w14:textId="77777777" w:rsidR="00F621F9" w:rsidRPr="00746D17" w:rsidRDefault="007B6BEF">
            <w:pPr>
              <w:pStyle w:val="PL"/>
            </w:pPr>
            <w:r w:rsidRPr="007B6BEF">
              <w:t xml:space="preserve">  </w:t>
            </w:r>
            <w:r w:rsidR="00F621F9" w:rsidRPr="00746D17">
              <w:t xml:space="preserve">            &lt;id&gt;XYZF1&lt;/id&gt;</w:t>
            </w:r>
          </w:p>
          <w:p w14:paraId="1DE86981" w14:textId="77777777" w:rsidR="00F41E92" w:rsidRDefault="007B6BEF" w:rsidP="00F41E92">
            <w:pPr>
              <w:pStyle w:val="PL"/>
            </w:pPr>
            <w:r w:rsidRPr="007B6BEF">
              <w:t xml:space="preserve">  </w:t>
            </w:r>
            <w:r w:rsidR="00F41E92">
              <w:t xml:space="preserve">            &lt;objectClass&gt;XyzFunction&lt;/objectClass&gt;</w:t>
            </w:r>
          </w:p>
          <w:p w14:paraId="7824441D"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2560CF7" w14:textId="77777777" w:rsidR="00F41E92" w:rsidRDefault="00DE277D" w:rsidP="00DE277D">
            <w:pPr>
              <w:pStyle w:val="PL"/>
            </w:pPr>
            <w:r>
              <w:t xml:space="preserve">                              </w:t>
            </w:r>
            <w:r w:rsidR="00F41E92">
              <w:t>ManagedElement=ME1,XyzFunction=XYZF1&lt;/objectInstance&gt;</w:t>
            </w:r>
          </w:p>
          <w:p w14:paraId="5A3C2018"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4FA813AE"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7E07E7A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104FE684"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644B036F"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2CCF9CFB"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33C612F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50D34A87"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54DEF5FB"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088F8F5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067A47A3"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1C1ADB95"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4D66B2C7"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7E5595A"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34A1C277"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CAE10F1" w14:textId="77777777" w:rsidR="00F621F9" w:rsidRPr="00AC73C0" w:rsidRDefault="007B6BEF">
            <w:pPr>
              <w:pStyle w:val="PL"/>
            </w:pPr>
            <w:r w:rsidRPr="007B6BEF">
              <w:t xml:space="preserve">  </w:t>
            </w:r>
            <w:r w:rsidR="00F621F9" w:rsidRPr="00AC73C0">
              <w:t xml:space="preserve">    &lt;/ManagedElement&gt;</w:t>
            </w:r>
          </w:p>
          <w:p w14:paraId="7CCCD2DA" w14:textId="77777777" w:rsidR="00F621F9" w:rsidRPr="00AC73C0" w:rsidRDefault="007B6BEF">
            <w:pPr>
              <w:pStyle w:val="PL"/>
            </w:pPr>
            <w:r w:rsidRPr="007B6BEF">
              <w:t xml:space="preserve">  </w:t>
            </w:r>
            <w:r w:rsidR="00F621F9" w:rsidRPr="00AC73C0">
              <w:t xml:space="preserve">    &lt;ManagedElement&gt;</w:t>
            </w:r>
          </w:p>
          <w:p w14:paraId="58C1E536" w14:textId="77777777" w:rsidR="00F621F9" w:rsidRPr="00AC73C0" w:rsidRDefault="007B6BEF">
            <w:pPr>
              <w:pStyle w:val="PL"/>
            </w:pPr>
            <w:r w:rsidRPr="007B6BEF">
              <w:t xml:space="preserve">  </w:t>
            </w:r>
            <w:r w:rsidR="00F621F9" w:rsidRPr="00AC73C0">
              <w:t xml:space="preserve">        &lt;id&gt;ME2&lt;/id&gt;</w:t>
            </w:r>
          </w:p>
          <w:p w14:paraId="218337BD" w14:textId="77777777" w:rsidR="00F41E92" w:rsidRPr="00AC73C0" w:rsidRDefault="007B6BEF" w:rsidP="00F41E92">
            <w:pPr>
              <w:pStyle w:val="PL"/>
            </w:pPr>
            <w:r w:rsidRPr="007B6BEF">
              <w:t xml:space="preserve">  </w:t>
            </w:r>
            <w:r w:rsidR="00F41E92" w:rsidRPr="00AC73C0">
              <w:t xml:space="preserve">        &lt;objectClass&gt;ManagedElement&lt;/objectClass&gt;</w:t>
            </w:r>
          </w:p>
          <w:p w14:paraId="41FE0F73"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4AA374AF" w14:textId="77777777" w:rsidR="00F621F9" w:rsidRPr="007B2CC7" w:rsidRDefault="007B6BEF" w:rsidP="00F41E92">
            <w:pPr>
              <w:pStyle w:val="PL"/>
              <w:rPr>
                <w:lang w:val="fr-FR"/>
              </w:rPr>
            </w:pPr>
            <w:r w:rsidRPr="007B6BEF">
              <w:t xml:space="preserve">  </w:t>
            </w:r>
            <w:r w:rsidR="00F621F9" w:rsidRPr="00AC73C0">
              <w:t xml:space="preserve">        </w:t>
            </w:r>
            <w:r w:rsidR="00F621F9" w:rsidRPr="007B2CC7">
              <w:rPr>
                <w:lang w:val="fr-FR"/>
              </w:rPr>
              <w:t>&lt;attributes&gt;</w:t>
            </w:r>
          </w:p>
          <w:p w14:paraId="7BC04978" w14:textId="77777777" w:rsidR="00F621F9" w:rsidRPr="007B2CC7" w:rsidRDefault="007B6BEF">
            <w:pPr>
              <w:pStyle w:val="PL"/>
              <w:rPr>
                <w:lang w:val="fr-FR"/>
              </w:rPr>
            </w:pPr>
            <w:r w:rsidRPr="007B2CC7">
              <w:rPr>
                <w:lang w:val="fr-FR"/>
              </w:rPr>
              <w:t xml:space="preserve">  </w:t>
            </w:r>
            <w:r w:rsidR="00F621F9" w:rsidRPr="007B2CC7">
              <w:rPr>
                <w:lang w:val="fr-FR"/>
              </w:rPr>
              <w:t xml:space="preserve">            &lt;userLabel&gt;Berlin NW 2&lt;/userLabel&gt;</w:t>
            </w:r>
          </w:p>
          <w:p w14:paraId="1ACF7004" w14:textId="77777777" w:rsidR="00F621F9" w:rsidRPr="00746D17" w:rsidRDefault="007B6BEF">
            <w:pPr>
              <w:pStyle w:val="PL"/>
            </w:pPr>
            <w:r w:rsidRPr="007B2CC7">
              <w:rPr>
                <w:lang w:val="fr-FR"/>
              </w:rPr>
              <w:t xml:space="preserve">  </w:t>
            </w:r>
            <w:r w:rsidR="00F621F9" w:rsidRPr="007B2CC7">
              <w:rPr>
                <w:lang w:val="fr-FR"/>
              </w:rPr>
              <w:t xml:space="preserve">            </w:t>
            </w:r>
            <w:r w:rsidR="00F621F9" w:rsidRPr="00746D17">
              <w:t>&lt;vendorName&gt;Company XY&lt;/vendorName&gt;</w:t>
            </w:r>
          </w:p>
          <w:p w14:paraId="230900D4" w14:textId="77777777" w:rsidR="00F621F9" w:rsidRPr="00746D17" w:rsidRDefault="007B6BEF">
            <w:pPr>
              <w:pStyle w:val="PL"/>
            </w:pPr>
            <w:r w:rsidRPr="007B6BEF">
              <w:t xml:space="preserve">  </w:t>
            </w:r>
            <w:r w:rsidR="00F621F9" w:rsidRPr="00746D17">
              <w:t xml:space="preserve">            &lt;location&gt;Grunewald&lt;/location&gt;</w:t>
            </w:r>
          </w:p>
          <w:p w14:paraId="2B718169" w14:textId="77777777" w:rsidR="00F621F9" w:rsidRPr="00746D17" w:rsidRDefault="007B6BEF">
            <w:pPr>
              <w:pStyle w:val="PL"/>
            </w:pPr>
            <w:r w:rsidRPr="007B6BEF">
              <w:t xml:space="preserve">  </w:t>
            </w:r>
            <w:r w:rsidR="00F621F9" w:rsidRPr="00746D17">
              <w:t xml:space="preserve">        &lt;/attributes&gt;</w:t>
            </w:r>
          </w:p>
          <w:p w14:paraId="3C7E5C0E"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569E66CB" w14:textId="77777777" w:rsidR="00F621F9" w:rsidRDefault="007B6BEF">
            <w:pPr>
              <w:pStyle w:val="PL"/>
              <w:rPr>
                <w:lang w:val="en-US"/>
              </w:rPr>
            </w:pPr>
            <w:r w:rsidRPr="007B6BEF">
              <w:rPr>
                <w:lang w:val="en-US"/>
              </w:rPr>
              <w:t xml:space="preserve">  </w:t>
            </w:r>
            <w:r w:rsidR="00F621F9">
              <w:rPr>
                <w:lang w:val="en-US"/>
              </w:rPr>
              <w:t xml:space="preserve">    &lt;PerfMetricJob&gt;</w:t>
            </w:r>
          </w:p>
          <w:p w14:paraId="15DA4E3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2F67C79"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75122384"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53E97F01"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3FBA3389"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6557F75E"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7AB9C0DD"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4328D7D2"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10EC5EBF"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56FB757D"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07D72DC8" w14:textId="77777777" w:rsidR="00F621F9" w:rsidRDefault="007B6BEF">
            <w:pPr>
              <w:pStyle w:val="PL"/>
              <w:rPr>
                <w:lang w:val="en-US"/>
              </w:rPr>
            </w:pPr>
            <w:r w:rsidRPr="007B6BEF">
              <w:rPr>
                <w:lang w:val="en-US"/>
              </w:rPr>
              <w:t xml:space="preserve">  </w:t>
            </w:r>
            <w:r w:rsidR="00F621F9">
              <w:rPr>
                <w:lang w:val="en-US"/>
              </w:rPr>
              <w:t xml:space="preserve">    &lt;/PerfMetricJob&gt;</w:t>
            </w:r>
          </w:p>
          <w:p w14:paraId="6503FE5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654026C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691D0A8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1A2962D1"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0C09EE1"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389BE4F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4FACDA8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35479F3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17B2FF3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48F5570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0718083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40004F6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66F2A3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057BBAA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76B40209"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2BF190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282F912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w:t>
            </w:r>
            <w:r w:rsidR="00616B49">
              <w:rPr>
                <w:lang w:val="en-US"/>
              </w:rPr>
              <w:t>t</w:t>
            </w:r>
            <w:r w:rsidR="00F41E92" w:rsidRPr="00F41E92">
              <w:rPr>
                <w:lang w:val="en-US"/>
              </w:rPr>
              <w:t>hresholdLevels&gt;</w:t>
            </w:r>
          </w:p>
          <w:p w14:paraId="43DFA7B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76329DBA"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0ED9DEE3"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574856BF" w14:textId="77777777" w:rsidR="00F621F9" w:rsidRDefault="007B6BEF" w:rsidP="007B6BEF">
            <w:pPr>
              <w:pStyle w:val="PL"/>
              <w:rPr>
                <w:lang w:val="en-US"/>
              </w:rPr>
            </w:pPr>
            <w:r w:rsidRPr="007B6BEF">
              <w:rPr>
                <w:lang w:val="en-US"/>
              </w:rPr>
              <w:t>&lt;/nrmRoot&gt;</w:t>
            </w:r>
          </w:p>
        </w:tc>
      </w:tr>
    </w:tbl>
    <w:p w14:paraId="3C688698" w14:textId="77777777" w:rsidR="00F621F9" w:rsidRPr="00CB1BC4" w:rsidRDefault="00F621F9" w:rsidP="00F34BA2"/>
    <w:p w14:paraId="110045D8" w14:textId="77777777" w:rsidR="00CB742B" w:rsidRDefault="00F34BA2" w:rsidP="00EE4FBE">
      <w:pPr>
        <w:pStyle w:val="NO"/>
      </w:pPr>
      <w:r>
        <w:t>NOTE:</w:t>
      </w:r>
      <w:r>
        <w:tab/>
      </w:r>
      <w:r w:rsidR="00CB742B">
        <w:t>Void</w:t>
      </w:r>
    </w:p>
    <w:p w14:paraId="52843407" w14:textId="77777777" w:rsidR="00F34BA2" w:rsidRDefault="00CB742B" w:rsidP="00CB742B">
      <w:r w:rsidRPr="00CB742B">
        <w:t>The following examples do not always follow the URI structure specified in clause 4.4. For simplicity reasons, the path component "/{MnSName}/{MnSVersion}" is often omitted.</w:t>
      </w:r>
    </w:p>
    <w:p w14:paraId="34CCD21A"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30A4F5F4" w14:textId="77777777" w:rsidR="00F34BA2" w:rsidRDefault="00F34BA2" w:rsidP="00EE4FBE">
      <w:pPr>
        <w:pStyle w:val="Heading1"/>
      </w:pPr>
      <w:bookmarkStart w:id="282" w:name="_Toc27559735"/>
      <w:bookmarkStart w:id="283" w:name="_Toc36039480"/>
      <w:bookmarkStart w:id="284" w:name="_Toc162446460"/>
      <w:r>
        <w:t>A.2</w:t>
      </w:r>
      <w:r>
        <w:tab/>
        <w:t>Retrieval of resources</w:t>
      </w:r>
      <w:bookmarkEnd w:id="282"/>
      <w:bookmarkEnd w:id="283"/>
      <w:bookmarkEnd w:id="284"/>
    </w:p>
    <w:p w14:paraId="437C688F" w14:textId="77777777" w:rsidR="00F34BA2" w:rsidRDefault="00F34BA2" w:rsidP="00EE4FBE">
      <w:pPr>
        <w:pStyle w:val="Heading2"/>
      </w:pPr>
      <w:bookmarkStart w:id="285" w:name="_Toc27559736"/>
      <w:bookmarkStart w:id="286" w:name="_Toc36039481"/>
      <w:bookmarkStart w:id="287" w:name="_Toc162446461"/>
      <w:r>
        <w:t>A.2.1</w:t>
      </w:r>
      <w:r>
        <w:tab/>
        <w:t>Retrieval of a single complete resource with HTTP GET</w:t>
      </w:r>
      <w:bookmarkEnd w:id="285"/>
      <w:bookmarkEnd w:id="286"/>
      <w:bookmarkEnd w:id="287"/>
    </w:p>
    <w:p w14:paraId="16C40467"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7827864" w14:textId="77777777" w:rsidTr="00CD3700">
        <w:tc>
          <w:tcPr>
            <w:tcW w:w="9779" w:type="dxa"/>
            <w:shd w:val="clear" w:color="auto" w:fill="F2F2F2"/>
          </w:tcPr>
          <w:p w14:paraId="78E99DB6" w14:textId="77777777" w:rsidR="00F34BA2" w:rsidRPr="00394089" w:rsidRDefault="00F34BA2" w:rsidP="00CD3700">
            <w:pPr>
              <w:spacing w:after="0"/>
              <w:rPr>
                <w:rFonts w:ascii="Courier New" w:hAnsi="Courier New" w:cs="Courier New"/>
                <w:sz w:val="16"/>
                <w:szCs w:val="16"/>
                <w:lang w:val="en-US"/>
              </w:rPr>
            </w:pPr>
            <w:bookmarkStart w:id="288"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554351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85BBCC"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288"/>
    </w:tbl>
    <w:p w14:paraId="63519B1F" w14:textId="77777777" w:rsidR="00F34BA2" w:rsidRDefault="00F34BA2" w:rsidP="00F34BA2"/>
    <w:p w14:paraId="4CB8EBC6"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FDDB04C" w14:textId="77777777" w:rsidTr="00EF08B0">
        <w:tc>
          <w:tcPr>
            <w:tcW w:w="9779" w:type="dxa"/>
            <w:shd w:val="clear" w:color="auto" w:fill="F2F2F2"/>
          </w:tcPr>
          <w:p w14:paraId="6D39D9E7" w14:textId="77777777" w:rsidR="00A11F28" w:rsidRPr="0071280C" w:rsidRDefault="00A11F28" w:rsidP="00EF08B0">
            <w:pPr>
              <w:spacing w:after="0"/>
              <w:rPr>
                <w:rFonts w:ascii="Courier New" w:hAnsi="Courier New" w:cs="Courier New"/>
                <w:sz w:val="16"/>
                <w:szCs w:val="16"/>
                <w:lang w:val="en-US"/>
              </w:rPr>
            </w:pPr>
            <w:bookmarkStart w:id="289" w:name="MCCQCTEMPBM_00000038" w:colFirst="0" w:colLast="0"/>
            <w:r w:rsidRPr="0071280C">
              <w:rPr>
                <w:rFonts w:ascii="Courier New" w:hAnsi="Courier New" w:cs="Courier New"/>
                <w:sz w:val="16"/>
                <w:szCs w:val="16"/>
                <w:lang w:val="en-US"/>
              </w:rPr>
              <w:t>HTTP/1.1 200 OK</w:t>
            </w:r>
          </w:p>
          <w:p w14:paraId="5F695DFD"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847A27A"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1F310DEB" w14:textId="77777777" w:rsidR="00A11F28" w:rsidRPr="00A32F57" w:rsidRDefault="00A11F28" w:rsidP="00EF08B0">
            <w:pPr>
              <w:spacing w:after="0"/>
              <w:rPr>
                <w:rFonts w:ascii="Courier New" w:hAnsi="Courier New" w:cs="Courier New"/>
                <w:sz w:val="16"/>
                <w:szCs w:val="16"/>
                <w:lang w:val="fr-FR"/>
              </w:rPr>
            </w:pPr>
          </w:p>
          <w:p w14:paraId="37EFC3EB"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43BD628"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06937076"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14E0D9F"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0A6D73C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23FFDCDC"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29C89A8C"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289"/>
    </w:tbl>
    <w:p w14:paraId="46C1195E" w14:textId="77777777" w:rsidR="00A11F28" w:rsidRDefault="00A11F28" w:rsidP="00A11F28"/>
    <w:p w14:paraId="78F7091B"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75F5DB6E" w14:textId="77777777" w:rsidTr="00997A3F">
        <w:tc>
          <w:tcPr>
            <w:tcW w:w="9779" w:type="dxa"/>
            <w:shd w:val="clear" w:color="auto" w:fill="F2F2F2"/>
          </w:tcPr>
          <w:p w14:paraId="38254878"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095A0095"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5CD51790"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73F00F48"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1EE75D2B" w14:textId="77777777" w:rsidTr="00997A3F">
        <w:tc>
          <w:tcPr>
            <w:tcW w:w="9779" w:type="dxa"/>
            <w:shd w:val="clear" w:color="auto" w:fill="F2F2F2"/>
          </w:tcPr>
          <w:p w14:paraId="5B8734F7"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D07D2A7"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293239"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2778A1BB" w14:textId="77777777" w:rsidR="00A143F3" w:rsidRPr="00243BD4" w:rsidRDefault="00A143F3" w:rsidP="00997A3F">
            <w:pPr>
              <w:spacing w:after="0"/>
              <w:rPr>
                <w:rFonts w:ascii="Courier New" w:hAnsi="Courier New" w:cs="Courier New"/>
                <w:sz w:val="16"/>
                <w:szCs w:val="16"/>
              </w:rPr>
            </w:pPr>
          </w:p>
          <w:p w14:paraId="59E1416C"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3197B8CF"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2499983F"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33726175"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4611A4AA"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2DE6DB76"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0C7DFF35"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8B456B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96F88BE"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6DDA7D4"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07C62CE"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2CEDF66A" w14:textId="77777777" w:rsidR="00A143F3" w:rsidRDefault="00A143F3" w:rsidP="00A11F28"/>
    <w:p w14:paraId="40131866" w14:textId="77777777" w:rsidR="00E36804" w:rsidRDefault="00E36804" w:rsidP="00A11F28"/>
    <w:p w14:paraId="379BDD5E" w14:textId="77777777" w:rsidR="00F34BA2" w:rsidRDefault="00F34BA2" w:rsidP="00F34BA2">
      <w:pPr>
        <w:pStyle w:val="Heading2"/>
      </w:pPr>
      <w:bookmarkStart w:id="290" w:name="_Toc27559737"/>
      <w:bookmarkStart w:id="291" w:name="_Toc36039482"/>
      <w:bookmarkStart w:id="292" w:name="_Toc162446462"/>
      <w:r>
        <w:t>A.2.2</w:t>
      </w:r>
      <w:r>
        <w:tab/>
        <w:t>Attribute and attribute field selection on a single resource</w:t>
      </w:r>
      <w:bookmarkEnd w:id="290"/>
      <w:bookmarkEnd w:id="291"/>
      <w:bookmarkEnd w:id="292"/>
    </w:p>
    <w:p w14:paraId="71883098"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BC73AB3" w14:textId="77777777" w:rsidTr="00CD3700">
        <w:tc>
          <w:tcPr>
            <w:tcW w:w="9779" w:type="dxa"/>
            <w:shd w:val="clear" w:color="auto" w:fill="F2F2F2"/>
          </w:tcPr>
          <w:p w14:paraId="10BD2212" w14:textId="77777777" w:rsidR="00F34BA2" w:rsidRPr="00394089" w:rsidRDefault="00F621F9" w:rsidP="00CD3700">
            <w:pPr>
              <w:spacing w:after="0"/>
              <w:rPr>
                <w:rFonts w:ascii="Courier New" w:hAnsi="Courier New" w:cs="Courier New"/>
                <w:sz w:val="16"/>
                <w:szCs w:val="16"/>
                <w:lang w:val="en-US"/>
              </w:rPr>
            </w:pPr>
            <w:bookmarkStart w:id="293"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42D0C0E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D85A992"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293"/>
    </w:tbl>
    <w:p w14:paraId="5523DE1C" w14:textId="77777777" w:rsidR="00F34BA2" w:rsidRDefault="00F34BA2" w:rsidP="00F34BA2"/>
    <w:p w14:paraId="5C0CC664"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7188C62" w14:textId="77777777" w:rsidTr="00CD3700">
        <w:tc>
          <w:tcPr>
            <w:tcW w:w="9779" w:type="dxa"/>
            <w:shd w:val="clear" w:color="auto" w:fill="F2F2F2"/>
          </w:tcPr>
          <w:p w14:paraId="7123CB95" w14:textId="77777777" w:rsidR="00F34BA2" w:rsidRPr="00394089" w:rsidRDefault="00F621F9" w:rsidP="00CD3700">
            <w:pPr>
              <w:spacing w:after="0"/>
              <w:rPr>
                <w:rFonts w:ascii="Courier New" w:hAnsi="Courier New" w:cs="Courier New"/>
                <w:sz w:val="16"/>
                <w:szCs w:val="16"/>
                <w:lang w:val="en-US"/>
              </w:rPr>
            </w:pPr>
            <w:bookmarkStart w:id="294"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05460A7E"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B0D44E2"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294"/>
    </w:tbl>
    <w:p w14:paraId="03CE763B" w14:textId="77777777" w:rsidR="00F34BA2" w:rsidRDefault="00F34BA2" w:rsidP="00F34BA2"/>
    <w:p w14:paraId="229A54D5"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8D0AD95" w14:textId="77777777" w:rsidTr="00CD3700">
        <w:tc>
          <w:tcPr>
            <w:tcW w:w="9779" w:type="dxa"/>
            <w:shd w:val="clear" w:color="auto" w:fill="F2F2F2"/>
          </w:tcPr>
          <w:p w14:paraId="15B526FB" w14:textId="77777777" w:rsidR="00F34BA2" w:rsidRPr="0071280C" w:rsidRDefault="00F34BA2" w:rsidP="00CD3700">
            <w:pPr>
              <w:spacing w:after="0"/>
              <w:rPr>
                <w:rFonts w:ascii="Courier New" w:hAnsi="Courier New" w:cs="Courier New"/>
                <w:sz w:val="16"/>
                <w:szCs w:val="16"/>
                <w:lang w:val="en-US"/>
              </w:rPr>
            </w:pPr>
            <w:bookmarkStart w:id="295" w:name="MCCQCTEMPBM_00000045" w:colFirst="0" w:colLast="0"/>
            <w:r w:rsidRPr="0071280C">
              <w:rPr>
                <w:rFonts w:ascii="Courier New" w:hAnsi="Courier New" w:cs="Courier New"/>
                <w:sz w:val="16"/>
                <w:szCs w:val="16"/>
                <w:lang w:val="en-US"/>
              </w:rPr>
              <w:t>HTTP/1.1 200 OK</w:t>
            </w:r>
          </w:p>
          <w:p w14:paraId="61A5161E"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4E59D0"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79D83D07" w14:textId="77777777" w:rsidR="00F34BA2" w:rsidRPr="00AC73C0" w:rsidRDefault="00F34BA2" w:rsidP="00CD3700">
            <w:pPr>
              <w:spacing w:after="0"/>
              <w:rPr>
                <w:rFonts w:ascii="Courier New" w:hAnsi="Courier New" w:cs="Courier New"/>
                <w:sz w:val="16"/>
                <w:szCs w:val="16"/>
                <w:lang w:val="fr-FR"/>
              </w:rPr>
            </w:pPr>
          </w:p>
          <w:p w14:paraId="77AA25C8"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55786DC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081767F3"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04FB78CC"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3E55E155"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7FB24EB2"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7681F42D"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728169BE"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9C2808D"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65CA9C07" w14:textId="77777777" w:rsidR="00F34BA2" w:rsidRPr="00954EB2" w:rsidRDefault="00F34BA2" w:rsidP="00CD3700">
            <w:pPr>
              <w:spacing w:after="0"/>
              <w:rPr>
                <w:rFonts w:ascii="Courier New" w:hAnsi="Courier New" w:cs="Courier New"/>
                <w:sz w:val="16"/>
                <w:szCs w:val="16"/>
                <w:lang w:val="en-US"/>
              </w:rPr>
            </w:pPr>
          </w:p>
        </w:tc>
      </w:tr>
      <w:bookmarkEnd w:id="295"/>
    </w:tbl>
    <w:p w14:paraId="689FFC53" w14:textId="77777777" w:rsidR="00F34BA2" w:rsidRDefault="00F34BA2" w:rsidP="00F34BA2"/>
    <w:p w14:paraId="5C9FFC21"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A77777F"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098611F" w14:textId="77777777" w:rsidR="00F621F9" w:rsidRDefault="00F621F9">
            <w:pPr>
              <w:spacing w:after="0"/>
              <w:rPr>
                <w:rFonts w:ascii="Courier New" w:hAnsi="Courier New" w:cs="Courier New"/>
                <w:sz w:val="16"/>
                <w:szCs w:val="16"/>
                <w:lang w:val="en-US"/>
              </w:rPr>
            </w:pPr>
            <w:bookmarkStart w:id="296" w:name="MCCQCTEMPBM_00000046" w:colFirst="0" w:colLast="0"/>
            <w:r>
              <w:rPr>
                <w:rFonts w:ascii="Courier New" w:hAnsi="Courier New" w:cs="Courier New"/>
                <w:sz w:val="16"/>
                <w:szCs w:val="16"/>
                <w:lang w:val="en-US"/>
              </w:rPr>
              <w:t>GET /SubNetwork=SN1/ManagedElement=ME1?attributes=userLabel,vendorName HTTP/1.1</w:t>
            </w:r>
          </w:p>
          <w:p w14:paraId="70D2A1A6"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B9050C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296"/>
    <w:p w14:paraId="64302C7C"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35A253FB"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272779B9" w14:textId="77777777" w:rsidR="00F621F9" w:rsidRDefault="00F621F9">
            <w:pPr>
              <w:spacing w:after="0"/>
              <w:rPr>
                <w:rFonts w:ascii="Courier New" w:hAnsi="Courier New" w:cs="Courier New"/>
                <w:sz w:val="16"/>
                <w:szCs w:val="16"/>
                <w:lang w:val="en-US"/>
              </w:rPr>
            </w:pPr>
            <w:bookmarkStart w:id="297" w:name="MCCQCTEMPBM_00000047" w:colFirst="0" w:colLast="0"/>
            <w:r>
              <w:rPr>
                <w:rFonts w:ascii="Courier New" w:hAnsi="Courier New" w:cs="Courier New"/>
                <w:sz w:val="16"/>
                <w:szCs w:val="16"/>
                <w:lang w:val="en-US"/>
              </w:rPr>
              <w:t>HTTP/1.1 200 OK</w:t>
            </w:r>
          </w:p>
          <w:p w14:paraId="30757E8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2683F67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F92B22F" w14:textId="77777777" w:rsidR="00F621F9" w:rsidRDefault="00F621F9">
            <w:pPr>
              <w:spacing w:after="0"/>
              <w:rPr>
                <w:rFonts w:ascii="Courier New" w:hAnsi="Courier New" w:cs="Courier New"/>
                <w:sz w:val="16"/>
                <w:szCs w:val="16"/>
                <w:lang w:val="en-US"/>
              </w:rPr>
            </w:pPr>
          </w:p>
          <w:p w14:paraId="29CA7A16" w14:textId="77777777" w:rsidR="00F621F9" w:rsidRDefault="00F621F9">
            <w:pPr>
              <w:pStyle w:val="PL"/>
              <w:rPr>
                <w:lang w:val="en-US"/>
              </w:rPr>
            </w:pPr>
            <w:r>
              <w:rPr>
                <w:lang w:val="en-US"/>
              </w:rPr>
              <w:t>{</w:t>
            </w:r>
          </w:p>
          <w:p w14:paraId="57BA5CA2" w14:textId="77777777" w:rsidR="00F621F9" w:rsidRDefault="00F621F9">
            <w:pPr>
              <w:pStyle w:val="PL"/>
              <w:rPr>
                <w:lang w:val="en-US"/>
              </w:rPr>
            </w:pPr>
            <w:r>
              <w:rPr>
                <w:lang w:val="en-US"/>
              </w:rPr>
              <w:t xml:space="preserve">  "id": "ME1",</w:t>
            </w:r>
          </w:p>
          <w:p w14:paraId="23808700" w14:textId="77777777" w:rsidR="00F621F9" w:rsidRDefault="00F621F9">
            <w:pPr>
              <w:pStyle w:val="PL"/>
              <w:rPr>
                <w:lang w:val="en-US"/>
              </w:rPr>
            </w:pPr>
            <w:r>
              <w:rPr>
                <w:lang w:val="en-US"/>
              </w:rPr>
              <w:t xml:space="preserve">  "attributes": {</w:t>
            </w:r>
          </w:p>
          <w:p w14:paraId="14C7BDCE" w14:textId="77777777" w:rsidR="00F621F9" w:rsidRDefault="00F621F9">
            <w:pPr>
              <w:pStyle w:val="PL"/>
              <w:rPr>
                <w:lang w:val="en-US"/>
              </w:rPr>
            </w:pPr>
            <w:r>
              <w:rPr>
                <w:lang w:val="en-US"/>
              </w:rPr>
              <w:t xml:space="preserve">    "userLabel": "Berlin NW 1",</w:t>
            </w:r>
          </w:p>
          <w:p w14:paraId="4DC94128" w14:textId="77777777" w:rsidR="00F621F9" w:rsidRDefault="00F621F9">
            <w:pPr>
              <w:pStyle w:val="PL"/>
              <w:rPr>
                <w:lang w:val="en-US"/>
              </w:rPr>
            </w:pPr>
            <w:r>
              <w:rPr>
                <w:lang w:val="en-US"/>
              </w:rPr>
              <w:t xml:space="preserve">    "vendorName": "Company XY"</w:t>
            </w:r>
          </w:p>
          <w:p w14:paraId="3CD573A6" w14:textId="77777777" w:rsidR="00F621F9" w:rsidRDefault="00F621F9">
            <w:pPr>
              <w:pStyle w:val="PL"/>
              <w:rPr>
                <w:lang w:val="en-US"/>
              </w:rPr>
            </w:pPr>
            <w:r>
              <w:rPr>
                <w:lang w:val="en-US"/>
              </w:rPr>
              <w:t xml:space="preserve">  }</w:t>
            </w:r>
          </w:p>
          <w:p w14:paraId="63C2722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297"/>
    <w:p w14:paraId="2F7C89CB"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5EC295F7"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BF00C5" w14:textId="77777777" w:rsidR="00F621F9" w:rsidRDefault="00F621F9">
            <w:pPr>
              <w:spacing w:after="0"/>
              <w:rPr>
                <w:rFonts w:ascii="Courier New" w:hAnsi="Courier New" w:cs="Courier New"/>
                <w:sz w:val="16"/>
                <w:szCs w:val="16"/>
                <w:lang w:val="en-US"/>
              </w:rPr>
            </w:pPr>
            <w:bookmarkStart w:id="298" w:name="MCCQCTEMPBM_00000048" w:colFirst="0" w:colLast="0"/>
            <w:r>
              <w:rPr>
                <w:rFonts w:ascii="Courier New" w:hAnsi="Courier New" w:cs="Courier New"/>
                <w:sz w:val="16"/>
                <w:szCs w:val="16"/>
                <w:lang w:val="en-US"/>
              </w:rPr>
              <w:t>GET /SubNetwork=SN1/ManagedElement=ME1?fields=/attributes HTTP/1.1</w:t>
            </w:r>
          </w:p>
          <w:p w14:paraId="558D5F1B"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B866AF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298"/>
    <w:p w14:paraId="6A0017D1"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EBB654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9EAD21" w14:textId="77777777" w:rsidR="00F621F9" w:rsidRDefault="00F621F9">
            <w:pPr>
              <w:spacing w:after="0"/>
              <w:rPr>
                <w:rFonts w:ascii="Courier New" w:hAnsi="Courier New" w:cs="Courier New"/>
                <w:sz w:val="16"/>
                <w:szCs w:val="16"/>
                <w:lang w:val="en-US"/>
              </w:rPr>
            </w:pPr>
            <w:bookmarkStart w:id="299" w:name="MCCQCTEMPBM_00000049" w:colFirst="0" w:colLast="0"/>
            <w:r>
              <w:rPr>
                <w:rFonts w:ascii="Courier New" w:hAnsi="Courier New" w:cs="Courier New"/>
                <w:sz w:val="16"/>
                <w:szCs w:val="16"/>
                <w:lang w:val="en-US"/>
              </w:rPr>
              <w:t>GET /SubNetwork=SN1/ManagedElement=ME1 HTTP/1.1</w:t>
            </w:r>
          </w:p>
          <w:p w14:paraId="02649CAA"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8DAD8C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299"/>
    <w:p w14:paraId="662804A4"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7C72D82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2846F0DB" w14:textId="77777777" w:rsidR="00F621F9" w:rsidRDefault="00F621F9">
            <w:pPr>
              <w:spacing w:after="0"/>
              <w:rPr>
                <w:rFonts w:ascii="Courier New" w:hAnsi="Courier New" w:cs="Courier New"/>
                <w:sz w:val="16"/>
                <w:szCs w:val="16"/>
                <w:lang w:val="en-US"/>
              </w:rPr>
            </w:pPr>
            <w:bookmarkStart w:id="300" w:name="MCCQCTEMPBM_00000050" w:colFirst="0" w:colLast="0"/>
            <w:r>
              <w:rPr>
                <w:rFonts w:ascii="Courier New" w:hAnsi="Courier New" w:cs="Courier New"/>
                <w:sz w:val="16"/>
                <w:szCs w:val="16"/>
                <w:lang w:val="en-US"/>
              </w:rPr>
              <w:t>HTTP/1.1 200 OK</w:t>
            </w:r>
          </w:p>
          <w:p w14:paraId="4492BCE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4C65BE5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7644C475" w14:textId="77777777" w:rsidR="00F621F9" w:rsidRDefault="00F621F9">
            <w:pPr>
              <w:spacing w:after="0"/>
              <w:rPr>
                <w:rFonts w:ascii="Courier New" w:hAnsi="Courier New" w:cs="Courier New"/>
                <w:sz w:val="16"/>
                <w:szCs w:val="16"/>
                <w:lang w:val="en-US"/>
              </w:rPr>
            </w:pPr>
          </w:p>
          <w:p w14:paraId="4731B211" w14:textId="77777777" w:rsidR="00F621F9" w:rsidRDefault="00F621F9">
            <w:pPr>
              <w:pStyle w:val="PL"/>
              <w:rPr>
                <w:lang w:val="en-US"/>
              </w:rPr>
            </w:pPr>
            <w:r>
              <w:rPr>
                <w:lang w:val="en-US"/>
              </w:rPr>
              <w:t>{</w:t>
            </w:r>
          </w:p>
          <w:p w14:paraId="58890FDD" w14:textId="77777777" w:rsidR="00F621F9" w:rsidRDefault="00F621F9">
            <w:pPr>
              <w:pStyle w:val="PL"/>
              <w:rPr>
                <w:lang w:val="en-US"/>
              </w:rPr>
            </w:pPr>
            <w:r>
              <w:rPr>
                <w:lang w:val="en-US"/>
              </w:rPr>
              <w:t xml:space="preserve">  "id": "ME1",</w:t>
            </w:r>
          </w:p>
          <w:p w14:paraId="1D327B63" w14:textId="77777777" w:rsidR="00F621F9" w:rsidRDefault="00F621F9">
            <w:pPr>
              <w:pStyle w:val="PL"/>
              <w:rPr>
                <w:lang w:val="en-US"/>
              </w:rPr>
            </w:pPr>
            <w:r>
              <w:rPr>
                <w:lang w:val="en-US"/>
              </w:rPr>
              <w:t xml:space="preserve">  "attributes": {</w:t>
            </w:r>
          </w:p>
          <w:p w14:paraId="34B4403C" w14:textId="77777777" w:rsidR="00F621F9" w:rsidRDefault="00F621F9">
            <w:pPr>
              <w:pStyle w:val="PL"/>
              <w:rPr>
                <w:lang w:val="en-US"/>
              </w:rPr>
            </w:pPr>
            <w:r>
              <w:rPr>
                <w:lang w:val="en-US"/>
              </w:rPr>
              <w:t xml:space="preserve">    "userLabel": "Berlin NW 1",</w:t>
            </w:r>
          </w:p>
          <w:p w14:paraId="02110B47" w14:textId="77777777" w:rsidR="00F621F9" w:rsidRDefault="00F621F9">
            <w:pPr>
              <w:pStyle w:val="PL"/>
              <w:rPr>
                <w:lang w:val="en-US"/>
              </w:rPr>
            </w:pPr>
            <w:r>
              <w:rPr>
                <w:lang w:val="en-US"/>
              </w:rPr>
              <w:t xml:space="preserve">    "vendorName": "Company XY",</w:t>
            </w:r>
          </w:p>
          <w:p w14:paraId="62EA4F39" w14:textId="77777777" w:rsidR="00F621F9" w:rsidRPr="00746D17" w:rsidRDefault="00F621F9">
            <w:pPr>
              <w:pStyle w:val="PL"/>
            </w:pPr>
            <w:r w:rsidRPr="00746D17">
              <w:t xml:space="preserve">    "location": "TV Tower"</w:t>
            </w:r>
          </w:p>
          <w:p w14:paraId="51EE32E5" w14:textId="77777777" w:rsidR="00F621F9" w:rsidRDefault="00F621F9">
            <w:pPr>
              <w:pStyle w:val="PL"/>
              <w:rPr>
                <w:lang w:val="en-US"/>
              </w:rPr>
            </w:pPr>
            <w:r>
              <w:rPr>
                <w:lang w:val="en-US"/>
              </w:rPr>
              <w:t xml:space="preserve">  }</w:t>
            </w:r>
          </w:p>
          <w:p w14:paraId="3A236F55"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00"/>
    <w:p w14:paraId="5CDC67C7" w14:textId="77777777" w:rsidR="00F621F9" w:rsidRDefault="00F621F9" w:rsidP="00746D17">
      <w:pPr>
        <w:spacing w:before="180"/>
      </w:pPr>
      <w:r>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5CF84C3D"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E861BEE" w14:textId="77777777" w:rsidR="00F621F9" w:rsidRDefault="00F621F9">
            <w:pPr>
              <w:spacing w:after="0"/>
              <w:rPr>
                <w:rFonts w:ascii="Courier New" w:hAnsi="Courier New" w:cs="Courier New"/>
                <w:sz w:val="16"/>
                <w:szCs w:val="16"/>
                <w:lang w:val="en-US"/>
              </w:rPr>
            </w:pPr>
            <w:bookmarkStart w:id="301"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49EA3CB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A29499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1"/>
    <w:p w14:paraId="3C91B712"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00FBD8D5"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D29117E" w14:textId="77777777" w:rsidR="00AE17AD" w:rsidRPr="00AE17AD" w:rsidRDefault="00AE17AD" w:rsidP="00AE17AD">
            <w:pPr>
              <w:spacing w:after="0"/>
              <w:rPr>
                <w:rFonts w:ascii="Courier New" w:hAnsi="Courier New" w:cs="Courier New"/>
                <w:sz w:val="16"/>
                <w:szCs w:val="16"/>
                <w:lang w:val="en-US"/>
              </w:rPr>
            </w:pPr>
            <w:bookmarkStart w:id="302" w:name="MCCQCTEMPBM_00000052" w:colFirst="0" w:colLast="0"/>
            <w:r w:rsidRPr="00AE17AD">
              <w:rPr>
                <w:rFonts w:ascii="Courier New" w:hAnsi="Courier New" w:cs="Courier New"/>
                <w:sz w:val="16"/>
                <w:szCs w:val="16"/>
                <w:lang w:val="en-US"/>
              </w:rPr>
              <w:t>HTTP/1.1 200 OK</w:t>
            </w:r>
          </w:p>
          <w:p w14:paraId="6B90F4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32FECC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73EF73DE" w14:textId="77777777" w:rsidR="00AE17AD" w:rsidRPr="00AE17AD" w:rsidRDefault="00AE17AD" w:rsidP="00AE17AD">
            <w:pPr>
              <w:spacing w:after="0"/>
              <w:rPr>
                <w:rFonts w:ascii="Courier New" w:hAnsi="Courier New" w:cs="Courier New"/>
                <w:sz w:val="16"/>
                <w:szCs w:val="16"/>
                <w:lang w:val="fr-FR"/>
              </w:rPr>
            </w:pPr>
          </w:p>
          <w:p w14:paraId="443CEEB4"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709E4E5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042FA55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32E5BB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3266CF4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2D2ADDB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0897AA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533D840"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02"/>
    </w:tbl>
    <w:p w14:paraId="58BA2517" w14:textId="77777777" w:rsidR="00F621F9" w:rsidRDefault="00F621F9" w:rsidP="00F34BA2"/>
    <w:p w14:paraId="782DC8A8" w14:textId="77777777" w:rsidR="00F34BA2" w:rsidRDefault="00F34BA2" w:rsidP="00EE4FBE">
      <w:pPr>
        <w:pStyle w:val="Heading2"/>
      </w:pPr>
      <w:bookmarkStart w:id="303" w:name="_Toc27559738"/>
      <w:bookmarkStart w:id="304" w:name="_Toc36039483"/>
      <w:bookmarkStart w:id="305" w:name="_Toc162446463"/>
      <w:r>
        <w:t>A.2.3</w:t>
      </w:r>
      <w:r>
        <w:tab/>
        <w:t>Retrieval of multiple complete resources using scoping and filtering</w:t>
      </w:r>
      <w:bookmarkEnd w:id="303"/>
      <w:bookmarkEnd w:id="304"/>
      <w:bookmarkEnd w:id="305"/>
    </w:p>
    <w:p w14:paraId="0F77D084"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DF9F7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287189F" w14:textId="77777777" w:rsidR="00583C65" w:rsidRDefault="00583C65">
            <w:pPr>
              <w:spacing w:after="0"/>
              <w:rPr>
                <w:rFonts w:ascii="Courier New" w:hAnsi="Courier New" w:cs="Courier New"/>
                <w:sz w:val="16"/>
                <w:szCs w:val="16"/>
                <w:lang w:val="en-US"/>
              </w:rPr>
            </w:pPr>
            <w:bookmarkStart w:id="306" w:name="MCCQCTEMPBM_00000053" w:colFirst="0" w:colLast="0"/>
            <w:r>
              <w:rPr>
                <w:rFonts w:ascii="Courier New" w:hAnsi="Courier New" w:cs="Courier New"/>
                <w:sz w:val="16"/>
                <w:szCs w:val="16"/>
                <w:lang w:val="en-US"/>
              </w:rPr>
              <w:t>GET /SubNetwork=SN1?scopeType=BASE_SUBTREE&amp;scopeLevel=1 HTTP/1.1</w:t>
            </w:r>
          </w:p>
          <w:p w14:paraId="13C835E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2C7890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6"/>
    <w:p w14:paraId="0CF46EC0"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EFEEA6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84964D0" w14:textId="77777777" w:rsidR="00601C93" w:rsidRPr="00601C93" w:rsidRDefault="00601C93" w:rsidP="00601C93">
            <w:pPr>
              <w:pStyle w:val="PL"/>
              <w:rPr>
                <w:lang w:val="en-US"/>
              </w:rPr>
            </w:pPr>
            <w:r w:rsidRPr="00601C93">
              <w:rPr>
                <w:lang w:val="en-US"/>
              </w:rPr>
              <w:t>HTTP/1.1 200 OK</w:t>
            </w:r>
          </w:p>
          <w:p w14:paraId="52AD47B8" w14:textId="77777777" w:rsidR="00601C93" w:rsidRPr="00601C93" w:rsidRDefault="00601C93" w:rsidP="00601C93">
            <w:pPr>
              <w:pStyle w:val="PL"/>
              <w:rPr>
                <w:lang w:val="en-US"/>
              </w:rPr>
            </w:pPr>
            <w:r w:rsidRPr="00601C93">
              <w:rPr>
                <w:lang w:val="en-US"/>
              </w:rPr>
              <w:t>Date: Tue, 06 Aug 2019 16:50:26 GMT</w:t>
            </w:r>
          </w:p>
          <w:p w14:paraId="5CA5349C" w14:textId="77777777" w:rsidR="00601C93" w:rsidRPr="00CB1BC4" w:rsidRDefault="00601C93" w:rsidP="00601C93">
            <w:pPr>
              <w:pStyle w:val="PL"/>
              <w:rPr>
                <w:lang w:val="fr-FR"/>
              </w:rPr>
            </w:pPr>
            <w:r w:rsidRPr="00CB1BC4">
              <w:rPr>
                <w:lang w:val="fr-FR"/>
              </w:rPr>
              <w:t>Content-Type: application/json</w:t>
            </w:r>
          </w:p>
          <w:p w14:paraId="48E02B8C" w14:textId="77777777" w:rsidR="00601C93" w:rsidRPr="00CB1BC4" w:rsidRDefault="00601C93" w:rsidP="00601C93">
            <w:pPr>
              <w:pStyle w:val="PL"/>
              <w:rPr>
                <w:lang w:val="fr-FR"/>
              </w:rPr>
            </w:pPr>
          </w:p>
          <w:p w14:paraId="5AF382C2" w14:textId="77777777" w:rsidR="00AE17AD" w:rsidRPr="00CB1BC4" w:rsidRDefault="00AE17AD" w:rsidP="00AE17AD">
            <w:pPr>
              <w:pStyle w:val="PL"/>
              <w:rPr>
                <w:lang w:val="fr-FR"/>
              </w:rPr>
            </w:pPr>
            <w:r w:rsidRPr="00CB1BC4">
              <w:rPr>
                <w:lang w:val="fr-FR"/>
              </w:rPr>
              <w:t>{</w:t>
            </w:r>
          </w:p>
          <w:p w14:paraId="4AEC31B4" w14:textId="77777777" w:rsidR="00AE17AD" w:rsidRPr="00CB1BC4" w:rsidRDefault="00AE17AD" w:rsidP="00AE17AD">
            <w:pPr>
              <w:pStyle w:val="PL"/>
              <w:rPr>
                <w:lang w:val="fr-FR"/>
              </w:rPr>
            </w:pPr>
            <w:r w:rsidRPr="00CB1BC4">
              <w:rPr>
                <w:lang w:val="fr-FR"/>
              </w:rPr>
              <w:t xml:space="preserve">  "id": "SN1",</w:t>
            </w:r>
          </w:p>
          <w:p w14:paraId="623BAF70" w14:textId="77777777" w:rsidR="00AE17AD" w:rsidRPr="00CB1BC4" w:rsidRDefault="00AE17AD" w:rsidP="00AE17AD">
            <w:pPr>
              <w:pStyle w:val="PL"/>
              <w:rPr>
                <w:lang w:val="fr-FR"/>
              </w:rPr>
            </w:pPr>
            <w:r w:rsidRPr="00CB1BC4">
              <w:rPr>
                <w:lang w:val="fr-FR"/>
              </w:rPr>
              <w:t xml:space="preserve">  "attributes": {</w:t>
            </w:r>
          </w:p>
          <w:p w14:paraId="26C64EDB"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20CBE201" w14:textId="77777777" w:rsidR="00AE17AD" w:rsidRPr="00AE17AD" w:rsidRDefault="00AE17AD" w:rsidP="00AE17AD">
            <w:pPr>
              <w:pStyle w:val="PL"/>
              <w:rPr>
                <w:lang w:val="en-US"/>
              </w:rPr>
            </w:pPr>
            <w:r w:rsidRPr="00AE17AD">
              <w:rPr>
                <w:lang w:val="en-US"/>
              </w:rPr>
              <w:t xml:space="preserve">    "userDefinedNetworkType": "5G",</w:t>
            </w:r>
          </w:p>
          <w:p w14:paraId="48AA0DEA" w14:textId="77777777" w:rsidR="00AE17AD" w:rsidRPr="00AE17AD" w:rsidRDefault="00AE17AD" w:rsidP="00AE17AD">
            <w:pPr>
              <w:pStyle w:val="PL"/>
              <w:rPr>
                <w:lang w:val="en-US"/>
              </w:rPr>
            </w:pPr>
            <w:r w:rsidRPr="00AE17AD">
              <w:rPr>
                <w:lang w:val="en-US"/>
              </w:rPr>
              <w:t xml:space="preserve">    "plmnId": {</w:t>
            </w:r>
          </w:p>
          <w:p w14:paraId="3EE4A3C6" w14:textId="77777777" w:rsidR="00AE17AD" w:rsidRPr="00AE17AD" w:rsidRDefault="00AE17AD" w:rsidP="00AE17AD">
            <w:pPr>
              <w:pStyle w:val="PL"/>
              <w:rPr>
                <w:lang w:val="en-US"/>
              </w:rPr>
            </w:pPr>
            <w:r w:rsidRPr="00AE17AD">
              <w:rPr>
                <w:lang w:val="en-US"/>
              </w:rPr>
              <w:t xml:space="preserve">      "mcc": 456,</w:t>
            </w:r>
          </w:p>
          <w:p w14:paraId="646BADA2" w14:textId="77777777" w:rsidR="00AE17AD" w:rsidRPr="00AE17AD" w:rsidRDefault="00AE17AD" w:rsidP="00AE17AD">
            <w:pPr>
              <w:pStyle w:val="PL"/>
              <w:rPr>
                <w:lang w:val="en-US"/>
              </w:rPr>
            </w:pPr>
            <w:r w:rsidRPr="00AE17AD">
              <w:rPr>
                <w:lang w:val="en-US"/>
              </w:rPr>
              <w:t xml:space="preserve">      "mnc": 789</w:t>
            </w:r>
          </w:p>
          <w:p w14:paraId="11F0FD5D" w14:textId="77777777" w:rsidR="00AE17AD" w:rsidRPr="00AE17AD" w:rsidRDefault="00AE17AD" w:rsidP="00AE17AD">
            <w:pPr>
              <w:pStyle w:val="PL"/>
              <w:rPr>
                <w:lang w:val="en-US"/>
              </w:rPr>
            </w:pPr>
            <w:r w:rsidRPr="00AE17AD">
              <w:rPr>
                <w:lang w:val="en-US"/>
              </w:rPr>
              <w:t xml:space="preserve">    }</w:t>
            </w:r>
          </w:p>
          <w:p w14:paraId="6534A6A2" w14:textId="77777777" w:rsidR="00AE17AD" w:rsidRPr="00AE17AD" w:rsidRDefault="00AE17AD" w:rsidP="00AE17AD">
            <w:pPr>
              <w:pStyle w:val="PL"/>
              <w:rPr>
                <w:lang w:val="en-US"/>
              </w:rPr>
            </w:pPr>
            <w:r w:rsidRPr="00AE17AD">
              <w:rPr>
                <w:lang w:val="en-US"/>
              </w:rPr>
              <w:t xml:space="preserve">  },</w:t>
            </w:r>
          </w:p>
          <w:p w14:paraId="2FE98A7E" w14:textId="77777777" w:rsidR="00AE17AD" w:rsidRPr="00AE17AD" w:rsidRDefault="00AE17AD" w:rsidP="00AE17AD">
            <w:pPr>
              <w:pStyle w:val="PL"/>
              <w:rPr>
                <w:lang w:val="en-US"/>
              </w:rPr>
            </w:pPr>
            <w:r w:rsidRPr="00AE17AD">
              <w:rPr>
                <w:lang w:val="en-US"/>
              </w:rPr>
              <w:t xml:space="preserve">  "ManagedElement": [</w:t>
            </w:r>
          </w:p>
          <w:p w14:paraId="2D72BDFF" w14:textId="77777777" w:rsidR="00AE17AD" w:rsidRPr="00AE17AD" w:rsidRDefault="00AE17AD" w:rsidP="00AE17AD">
            <w:pPr>
              <w:pStyle w:val="PL"/>
              <w:rPr>
                <w:lang w:val="en-US"/>
              </w:rPr>
            </w:pPr>
            <w:r w:rsidRPr="00AE17AD">
              <w:rPr>
                <w:lang w:val="en-US"/>
              </w:rPr>
              <w:t xml:space="preserve">    {</w:t>
            </w:r>
          </w:p>
          <w:p w14:paraId="25EF9849" w14:textId="77777777" w:rsidR="00AE17AD" w:rsidRPr="00AE17AD" w:rsidRDefault="00AE17AD" w:rsidP="00AE17AD">
            <w:pPr>
              <w:pStyle w:val="PL"/>
              <w:rPr>
                <w:lang w:val="en-US"/>
              </w:rPr>
            </w:pPr>
            <w:r w:rsidRPr="00AE17AD">
              <w:rPr>
                <w:lang w:val="en-US"/>
              </w:rPr>
              <w:t xml:space="preserve">      "id": "ME1",</w:t>
            </w:r>
          </w:p>
          <w:p w14:paraId="73B1E848" w14:textId="77777777" w:rsidR="00AE17AD" w:rsidRPr="00AE17AD" w:rsidRDefault="00AE17AD" w:rsidP="00AE17AD">
            <w:pPr>
              <w:pStyle w:val="PL"/>
              <w:rPr>
                <w:lang w:val="en-US"/>
              </w:rPr>
            </w:pPr>
            <w:r w:rsidRPr="00AE17AD">
              <w:rPr>
                <w:lang w:val="en-US"/>
              </w:rPr>
              <w:t xml:space="preserve">      "attributes": {</w:t>
            </w:r>
          </w:p>
          <w:p w14:paraId="0B29021A" w14:textId="77777777" w:rsidR="00AE17AD" w:rsidRPr="00AE17AD" w:rsidRDefault="00AE17AD" w:rsidP="00AE17AD">
            <w:pPr>
              <w:pStyle w:val="PL"/>
              <w:rPr>
                <w:lang w:val="en-US"/>
              </w:rPr>
            </w:pPr>
            <w:r w:rsidRPr="00AE17AD">
              <w:rPr>
                <w:lang w:val="en-US"/>
              </w:rPr>
              <w:t xml:space="preserve">        "userLabel": "Berlin NW 1",</w:t>
            </w:r>
          </w:p>
          <w:p w14:paraId="3F42614F" w14:textId="77777777" w:rsidR="00AE17AD" w:rsidRPr="00AE17AD" w:rsidRDefault="00AE17AD" w:rsidP="00AE17AD">
            <w:pPr>
              <w:pStyle w:val="PL"/>
              <w:rPr>
                <w:lang w:val="en-US"/>
              </w:rPr>
            </w:pPr>
            <w:r w:rsidRPr="00AE17AD">
              <w:rPr>
                <w:lang w:val="en-US"/>
              </w:rPr>
              <w:t xml:space="preserve">        "vendorName": "Company XY",</w:t>
            </w:r>
          </w:p>
          <w:p w14:paraId="709BE093" w14:textId="77777777" w:rsidR="00AE17AD" w:rsidRPr="00AE17AD" w:rsidRDefault="00AE17AD" w:rsidP="00AE17AD">
            <w:pPr>
              <w:pStyle w:val="PL"/>
              <w:rPr>
                <w:lang w:val="en-US"/>
              </w:rPr>
            </w:pPr>
            <w:r w:rsidRPr="00AE17AD">
              <w:rPr>
                <w:lang w:val="en-US"/>
              </w:rPr>
              <w:t xml:space="preserve">        "location": "TV Tower"</w:t>
            </w:r>
          </w:p>
          <w:p w14:paraId="27034F2E" w14:textId="77777777" w:rsidR="00AE17AD" w:rsidRPr="00AE17AD" w:rsidRDefault="00AE17AD" w:rsidP="00AE17AD">
            <w:pPr>
              <w:pStyle w:val="PL"/>
              <w:rPr>
                <w:lang w:val="en-US"/>
              </w:rPr>
            </w:pPr>
            <w:r w:rsidRPr="00AE17AD">
              <w:rPr>
                <w:lang w:val="en-US"/>
              </w:rPr>
              <w:t xml:space="preserve">      }</w:t>
            </w:r>
          </w:p>
          <w:p w14:paraId="45016137" w14:textId="77777777" w:rsidR="00AE17AD" w:rsidRPr="00AE17AD" w:rsidRDefault="00AE17AD" w:rsidP="00AE17AD">
            <w:pPr>
              <w:pStyle w:val="PL"/>
              <w:rPr>
                <w:lang w:val="en-US"/>
              </w:rPr>
            </w:pPr>
            <w:r w:rsidRPr="00AE17AD">
              <w:rPr>
                <w:lang w:val="en-US"/>
              </w:rPr>
              <w:t xml:space="preserve">    },</w:t>
            </w:r>
          </w:p>
          <w:p w14:paraId="60FB5C16" w14:textId="77777777" w:rsidR="00AE17AD" w:rsidRPr="00AE17AD" w:rsidRDefault="00AE17AD" w:rsidP="00AE17AD">
            <w:pPr>
              <w:pStyle w:val="PL"/>
              <w:rPr>
                <w:lang w:val="en-US"/>
              </w:rPr>
            </w:pPr>
            <w:r w:rsidRPr="00AE17AD">
              <w:rPr>
                <w:lang w:val="en-US"/>
              </w:rPr>
              <w:t xml:space="preserve">    {</w:t>
            </w:r>
          </w:p>
          <w:p w14:paraId="2608A16B" w14:textId="77777777" w:rsidR="00AE17AD" w:rsidRPr="00AE17AD" w:rsidRDefault="00AE17AD" w:rsidP="00AE17AD">
            <w:pPr>
              <w:pStyle w:val="PL"/>
              <w:rPr>
                <w:lang w:val="en-US"/>
              </w:rPr>
            </w:pPr>
            <w:r w:rsidRPr="00AE17AD">
              <w:rPr>
                <w:lang w:val="en-US"/>
              </w:rPr>
              <w:t xml:space="preserve">      "id": "ME2",</w:t>
            </w:r>
          </w:p>
          <w:p w14:paraId="34254F27" w14:textId="77777777" w:rsidR="00AE17AD" w:rsidRPr="00AE17AD" w:rsidRDefault="00AE17AD" w:rsidP="00AE17AD">
            <w:pPr>
              <w:pStyle w:val="PL"/>
              <w:rPr>
                <w:lang w:val="en-US"/>
              </w:rPr>
            </w:pPr>
            <w:r w:rsidRPr="00AE17AD">
              <w:rPr>
                <w:lang w:val="en-US"/>
              </w:rPr>
              <w:t xml:space="preserve">      "attributes": {</w:t>
            </w:r>
          </w:p>
          <w:p w14:paraId="165A575F" w14:textId="77777777" w:rsidR="00AE17AD" w:rsidRPr="00AE17AD" w:rsidRDefault="00AE17AD" w:rsidP="00AE17AD">
            <w:pPr>
              <w:pStyle w:val="PL"/>
              <w:rPr>
                <w:lang w:val="en-US"/>
              </w:rPr>
            </w:pPr>
            <w:r w:rsidRPr="00AE17AD">
              <w:rPr>
                <w:lang w:val="en-US"/>
              </w:rPr>
              <w:t xml:space="preserve">        "userLabel": "Berlin NW 2",</w:t>
            </w:r>
          </w:p>
          <w:p w14:paraId="22D6A6F0" w14:textId="77777777" w:rsidR="00AE17AD" w:rsidRPr="00AE17AD" w:rsidRDefault="00AE17AD" w:rsidP="00AE17AD">
            <w:pPr>
              <w:pStyle w:val="PL"/>
              <w:rPr>
                <w:lang w:val="en-US"/>
              </w:rPr>
            </w:pPr>
            <w:r w:rsidRPr="00AE17AD">
              <w:rPr>
                <w:lang w:val="en-US"/>
              </w:rPr>
              <w:t xml:space="preserve">        "vendorName": "Company XY",</w:t>
            </w:r>
          </w:p>
          <w:p w14:paraId="1FCF0D59" w14:textId="77777777" w:rsidR="00AE17AD" w:rsidRPr="00AE17AD" w:rsidRDefault="00AE17AD" w:rsidP="00AE17AD">
            <w:pPr>
              <w:pStyle w:val="PL"/>
              <w:rPr>
                <w:lang w:val="en-US"/>
              </w:rPr>
            </w:pPr>
            <w:r w:rsidRPr="00AE17AD">
              <w:rPr>
                <w:lang w:val="en-US"/>
              </w:rPr>
              <w:t xml:space="preserve">        "location": "Grunewald"</w:t>
            </w:r>
          </w:p>
          <w:p w14:paraId="653FBFBC" w14:textId="77777777" w:rsidR="00AE17AD" w:rsidRPr="00AE17AD" w:rsidRDefault="00AE17AD" w:rsidP="00AE17AD">
            <w:pPr>
              <w:pStyle w:val="PL"/>
              <w:rPr>
                <w:lang w:val="en-US"/>
              </w:rPr>
            </w:pPr>
            <w:r w:rsidRPr="00AE17AD">
              <w:rPr>
                <w:lang w:val="en-US"/>
              </w:rPr>
              <w:t xml:space="preserve">      }</w:t>
            </w:r>
          </w:p>
          <w:p w14:paraId="59AB762C" w14:textId="77777777" w:rsidR="00AE17AD" w:rsidRPr="00AE17AD" w:rsidRDefault="00AE17AD" w:rsidP="00AE17AD">
            <w:pPr>
              <w:pStyle w:val="PL"/>
              <w:rPr>
                <w:lang w:val="en-US"/>
              </w:rPr>
            </w:pPr>
            <w:r w:rsidRPr="00AE17AD">
              <w:rPr>
                <w:lang w:val="en-US"/>
              </w:rPr>
              <w:t xml:space="preserve">    }</w:t>
            </w:r>
          </w:p>
          <w:p w14:paraId="21E15EE3" w14:textId="77777777" w:rsidR="00AE17AD" w:rsidRPr="00AE17AD" w:rsidRDefault="00AE17AD" w:rsidP="00AE17AD">
            <w:pPr>
              <w:pStyle w:val="PL"/>
              <w:rPr>
                <w:lang w:val="en-US"/>
              </w:rPr>
            </w:pPr>
            <w:r w:rsidRPr="00AE17AD">
              <w:rPr>
                <w:lang w:val="en-US"/>
              </w:rPr>
              <w:t xml:space="preserve">  ],</w:t>
            </w:r>
          </w:p>
          <w:p w14:paraId="5E01E954" w14:textId="77777777" w:rsidR="00AE17AD" w:rsidRPr="00AE17AD" w:rsidRDefault="00AE17AD" w:rsidP="00AE17AD">
            <w:pPr>
              <w:pStyle w:val="PL"/>
              <w:rPr>
                <w:lang w:val="en-US"/>
              </w:rPr>
            </w:pPr>
            <w:r w:rsidRPr="00AE17AD">
              <w:rPr>
                <w:lang w:val="en-US"/>
              </w:rPr>
              <w:t xml:space="preserve">  "PerfMetricJob": [</w:t>
            </w:r>
          </w:p>
          <w:p w14:paraId="0A612492" w14:textId="77777777" w:rsidR="00AE17AD" w:rsidRPr="00AE17AD" w:rsidRDefault="00AE17AD" w:rsidP="00AE17AD">
            <w:pPr>
              <w:pStyle w:val="PL"/>
              <w:rPr>
                <w:lang w:val="en-US"/>
              </w:rPr>
            </w:pPr>
            <w:r w:rsidRPr="00AE17AD">
              <w:rPr>
                <w:lang w:val="en-US"/>
              </w:rPr>
              <w:t xml:space="preserve">    {</w:t>
            </w:r>
          </w:p>
          <w:p w14:paraId="4BC49B7A" w14:textId="77777777" w:rsidR="00AE17AD" w:rsidRPr="00AE17AD" w:rsidRDefault="00AE17AD" w:rsidP="00AE17AD">
            <w:pPr>
              <w:pStyle w:val="PL"/>
              <w:rPr>
                <w:lang w:val="en-US"/>
              </w:rPr>
            </w:pPr>
            <w:r w:rsidRPr="00AE17AD">
              <w:rPr>
                <w:lang w:val="en-US"/>
              </w:rPr>
              <w:t xml:space="preserve">      "id": "PMJ1",</w:t>
            </w:r>
          </w:p>
          <w:p w14:paraId="508D7821" w14:textId="77777777" w:rsidR="00AE17AD" w:rsidRPr="00AE17AD" w:rsidRDefault="00AE17AD" w:rsidP="00AE17AD">
            <w:pPr>
              <w:pStyle w:val="PL"/>
              <w:rPr>
                <w:lang w:val="en-US"/>
              </w:rPr>
            </w:pPr>
            <w:r w:rsidRPr="00AE17AD">
              <w:rPr>
                <w:lang w:val="en-US"/>
              </w:rPr>
              <w:t xml:space="preserve">      "attributes": {</w:t>
            </w:r>
          </w:p>
          <w:p w14:paraId="5E46578A" w14:textId="77777777" w:rsidR="00AE17AD" w:rsidRPr="00AE17AD" w:rsidRDefault="00AE17AD" w:rsidP="00AE17AD">
            <w:pPr>
              <w:pStyle w:val="PL"/>
              <w:rPr>
                <w:lang w:val="en-US"/>
              </w:rPr>
            </w:pPr>
            <w:r w:rsidRPr="00AE17AD">
              <w:rPr>
                <w:lang w:val="en-US"/>
              </w:rPr>
              <w:t xml:space="preserve">        "granularityPeriod": 5,</w:t>
            </w:r>
          </w:p>
          <w:p w14:paraId="4B9922E6" w14:textId="77777777" w:rsidR="00AE17AD" w:rsidRPr="00AE17AD" w:rsidRDefault="00AE17AD" w:rsidP="00AE17AD">
            <w:pPr>
              <w:pStyle w:val="PL"/>
              <w:rPr>
                <w:lang w:val="en-US"/>
              </w:rPr>
            </w:pPr>
            <w:r w:rsidRPr="00AE17AD">
              <w:rPr>
                <w:lang w:val="en-US"/>
              </w:rPr>
              <w:t xml:space="preserve">        "perfMetrics": [</w:t>
            </w:r>
          </w:p>
          <w:p w14:paraId="4CDC9C42" w14:textId="77777777" w:rsidR="00AE17AD" w:rsidRPr="00AE17AD" w:rsidRDefault="00AE17AD" w:rsidP="00AE17AD">
            <w:pPr>
              <w:pStyle w:val="PL"/>
              <w:rPr>
                <w:lang w:val="en-US"/>
              </w:rPr>
            </w:pPr>
            <w:r w:rsidRPr="00AE17AD">
              <w:rPr>
                <w:lang w:val="en-US"/>
              </w:rPr>
              <w:t xml:space="preserve">          "Metric1",</w:t>
            </w:r>
          </w:p>
          <w:p w14:paraId="46636D7D" w14:textId="77777777" w:rsidR="00AE17AD" w:rsidRPr="00AE17AD" w:rsidRDefault="00AE17AD" w:rsidP="00AE17AD">
            <w:pPr>
              <w:pStyle w:val="PL"/>
              <w:rPr>
                <w:lang w:val="en-US"/>
              </w:rPr>
            </w:pPr>
            <w:r w:rsidRPr="00AE17AD">
              <w:rPr>
                <w:lang w:val="en-US"/>
              </w:rPr>
              <w:t xml:space="preserve">          "Metric2"</w:t>
            </w:r>
          </w:p>
          <w:p w14:paraId="6F6C2242" w14:textId="77777777" w:rsidR="00AE17AD" w:rsidRPr="00AE17AD" w:rsidRDefault="00AE17AD" w:rsidP="00AE17AD">
            <w:pPr>
              <w:pStyle w:val="PL"/>
              <w:rPr>
                <w:lang w:val="en-US"/>
              </w:rPr>
            </w:pPr>
            <w:r w:rsidRPr="00AE17AD">
              <w:rPr>
                <w:lang w:val="en-US"/>
              </w:rPr>
              <w:t xml:space="preserve">        ],</w:t>
            </w:r>
          </w:p>
          <w:p w14:paraId="226B339E" w14:textId="77777777" w:rsidR="00AE17AD" w:rsidRPr="00AE17AD" w:rsidRDefault="00AE17AD" w:rsidP="00AE17AD">
            <w:pPr>
              <w:pStyle w:val="PL"/>
              <w:rPr>
                <w:lang w:val="en-US"/>
              </w:rPr>
            </w:pPr>
            <w:r w:rsidRPr="00AE17AD">
              <w:rPr>
                <w:lang w:val="en-US"/>
              </w:rPr>
              <w:t xml:space="preserve">        "objectInstances": [</w:t>
            </w:r>
          </w:p>
          <w:p w14:paraId="05A7EEC5" w14:textId="77777777" w:rsidR="00AE17AD" w:rsidRPr="00AE17AD" w:rsidRDefault="00AE17AD" w:rsidP="00AE17AD">
            <w:pPr>
              <w:pStyle w:val="PL"/>
              <w:rPr>
                <w:lang w:val="en-US"/>
              </w:rPr>
            </w:pPr>
            <w:r w:rsidRPr="00AE17AD">
              <w:rPr>
                <w:lang w:val="en-US"/>
              </w:rPr>
              <w:t xml:space="preserve">          "Obj1",</w:t>
            </w:r>
          </w:p>
          <w:p w14:paraId="167FC227" w14:textId="77777777" w:rsidR="00AE17AD" w:rsidRPr="00AE17AD" w:rsidRDefault="00AE17AD" w:rsidP="00AE17AD">
            <w:pPr>
              <w:pStyle w:val="PL"/>
              <w:rPr>
                <w:lang w:val="en-US"/>
              </w:rPr>
            </w:pPr>
            <w:r w:rsidRPr="00AE17AD">
              <w:rPr>
                <w:lang w:val="en-US"/>
              </w:rPr>
              <w:t xml:space="preserve">          "Obj2"</w:t>
            </w:r>
          </w:p>
          <w:p w14:paraId="3E4809B1" w14:textId="77777777" w:rsidR="00AE17AD" w:rsidRPr="00AE17AD" w:rsidRDefault="00AE17AD" w:rsidP="00AE17AD">
            <w:pPr>
              <w:pStyle w:val="PL"/>
              <w:rPr>
                <w:lang w:val="en-US"/>
              </w:rPr>
            </w:pPr>
            <w:r w:rsidRPr="00AE17AD">
              <w:rPr>
                <w:lang w:val="en-US"/>
              </w:rPr>
              <w:t xml:space="preserve">        ]</w:t>
            </w:r>
          </w:p>
          <w:p w14:paraId="6CA895A1" w14:textId="77777777" w:rsidR="00AE17AD" w:rsidRPr="00AE17AD" w:rsidRDefault="00AE17AD" w:rsidP="00AE17AD">
            <w:pPr>
              <w:pStyle w:val="PL"/>
              <w:rPr>
                <w:lang w:val="en-US"/>
              </w:rPr>
            </w:pPr>
            <w:r w:rsidRPr="00AE17AD">
              <w:rPr>
                <w:lang w:val="en-US"/>
              </w:rPr>
              <w:t xml:space="preserve">      }</w:t>
            </w:r>
          </w:p>
          <w:p w14:paraId="1A812286" w14:textId="77777777" w:rsidR="00AE17AD" w:rsidRPr="00AE17AD" w:rsidRDefault="00AE17AD" w:rsidP="00AE17AD">
            <w:pPr>
              <w:pStyle w:val="PL"/>
              <w:rPr>
                <w:lang w:val="en-US"/>
              </w:rPr>
            </w:pPr>
            <w:r w:rsidRPr="00AE17AD">
              <w:rPr>
                <w:lang w:val="en-US"/>
              </w:rPr>
              <w:t xml:space="preserve">    }</w:t>
            </w:r>
          </w:p>
          <w:p w14:paraId="67162AD8" w14:textId="77777777" w:rsidR="00AE17AD" w:rsidRPr="00AE17AD" w:rsidRDefault="00AE17AD" w:rsidP="00AE17AD">
            <w:pPr>
              <w:pStyle w:val="PL"/>
              <w:rPr>
                <w:lang w:val="en-US"/>
              </w:rPr>
            </w:pPr>
            <w:r w:rsidRPr="00AE17AD">
              <w:rPr>
                <w:lang w:val="en-US"/>
              </w:rPr>
              <w:t xml:space="preserve">  ],</w:t>
            </w:r>
          </w:p>
          <w:p w14:paraId="58769B33" w14:textId="77777777" w:rsidR="00AE17AD" w:rsidRPr="00AE17AD" w:rsidRDefault="00AE17AD" w:rsidP="00AE17AD">
            <w:pPr>
              <w:pStyle w:val="PL"/>
              <w:rPr>
                <w:lang w:val="en-US"/>
              </w:rPr>
            </w:pPr>
            <w:r w:rsidRPr="00AE17AD">
              <w:rPr>
                <w:lang w:val="en-US"/>
              </w:rPr>
              <w:t xml:space="preserve">  "ThresholdMonitor": [</w:t>
            </w:r>
          </w:p>
          <w:p w14:paraId="592CE199" w14:textId="77777777" w:rsidR="00AE17AD" w:rsidRPr="00AE17AD" w:rsidRDefault="00AE17AD" w:rsidP="00AE17AD">
            <w:pPr>
              <w:pStyle w:val="PL"/>
              <w:rPr>
                <w:lang w:val="en-US"/>
              </w:rPr>
            </w:pPr>
            <w:r w:rsidRPr="00AE17AD">
              <w:rPr>
                <w:lang w:val="en-US"/>
              </w:rPr>
              <w:t xml:space="preserve">    {</w:t>
            </w:r>
          </w:p>
          <w:p w14:paraId="29D77DE7" w14:textId="77777777" w:rsidR="00AE17AD" w:rsidRPr="00AE17AD" w:rsidRDefault="00AE17AD" w:rsidP="00AE17AD">
            <w:pPr>
              <w:pStyle w:val="PL"/>
              <w:rPr>
                <w:lang w:val="en-US"/>
              </w:rPr>
            </w:pPr>
            <w:r w:rsidRPr="00AE17AD">
              <w:rPr>
                <w:lang w:val="en-US"/>
              </w:rPr>
              <w:t xml:space="preserve">      "id": "TM1",</w:t>
            </w:r>
          </w:p>
          <w:p w14:paraId="4B05E028" w14:textId="77777777" w:rsidR="00AE17AD" w:rsidRPr="00AE17AD" w:rsidRDefault="00AE17AD" w:rsidP="00AE17AD">
            <w:pPr>
              <w:pStyle w:val="PL"/>
              <w:rPr>
                <w:lang w:val="en-US"/>
              </w:rPr>
            </w:pPr>
            <w:r w:rsidRPr="00AE17AD">
              <w:rPr>
                <w:lang w:val="en-US"/>
              </w:rPr>
              <w:t xml:space="preserve">      "attributes": {</w:t>
            </w:r>
          </w:p>
          <w:p w14:paraId="3B75452F" w14:textId="77777777" w:rsidR="00AE17AD" w:rsidRPr="00AE17AD" w:rsidRDefault="00AE17AD" w:rsidP="00AE17AD">
            <w:pPr>
              <w:pStyle w:val="PL"/>
              <w:rPr>
                <w:lang w:val="en-US"/>
              </w:rPr>
            </w:pPr>
            <w:r w:rsidRPr="00AE17AD">
              <w:rPr>
                <w:lang w:val="en-US"/>
              </w:rPr>
              <w:t xml:space="preserve">        "metric": "Metric1",</w:t>
            </w:r>
          </w:p>
          <w:p w14:paraId="1CEBF012" w14:textId="77777777" w:rsidR="00AE17AD" w:rsidRPr="00AE17AD" w:rsidRDefault="00AE17AD" w:rsidP="00AE17AD">
            <w:pPr>
              <w:pStyle w:val="PL"/>
              <w:rPr>
                <w:lang w:val="en-US"/>
              </w:rPr>
            </w:pPr>
            <w:r w:rsidRPr="00AE17AD">
              <w:rPr>
                <w:lang w:val="en-US"/>
              </w:rPr>
              <w:t xml:space="preserve">        "thresholdLevels": [</w:t>
            </w:r>
          </w:p>
          <w:p w14:paraId="2265ADC5" w14:textId="77777777" w:rsidR="00AE17AD" w:rsidRPr="00AE17AD" w:rsidRDefault="00AE17AD" w:rsidP="00AE17AD">
            <w:pPr>
              <w:pStyle w:val="PL"/>
              <w:rPr>
                <w:lang w:val="en-US"/>
              </w:rPr>
            </w:pPr>
            <w:r w:rsidRPr="00AE17AD">
              <w:rPr>
                <w:lang w:val="en-US"/>
              </w:rPr>
              <w:t xml:space="preserve">          {</w:t>
            </w:r>
          </w:p>
          <w:p w14:paraId="31C82021" w14:textId="77777777" w:rsidR="00AE17AD" w:rsidRPr="00AE17AD" w:rsidRDefault="00AE17AD" w:rsidP="00AE17AD">
            <w:pPr>
              <w:pStyle w:val="PL"/>
              <w:rPr>
                <w:lang w:val="en-US"/>
              </w:rPr>
            </w:pPr>
            <w:r w:rsidRPr="00AE17AD">
              <w:rPr>
                <w:lang w:val="en-US"/>
              </w:rPr>
              <w:t xml:space="preserve">            "level": "1",</w:t>
            </w:r>
          </w:p>
          <w:p w14:paraId="6585695A" w14:textId="77777777" w:rsidR="00AE17AD" w:rsidRPr="00AE17AD" w:rsidRDefault="00AE17AD" w:rsidP="00AE17AD">
            <w:pPr>
              <w:pStyle w:val="PL"/>
              <w:rPr>
                <w:lang w:val="en-US"/>
              </w:rPr>
            </w:pPr>
            <w:r w:rsidRPr="00AE17AD">
              <w:rPr>
                <w:lang w:val="en-US"/>
              </w:rPr>
              <w:t xml:space="preserve">            "thresholdValue": 10</w:t>
            </w:r>
          </w:p>
          <w:p w14:paraId="4A2799F4" w14:textId="77777777" w:rsidR="00AE17AD" w:rsidRPr="00AE17AD" w:rsidRDefault="00AE17AD" w:rsidP="00AE17AD">
            <w:pPr>
              <w:pStyle w:val="PL"/>
              <w:rPr>
                <w:lang w:val="en-US"/>
              </w:rPr>
            </w:pPr>
            <w:r w:rsidRPr="00AE17AD">
              <w:rPr>
                <w:lang w:val="en-US"/>
              </w:rPr>
              <w:t xml:space="preserve">          },</w:t>
            </w:r>
          </w:p>
          <w:p w14:paraId="6C4A13EF" w14:textId="77777777" w:rsidR="00AE17AD" w:rsidRPr="00AE17AD" w:rsidRDefault="00AE17AD" w:rsidP="00AE17AD">
            <w:pPr>
              <w:pStyle w:val="PL"/>
              <w:rPr>
                <w:lang w:val="en-US"/>
              </w:rPr>
            </w:pPr>
            <w:r w:rsidRPr="00AE17AD">
              <w:rPr>
                <w:lang w:val="en-US"/>
              </w:rPr>
              <w:t xml:space="preserve">          {</w:t>
            </w:r>
          </w:p>
          <w:p w14:paraId="70EBA00C" w14:textId="77777777" w:rsidR="00AE17AD" w:rsidRPr="00AE17AD" w:rsidRDefault="00AE17AD" w:rsidP="00AE17AD">
            <w:pPr>
              <w:pStyle w:val="PL"/>
              <w:rPr>
                <w:lang w:val="en-US"/>
              </w:rPr>
            </w:pPr>
            <w:r w:rsidRPr="00AE17AD">
              <w:rPr>
                <w:lang w:val="en-US"/>
              </w:rPr>
              <w:t xml:space="preserve">            "level": "2",</w:t>
            </w:r>
          </w:p>
          <w:p w14:paraId="1A67DFAD" w14:textId="77777777" w:rsidR="00AE17AD" w:rsidRPr="00AE17AD" w:rsidRDefault="00AE17AD" w:rsidP="00AE17AD">
            <w:pPr>
              <w:pStyle w:val="PL"/>
              <w:rPr>
                <w:lang w:val="en-US"/>
              </w:rPr>
            </w:pPr>
            <w:r w:rsidRPr="00AE17AD">
              <w:rPr>
                <w:lang w:val="en-US"/>
              </w:rPr>
              <w:t xml:space="preserve">            "thresholdValue": 20</w:t>
            </w:r>
          </w:p>
          <w:p w14:paraId="1DFCB84E" w14:textId="77777777" w:rsidR="00AE17AD" w:rsidRPr="00AE17AD" w:rsidRDefault="00AE17AD" w:rsidP="00AE17AD">
            <w:pPr>
              <w:pStyle w:val="PL"/>
              <w:rPr>
                <w:lang w:val="en-US"/>
              </w:rPr>
            </w:pPr>
            <w:r w:rsidRPr="00AE17AD">
              <w:rPr>
                <w:lang w:val="en-US"/>
              </w:rPr>
              <w:t xml:space="preserve">          },</w:t>
            </w:r>
          </w:p>
          <w:p w14:paraId="0337549E" w14:textId="77777777" w:rsidR="00AE17AD" w:rsidRPr="00AE17AD" w:rsidRDefault="00AE17AD" w:rsidP="00AE17AD">
            <w:pPr>
              <w:pStyle w:val="PL"/>
              <w:rPr>
                <w:lang w:val="en-US"/>
              </w:rPr>
            </w:pPr>
            <w:r w:rsidRPr="00AE17AD">
              <w:rPr>
                <w:lang w:val="en-US"/>
              </w:rPr>
              <w:t xml:space="preserve">          {</w:t>
            </w:r>
          </w:p>
          <w:p w14:paraId="7CB5E16D" w14:textId="77777777" w:rsidR="00AE17AD" w:rsidRPr="00AE17AD" w:rsidRDefault="00AE17AD" w:rsidP="00AE17AD">
            <w:pPr>
              <w:pStyle w:val="PL"/>
              <w:rPr>
                <w:lang w:val="en-US"/>
              </w:rPr>
            </w:pPr>
            <w:r w:rsidRPr="00AE17AD">
              <w:rPr>
                <w:lang w:val="en-US"/>
              </w:rPr>
              <w:t xml:space="preserve">            "level": "3",</w:t>
            </w:r>
          </w:p>
          <w:p w14:paraId="6895FCFF" w14:textId="77777777" w:rsidR="00AE17AD" w:rsidRPr="00AE17AD" w:rsidRDefault="00AE17AD" w:rsidP="00AE17AD">
            <w:pPr>
              <w:pStyle w:val="PL"/>
              <w:rPr>
                <w:lang w:val="en-US"/>
              </w:rPr>
            </w:pPr>
            <w:r w:rsidRPr="00AE17AD">
              <w:rPr>
                <w:lang w:val="en-US"/>
              </w:rPr>
              <w:t xml:space="preserve">            "thresholdValue": 30</w:t>
            </w:r>
          </w:p>
          <w:p w14:paraId="5D17B0DB" w14:textId="77777777" w:rsidR="00AE17AD" w:rsidRPr="00AE17AD" w:rsidRDefault="00AE17AD" w:rsidP="00AE17AD">
            <w:pPr>
              <w:pStyle w:val="PL"/>
              <w:rPr>
                <w:lang w:val="en-US"/>
              </w:rPr>
            </w:pPr>
            <w:r w:rsidRPr="00AE17AD">
              <w:rPr>
                <w:lang w:val="en-US"/>
              </w:rPr>
              <w:t xml:space="preserve">          }</w:t>
            </w:r>
          </w:p>
          <w:p w14:paraId="70E8A2D0" w14:textId="77777777" w:rsidR="00AE17AD" w:rsidRPr="00AE17AD" w:rsidRDefault="00AE17AD" w:rsidP="00AE17AD">
            <w:pPr>
              <w:pStyle w:val="PL"/>
              <w:rPr>
                <w:lang w:val="en-US"/>
              </w:rPr>
            </w:pPr>
            <w:r w:rsidRPr="00AE17AD">
              <w:rPr>
                <w:lang w:val="en-US"/>
              </w:rPr>
              <w:t xml:space="preserve">        ]</w:t>
            </w:r>
          </w:p>
          <w:p w14:paraId="27BAFCED" w14:textId="77777777" w:rsidR="00AE17AD" w:rsidRPr="00AE17AD" w:rsidRDefault="00AE17AD" w:rsidP="00AE17AD">
            <w:pPr>
              <w:pStyle w:val="PL"/>
              <w:rPr>
                <w:lang w:val="en-US"/>
              </w:rPr>
            </w:pPr>
            <w:r w:rsidRPr="00AE17AD">
              <w:rPr>
                <w:lang w:val="en-US"/>
              </w:rPr>
              <w:t xml:space="preserve">      }</w:t>
            </w:r>
          </w:p>
          <w:p w14:paraId="4B85D136" w14:textId="77777777" w:rsidR="00AE17AD" w:rsidRPr="00AE17AD" w:rsidRDefault="00AE17AD" w:rsidP="00AE17AD">
            <w:pPr>
              <w:pStyle w:val="PL"/>
              <w:rPr>
                <w:lang w:val="en-US"/>
              </w:rPr>
            </w:pPr>
            <w:r w:rsidRPr="00AE17AD">
              <w:rPr>
                <w:lang w:val="en-US"/>
              </w:rPr>
              <w:t xml:space="preserve">    }</w:t>
            </w:r>
          </w:p>
          <w:p w14:paraId="67B7D889" w14:textId="77777777" w:rsidR="00AE17AD" w:rsidRPr="00AE17AD" w:rsidRDefault="00AE17AD" w:rsidP="00AE17AD">
            <w:pPr>
              <w:pStyle w:val="PL"/>
              <w:rPr>
                <w:lang w:val="en-US"/>
              </w:rPr>
            </w:pPr>
            <w:r w:rsidRPr="00AE17AD">
              <w:rPr>
                <w:lang w:val="en-US"/>
              </w:rPr>
              <w:t xml:space="preserve">  ]</w:t>
            </w:r>
          </w:p>
          <w:p w14:paraId="12FAEA65" w14:textId="77777777" w:rsidR="00583C65" w:rsidRDefault="00AE17AD" w:rsidP="00AE17AD">
            <w:pPr>
              <w:pStyle w:val="PL"/>
              <w:rPr>
                <w:lang w:val="fr-FR"/>
              </w:rPr>
            </w:pPr>
            <w:r w:rsidRPr="00AE17AD">
              <w:rPr>
                <w:lang w:val="en-US"/>
              </w:rPr>
              <w:t>}</w:t>
            </w:r>
          </w:p>
        </w:tc>
      </w:tr>
    </w:tbl>
    <w:p w14:paraId="54723BDE" w14:textId="77777777" w:rsidR="009D3CE3" w:rsidRPr="003538C2" w:rsidRDefault="009D3CE3" w:rsidP="009D3CE3">
      <w:pPr>
        <w:spacing w:before="180"/>
      </w:pPr>
      <w:r w:rsidRPr="003538C2">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67552B3A"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D6F8911"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7AEA2DB5"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04E8857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496839B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598D953A"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E7B2607" w14:textId="77777777" w:rsidR="00601C93" w:rsidRPr="00601C93" w:rsidRDefault="00601C93" w:rsidP="00601C93">
            <w:pPr>
              <w:spacing w:after="0"/>
              <w:rPr>
                <w:rFonts w:ascii="Courier New" w:hAnsi="Courier New" w:cs="Courier New"/>
                <w:sz w:val="16"/>
                <w:szCs w:val="16"/>
                <w:lang w:val="en-US"/>
              </w:rPr>
            </w:pPr>
            <w:bookmarkStart w:id="307" w:name="MCCQCTEMPBM_00000054" w:colFirst="0" w:colLast="0"/>
            <w:r w:rsidRPr="00601C93">
              <w:rPr>
                <w:rFonts w:ascii="Courier New" w:hAnsi="Courier New" w:cs="Courier New"/>
                <w:sz w:val="16"/>
                <w:szCs w:val="16"/>
                <w:lang w:val="en-US"/>
              </w:rPr>
              <w:t>HTTP/1.1 200 OK</w:t>
            </w:r>
          </w:p>
          <w:p w14:paraId="156EC0C0"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54E52FEF"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776CC7C7" w14:textId="77777777" w:rsidR="00601C93" w:rsidRDefault="00601C93" w:rsidP="00AE17AD">
            <w:pPr>
              <w:spacing w:after="0"/>
              <w:rPr>
                <w:rFonts w:ascii="Courier New" w:hAnsi="Courier New" w:cs="Courier New"/>
                <w:sz w:val="16"/>
                <w:szCs w:val="16"/>
                <w:lang w:val="en-US"/>
              </w:rPr>
            </w:pPr>
          </w:p>
          <w:p w14:paraId="233902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D33D0A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7D8EB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47C289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0D15FB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1F6FDA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10DA5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23A16B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029A61C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77A649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4152A9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1B3311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32556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3023ED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314DF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689D0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00641C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6B170B3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E15601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51363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1",</w:t>
            </w:r>
          </w:p>
          <w:p w14:paraId="13D8A68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79787F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1EADF30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2522CE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590E1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21F07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0B82020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159471D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AE091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143DF5B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28085F9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64483C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42481AD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33A31E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A991A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E8EE1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7A71D14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7B77304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2684857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4FFEB9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28FDA1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2526947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41A3FB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0E0C43C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0791D8E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013AF010"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4D1836A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34F4ADC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9BAC6AA"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D6443C4"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0A88B88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A1B01E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3925015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5BB13B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3938F0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861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2A149F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743CE5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F4E0B1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500C689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07145C2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FA64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03A93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228992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2A88BD9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ADF3C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127905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25DA1F9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3BFBD67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75EE2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E2DCB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DF5E7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DCC16A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07"/>
    <w:p w14:paraId="27A2B162" w14:textId="77777777" w:rsidR="00601C93" w:rsidRDefault="00601C93" w:rsidP="00746D17">
      <w:pPr>
        <w:spacing w:before="180"/>
      </w:pPr>
      <w:r w:rsidRPr="00FB6B5F">
        <w:t>The "objectInstance" of each returned object is present in the response, as required in clause 6.1.4.</w:t>
      </w:r>
    </w:p>
    <w:p w14:paraId="277BB1E1"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BBB4BE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63BDD5" w14:textId="77777777" w:rsidR="00583C65" w:rsidRDefault="00583C65">
            <w:pPr>
              <w:spacing w:after="0"/>
              <w:rPr>
                <w:rFonts w:ascii="Courier New" w:hAnsi="Courier New" w:cs="Courier New"/>
                <w:sz w:val="16"/>
                <w:szCs w:val="16"/>
                <w:lang w:val="en-US"/>
              </w:rPr>
            </w:pPr>
            <w:bookmarkStart w:id="308" w:name="MCCQCTEMPBM_00000055" w:colFirst="0" w:colLast="0"/>
            <w:r>
              <w:rPr>
                <w:rFonts w:ascii="Courier New" w:hAnsi="Courier New" w:cs="Courier New"/>
                <w:sz w:val="16"/>
                <w:szCs w:val="16"/>
                <w:lang w:val="en-US"/>
              </w:rPr>
              <w:t>GET /SubNetwork=SN1?scopeType=BASE_NTH_LEVEL&amp;scopeLevel=1 HTTP/1.1</w:t>
            </w:r>
          </w:p>
          <w:p w14:paraId="40767DF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CCAD0D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8"/>
    <w:p w14:paraId="4B5AED46"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5A09C7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A4D7DE7" w14:textId="77777777" w:rsidR="00601C93" w:rsidRPr="00601C93" w:rsidRDefault="00601C93" w:rsidP="00601C93">
            <w:pPr>
              <w:pStyle w:val="PL"/>
              <w:rPr>
                <w:lang w:val="en-US"/>
              </w:rPr>
            </w:pPr>
            <w:r w:rsidRPr="00601C93">
              <w:rPr>
                <w:lang w:val="en-US"/>
              </w:rPr>
              <w:t>HTTP/1.1 200 OK</w:t>
            </w:r>
          </w:p>
          <w:p w14:paraId="09E40134" w14:textId="77777777" w:rsidR="00601C93" w:rsidRPr="00601C93" w:rsidRDefault="00601C93" w:rsidP="00601C93">
            <w:pPr>
              <w:pStyle w:val="PL"/>
              <w:rPr>
                <w:lang w:val="en-US"/>
              </w:rPr>
            </w:pPr>
            <w:r w:rsidRPr="00601C93">
              <w:rPr>
                <w:lang w:val="en-US"/>
              </w:rPr>
              <w:t>Date: Tue, 06 Aug 2019 16:50:26 GMT</w:t>
            </w:r>
          </w:p>
          <w:p w14:paraId="0B0EEC27" w14:textId="77777777" w:rsidR="00601C93" w:rsidRDefault="00601C93" w:rsidP="00601C93">
            <w:pPr>
              <w:pStyle w:val="PL"/>
              <w:rPr>
                <w:lang w:val="en-US"/>
              </w:rPr>
            </w:pPr>
            <w:r w:rsidRPr="00601C93">
              <w:rPr>
                <w:lang w:val="en-US"/>
              </w:rPr>
              <w:t>Content-Type: application/json</w:t>
            </w:r>
          </w:p>
          <w:p w14:paraId="568659DA" w14:textId="77777777" w:rsidR="00601C93" w:rsidRPr="00601C93" w:rsidRDefault="00601C93" w:rsidP="00601C93">
            <w:pPr>
              <w:pStyle w:val="PL"/>
              <w:rPr>
                <w:lang w:val="en-US"/>
              </w:rPr>
            </w:pPr>
          </w:p>
          <w:p w14:paraId="7B31D72F" w14:textId="77777777" w:rsidR="00AE17AD" w:rsidRPr="00AE17AD" w:rsidRDefault="00AE17AD" w:rsidP="00AE17AD">
            <w:pPr>
              <w:pStyle w:val="PL"/>
              <w:rPr>
                <w:lang w:val="en-US"/>
              </w:rPr>
            </w:pPr>
            <w:r w:rsidRPr="00AE17AD">
              <w:rPr>
                <w:lang w:val="en-US"/>
              </w:rPr>
              <w:t>{</w:t>
            </w:r>
          </w:p>
          <w:p w14:paraId="421921DB" w14:textId="77777777" w:rsidR="00AE17AD" w:rsidRPr="00AE17AD" w:rsidRDefault="00AE17AD" w:rsidP="00AE17AD">
            <w:pPr>
              <w:pStyle w:val="PL"/>
              <w:rPr>
                <w:lang w:val="en-US"/>
              </w:rPr>
            </w:pPr>
            <w:r w:rsidRPr="00AE17AD">
              <w:rPr>
                <w:lang w:val="en-US"/>
              </w:rPr>
              <w:t xml:space="preserve">  "id": "SN1",</w:t>
            </w:r>
          </w:p>
          <w:p w14:paraId="5934AB18" w14:textId="77777777" w:rsidR="00AE17AD" w:rsidRPr="00AE17AD" w:rsidRDefault="00AE17AD" w:rsidP="00AE17AD">
            <w:pPr>
              <w:pStyle w:val="PL"/>
              <w:rPr>
                <w:lang w:val="en-US"/>
              </w:rPr>
            </w:pPr>
            <w:r w:rsidRPr="00AE17AD">
              <w:rPr>
                <w:lang w:val="en-US"/>
              </w:rPr>
              <w:t xml:space="preserve">  "ManagedElement": [</w:t>
            </w:r>
          </w:p>
          <w:p w14:paraId="54949E12" w14:textId="77777777" w:rsidR="00AE17AD" w:rsidRPr="00AE17AD" w:rsidRDefault="00AE17AD" w:rsidP="00AE17AD">
            <w:pPr>
              <w:pStyle w:val="PL"/>
              <w:rPr>
                <w:lang w:val="en-US"/>
              </w:rPr>
            </w:pPr>
            <w:r w:rsidRPr="00AE17AD">
              <w:rPr>
                <w:lang w:val="en-US"/>
              </w:rPr>
              <w:t xml:space="preserve">    {</w:t>
            </w:r>
          </w:p>
          <w:p w14:paraId="6480F706" w14:textId="77777777" w:rsidR="00AE17AD" w:rsidRPr="00AE17AD" w:rsidRDefault="00AE17AD" w:rsidP="00AE17AD">
            <w:pPr>
              <w:pStyle w:val="PL"/>
              <w:rPr>
                <w:lang w:val="en-US"/>
              </w:rPr>
            </w:pPr>
            <w:r w:rsidRPr="00AE17AD">
              <w:rPr>
                <w:lang w:val="en-US"/>
              </w:rPr>
              <w:t xml:space="preserve">      "id": "ME1",</w:t>
            </w:r>
          </w:p>
          <w:p w14:paraId="42917CE4" w14:textId="77777777" w:rsidR="00AE17AD" w:rsidRPr="00AE17AD" w:rsidRDefault="00AE17AD" w:rsidP="00AE17AD">
            <w:pPr>
              <w:pStyle w:val="PL"/>
              <w:rPr>
                <w:lang w:val="en-US"/>
              </w:rPr>
            </w:pPr>
            <w:r w:rsidRPr="00AE17AD">
              <w:rPr>
                <w:lang w:val="en-US"/>
              </w:rPr>
              <w:t xml:space="preserve">      "attributes": {</w:t>
            </w:r>
          </w:p>
          <w:p w14:paraId="62711D41" w14:textId="77777777" w:rsidR="00AE17AD" w:rsidRPr="00AE17AD" w:rsidRDefault="00AE17AD" w:rsidP="00AE17AD">
            <w:pPr>
              <w:pStyle w:val="PL"/>
              <w:rPr>
                <w:lang w:val="en-US"/>
              </w:rPr>
            </w:pPr>
            <w:r w:rsidRPr="00AE17AD">
              <w:rPr>
                <w:lang w:val="en-US"/>
              </w:rPr>
              <w:t xml:space="preserve">        "userLabel": "Berlin NW 1",</w:t>
            </w:r>
          </w:p>
          <w:p w14:paraId="287C2C11" w14:textId="77777777" w:rsidR="00AE17AD" w:rsidRPr="00AE17AD" w:rsidRDefault="00AE17AD" w:rsidP="00AE17AD">
            <w:pPr>
              <w:pStyle w:val="PL"/>
              <w:rPr>
                <w:lang w:val="en-US"/>
              </w:rPr>
            </w:pPr>
            <w:r w:rsidRPr="00AE17AD">
              <w:rPr>
                <w:lang w:val="en-US"/>
              </w:rPr>
              <w:t xml:space="preserve">        "vendorName": "Company XY",</w:t>
            </w:r>
          </w:p>
          <w:p w14:paraId="3EB35FC4" w14:textId="77777777" w:rsidR="00AE17AD" w:rsidRPr="00AE17AD" w:rsidRDefault="00AE17AD" w:rsidP="00AE17AD">
            <w:pPr>
              <w:pStyle w:val="PL"/>
              <w:rPr>
                <w:lang w:val="en-US"/>
              </w:rPr>
            </w:pPr>
            <w:r w:rsidRPr="00AE17AD">
              <w:rPr>
                <w:lang w:val="en-US"/>
              </w:rPr>
              <w:t xml:space="preserve">        "location": "TV Tower"</w:t>
            </w:r>
          </w:p>
          <w:p w14:paraId="026DC902" w14:textId="77777777" w:rsidR="00AE17AD" w:rsidRPr="00AE17AD" w:rsidRDefault="00AE17AD" w:rsidP="00AE17AD">
            <w:pPr>
              <w:pStyle w:val="PL"/>
              <w:rPr>
                <w:lang w:val="en-US"/>
              </w:rPr>
            </w:pPr>
            <w:r w:rsidRPr="00AE17AD">
              <w:rPr>
                <w:lang w:val="en-US"/>
              </w:rPr>
              <w:t xml:space="preserve">      }</w:t>
            </w:r>
          </w:p>
          <w:p w14:paraId="48C50D4B" w14:textId="77777777" w:rsidR="00AE17AD" w:rsidRPr="00AE17AD" w:rsidRDefault="00AE17AD" w:rsidP="00AE17AD">
            <w:pPr>
              <w:pStyle w:val="PL"/>
              <w:rPr>
                <w:lang w:val="en-US"/>
              </w:rPr>
            </w:pPr>
            <w:r w:rsidRPr="00AE17AD">
              <w:rPr>
                <w:lang w:val="en-US"/>
              </w:rPr>
              <w:t xml:space="preserve">    },</w:t>
            </w:r>
          </w:p>
          <w:p w14:paraId="4A9BDF99" w14:textId="77777777" w:rsidR="00AE17AD" w:rsidRPr="00AE17AD" w:rsidRDefault="00AE17AD" w:rsidP="00AE17AD">
            <w:pPr>
              <w:pStyle w:val="PL"/>
              <w:rPr>
                <w:lang w:val="en-US"/>
              </w:rPr>
            </w:pPr>
            <w:r w:rsidRPr="00AE17AD">
              <w:rPr>
                <w:lang w:val="en-US"/>
              </w:rPr>
              <w:t xml:space="preserve">    {</w:t>
            </w:r>
          </w:p>
          <w:p w14:paraId="58DDC9E5" w14:textId="77777777" w:rsidR="00AE17AD" w:rsidRPr="00AE17AD" w:rsidRDefault="00AE17AD" w:rsidP="00AE17AD">
            <w:pPr>
              <w:pStyle w:val="PL"/>
              <w:rPr>
                <w:lang w:val="en-US"/>
              </w:rPr>
            </w:pPr>
            <w:r w:rsidRPr="00AE17AD">
              <w:rPr>
                <w:lang w:val="en-US"/>
              </w:rPr>
              <w:t xml:space="preserve">      "id": "ME2",</w:t>
            </w:r>
          </w:p>
          <w:p w14:paraId="4F9743D0" w14:textId="77777777" w:rsidR="00AE17AD" w:rsidRPr="00AE17AD" w:rsidRDefault="00AE17AD" w:rsidP="00AE17AD">
            <w:pPr>
              <w:pStyle w:val="PL"/>
              <w:rPr>
                <w:lang w:val="en-US"/>
              </w:rPr>
            </w:pPr>
            <w:r w:rsidRPr="00AE17AD">
              <w:rPr>
                <w:lang w:val="en-US"/>
              </w:rPr>
              <w:t xml:space="preserve">      "attributes": {</w:t>
            </w:r>
          </w:p>
          <w:p w14:paraId="7911526F" w14:textId="77777777" w:rsidR="00AE17AD" w:rsidRPr="00AE17AD" w:rsidRDefault="00AE17AD" w:rsidP="00AE17AD">
            <w:pPr>
              <w:pStyle w:val="PL"/>
              <w:rPr>
                <w:lang w:val="en-US"/>
              </w:rPr>
            </w:pPr>
            <w:r w:rsidRPr="00AE17AD">
              <w:rPr>
                <w:lang w:val="en-US"/>
              </w:rPr>
              <w:t xml:space="preserve">        "userLabel": "Berlin NW 2",</w:t>
            </w:r>
          </w:p>
          <w:p w14:paraId="28945E4B" w14:textId="77777777" w:rsidR="00AE17AD" w:rsidRPr="00AE17AD" w:rsidRDefault="00AE17AD" w:rsidP="00AE17AD">
            <w:pPr>
              <w:pStyle w:val="PL"/>
              <w:rPr>
                <w:lang w:val="en-US"/>
              </w:rPr>
            </w:pPr>
            <w:r w:rsidRPr="00AE17AD">
              <w:rPr>
                <w:lang w:val="en-US"/>
              </w:rPr>
              <w:t xml:space="preserve">        "vendorName": "Company XY",</w:t>
            </w:r>
          </w:p>
          <w:p w14:paraId="5EF2215C" w14:textId="77777777" w:rsidR="00AE17AD" w:rsidRPr="00AE17AD" w:rsidRDefault="00AE17AD" w:rsidP="00AE17AD">
            <w:pPr>
              <w:pStyle w:val="PL"/>
              <w:rPr>
                <w:lang w:val="en-US"/>
              </w:rPr>
            </w:pPr>
            <w:r w:rsidRPr="00AE17AD">
              <w:rPr>
                <w:lang w:val="en-US"/>
              </w:rPr>
              <w:t xml:space="preserve">        "location": "Grunewald"</w:t>
            </w:r>
          </w:p>
          <w:p w14:paraId="09F6B685" w14:textId="77777777" w:rsidR="00AE17AD" w:rsidRPr="00AE17AD" w:rsidRDefault="00AE17AD" w:rsidP="00AE17AD">
            <w:pPr>
              <w:pStyle w:val="PL"/>
              <w:rPr>
                <w:lang w:val="en-US"/>
              </w:rPr>
            </w:pPr>
            <w:r w:rsidRPr="00AE17AD">
              <w:rPr>
                <w:lang w:val="en-US"/>
              </w:rPr>
              <w:t xml:space="preserve">      }</w:t>
            </w:r>
          </w:p>
          <w:p w14:paraId="58C4B59A" w14:textId="77777777" w:rsidR="00AE17AD" w:rsidRPr="00AE17AD" w:rsidRDefault="00AE17AD" w:rsidP="00AE17AD">
            <w:pPr>
              <w:pStyle w:val="PL"/>
              <w:rPr>
                <w:lang w:val="en-US"/>
              </w:rPr>
            </w:pPr>
            <w:r w:rsidRPr="00AE17AD">
              <w:rPr>
                <w:lang w:val="en-US"/>
              </w:rPr>
              <w:t xml:space="preserve">    }</w:t>
            </w:r>
          </w:p>
          <w:p w14:paraId="0D77B202" w14:textId="77777777" w:rsidR="00AE17AD" w:rsidRPr="00AE17AD" w:rsidRDefault="00AE17AD" w:rsidP="00AE17AD">
            <w:pPr>
              <w:pStyle w:val="PL"/>
              <w:rPr>
                <w:lang w:val="en-US"/>
              </w:rPr>
            </w:pPr>
            <w:r w:rsidRPr="00AE17AD">
              <w:rPr>
                <w:lang w:val="en-US"/>
              </w:rPr>
              <w:t xml:space="preserve">  ],</w:t>
            </w:r>
          </w:p>
          <w:p w14:paraId="43F4C121" w14:textId="77777777" w:rsidR="00AE17AD" w:rsidRPr="00AE17AD" w:rsidRDefault="00AE17AD" w:rsidP="00AE17AD">
            <w:pPr>
              <w:pStyle w:val="PL"/>
              <w:rPr>
                <w:lang w:val="en-US"/>
              </w:rPr>
            </w:pPr>
            <w:r w:rsidRPr="00AE17AD">
              <w:rPr>
                <w:lang w:val="en-US"/>
              </w:rPr>
              <w:t xml:space="preserve">  "PerfMetricJob": [</w:t>
            </w:r>
          </w:p>
          <w:p w14:paraId="1FA1F6FE" w14:textId="77777777" w:rsidR="00AE17AD" w:rsidRPr="00AE17AD" w:rsidRDefault="00AE17AD" w:rsidP="00AE17AD">
            <w:pPr>
              <w:pStyle w:val="PL"/>
              <w:rPr>
                <w:lang w:val="en-US"/>
              </w:rPr>
            </w:pPr>
            <w:r w:rsidRPr="00AE17AD">
              <w:rPr>
                <w:lang w:val="en-US"/>
              </w:rPr>
              <w:t xml:space="preserve">    {</w:t>
            </w:r>
          </w:p>
          <w:p w14:paraId="238D263F" w14:textId="77777777" w:rsidR="00AE17AD" w:rsidRPr="00AE17AD" w:rsidRDefault="00AE17AD" w:rsidP="00AE17AD">
            <w:pPr>
              <w:pStyle w:val="PL"/>
              <w:rPr>
                <w:lang w:val="en-US"/>
              </w:rPr>
            </w:pPr>
            <w:r w:rsidRPr="00AE17AD">
              <w:rPr>
                <w:lang w:val="en-US"/>
              </w:rPr>
              <w:t xml:space="preserve">      "id": "PMJ1",</w:t>
            </w:r>
          </w:p>
          <w:p w14:paraId="79010CA9" w14:textId="77777777" w:rsidR="00AE17AD" w:rsidRPr="00AE17AD" w:rsidRDefault="00AE17AD" w:rsidP="00AE17AD">
            <w:pPr>
              <w:pStyle w:val="PL"/>
              <w:rPr>
                <w:lang w:val="en-US"/>
              </w:rPr>
            </w:pPr>
            <w:r w:rsidRPr="00AE17AD">
              <w:rPr>
                <w:lang w:val="en-US"/>
              </w:rPr>
              <w:t xml:space="preserve">      "attributes": {</w:t>
            </w:r>
          </w:p>
          <w:p w14:paraId="384F9E10" w14:textId="77777777" w:rsidR="00AE17AD" w:rsidRPr="00AE17AD" w:rsidRDefault="00AE17AD" w:rsidP="00AE17AD">
            <w:pPr>
              <w:pStyle w:val="PL"/>
              <w:rPr>
                <w:lang w:val="en-US"/>
              </w:rPr>
            </w:pPr>
            <w:r w:rsidRPr="00AE17AD">
              <w:rPr>
                <w:lang w:val="en-US"/>
              </w:rPr>
              <w:t xml:space="preserve">        "granularityPeriod": 5,</w:t>
            </w:r>
          </w:p>
          <w:p w14:paraId="616FB097" w14:textId="77777777" w:rsidR="00AE17AD" w:rsidRPr="00AE17AD" w:rsidRDefault="00AE17AD" w:rsidP="00AE17AD">
            <w:pPr>
              <w:pStyle w:val="PL"/>
              <w:rPr>
                <w:lang w:val="en-US"/>
              </w:rPr>
            </w:pPr>
            <w:r w:rsidRPr="00AE17AD">
              <w:rPr>
                <w:lang w:val="en-US"/>
              </w:rPr>
              <w:t xml:space="preserve">        "perfMetrics": [</w:t>
            </w:r>
          </w:p>
          <w:p w14:paraId="14D67676" w14:textId="77777777" w:rsidR="00AE17AD" w:rsidRPr="00AE17AD" w:rsidRDefault="00AE17AD" w:rsidP="00AE17AD">
            <w:pPr>
              <w:pStyle w:val="PL"/>
              <w:rPr>
                <w:lang w:val="en-US"/>
              </w:rPr>
            </w:pPr>
            <w:r w:rsidRPr="00AE17AD">
              <w:rPr>
                <w:lang w:val="en-US"/>
              </w:rPr>
              <w:t xml:space="preserve">          "Metric1",</w:t>
            </w:r>
          </w:p>
          <w:p w14:paraId="028B4C09" w14:textId="77777777" w:rsidR="00AE17AD" w:rsidRPr="00AE17AD" w:rsidRDefault="00AE17AD" w:rsidP="00AE17AD">
            <w:pPr>
              <w:pStyle w:val="PL"/>
              <w:rPr>
                <w:lang w:val="en-US"/>
              </w:rPr>
            </w:pPr>
            <w:r w:rsidRPr="00AE17AD">
              <w:rPr>
                <w:lang w:val="en-US"/>
              </w:rPr>
              <w:t xml:space="preserve">          "Metric2"</w:t>
            </w:r>
          </w:p>
          <w:p w14:paraId="34F0AD77" w14:textId="77777777" w:rsidR="00AE17AD" w:rsidRPr="00AE17AD" w:rsidRDefault="00AE17AD" w:rsidP="00AE17AD">
            <w:pPr>
              <w:pStyle w:val="PL"/>
              <w:rPr>
                <w:lang w:val="en-US"/>
              </w:rPr>
            </w:pPr>
            <w:r w:rsidRPr="00AE17AD">
              <w:rPr>
                <w:lang w:val="en-US"/>
              </w:rPr>
              <w:t xml:space="preserve">        ],</w:t>
            </w:r>
          </w:p>
          <w:p w14:paraId="103B90EB" w14:textId="77777777" w:rsidR="00AE17AD" w:rsidRPr="00AE17AD" w:rsidRDefault="00AE17AD" w:rsidP="00AE17AD">
            <w:pPr>
              <w:pStyle w:val="PL"/>
              <w:rPr>
                <w:lang w:val="en-US"/>
              </w:rPr>
            </w:pPr>
            <w:r w:rsidRPr="00AE17AD">
              <w:rPr>
                <w:lang w:val="en-US"/>
              </w:rPr>
              <w:t xml:space="preserve">        "objectInstances": [</w:t>
            </w:r>
          </w:p>
          <w:p w14:paraId="583333F4" w14:textId="77777777" w:rsidR="00AE17AD" w:rsidRPr="00AE17AD" w:rsidRDefault="00AE17AD" w:rsidP="00AE17AD">
            <w:pPr>
              <w:pStyle w:val="PL"/>
              <w:rPr>
                <w:lang w:val="en-US"/>
              </w:rPr>
            </w:pPr>
            <w:r w:rsidRPr="00AE17AD">
              <w:rPr>
                <w:lang w:val="en-US"/>
              </w:rPr>
              <w:t xml:space="preserve">          "Obj1",</w:t>
            </w:r>
          </w:p>
          <w:p w14:paraId="3F5CF467" w14:textId="77777777" w:rsidR="00AE17AD" w:rsidRPr="00AE17AD" w:rsidRDefault="00AE17AD" w:rsidP="00AE17AD">
            <w:pPr>
              <w:pStyle w:val="PL"/>
              <w:rPr>
                <w:lang w:val="en-US"/>
              </w:rPr>
            </w:pPr>
            <w:r w:rsidRPr="00AE17AD">
              <w:rPr>
                <w:lang w:val="en-US"/>
              </w:rPr>
              <w:t xml:space="preserve">          "Obj2"</w:t>
            </w:r>
          </w:p>
          <w:p w14:paraId="6C18E84F" w14:textId="77777777" w:rsidR="00AE17AD" w:rsidRPr="00AE17AD" w:rsidRDefault="00AE17AD" w:rsidP="00AE17AD">
            <w:pPr>
              <w:pStyle w:val="PL"/>
              <w:rPr>
                <w:lang w:val="en-US"/>
              </w:rPr>
            </w:pPr>
            <w:r w:rsidRPr="00AE17AD">
              <w:rPr>
                <w:lang w:val="en-US"/>
              </w:rPr>
              <w:t xml:space="preserve">        ]</w:t>
            </w:r>
          </w:p>
          <w:p w14:paraId="12951730" w14:textId="77777777" w:rsidR="00AE17AD" w:rsidRPr="00AE17AD" w:rsidRDefault="00AE17AD" w:rsidP="00AE17AD">
            <w:pPr>
              <w:pStyle w:val="PL"/>
              <w:rPr>
                <w:lang w:val="en-US"/>
              </w:rPr>
            </w:pPr>
            <w:r w:rsidRPr="00AE17AD">
              <w:rPr>
                <w:lang w:val="en-US"/>
              </w:rPr>
              <w:t xml:space="preserve">      }</w:t>
            </w:r>
          </w:p>
          <w:p w14:paraId="7CA742E8" w14:textId="77777777" w:rsidR="00AE17AD" w:rsidRPr="00AE17AD" w:rsidRDefault="00AE17AD" w:rsidP="00AE17AD">
            <w:pPr>
              <w:pStyle w:val="PL"/>
              <w:rPr>
                <w:lang w:val="en-US"/>
              </w:rPr>
            </w:pPr>
            <w:r w:rsidRPr="00AE17AD">
              <w:rPr>
                <w:lang w:val="en-US"/>
              </w:rPr>
              <w:t xml:space="preserve">    }</w:t>
            </w:r>
          </w:p>
          <w:p w14:paraId="37BEC082" w14:textId="77777777" w:rsidR="00AE17AD" w:rsidRPr="00AE17AD" w:rsidRDefault="00AE17AD" w:rsidP="00AE17AD">
            <w:pPr>
              <w:pStyle w:val="PL"/>
              <w:rPr>
                <w:lang w:val="en-US"/>
              </w:rPr>
            </w:pPr>
            <w:r w:rsidRPr="00AE17AD">
              <w:rPr>
                <w:lang w:val="en-US"/>
              </w:rPr>
              <w:t xml:space="preserve">  ],</w:t>
            </w:r>
          </w:p>
          <w:p w14:paraId="2BEC0961" w14:textId="77777777" w:rsidR="00AE17AD" w:rsidRPr="00AE17AD" w:rsidRDefault="00AE17AD" w:rsidP="00AE17AD">
            <w:pPr>
              <w:pStyle w:val="PL"/>
              <w:rPr>
                <w:lang w:val="en-US"/>
              </w:rPr>
            </w:pPr>
            <w:r w:rsidRPr="00AE17AD">
              <w:rPr>
                <w:lang w:val="en-US"/>
              </w:rPr>
              <w:t xml:space="preserve">  "ThresholdMonitor": [</w:t>
            </w:r>
          </w:p>
          <w:p w14:paraId="19309306" w14:textId="77777777" w:rsidR="00AE17AD" w:rsidRPr="00AE17AD" w:rsidRDefault="00AE17AD" w:rsidP="00AE17AD">
            <w:pPr>
              <w:pStyle w:val="PL"/>
              <w:rPr>
                <w:lang w:val="en-US"/>
              </w:rPr>
            </w:pPr>
            <w:r w:rsidRPr="00AE17AD">
              <w:rPr>
                <w:lang w:val="en-US"/>
              </w:rPr>
              <w:t xml:space="preserve">     {</w:t>
            </w:r>
          </w:p>
          <w:p w14:paraId="77851D46" w14:textId="77777777" w:rsidR="00AE17AD" w:rsidRPr="00AE17AD" w:rsidRDefault="00AE17AD" w:rsidP="00AE17AD">
            <w:pPr>
              <w:pStyle w:val="PL"/>
              <w:rPr>
                <w:lang w:val="en-US"/>
              </w:rPr>
            </w:pPr>
            <w:r w:rsidRPr="00AE17AD">
              <w:rPr>
                <w:lang w:val="en-US"/>
              </w:rPr>
              <w:t xml:space="preserve">      "id": "TM1",</w:t>
            </w:r>
          </w:p>
          <w:p w14:paraId="48C10D4D" w14:textId="77777777" w:rsidR="00AE17AD" w:rsidRPr="00AE17AD" w:rsidRDefault="00AE17AD" w:rsidP="00AE17AD">
            <w:pPr>
              <w:pStyle w:val="PL"/>
              <w:rPr>
                <w:lang w:val="en-US"/>
              </w:rPr>
            </w:pPr>
            <w:r w:rsidRPr="00AE17AD">
              <w:rPr>
                <w:lang w:val="en-US"/>
              </w:rPr>
              <w:t xml:space="preserve">      "attributes": {</w:t>
            </w:r>
          </w:p>
          <w:p w14:paraId="31281B04" w14:textId="77777777" w:rsidR="00AE17AD" w:rsidRPr="00AE17AD" w:rsidRDefault="00AE17AD" w:rsidP="00AE17AD">
            <w:pPr>
              <w:pStyle w:val="PL"/>
              <w:rPr>
                <w:lang w:val="en-US"/>
              </w:rPr>
            </w:pPr>
            <w:r w:rsidRPr="00AE17AD">
              <w:rPr>
                <w:lang w:val="en-US"/>
              </w:rPr>
              <w:t xml:space="preserve">        "metric": "Metric1",</w:t>
            </w:r>
          </w:p>
          <w:p w14:paraId="6AA12C56" w14:textId="77777777" w:rsidR="00AE17AD" w:rsidRPr="00AE17AD" w:rsidRDefault="00AE17AD" w:rsidP="00AE17AD">
            <w:pPr>
              <w:pStyle w:val="PL"/>
              <w:rPr>
                <w:lang w:val="en-US"/>
              </w:rPr>
            </w:pPr>
            <w:r w:rsidRPr="00AE17AD">
              <w:rPr>
                <w:lang w:val="en-US"/>
              </w:rPr>
              <w:t xml:space="preserve">        "thresholdLevels": [</w:t>
            </w:r>
          </w:p>
          <w:p w14:paraId="442ECECF" w14:textId="77777777" w:rsidR="00AE17AD" w:rsidRPr="00AE17AD" w:rsidRDefault="00AE17AD" w:rsidP="00AE17AD">
            <w:pPr>
              <w:pStyle w:val="PL"/>
              <w:rPr>
                <w:lang w:val="en-US"/>
              </w:rPr>
            </w:pPr>
            <w:r w:rsidRPr="00AE17AD">
              <w:rPr>
                <w:lang w:val="en-US"/>
              </w:rPr>
              <w:t xml:space="preserve">          {</w:t>
            </w:r>
          </w:p>
          <w:p w14:paraId="52C0C6CC" w14:textId="77777777" w:rsidR="00AE17AD" w:rsidRPr="00AE17AD" w:rsidRDefault="00AE17AD" w:rsidP="00AE17AD">
            <w:pPr>
              <w:pStyle w:val="PL"/>
              <w:rPr>
                <w:lang w:val="en-US"/>
              </w:rPr>
            </w:pPr>
            <w:r w:rsidRPr="00AE17AD">
              <w:rPr>
                <w:lang w:val="en-US"/>
              </w:rPr>
              <w:t xml:space="preserve">            "level": "1",</w:t>
            </w:r>
          </w:p>
          <w:p w14:paraId="489753A7" w14:textId="77777777" w:rsidR="00AE17AD" w:rsidRPr="00AE17AD" w:rsidRDefault="00AE17AD" w:rsidP="00AE17AD">
            <w:pPr>
              <w:pStyle w:val="PL"/>
              <w:rPr>
                <w:lang w:val="en-US"/>
              </w:rPr>
            </w:pPr>
            <w:r w:rsidRPr="00AE17AD">
              <w:rPr>
                <w:lang w:val="en-US"/>
              </w:rPr>
              <w:t xml:space="preserve">            "thresholdValue": 10</w:t>
            </w:r>
          </w:p>
          <w:p w14:paraId="70711BCF" w14:textId="77777777" w:rsidR="00AE17AD" w:rsidRPr="00AE17AD" w:rsidRDefault="00AE17AD" w:rsidP="00AE17AD">
            <w:pPr>
              <w:pStyle w:val="PL"/>
              <w:rPr>
                <w:lang w:val="en-US"/>
              </w:rPr>
            </w:pPr>
            <w:r w:rsidRPr="00AE17AD">
              <w:rPr>
                <w:lang w:val="en-US"/>
              </w:rPr>
              <w:t xml:space="preserve">          },</w:t>
            </w:r>
          </w:p>
          <w:p w14:paraId="3E44D4DA" w14:textId="77777777" w:rsidR="00AE17AD" w:rsidRPr="00AE17AD" w:rsidRDefault="00AE17AD" w:rsidP="00AE17AD">
            <w:pPr>
              <w:pStyle w:val="PL"/>
              <w:rPr>
                <w:lang w:val="en-US"/>
              </w:rPr>
            </w:pPr>
            <w:r w:rsidRPr="00AE17AD">
              <w:rPr>
                <w:lang w:val="en-US"/>
              </w:rPr>
              <w:t xml:space="preserve">          {</w:t>
            </w:r>
          </w:p>
          <w:p w14:paraId="71A68463" w14:textId="77777777" w:rsidR="00AE17AD" w:rsidRPr="00AE17AD" w:rsidRDefault="00AE17AD" w:rsidP="00AE17AD">
            <w:pPr>
              <w:pStyle w:val="PL"/>
              <w:rPr>
                <w:lang w:val="en-US"/>
              </w:rPr>
            </w:pPr>
            <w:r w:rsidRPr="00AE17AD">
              <w:rPr>
                <w:lang w:val="en-US"/>
              </w:rPr>
              <w:t xml:space="preserve">            "level": "2",</w:t>
            </w:r>
          </w:p>
          <w:p w14:paraId="1C31B7F6" w14:textId="77777777" w:rsidR="00AE17AD" w:rsidRPr="00AE17AD" w:rsidRDefault="00AE17AD" w:rsidP="00AE17AD">
            <w:pPr>
              <w:pStyle w:val="PL"/>
              <w:rPr>
                <w:lang w:val="en-US"/>
              </w:rPr>
            </w:pPr>
            <w:r w:rsidRPr="00AE17AD">
              <w:rPr>
                <w:lang w:val="en-US"/>
              </w:rPr>
              <w:t xml:space="preserve">            "thresholdValue": 20</w:t>
            </w:r>
          </w:p>
          <w:p w14:paraId="3A6B24B8" w14:textId="77777777" w:rsidR="00AE17AD" w:rsidRPr="00AE17AD" w:rsidRDefault="00AE17AD" w:rsidP="00AE17AD">
            <w:pPr>
              <w:pStyle w:val="PL"/>
              <w:rPr>
                <w:lang w:val="en-US"/>
              </w:rPr>
            </w:pPr>
            <w:r w:rsidRPr="00AE17AD">
              <w:rPr>
                <w:lang w:val="en-US"/>
              </w:rPr>
              <w:t xml:space="preserve">          },</w:t>
            </w:r>
          </w:p>
          <w:p w14:paraId="3B6C8434" w14:textId="77777777" w:rsidR="00AE17AD" w:rsidRPr="00AE17AD" w:rsidRDefault="00AE17AD" w:rsidP="00AE17AD">
            <w:pPr>
              <w:pStyle w:val="PL"/>
              <w:rPr>
                <w:lang w:val="en-US"/>
              </w:rPr>
            </w:pPr>
            <w:r w:rsidRPr="00AE17AD">
              <w:rPr>
                <w:lang w:val="en-US"/>
              </w:rPr>
              <w:t xml:space="preserve">          {</w:t>
            </w:r>
          </w:p>
          <w:p w14:paraId="4D18A52B" w14:textId="77777777" w:rsidR="00AE17AD" w:rsidRPr="00AE17AD" w:rsidRDefault="00AE17AD" w:rsidP="00AE17AD">
            <w:pPr>
              <w:pStyle w:val="PL"/>
              <w:rPr>
                <w:lang w:val="en-US"/>
              </w:rPr>
            </w:pPr>
            <w:r w:rsidRPr="00AE17AD">
              <w:rPr>
                <w:lang w:val="en-US"/>
              </w:rPr>
              <w:t xml:space="preserve">            "level": "3",</w:t>
            </w:r>
          </w:p>
          <w:p w14:paraId="45853A23" w14:textId="77777777" w:rsidR="00AE17AD" w:rsidRPr="00AE17AD" w:rsidRDefault="00AE17AD" w:rsidP="00AE17AD">
            <w:pPr>
              <w:pStyle w:val="PL"/>
              <w:rPr>
                <w:lang w:val="en-US"/>
              </w:rPr>
            </w:pPr>
            <w:r w:rsidRPr="00AE17AD">
              <w:rPr>
                <w:lang w:val="en-US"/>
              </w:rPr>
              <w:t xml:space="preserve">            "thresholdValue": 30</w:t>
            </w:r>
          </w:p>
          <w:p w14:paraId="2314308D" w14:textId="77777777" w:rsidR="00AE17AD" w:rsidRPr="00AE17AD" w:rsidRDefault="00AE17AD" w:rsidP="00AE17AD">
            <w:pPr>
              <w:pStyle w:val="PL"/>
              <w:rPr>
                <w:lang w:val="en-US"/>
              </w:rPr>
            </w:pPr>
            <w:r w:rsidRPr="00AE17AD">
              <w:rPr>
                <w:lang w:val="en-US"/>
              </w:rPr>
              <w:t xml:space="preserve">          }</w:t>
            </w:r>
          </w:p>
          <w:p w14:paraId="589750E9" w14:textId="77777777" w:rsidR="00AE17AD" w:rsidRPr="00AE17AD" w:rsidRDefault="00AE17AD" w:rsidP="00AE17AD">
            <w:pPr>
              <w:pStyle w:val="PL"/>
              <w:rPr>
                <w:lang w:val="en-US"/>
              </w:rPr>
            </w:pPr>
            <w:r w:rsidRPr="00AE17AD">
              <w:rPr>
                <w:lang w:val="en-US"/>
              </w:rPr>
              <w:t xml:space="preserve">        ]</w:t>
            </w:r>
          </w:p>
          <w:p w14:paraId="4007E39F" w14:textId="77777777" w:rsidR="00AE17AD" w:rsidRPr="00AE17AD" w:rsidRDefault="00AE17AD" w:rsidP="00AE17AD">
            <w:pPr>
              <w:pStyle w:val="PL"/>
              <w:rPr>
                <w:lang w:val="en-US"/>
              </w:rPr>
            </w:pPr>
            <w:r w:rsidRPr="00AE17AD">
              <w:rPr>
                <w:lang w:val="en-US"/>
              </w:rPr>
              <w:t xml:space="preserve">      }</w:t>
            </w:r>
          </w:p>
          <w:p w14:paraId="09B41099" w14:textId="77777777" w:rsidR="00AE17AD" w:rsidRPr="00AE17AD" w:rsidRDefault="00AE17AD" w:rsidP="00AE17AD">
            <w:pPr>
              <w:pStyle w:val="PL"/>
              <w:rPr>
                <w:lang w:val="en-US"/>
              </w:rPr>
            </w:pPr>
            <w:r w:rsidRPr="00AE17AD">
              <w:rPr>
                <w:lang w:val="en-US"/>
              </w:rPr>
              <w:t xml:space="preserve">    }</w:t>
            </w:r>
          </w:p>
          <w:p w14:paraId="5BED7C25" w14:textId="77777777" w:rsidR="00AE17AD" w:rsidRPr="00AE17AD" w:rsidRDefault="00AE17AD" w:rsidP="00AE17AD">
            <w:pPr>
              <w:pStyle w:val="PL"/>
              <w:rPr>
                <w:lang w:val="en-US"/>
              </w:rPr>
            </w:pPr>
            <w:r w:rsidRPr="00AE17AD">
              <w:rPr>
                <w:lang w:val="en-US"/>
              </w:rPr>
              <w:t xml:space="preserve">  ]</w:t>
            </w:r>
          </w:p>
          <w:p w14:paraId="40C08AFB" w14:textId="77777777" w:rsidR="00583C65" w:rsidRDefault="00AE17AD" w:rsidP="00AE17AD">
            <w:pPr>
              <w:pStyle w:val="PL"/>
              <w:rPr>
                <w:lang w:val="fr-FR"/>
              </w:rPr>
            </w:pPr>
            <w:r w:rsidRPr="00AE17AD">
              <w:rPr>
                <w:lang w:val="en-US"/>
              </w:rPr>
              <w:t>}</w:t>
            </w:r>
          </w:p>
        </w:tc>
      </w:tr>
    </w:tbl>
    <w:p w14:paraId="6D9F86E6" w14:textId="77777777" w:rsidR="00583C65" w:rsidRDefault="00583C65" w:rsidP="00746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C247725"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C07278F" w14:textId="77777777" w:rsidR="00583C65" w:rsidRDefault="00583C65">
            <w:pPr>
              <w:spacing w:after="0"/>
              <w:rPr>
                <w:rFonts w:ascii="Courier New" w:hAnsi="Courier New" w:cs="Courier New"/>
                <w:sz w:val="16"/>
                <w:szCs w:val="16"/>
                <w:lang w:val="en-US"/>
              </w:rPr>
            </w:pPr>
            <w:bookmarkStart w:id="309" w:name="MCCQCTEMPBM_00000056" w:colFirst="0" w:colLast="0"/>
            <w:r>
              <w:rPr>
                <w:rFonts w:ascii="Courier New" w:hAnsi="Courier New" w:cs="Courier New"/>
                <w:sz w:val="16"/>
                <w:szCs w:val="16"/>
                <w:lang w:val="en-US"/>
              </w:rPr>
              <w:t>GET /SubNetwork=SN1?scopeType=BASE_NTH_LEVEL&amp;scopeLevel=2 HTTP/1.1</w:t>
            </w:r>
          </w:p>
          <w:p w14:paraId="5985521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AAC397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09"/>
    <w:p w14:paraId="4DFBB124"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2F658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BC77EBB" w14:textId="77777777" w:rsidR="00905B92" w:rsidRDefault="00905B92" w:rsidP="00905B92">
            <w:pPr>
              <w:spacing w:after="0"/>
              <w:rPr>
                <w:rFonts w:ascii="Courier New" w:hAnsi="Courier New" w:cs="Courier New"/>
                <w:sz w:val="16"/>
                <w:szCs w:val="16"/>
                <w:lang w:val="en-US"/>
              </w:rPr>
            </w:pPr>
            <w:bookmarkStart w:id="310" w:name="MCCQCTEMPBM_00000057" w:colFirst="0" w:colLast="0"/>
            <w:r>
              <w:rPr>
                <w:rFonts w:ascii="Courier New" w:hAnsi="Courier New" w:cs="Courier New"/>
                <w:sz w:val="16"/>
                <w:szCs w:val="16"/>
                <w:lang w:val="en-US"/>
              </w:rPr>
              <w:t>HTTP/1.1 200 OK</w:t>
            </w:r>
          </w:p>
          <w:p w14:paraId="3F559ECE"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BA1AA1"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489C6B81" w14:textId="77777777" w:rsidR="00905B92" w:rsidRDefault="00905B92" w:rsidP="00AE17AD">
            <w:pPr>
              <w:spacing w:after="0"/>
              <w:rPr>
                <w:rFonts w:ascii="Courier New" w:hAnsi="Courier New" w:cs="Courier New"/>
                <w:sz w:val="16"/>
                <w:szCs w:val="16"/>
                <w:lang w:val="en-US"/>
              </w:rPr>
            </w:pPr>
          </w:p>
          <w:p w14:paraId="33D5059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0E45120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0AD1870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23354A3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E6D0EC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48DD9AC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78868E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07E57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12FB507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E4AA23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03E390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551</w:t>
            </w:r>
          </w:p>
          <w:p w14:paraId="0E1D9C1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0FA68E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196A55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B5171B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0E83558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5F75587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33D0869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61C7CD6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920E3D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0DD21BC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081801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131C769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5FE05C0"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10"/>
    <w:p w14:paraId="5E55B5AA" w14:textId="77777777" w:rsidR="00583C65" w:rsidRDefault="00583C65" w:rsidP="00583C65">
      <w:pPr>
        <w:spacing w:before="180"/>
      </w:pPr>
      <w:r>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1927369E"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6F08771C"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067088B" w14:textId="77777777" w:rsidR="00905B92" w:rsidRPr="00905B92" w:rsidRDefault="00905B92" w:rsidP="00905B92">
            <w:pPr>
              <w:spacing w:after="0"/>
              <w:rPr>
                <w:rFonts w:ascii="Courier New" w:hAnsi="Courier New" w:cs="Courier New"/>
                <w:sz w:val="16"/>
                <w:szCs w:val="16"/>
                <w:lang w:val="en-US"/>
              </w:rPr>
            </w:pPr>
            <w:bookmarkStart w:id="311" w:name="MCCQCTEMPBM_00000058" w:colFirst="0" w:colLast="0"/>
            <w:r w:rsidRPr="00905B92">
              <w:rPr>
                <w:rFonts w:ascii="Courier New" w:hAnsi="Courier New" w:cs="Courier New"/>
                <w:sz w:val="16"/>
                <w:szCs w:val="16"/>
                <w:lang w:val="en-US"/>
              </w:rPr>
              <w:t>HTTP/1.1 200 OK</w:t>
            </w:r>
          </w:p>
          <w:p w14:paraId="5BBF785D"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5B7966A5"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5B63A021"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18030A2D"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7AA214F"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4CCC00B"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1DF058DD"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288DDB39"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651FD160"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10B04E82"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56C083A7"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328780E0"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367D7B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1CC1048"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5C994A7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FCB56F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36D3BBA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73D32752"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0698685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1FE73BF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04F3C687"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1713D614"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11"/>
    </w:tbl>
    <w:p w14:paraId="32CE4FB4" w14:textId="77777777" w:rsidR="00AE17AD" w:rsidRDefault="00AE17AD" w:rsidP="00583C65"/>
    <w:p w14:paraId="2FD480D6"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277508E3"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65F606C" w14:textId="77777777" w:rsidR="00583C65" w:rsidRDefault="00583C65">
            <w:pPr>
              <w:spacing w:after="0"/>
              <w:rPr>
                <w:rFonts w:ascii="Courier New" w:hAnsi="Courier New" w:cs="Courier New"/>
                <w:sz w:val="16"/>
                <w:szCs w:val="16"/>
                <w:lang w:val="en-US"/>
              </w:rPr>
            </w:pPr>
            <w:bookmarkStart w:id="312" w:name="MCCQCTEMPBM_00000059" w:colFirst="0" w:colLast="0"/>
            <w:r>
              <w:rPr>
                <w:rFonts w:ascii="Courier New" w:hAnsi="Courier New" w:cs="Courier New"/>
                <w:sz w:val="16"/>
                <w:szCs w:val="16"/>
                <w:lang w:val="en-US"/>
              </w:rPr>
              <w:t>GET /SubNetwork=SN1?\</w:t>
            </w:r>
          </w:p>
          <w:p w14:paraId="1402B81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75C642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E7B0F4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06BC5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2"/>
    <w:p w14:paraId="4FE2C2C8"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59A14A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575616" w14:textId="77777777" w:rsidR="00905B92" w:rsidRPr="00905B92" w:rsidRDefault="00905B92" w:rsidP="00905B92">
            <w:pPr>
              <w:pStyle w:val="PL"/>
              <w:rPr>
                <w:lang w:val="en-US"/>
              </w:rPr>
            </w:pPr>
            <w:r w:rsidRPr="00905B92">
              <w:rPr>
                <w:lang w:val="en-US"/>
              </w:rPr>
              <w:t>HTTP/1.1 200 OK</w:t>
            </w:r>
          </w:p>
          <w:p w14:paraId="368E6541" w14:textId="77777777" w:rsidR="00905B92" w:rsidRPr="00905B92" w:rsidRDefault="00905B92" w:rsidP="00905B92">
            <w:pPr>
              <w:pStyle w:val="PL"/>
              <w:rPr>
                <w:lang w:val="en-US"/>
              </w:rPr>
            </w:pPr>
            <w:r w:rsidRPr="00905B92">
              <w:rPr>
                <w:lang w:val="en-US"/>
              </w:rPr>
              <w:t>Date: Tue, 06 Aug 2019 16:50:26 GMT</w:t>
            </w:r>
          </w:p>
          <w:p w14:paraId="0FCF5199" w14:textId="77777777" w:rsidR="00905B92" w:rsidRDefault="00905B92" w:rsidP="00905B92">
            <w:pPr>
              <w:pStyle w:val="PL"/>
              <w:rPr>
                <w:lang w:val="en-US"/>
              </w:rPr>
            </w:pPr>
            <w:r w:rsidRPr="00905B92">
              <w:rPr>
                <w:lang w:val="en-US"/>
              </w:rPr>
              <w:t>Content-Type: application/json</w:t>
            </w:r>
          </w:p>
          <w:p w14:paraId="1F7A0C09" w14:textId="77777777" w:rsidR="00905B92" w:rsidRPr="00905B92" w:rsidRDefault="00905B92" w:rsidP="00905B92">
            <w:pPr>
              <w:pStyle w:val="PL"/>
              <w:rPr>
                <w:lang w:val="en-US"/>
              </w:rPr>
            </w:pPr>
          </w:p>
          <w:p w14:paraId="282C8A9D" w14:textId="77777777" w:rsidR="00AE17AD" w:rsidRPr="00BF62BC" w:rsidRDefault="00AE17AD" w:rsidP="00AE17AD">
            <w:pPr>
              <w:pStyle w:val="PL"/>
              <w:rPr>
                <w:lang w:val="en-US"/>
              </w:rPr>
            </w:pPr>
            <w:r w:rsidRPr="00BF62BC">
              <w:rPr>
                <w:lang w:val="en-US"/>
              </w:rPr>
              <w:t>{</w:t>
            </w:r>
          </w:p>
          <w:p w14:paraId="4FCE7E9A" w14:textId="77777777" w:rsidR="00AE17AD" w:rsidRPr="00BF62BC" w:rsidRDefault="00AE17AD" w:rsidP="00AE17AD">
            <w:pPr>
              <w:pStyle w:val="PL"/>
              <w:rPr>
                <w:lang w:val="en-US"/>
              </w:rPr>
            </w:pPr>
            <w:r w:rsidRPr="00BF62BC">
              <w:rPr>
                <w:lang w:val="en-US"/>
              </w:rPr>
              <w:t xml:space="preserve">  "id": "SN1",</w:t>
            </w:r>
          </w:p>
          <w:p w14:paraId="3FDBC46B" w14:textId="77777777" w:rsidR="00AE17AD" w:rsidRPr="00BF62BC" w:rsidRDefault="00AE17AD" w:rsidP="00AE17AD">
            <w:pPr>
              <w:pStyle w:val="PL"/>
              <w:rPr>
                <w:lang w:val="en-US"/>
              </w:rPr>
            </w:pPr>
            <w:r w:rsidRPr="00BF62BC">
              <w:rPr>
                <w:lang w:val="en-US"/>
              </w:rPr>
              <w:t xml:space="preserve">  "ManagedElement": [</w:t>
            </w:r>
          </w:p>
          <w:p w14:paraId="6D0B1AFB" w14:textId="77777777" w:rsidR="00AE17AD" w:rsidRPr="00BF62BC" w:rsidRDefault="00AE17AD" w:rsidP="00AE17AD">
            <w:pPr>
              <w:pStyle w:val="PL"/>
              <w:rPr>
                <w:lang w:val="en-US"/>
              </w:rPr>
            </w:pPr>
            <w:r w:rsidRPr="00BF62BC">
              <w:rPr>
                <w:lang w:val="en-US"/>
              </w:rPr>
              <w:t xml:space="preserve">    {</w:t>
            </w:r>
          </w:p>
          <w:p w14:paraId="5E16EE6A" w14:textId="77777777" w:rsidR="00AE17AD" w:rsidRPr="00BF62BC" w:rsidRDefault="00AE17AD" w:rsidP="00AE17AD">
            <w:pPr>
              <w:pStyle w:val="PL"/>
              <w:rPr>
                <w:lang w:val="en-US"/>
              </w:rPr>
            </w:pPr>
            <w:r w:rsidRPr="00BF62BC">
              <w:rPr>
                <w:lang w:val="en-US"/>
              </w:rPr>
              <w:t xml:space="preserve">      "id": "ME2",</w:t>
            </w:r>
          </w:p>
          <w:p w14:paraId="30C5539E" w14:textId="77777777" w:rsidR="00AE17AD" w:rsidRPr="00BF62BC" w:rsidRDefault="00AE17AD" w:rsidP="00AE17AD">
            <w:pPr>
              <w:pStyle w:val="PL"/>
              <w:rPr>
                <w:lang w:val="en-US"/>
              </w:rPr>
            </w:pPr>
            <w:r w:rsidRPr="00BF62BC">
              <w:rPr>
                <w:lang w:val="en-US"/>
              </w:rPr>
              <w:t xml:space="preserve">      "attributes": {</w:t>
            </w:r>
          </w:p>
          <w:p w14:paraId="1D259896" w14:textId="77777777" w:rsidR="00AE17AD" w:rsidRPr="00BF62BC" w:rsidRDefault="00AE17AD" w:rsidP="00AE17AD">
            <w:pPr>
              <w:pStyle w:val="PL"/>
              <w:rPr>
                <w:lang w:val="en-US"/>
              </w:rPr>
            </w:pPr>
            <w:r w:rsidRPr="00BF62BC">
              <w:rPr>
                <w:lang w:val="en-US"/>
              </w:rPr>
              <w:t xml:space="preserve">        "userLabel": "Berlin NW 2",</w:t>
            </w:r>
          </w:p>
          <w:p w14:paraId="465B7135" w14:textId="77777777" w:rsidR="00AE17AD" w:rsidRPr="00BF62BC" w:rsidRDefault="00AE17AD" w:rsidP="00AE17AD">
            <w:pPr>
              <w:pStyle w:val="PL"/>
              <w:rPr>
                <w:lang w:val="en-US"/>
              </w:rPr>
            </w:pPr>
            <w:r w:rsidRPr="00BF62BC">
              <w:rPr>
                <w:lang w:val="en-US"/>
              </w:rPr>
              <w:t xml:space="preserve">        "vendorName": "Company XY",</w:t>
            </w:r>
          </w:p>
          <w:p w14:paraId="3D12D95E" w14:textId="77777777" w:rsidR="00AE17AD" w:rsidRPr="00BF62BC" w:rsidRDefault="00AE17AD" w:rsidP="00AE17AD">
            <w:pPr>
              <w:pStyle w:val="PL"/>
              <w:rPr>
                <w:lang w:val="en-US"/>
              </w:rPr>
            </w:pPr>
            <w:r w:rsidRPr="00BF62BC">
              <w:rPr>
                <w:lang w:val="en-US"/>
              </w:rPr>
              <w:t xml:space="preserve">        "location": "Grunewald"</w:t>
            </w:r>
          </w:p>
          <w:p w14:paraId="1729C032" w14:textId="77777777" w:rsidR="00AE17AD" w:rsidRPr="00BF62BC" w:rsidRDefault="00AE17AD" w:rsidP="00AE17AD">
            <w:pPr>
              <w:pStyle w:val="PL"/>
              <w:rPr>
                <w:lang w:val="en-US"/>
              </w:rPr>
            </w:pPr>
            <w:r w:rsidRPr="00BF62BC">
              <w:rPr>
                <w:lang w:val="en-US"/>
              </w:rPr>
              <w:t xml:space="preserve">      }</w:t>
            </w:r>
          </w:p>
          <w:p w14:paraId="37BEF7DC" w14:textId="77777777" w:rsidR="00AE17AD" w:rsidRPr="00BF62BC" w:rsidRDefault="00AE17AD" w:rsidP="00AE17AD">
            <w:pPr>
              <w:pStyle w:val="PL"/>
              <w:rPr>
                <w:lang w:val="en-US"/>
              </w:rPr>
            </w:pPr>
            <w:r w:rsidRPr="00BF62BC">
              <w:rPr>
                <w:lang w:val="en-US"/>
              </w:rPr>
              <w:t xml:space="preserve">    }</w:t>
            </w:r>
          </w:p>
          <w:p w14:paraId="34378784" w14:textId="77777777" w:rsidR="00AE17AD" w:rsidRPr="00BF62BC" w:rsidRDefault="00AE17AD" w:rsidP="00AE17AD">
            <w:pPr>
              <w:pStyle w:val="PL"/>
              <w:rPr>
                <w:lang w:val="en-US"/>
              </w:rPr>
            </w:pPr>
            <w:r w:rsidRPr="00BF62BC">
              <w:rPr>
                <w:lang w:val="en-US"/>
              </w:rPr>
              <w:t xml:space="preserve">  ]</w:t>
            </w:r>
          </w:p>
          <w:p w14:paraId="5156AF90" w14:textId="77777777" w:rsidR="00583C65" w:rsidRDefault="00AE17AD">
            <w:pPr>
              <w:pStyle w:val="PL"/>
              <w:rPr>
                <w:lang w:val="fr-FR"/>
              </w:rPr>
            </w:pPr>
            <w:r w:rsidRPr="00BF62BC">
              <w:rPr>
                <w:lang w:val="en-US"/>
              </w:rPr>
              <w:t>}</w:t>
            </w:r>
          </w:p>
        </w:tc>
      </w:tr>
    </w:tbl>
    <w:p w14:paraId="03166538" w14:textId="77777777" w:rsidR="00583C65" w:rsidRDefault="00905B92" w:rsidP="00583C65">
      <w:pPr>
        <w:spacing w:before="180"/>
      </w:pPr>
      <w:r w:rsidRPr="00905B92">
        <w:rPr>
          <w:lang w:val="en-US"/>
        </w:rPr>
        <w:t xml:space="preserve">The input document to the XPath expression is a document whose root </w:t>
      </w:r>
      <w:r w:rsidR="00610A37">
        <w:rPr>
          <w:lang w:val="en-US"/>
        </w:rPr>
        <w:t>element</w:t>
      </w:r>
      <w:r w:rsidR="00610A37" w:rsidRPr="00905B92">
        <w:rPr>
          <w:lang w:val="en-US"/>
        </w:rPr>
        <w:t xml:space="preserve"> </w:t>
      </w:r>
      <w:r w:rsidR="00610A37">
        <w:rPr>
          <w:lang w:val="en-US"/>
        </w:rPr>
        <w:t xml:space="preserve">(document element) </w:t>
      </w:r>
      <w:r w:rsidRPr="00905B92">
        <w:rPr>
          <w:lang w:val="en-US"/>
        </w:rPr>
        <w:t xml:space="preserve">is the object identified by the path component of the target URI and that includes the object representations of the scoped objects. In this example the root </w:t>
      </w:r>
      <w:r w:rsidR="00610A37">
        <w:rPr>
          <w:lang w:val="en-US"/>
        </w:rPr>
        <w:t>element</w:t>
      </w:r>
      <w:r w:rsidR="00610A37" w:rsidRPr="00905B92">
        <w:rPr>
          <w:lang w:val="en-US"/>
        </w:rPr>
        <w:t xml:space="preserve"> </w:t>
      </w:r>
      <w:r w:rsidRPr="00905B92">
        <w:rPr>
          <w:lang w:val="en-US"/>
        </w:rPr>
        <w:t>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537E944B"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D35CB12" w14:textId="77777777" w:rsidR="00CD2020" w:rsidRPr="00CD2020" w:rsidRDefault="00CD2020" w:rsidP="00CD2020">
            <w:pPr>
              <w:pStyle w:val="PL"/>
              <w:rPr>
                <w:lang w:val="en-US"/>
              </w:rPr>
            </w:pPr>
            <w:r w:rsidRPr="00CD2020">
              <w:rPr>
                <w:lang w:val="en-US"/>
              </w:rPr>
              <w:t>{</w:t>
            </w:r>
          </w:p>
          <w:p w14:paraId="63BC2E15" w14:textId="77777777" w:rsidR="00CD2020" w:rsidRPr="00CD2020" w:rsidRDefault="00CD2020" w:rsidP="00CD2020">
            <w:pPr>
              <w:pStyle w:val="PL"/>
              <w:rPr>
                <w:lang w:val="en-US"/>
              </w:rPr>
            </w:pPr>
            <w:r w:rsidRPr="00CD2020">
              <w:rPr>
                <w:lang w:val="en-US"/>
              </w:rPr>
              <w:t xml:space="preserve">  "id": "SN1",</w:t>
            </w:r>
          </w:p>
          <w:p w14:paraId="4540C378" w14:textId="77777777" w:rsidR="00CD2020" w:rsidRPr="00CD2020" w:rsidRDefault="00CD2020" w:rsidP="00CD2020">
            <w:pPr>
              <w:pStyle w:val="PL"/>
              <w:rPr>
                <w:lang w:val="en-US"/>
              </w:rPr>
            </w:pPr>
            <w:r w:rsidRPr="00CD2020">
              <w:rPr>
                <w:lang w:val="en-US"/>
              </w:rPr>
              <w:t xml:space="preserve">  "ManagedElement": [</w:t>
            </w:r>
          </w:p>
          <w:p w14:paraId="6097BA11" w14:textId="77777777" w:rsidR="00CD2020" w:rsidRPr="00CD2020" w:rsidRDefault="00CD2020" w:rsidP="00CD2020">
            <w:pPr>
              <w:pStyle w:val="PL"/>
              <w:rPr>
                <w:lang w:val="en-US"/>
              </w:rPr>
            </w:pPr>
            <w:r w:rsidRPr="00CD2020">
              <w:rPr>
                <w:lang w:val="en-US"/>
              </w:rPr>
              <w:t xml:space="preserve">    {</w:t>
            </w:r>
          </w:p>
          <w:p w14:paraId="37CA1876" w14:textId="77777777" w:rsidR="00CD2020" w:rsidRPr="00CD2020" w:rsidRDefault="00CD2020" w:rsidP="00CD2020">
            <w:pPr>
              <w:pStyle w:val="PL"/>
              <w:rPr>
                <w:lang w:val="en-US"/>
              </w:rPr>
            </w:pPr>
            <w:r w:rsidRPr="00CD2020">
              <w:rPr>
                <w:lang w:val="en-US"/>
              </w:rPr>
              <w:t xml:space="preserve">      "id": "ME1",</w:t>
            </w:r>
          </w:p>
          <w:p w14:paraId="5F192B20" w14:textId="77777777" w:rsidR="00CD2020" w:rsidRPr="00CD2020" w:rsidRDefault="00CD2020" w:rsidP="00CD2020">
            <w:pPr>
              <w:pStyle w:val="PL"/>
              <w:rPr>
                <w:lang w:val="en-US"/>
              </w:rPr>
            </w:pPr>
            <w:r w:rsidRPr="00CD2020">
              <w:rPr>
                <w:lang w:val="en-US"/>
              </w:rPr>
              <w:t xml:space="preserve">      "attributes": {</w:t>
            </w:r>
          </w:p>
          <w:p w14:paraId="639856AB" w14:textId="77777777" w:rsidR="00CD2020" w:rsidRPr="00CD2020" w:rsidRDefault="00CD2020" w:rsidP="00CD2020">
            <w:pPr>
              <w:pStyle w:val="PL"/>
              <w:rPr>
                <w:lang w:val="en-US"/>
              </w:rPr>
            </w:pPr>
            <w:r w:rsidRPr="00CD2020">
              <w:rPr>
                <w:lang w:val="en-US"/>
              </w:rPr>
              <w:t xml:space="preserve">        "userLabel": "Berlin NW 1",</w:t>
            </w:r>
          </w:p>
          <w:p w14:paraId="6641DB79" w14:textId="77777777" w:rsidR="00CD2020" w:rsidRPr="00CD2020" w:rsidRDefault="00CD2020" w:rsidP="00CD2020">
            <w:pPr>
              <w:pStyle w:val="PL"/>
              <w:rPr>
                <w:lang w:val="en-US"/>
              </w:rPr>
            </w:pPr>
            <w:r w:rsidRPr="00CD2020">
              <w:rPr>
                <w:lang w:val="en-US"/>
              </w:rPr>
              <w:t xml:space="preserve">        "vendorName": "Company XY",</w:t>
            </w:r>
          </w:p>
          <w:p w14:paraId="078DACBE" w14:textId="77777777" w:rsidR="00CD2020" w:rsidRPr="00CD2020" w:rsidRDefault="00CD2020" w:rsidP="00CD2020">
            <w:pPr>
              <w:pStyle w:val="PL"/>
              <w:rPr>
                <w:lang w:val="en-US"/>
              </w:rPr>
            </w:pPr>
            <w:r w:rsidRPr="00CD2020">
              <w:rPr>
                <w:lang w:val="en-US"/>
              </w:rPr>
              <w:t xml:space="preserve">        "location": "TV Tower"</w:t>
            </w:r>
          </w:p>
          <w:p w14:paraId="6128AB32" w14:textId="77777777" w:rsidR="00CD2020" w:rsidRPr="00CD2020" w:rsidRDefault="00CD2020" w:rsidP="00CD2020">
            <w:pPr>
              <w:pStyle w:val="PL"/>
              <w:rPr>
                <w:lang w:val="en-US"/>
              </w:rPr>
            </w:pPr>
            <w:r w:rsidRPr="00CD2020">
              <w:rPr>
                <w:lang w:val="en-US"/>
              </w:rPr>
              <w:t xml:space="preserve">      }</w:t>
            </w:r>
          </w:p>
          <w:p w14:paraId="703C8383" w14:textId="77777777" w:rsidR="00CD2020" w:rsidRPr="00CD2020" w:rsidRDefault="00CD2020" w:rsidP="00CD2020">
            <w:pPr>
              <w:pStyle w:val="PL"/>
              <w:rPr>
                <w:lang w:val="en-US"/>
              </w:rPr>
            </w:pPr>
            <w:r w:rsidRPr="00CD2020">
              <w:rPr>
                <w:lang w:val="en-US"/>
              </w:rPr>
              <w:t xml:space="preserve">    },</w:t>
            </w:r>
          </w:p>
          <w:p w14:paraId="5C8E3D70" w14:textId="77777777" w:rsidR="00CD2020" w:rsidRPr="00CD2020" w:rsidRDefault="00CD2020" w:rsidP="00CD2020">
            <w:pPr>
              <w:pStyle w:val="PL"/>
              <w:rPr>
                <w:lang w:val="en-US"/>
              </w:rPr>
            </w:pPr>
            <w:r w:rsidRPr="00CD2020">
              <w:rPr>
                <w:lang w:val="en-US"/>
              </w:rPr>
              <w:t xml:space="preserve">    {</w:t>
            </w:r>
          </w:p>
          <w:p w14:paraId="57D7CD79" w14:textId="77777777" w:rsidR="00CD2020" w:rsidRPr="00CD2020" w:rsidRDefault="00CD2020" w:rsidP="00CD2020">
            <w:pPr>
              <w:pStyle w:val="PL"/>
              <w:rPr>
                <w:lang w:val="en-US"/>
              </w:rPr>
            </w:pPr>
            <w:r w:rsidRPr="00CD2020">
              <w:rPr>
                <w:lang w:val="en-US"/>
              </w:rPr>
              <w:t xml:space="preserve">      "id": "ME2",</w:t>
            </w:r>
          </w:p>
          <w:p w14:paraId="0CF2885B" w14:textId="77777777" w:rsidR="00CD2020" w:rsidRPr="00CD2020" w:rsidRDefault="00CD2020" w:rsidP="00CD2020">
            <w:pPr>
              <w:pStyle w:val="PL"/>
              <w:rPr>
                <w:lang w:val="en-US"/>
              </w:rPr>
            </w:pPr>
            <w:r w:rsidRPr="00CD2020">
              <w:rPr>
                <w:lang w:val="en-US"/>
              </w:rPr>
              <w:t xml:space="preserve">      "attributes": {</w:t>
            </w:r>
          </w:p>
          <w:p w14:paraId="4F65C607" w14:textId="77777777" w:rsidR="00CD2020" w:rsidRPr="00CD2020" w:rsidRDefault="00CD2020" w:rsidP="00CD2020">
            <w:pPr>
              <w:pStyle w:val="PL"/>
              <w:rPr>
                <w:lang w:val="en-US"/>
              </w:rPr>
            </w:pPr>
            <w:r w:rsidRPr="00CD2020">
              <w:rPr>
                <w:lang w:val="en-US"/>
              </w:rPr>
              <w:t xml:space="preserve">        "userLabel": "Berlin NW 2",</w:t>
            </w:r>
          </w:p>
          <w:p w14:paraId="0E6AD283" w14:textId="77777777" w:rsidR="00CD2020" w:rsidRPr="00CD2020" w:rsidRDefault="00CD2020" w:rsidP="00CD2020">
            <w:pPr>
              <w:pStyle w:val="PL"/>
              <w:rPr>
                <w:lang w:val="en-US"/>
              </w:rPr>
            </w:pPr>
            <w:r w:rsidRPr="00CD2020">
              <w:rPr>
                <w:lang w:val="en-US"/>
              </w:rPr>
              <w:t xml:space="preserve">        "vendorName": "Company XY",</w:t>
            </w:r>
          </w:p>
          <w:p w14:paraId="331AA882" w14:textId="77777777" w:rsidR="00CD2020" w:rsidRPr="00CD2020" w:rsidRDefault="00CD2020" w:rsidP="00CD2020">
            <w:pPr>
              <w:pStyle w:val="PL"/>
              <w:rPr>
                <w:lang w:val="en-US"/>
              </w:rPr>
            </w:pPr>
            <w:r w:rsidRPr="00CD2020">
              <w:rPr>
                <w:lang w:val="en-US"/>
              </w:rPr>
              <w:t xml:space="preserve">        "location": "Grunewald"</w:t>
            </w:r>
          </w:p>
          <w:p w14:paraId="20BF508E" w14:textId="77777777" w:rsidR="00CD2020" w:rsidRPr="00CD2020" w:rsidRDefault="00CD2020" w:rsidP="00CD2020">
            <w:pPr>
              <w:pStyle w:val="PL"/>
              <w:rPr>
                <w:lang w:val="en-US"/>
              </w:rPr>
            </w:pPr>
            <w:r w:rsidRPr="00CD2020">
              <w:rPr>
                <w:lang w:val="en-US"/>
              </w:rPr>
              <w:t xml:space="preserve">      }</w:t>
            </w:r>
          </w:p>
          <w:p w14:paraId="66821C71" w14:textId="77777777" w:rsidR="00CD2020" w:rsidRPr="00CD2020" w:rsidRDefault="00CD2020" w:rsidP="00CD2020">
            <w:pPr>
              <w:pStyle w:val="PL"/>
              <w:rPr>
                <w:lang w:val="en-US"/>
              </w:rPr>
            </w:pPr>
            <w:r w:rsidRPr="00CD2020">
              <w:rPr>
                <w:lang w:val="en-US"/>
              </w:rPr>
              <w:t xml:space="preserve">    }</w:t>
            </w:r>
          </w:p>
          <w:p w14:paraId="288A187C" w14:textId="77777777" w:rsidR="00CD2020" w:rsidRPr="00CD2020" w:rsidRDefault="00CD2020" w:rsidP="00CD2020">
            <w:pPr>
              <w:pStyle w:val="PL"/>
              <w:rPr>
                <w:lang w:val="en-US"/>
              </w:rPr>
            </w:pPr>
            <w:r w:rsidRPr="00CD2020">
              <w:rPr>
                <w:lang w:val="en-US"/>
              </w:rPr>
              <w:t xml:space="preserve">  ],</w:t>
            </w:r>
          </w:p>
          <w:p w14:paraId="54DA0312" w14:textId="77777777" w:rsidR="00CD2020" w:rsidRPr="00CD2020" w:rsidRDefault="00CD2020" w:rsidP="00CD2020">
            <w:pPr>
              <w:pStyle w:val="PL"/>
              <w:rPr>
                <w:lang w:val="en-US"/>
              </w:rPr>
            </w:pPr>
            <w:r w:rsidRPr="00CD2020">
              <w:rPr>
                <w:lang w:val="en-US"/>
              </w:rPr>
              <w:t xml:space="preserve">  "PerfMetricJob": [</w:t>
            </w:r>
          </w:p>
          <w:p w14:paraId="4AB4A1F4" w14:textId="77777777" w:rsidR="00CD2020" w:rsidRPr="00CD2020" w:rsidRDefault="00CD2020" w:rsidP="00CD2020">
            <w:pPr>
              <w:pStyle w:val="PL"/>
              <w:rPr>
                <w:lang w:val="en-US"/>
              </w:rPr>
            </w:pPr>
            <w:r w:rsidRPr="00CD2020">
              <w:rPr>
                <w:lang w:val="en-US"/>
              </w:rPr>
              <w:t xml:space="preserve">    {</w:t>
            </w:r>
          </w:p>
          <w:p w14:paraId="0EB5F45F" w14:textId="77777777" w:rsidR="00CD2020" w:rsidRPr="00CD2020" w:rsidRDefault="00CD2020" w:rsidP="00CD2020">
            <w:pPr>
              <w:pStyle w:val="PL"/>
              <w:rPr>
                <w:lang w:val="en-US"/>
              </w:rPr>
            </w:pPr>
            <w:r w:rsidRPr="00CD2020">
              <w:rPr>
                <w:lang w:val="en-US"/>
              </w:rPr>
              <w:t xml:space="preserve">      "id": "PMJ1",</w:t>
            </w:r>
          </w:p>
          <w:p w14:paraId="756C951C" w14:textId="77777777" w:rsidR="00CD2020" w:rsidRPr="00CD2020" w:rsidRDefault="00CD2020" w:rsidP="00CD2020">
            <w:pPr>
              <w:pStyle w:val="PL"/>
              <w:rPr>
                <w:lang w:val="en-US"/>
              </w:rPr>
            </w:pPr>
            <w:r w:rsidRPr="00CD2020">
              <w:rPr>
                <w:lang w:val="en-US"/>
              </w:rPr>
              <w:t xml:space="preserve">      "attributes": {</w:t>
            </w:r>
          </w:p>
          <w:p w14:paraId="61A140A4" w14:textId="77777777" w:rsidR="00CD2020" w:rsidRPr="00CD2020" w:rsidRDefault="00CD2020" w:rsidP="00CD2020">
            <w:pPr>
              <w:pStyle w:val="PL"/>
              <w:rPr>
                <w:lang w:val="en-US"/>
              </w:rPr>
            </w:pPr>
            <w:r w:rsidRPr="00CD2020">
              <w:rPr>
                <w:lang w:val="en-US"/>
              </w:rPr>
              <w:t xml:space="preserve">        "granularityPeriod": 5,</w:t>
            </w:r>
          </w:p>
          <w:p w14:paraId="0239BBF5" w14:textId="77777777" w:rsidR="00CD2020" w:rsidRPr="00CD2020" w:rsidRDefault="00CD2020" w:rsidP="00CD2020">
            <w:pPr>
              <w:pStyle w:val="PL"/>
              <w:rPr>
                <w:lang w:val="en-US"/>
              </w:rPr>
            </w:pPr>
            <w:r w:rsidRPr="00CD2020">
              <w:rPr>
                <w:lang w:val="en-US"/>
              </w:rPr>
              <w:t xml:space="preserve">        "perfMetrics": [</w:t>
            </w:r>
          </w:p>
          <w:p w14:paraId="7BEC5A73" w14:textId="77777777" w:rsidR="00CD2020" w:rsidRPr="00CD2020" w:rsidRDefault="00CD2020" w:rsidP="00CD2020">
            <w:pPr>
              <w:pStyle w:val="PL"/>
              <w:rPr>
                <w:lang w:val="en-US"/>
              </w:rPr>
            </w:pPr>
            <w:r w:rsidRPr="00CD2020">
              <w:rPr>
                <w:lang w:val="en-US"/>
              </w:rPr>
              <w:t xml:space="preserve">          "Metric1",</w:t>
            </w:r>
          </w:p>
          <w:p w14:paraId="3556F3AD" w14:textId="77777777" w:rsidR="00CD2020" w:rsidRPr="00CD2020" w:rsidRDefault="00CD2020" w:rsidP="00CD2020">
            <w:pPr>
              <w:pStyle w:val="PL"/>
              <w:rPr>
                <w:lang w:val="en-US"/>
              </w:rPr>
            </w:pPr>
            <w:r w:rsidRPr="00CD2020">
              <w:rPr>
                <w:lang w:val="en-US"/>
              </w:rPr>
              <w:t xml:space="preserve">          "Metric2"</w:t>
            </w:r>
          </w:p>
          <w:p w14:paraId="63CF1507" w14:textId="77777777" w:rsidR="00CD2020" w:rsidRPr="00CD2020" w:rsidRDefault="00CD2020" w:rsidP="00CD2020">
            <w:pPr>
              <w:pStyle w:val="PL"/>
              <w:rPr>
                <w:lang w:val="en-US"/>
              </w:rPr>
            </w:pPr>
            <w:r w:rsidRPr="00CD2020">
              <w:rPr>
                <w:lang w:val="en-US"/>
              </w:rPr>
              <w:t xml:space="preserve">        ],</w:t>
            </w:r>
          </w:p>
          <w:p w14:paraId="1A669DF0" w14:textId="77777777" w:rsidR="00CD2020" w:rsidRPr="00CD2020" w:rsidRDefault="00CD2020" w:rsidP="00CD2020">
            <w:pPr>
              <w:pStyle w:val="PL"/>
              <w:rPr>
                <w:lang w:val="en-US"/>
              </w:rPr>
            </w:pPr>
            <w:r w:rsidRPr="00CD2020">
              <w:rPr>
                <w:lang w:val="en-US"/>
              </w:rPr>
              <w:t xml:space="preserve">        "objectInstances": [</w:t>
            </w:r>
          </w:p>
          <w:p w14:paraId="6DC5C558" w14:textId="77777777" w:rsidR="00CD2020" w:rsidRPr="00CD2020" w:rsidRDefault="00CD2020" w:rsidP="00CD2020">
            <w:pPr>
              <w:pStyle w:val="PL"/>
              <w:rPr>
                <w:lang w:val="en-US"/>
              </w:rPr>
            </w:pPr>
            <w:r w:rsidRPr="00CD2020">
              <w:rPr>
                <w:lang w:val="en-US"/>
              </w:rPr>
              <w:t xml:space="preserve">          "Obj1",</w:t>
            </w:r>
          </w:p>
          <w:p w14:paraId="5730B3E8" w14:textId="77777777" w:rsidR="00CD2020" w:rsidRPr="00CD2020" w:rsidRDefault="00CD2020" w:rsidP="00CD2020">
            <w:pPr>
              <w:pStyle w:val="PL"/>
              <w:rPr>
                <w:lang w:val="en-US"/>
              </w:rPr>
            </w:pPr>
            <w:r w:rsidRPr="00CD2020">
              <w:rPr>
                <w:lang w:val="en-US"/>
              </w:rPr>
              <w:t xml:space="preserve">          "Obj2"</w:t>
            </w:r>
          </w:p>
          <w:p w14:paraId="0272BDB3" w14:textId="77777777" w:rsidR="00CD2020" w:rsidRPr="00CD2020" w:rsidRDefault="00CD2020" w:rsidP="00CD2020">
            <w:pPr>
              <w:pStyle w:val="PL"/>
              <w:rPr>
                <w:lang w:val="en-US"/>
              </w:rPr>
            </w:pPr>
            <w:r w:rsidRPr="00CD2020">
              <w:rPr>
                <w:lang w:val="en-US"/>
              </w:rPr>
              <w:t xml:space="preserve">        ]</w:t>
            </w:r>
          </w:p>
          <w:p w14:paraId="06E43D85" w14:textId="77777777" w:rsidR="00CD2020" w:rsidRPr="00CD2020" w:rsidRDefault="00CD2020" w:rsidP="00CD2020">
            <w:pPr>
              <w:pStyle w:val="PL"/>
              <w:rPr>
                <w:lang w:val="en-US"/>
              </w:rPr>
            </w:pPr>
            <w:r w:rsidRPr="00CD2020">
              <w:rPr>
                <w:lang w:val="en-US"/>
              </w:rPr>
              <w:t xml:space="preserve">      }</w:t>
            </w:r>
          </w:p>
          <w:p w14:paraId="7D18C15A" w14:textId="77777777" w:rsidR="00CD2020" w:rsidRPr="00CD2020" w:rsidRDefault="00CD2020" w:rsidP="00CD2020">
            <w:pPr>
              <w:pStyle w:val="PL"/>
              <w:rPr>
                <w:lang w:val="en-US"/>
              </w:rPr>
            </w:pPr>
            <w:r w:rsidRPr="00CD2020">
              <w:rPr>
                <w:lang w:val="en-US"/>
              </w:rPr>
              <w:t xml:space="preserve">    }</w:t>
            </w:r>
          </w:p>
          <w:p w14:paraId="39BE86B5" w14:textId="77777777" w:rsidR="00CD2020" w:rsidRPr="00CD2020" w:rsidRDefault="00CD2020" w:rsidP="00CD2020">
            <w:pPr>
              <w:pStyle w:val="PL"/>
              <w:rPr>
                <w:lang w:val="en-US"/>
              </w:rPr>
            </w:pPr>
            <w:r w:rsidRPr="00CD2020">
              <w:rPr>
                <w:lang w:val="en-US"/>
              </w:rPr>
              <w:t xml:space="preserve">  ],</w:t>
            </w:r>
          </w:p>
          <w:p w14:paraId="5D42A365" w14:textId="77777777" w:rsidR="00CD2020" w:rsidRPr="00CD2020" w:rsidRDefault="00CD2020" w:rsidP="00CD2020">
            <w:pPr>
              <w:pStyle w:val="PL"/>
              <w:rPr>
                <w:lang w:val="en-US"/>
              </w:rPr>
            </w:pPr>
            <w:r w:rsidRPr="00CD2020">
              <w:rPr>
                <w:lang w:val="en-US"/>
              </w:rPr>
              <w:t xml:space="preserve">  "ThresholdMonitor": [</w:t>
            </w:r>
          </w:p>
          <w:p w14:paraId="60834B22" w14:textId="77777777" w:rsidR="00CD2020" w:rsidRPr="00CD2020" w:rsidRDefault="00CD2020" w:rsidP="00CD2020">
            <w:pPr>
              <w:pStyle w:val="PL"/>
              <w:rPr>
                <w:lang w:val="en-US"/>
              </w:rPr>
            </w:pPr>
            <w:r w:rsidRPr="00CD2020">
              <w:rPr>
                <w:lang w:val="en-US"/>
              </w:rPr>
              <w:t xml:space="preserve">    {</w:t>
            </w:r>
          </w:p>
          <w:p w14:paraId="27E63158" w14:textId="77777777" w:rsidR="00CD2020" w:rsidRPr="00CD2020" w:rsidRDefault="00CD2020" w:rsidP="00CD2020">
            <w:pPr>
              <w:pStyle w:val="PL"/>
              <w:rPr>
                <w:lang w:val="en-US"/>
              </w:rPr>
            </w:pPr>
            <w:r w:rsidRPr="00CD2020">
              <w:rPr>
                <w:lang w:val="en-US"/>
              </w:rPr>
              <w:t xml:space="preserve">      "id": "TM1",</w:t>
            </w:r>
          </w:p>
          <w:p w14:paraId="44FFB637" w14:textId="77777777" w:rsidR="00CD2020" w:rsidRPr="00CD2020" w:rsidRDefault="00CD2020" w:rsidP="00CD2020">
            <w:pPr>
              <w:pStyle w:val="PL"/>
              <w:rPr>
                <w:lang w:val="en-US"/>
              </w:rPr>
            </w:pPr>
            <w:r w:rsidRPr="00CD2020">
              <w:rPr>
                <w:lang w:val="en-US"/>
              </w:rPr>
              <w:t xml:space="preserve">      "attributes": {</w:t>
            </w:r>
          </w:p>
          <w:p w14:paraId="20FE2D21" w14:textId="77777777" w:rsidR="00CD2020" w:rsidRPr="00CD2020" w:rsidRDefault="00CD2020" w:rsidP="00CD2020">
            <w:pPr>
              <w:pStyle w:val="PL"/>
              <w:rPr>
                <w:lang w:val="en-US"/>
              </w:rPr>
            </w:pPr>
            <w:r w:rsidRPr="00CD2020">
              <w:rPr>
                <w:lang w:val="en-US"/>
              </w:rPr>
              <w:t xml:space="preserve">        "metric": "Metric1",</w:t>
            </w:r>
          </w:p>
          <w:p w14:paraId="521619F6" w14:textId="77777777" w:rsidR="00CD2020" w:rsidRPr="00CD2020" w:rsidRDefault="00CD2020" w:rsidP="00CD2020">
            <w:pPr>
              <w:pStyle w:val="PL"/>
              <w:rPr>
                <w:lang w:val="en-US"/>
              </w:rPr>
            </w:pPr>
            <w:r w:rsidRPr="00CD2020">
              <w:rPr>
                <w:lang w:val="en-US"/>
              </w:rPr>
              <w:t xml:space="preserve">        "thresholdLevels": [</w:t>
            </w:r>
          </w:p>
          <w:p w14:paraId="34EEDD71" w14:textId="77777777" w:rsidR="00CD2020" w:rsidRPr="00CD2020" w:rsidRDefault="00CD2020" w:rsidP="00CD2020">
            <w:pPr>
              <w:pStyle w:val="PL"/>
              <w:rPr>
                <w:lang w:val="en-US"/>
              </w:rPr>
            </w:pPr>
            <w:r w:rsidRPr="00CD2020">
              <w:rPr>
                <w:lang w:val="en-US"/>
              </w:rPr>
              <w:t xml:space="preserve">          {</w:t>
            </w:r>
          </w:p>
          <w:p w14:paraId="4AB2012E" w14:textId="77777777" w:rsidR="00CD2020" w:rsidRPr="00CD2020" w:rsidRDefault="00CD2020" w:rsidP="00CD2020">
            <w:pPr>
              <w:pStyle w:val="PL"/>
              <w:rPr>
                <w:lang w:val="en-US"/>
              </w:rPr>
            </w:pPr>
            <w:r w:rsidRPr="00CD2020">
              <w:rPr>
                <w:lang w:val="en-US"/>
              </w:rPr>
              <w:t xml:space="preserve">            "level": "1",</w:t>
            </w:r>
          </w:p>
          <w:p w14:paraId="29E42657" w14:textId="77777777" w:rsidR="00CD2020" w:rsidRPr="00CD2020" w:rsidRDefault="00CD2020" w:rsidP="00CD2020">
            <w:pPr>
              <w:pStyle w:val="PL"/>
              <w:rPr>
                <w:lang w:val="en-US"/>
              </w:rPr>
            </w:pPr>
            <w:r w:rsidRPr="00CD2020">
              <w:rPr>
                <w:lang w:val="en-US"/>
              </w:rPr>
              <w:t xml:space="preserve">            "thresholdValue": 10</w:t>
            </w:r>
          </w:p>
          <w:p w14:paraId="309FAF46" w14:textId="77777777" w:rsidR="00CD2020" w:rsidRPr="00CD2020" w:rsidRDefault="00CD2020" w:rsidP="00CD2020">
            <w:pPr>
              <w:pStyle w:val="PL"/>
              <w:rPr>
                <w:lang w:val="en-US"/>
              </w:rPr>
            </w:pPr>
            <w:r w:rsidRPr="00CD2020">
              <w:rPr>
                <w:lang w:val="en-US"/>
              </w:rPr>
              <w:t xml:space="preserve">          },</w:t>
            </w:r>
          </w:p>
          <w:p w14:paraId="7913D7D5" w14:textId="77777777" w:rsidR="00CD2020" w:rsidRPr="00CD2020" w:rsidRDefault="00CD2020" w:rsidP="00CD2020">
            <w:pPr>
              <w:pStyle w:val="PL"/>
              <w:rPr>
                <w:lang w:val="en-US"/>
              </w:rPr>
            </w:pPr>
            <w:r w:rsidRPr="00CD2020">
              <w:rPr>
                <w:lang w:val="en-US"/>
              </w:rPr>
              <w:t xml:space="preserve">          {</w:t>
            </w:r>
          </w:p>
          <w:p w14:paraId="094C0A8E" w14:textId="77777777" w:rsidR="00CD2020" w:rsidRPr="00CD2020" w:rsidRDefault="00CD2020" w:rsidP="00CD2020">
            <w:pPr>
              <w:pStyle w:val="PL"/>
              <w:rPr>
                <w:lang w:val="en-US"/>
              </w:rPr>
            </w:pPr>
            <w:r w:rsidRPr="00CD2020">
              <w:rPr>
                <w:lang w:val="en-US"/>
              </w:rPr>
              <w:t xml:space="preserve">            "level": "2",</w:t>
            </w:r>
          </w:p>
          <w:p w14:paraId="453DACF2" w14:textId="77777777" w:rsidR="00CD2020" w:rsidRPr="00CD2020" w:rsidRDefault="00CD2020" w:rsidP="00CD2020">
            <w:pPr>
              <w:pStyle w:val="PL"/>
              <w:rPr>
                <w:lang w:val="en-US"/>
              </w:rPr>
            </w:pPr>
            <w:r w:rsidRPr="00CD2020">
              <w:rPr>
                <w:lang w:val="en-US"/>
              </w:rPr>
              <w:t xml:space="preserve">            "thresholdValue": 20</w:t>
            </w:r>
          </w:p>
          <w:p w14:paraId="6A20A511" w14:textId="77777777" w:rsidR="00CD2020" w:rsidRPr="00CD2020" w:rsidRDefault="00CD2020" w:rsidP="00CD2020">
            <w:pPr>
              <w:pStyle w:val="PL"/>
              <w:rPr>
                <w:lang w:val="en-US"/>
              </w:rPr>
            </w:pPr>
            <w:r w:rsidRPr="00CD2020">
              <w:rPr>
                <w:lang w:val="en-US"/>
              </w:rPr>
              <w:t xml:space="preserve">          },</w:t>
            </w:r>
          </w:p>
          <w:p w14:paraId="01695F43" w14:textId="77777777" w:rsidR="00CD2020" w:rsidRPr="00CD2020" w:rsidRDefault="00CD2020" w:rsidP="00CD2020">
            <w:pPr>
              <w:pStyle w:val="PL"/>
              <w:rPr>
                <w:lang w:val="en-US"/>
              </w:rPr>
            </w:pPr>
            <w:r w:rsidRPr="00CD2020">
              <w:rPr>
                <w:lang w:val="en-US"/>
              </w:rPr>
              <w:t xml:space="preserve">          {</w:t>
            </w:r>
          </w:p>
          <w:p w14:paraId="427837E6" w14:textId="77777777" w:rsidR="00CD2020" w:rsidRPr="00CD2020" w:rsidRDefault="00CD2020" w:rsidP="00CD2020">
            <w:pPr>
              <w:pStyle w:val="PL"/>
              <w:rPr>
                <w:lang w:val="en-US"/>
              </w:rPr>
            </w:pPr>
            <w:r w:rsidRPr="00CD2020">
              <w:rPr>
                <w:lang w:val="en-US"/>
              </w:rPr>
              <w:t xml:space="preserve">            "level": "3",</w:t>
            </w:r>
          </w:p>
          <w:p w14:paraId="190552FE" w14:textId="77777777" w:rsidR="00CD2020" w:rsidRPr="00CD2020" w:rsidRDefault="00CD2020" w:rsidP="00CD2020">
            <w:pPr>
              <w:pStyle w:val="PL"/>
              <w:rPr>
                <w:lang w:val="en-US"/>
              </w:rPr>
            </w:pPr>
            <w:r w:rsidRPr="00CD2020">
              <w:rPr>
                <w:lang w:val="en-US"/>
              </w:rPr>
              <w:t xml:space="preserve">            "thresholdValue": 30</w:t>
            </w:r>
          </w:p>
          <w:p w14:paraId="7C4D9071" w14:textId="77777777" w:rsidR="00CD2020" w:rsidRPr="00CD2020" w:rsidRDefault="00CD2020" w:rsidP="00CD2020">
            <w:pPr>
              <w:pStyle w:val="PL"/>
              <w:rPr>
                <w:lang w:val="en-US"/>
              </w:rPr>
            </w:pPr>
            <w:r w:rsidRPr="00CD2020">
              <w:rPr>
                <w:lang w:val="en-US"/>
              </w:rPr>
              <w:t xml:space="preserve">          }</w:t>
            </w:r>
          </w:p>
          <w:p w14:paraId="46AB4BC4" w14:textId="77777777" w:rsidR="00CD2020" w:rsidRPr="00CD2020" w:rsidRDefault="00CD2020" w:rsidP="00CD2020">
            <w:pPr>
              <w:pStyle w:val="PL"/>
              <w:rPr>
                <w:lang w:val="en-US"/>
              </w:rPr>
            </w:pPr>
            <w:r w:rsidRPr="00CD2020">
              <w:rPr>
                <w:lang w:val="en-US"/>
              </w:rPr>
              <w:t xml:space="preserve">        ]</w:t>
            </w:r>
          </w:p>
          <w:p w14:paraId="34867CD7" w14:textId="77777777" w:rsidR="00CD2020" w:rsidRPr="00CD2020" w:rsidRDefault="00CD2020" w:rsidP="00CD2020">
            <w:pPr>
              <w:pStyle w:val="PL"/>
              <w:rPr>
                <w:lang w:val="en-US"/>
              </w:rPr>
            </w:pPr>
            <w:r w:rsidRPr="00CD2020">
              <w:rPr>
                <w:lang w:val="en-US"/>
              </w:rPr>
              <w:t xml:space="preserve">      }</w:t>
            </w:r>
          </w:p>
          <w:p w14:paraId="26700765" w14:textId="77777777" w:rsidR="00CD2020" w:rsidRPr="00CD2020" w:rsidRDefault="00CD2020" w:rsidP="00CD2020">
            <w:pPr>
              <w:pStyle w:val="PL"/>
              <w:rPr>
                <w:lang w:val="en-US"/>
              </w:rPr>
            </w:pPr>
            <w:r w:rsidRPr="00CD2020">
              <w:rPr>
                <w:lang w:val="en-US"/>
              </w:rPr>
              <w:t xml:space="preserve">    }</w:t>
            </w:r>
          </w:p>
          <w:p w14:paraId="32D86584" w14:textId="77777777" w:rsidR="00CD2020" w:rsidRPr="00CD2020" w:rsidRDefault="00CD2020" w:rsidP="00CD2020">
            <w:pPr>
              <w:pStyle w:val="PL"/>
              <w:rPr>
                <w:lang w:val="en-US"/>
              </w:rPr>
            </w:pPr>
            <w:r w:rsidRPr="00CD2020">
              <w:rPr>
                <w:lang w:val="en-US"/>
              </w:rPr>
              <w:t xml:space="preserve">  ]</w:t>
            </w:r>
          </w:p>
          <w:p w14:paraId="32BB38CB" w14:textId="77777777" w:rsidR="00583C65" w:rsidRDefault="00CD2020" w:rsidP="00CD2020">
            <w:pPr>
              <w:pStyle w:val="PL"/>
              <w:rPr>
                <w:lang w:val="fr-FR"/>
              </w:rPr>
            </w:pPr>
            <w:r w:rsidRPr="00CD2020">
              <w:rPr>
                <w:lang w:val="en-US"/>
              </w:rPr>
              <w:t>}</w:t>
            </w:r>
          </w:p>
        </w:tc>
      </w:tr>
    </w:tbl>
    <w:p w14:paraId="3A0BE533"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8FBA24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564BB34" w14:textId="77777777" w:rsidR="00583C65" w:rsidRDefault="00583C65">
            <w:pPr>
              <w:spacing w:after="0"/>
              <w:rPr>
                <w:rFonts w:ascii="Courier New" w:hAnsi="Courier New" w:cs="Courier New"/>
                <w:sz w:val="16"/>
                <w:szCs w:val="16"/>
                <w:lang w:val="en-US"/>
              </w:rPr>
            </w:pPr>
            <w:bookmarkStart w:id="313" w:name="MCCQCTEMPBM_00000060" w:colFirst="0" w:colLast="0"/>
            <w:r>
              <w:rPr>
                <w:rFonts w:ascii="Courier New" w:hAnsi="Courier New" w:cs="Courier New"/>
                <w:sz w:val="16"/>
                <w:szCs w:val="16"/>
                <w:lang w:val="en-US"/>
              </w:rPr>
              <w:t>&lt;SubNetwork&gt;</w:t>
            </w:r>
          </w:p>
          <w:p w14:paraId="346EA66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13F1FE6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45B998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7C1B38B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B5CA2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6BC920D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1DFD4BF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95832C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79FB86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573352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5FCA967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9FB651D" w14:textId="77777777" w:rsidR="00583C65" w:rsidRPr="007B2CC7"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7B2CC7">
              <w:rPr>
                <w:rFonts w:ascii="Courier New" w:hAnsi="Courier New" w:cs="Courier New"/>
                <w:sz w:val="16"/>
                <w:szCs w:val="16"/>
                <w:lang w:val="fr-FR"/>
              </w:rPr>
              <w:t>&lt;attributes&gt;</w:t>
            </w:r>
          </w:p>
          <w:p w14:paraId="3C62FC7A" w14:textId="77777777" w:rsidR="00583C65" w:rsidRPr="007B2CC7" w:rsidRDefault="00583C65">
            <w:pPr>
              <w:spacing w:after="0"/>
              <w:rPr>
                <w:rFonts w:ascii="Courier New" w:hAnsi="Courier New" w:cs="Courier New"/>
                <w:sz w:val="16"/>
                <w:szCs w:val="16"/>
                <w:lang w:val="fr-FR"/>
              </w:rPr>
            </w:pPr>
            <w:r w:rsidRPr="007B2CC7">
              <w:rPr>
                <w:rFonts w:ascii="Courier New" w:hAnsi="Courier New" w:cs="Courier New"/>
                <w:sz w:val="16"/>
                <w:szCs w:val="16"/>
                <w:lang w:val="fr-FR"/>
              </w:rPr>
              <w:t xml:space="preserve">            &lt;userLabel&gt;Berlin NW 2&lt;/userLabel&gt;</w:t>
            </w:r>
          </w:p>
          <w:p w14:paraId="3C7CA060" w14:textId="77777777" w:rsidR="00583C65" w:rsidRDefault="00583C65">
            <w:pPr>
              <w:spacing w:after="0"/>
              <w:rPr>
                <w:rFonts w:ascii="Courier New" w:hAnsi="Courier New" w:cs="Courier New"/>
                <w:sz w:val="16"/>
                <w:szCs w:val="16"/>
                <w:lang w:val="en-US"/>
              </w:rPr>
            </w:pPr>
            <w:r w:rsidRPr="007B2CC7">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1421445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B48742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9E0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1A363147" w14:textId="77777777" w:rsidR="00583C65" w:rsidRDefault="00583C65">
            <w:pPr>
              <w:pStyle w:val="PL"/>
              <w:rPr>
                <w:lang w:val="en-US"/>
              </w:rPr>
            </w:pPr>
            <w:r>
              <w:rPr>
                <w:lang w:val="en-US"/>
              </w:rPr>
              <w:t xml:space="preserve">    &lt;PerfMetricJob&gt;</w:t>
            </w:r>
          </w:p>
          <w:p w14:paraId="2C0D362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11E43DD5" w14:textId="77777777" w:rsidR="00583C65" w:rsidRDefault="00583C65">
            <w:pPr>
              <w:pStyle w:val="PL"/>
              <w:rPr>
                <w:lang w:val="en-US"/>
              </w:rPr>
            </w:pPr>
            <w:r>
              <w:rPr>
                <w:lang w:val="en-US"/>
              </w:rPr>
              <w:t xml:space="preserve">        &lt;attributes&gt;</w:t>
            </w:r>
          </w:p>
          <w:p w14:paraId="7C24D3EA" w14:textId="77777777" w:rsidR="00583C65" w:rsidRDefault="00583C65">
            <w:pPr>
              <w:pStyle w:val="PL"/>
              <w:rPr>
                <w:lang w:val="en-US"/>
              </w:rPr>
            </w:pPr>
            <w:r>
              <w:rPr>
                <w:lang w:val="en-US"/>
              </w:rPr>
              <w:t xml:space="preserve">            &lt;granularityPeriod&gt;5&lt;/granularityPeriod&gt;</w:t>
            </w:r>
          </w:p>
          <w:p w14:paraId="2BE2B969" w14:textId="77777777" w:rsidR="00583C65" w:rsidRPr="007B2CC7" w:rsidRDefault="00583C65">
            <w:pPr>
              <w:pStyle w:val="PL"/>
              <w:rPr>
                <w:lang w:val="fr-FR"/>
              </w:rPr>
            </w:pPr>
            <w:r>
              <w:rPr>
                <w:lang w:val="en-US"/>
              </w:rPr>
              <w:t xml:space="preserve">            </w:t>
            </w:r>
            <w:r w:rsidRPr="007B2CC7">
              <w:rPr>
                <w:lang w:val="fr-FR"/>
              </w:rPr>
              <w:t>&lt;perfMetrics&gt;Metric1&lt;/perfMetrics&gt;</w:t>
            </w:r>
          </w:p>
          <w:p w14:paraId="33EFBF4C" w14:textId="77777777" w:rsidR="00583C65" w:rsidRDefault="00583C65">
            <w:pPr>
              <w:pStyle w:val="PL"/>
              <w:rPr>
                <w:lang w:val="fr-FR"/>
              </w:rPr>
            </w:pPr>
            <w:r w:rsidRPr="007B2CC7">
              <w:rPr>
                <w:lang w:val="fr-FR"/>
              </w:rPr>
              <w:t xml:space="preserve">            </w:t>
            </w:r>
            <w:r>
              <w:rPr>
                <w:lang w:val="fr-FR"/>
              </w:rPr>
              <w:t>&lt;perfMetrics&gt;Metric2&lt;/perfMetrics&gt;</w:t>
            </w:r>
          </w:p>
          <w:p w14:paraId="0F8A8B66" w14:textId="77777777" w:rsidR="00583C65" w:rsidRDefault="00583C65">
            <w:pPr>
              <w:pStyle w:val="PL"/>
              <w:rPr>
                <w:lang w:val="fr-FR"/>
              </w:rPr>
            </w:pPr>
            <w:r>
              <w:rPr>
                <w:lang w:val="fr-FR"/>
              </w:rPr>
              <w:t xml:space="preserve">            &lt;objectInstances&gt;Obj1&lt;/objectInstances&gt;</w:t>
            </w:r>
          </w:p>
          <w:p w14:paraId="511271CA" w14:textId="77777777" w:rsidR="00583C65" w:rsidRDefault="00583C65">
            <w:pPr>
              <w:pStyle w:val="PL"/>
              <w:rPr>
                <w:lang w:val="fr-FR"/>
              </w:rPr>
            </w:pPr>
            <w:r>
              <w:rPr>
                <w:lang w:val="fr-FR"/>
              </w:rPr>
              <w:t xml:space="preserve">            &lt;objectInstances&gt;Obj2&lt;/objectInstances&gt;</w:t>
            </w:r>
          </w:p>
          <w:p w14:paraId="4BA432E4" w14:textId="77777777" w:rsidR="00583C65" w:rsidRDefault="00583C65">
            <w:pPr>
              <w:pStyle w:val="PL"/>
              <w:rPr>
                <w:lang w:val="en-US"/>
              </w:rPr>
            </w:pPr>
            <w:r>
              <w:rPr>
                <w:lang w:val="fr-FR"/>
              </w:rPr>
              <w:t xml:space="preserve">        </w:t>
            </w:r>
            <w:r>
              <w:rPr>
                <w:lang w:val="en-US"/>
              </w:rPr>
              <w:t>&lt;/attributes&gt;</w:t>
            </w:r>
          </w:p>
          <w:p w14:paraId="75412CDE" w14:textId="77777777" w:rsidR="00583C65" w:rsidRDefault="00583C65">
            <w:pPr>
              <w:pStyle w:val="PL"/>
              <w:rPr>
                <w:lang w:val="en-US"/>
              </w:rPr>
            </w:pPr>
            <w:r>
              <w:rPr>
                <w:lang w:val="en-US"/>
              </w:rPr>
              <w:t xml:space="preserve">    &lt;/PerfMetricJob&gt;</w:t>
            </w:r>
          </w:p>
          <w:p w14:paraId="60632AE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577182E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38B7F7D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04AAD83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293617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1B4231F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5584161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47505B2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70C4D49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4A1D3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5D4A8C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0FFC00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51B6D80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6E8ADA3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5FE3317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hresholdLevels&gt;</w:t>
            </w:r>
          </w:p>
          <w:p w14:paraId="29EEBF2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4728628F"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w:t>
            </w:r>
            <w:r w:rsidR="00616B49">
              <w:rPr>
                <w:rFonts w:ascii="Courier New" w:hAnsi="Courier New" w:cs="Courier New"/>
                <w:sz w:val="16"/>
                <w:szCs w:val="16"/>
                <w:lang w:val="en-US"/>
              </w:rPr>
              <w:t>t</w:t>
            </w:r>
            <w:r w:rsidRPr="00AE17AD">
              <w:rPr>
                <w:rFonts w:ascii="Courier New" w:hAnsi="Courier New" w:cs="Courier New"/>
                <w:sz w:val="16"/>
                <w:szCs w:val="16"/>
                <w:lang w:val="en-US"/>
              </w:rPr>
              <w:t>hresholdMonitor&gt;</w:t>
            </w:r>
          </w:p>
          <w:p w14:paraId="7359D98B"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13"/>
    <w:p w14:paraId="488D7681" w14:textId="77777777" w:rsidR="00583C65" w:rsidRDefault="00583C65" w:rsidP="00583C65">
      <w:pPr>
        <w:spacing w:before="180"/>
      </w:pPr>
      <w:r>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3FEF69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607FE3D" w14:textId="77777777" w:rsidR="00583C65" w:rsidRDefault="00583C65">
            <w:pPr>
              <w:spacing w:after="0"/>
              <w:rPr>
                <w:rFonts w:ascii="Courier New" w:hAnsi="Courier New" w:cs="Courier New"/>
                <w:sz w:val="16"/>
                <w:szCs w:val="16"/>
                <w:lang w:val="en-US"/>
              </w:rPr>
            </w:pPr>
            <w:bookmarkStart w:id="314" w:name="MCCQCTEMPBM_00000061" w:colFirst="0" w:colLast="0"/>
            <w:r>
              <w:rPr>
                <w:rFonts w:ascii="Courier New" w:hAnsi="Courier New" w:cs="Courier New"/>
                <w:sz w:val="16"/>
                <w:szCs w:val="16"/>
                <w:lang w:val="en-US"/>
              </w:rPr>
              <w:t>&lt;ManagedElement&gt;</w:t>
            </w:r>
          </w:p>
          <w:p w14:paraId="2BB16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4EBD956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A1883D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7987255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0AFC6E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026E7F8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41F68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14"/>
    <w:p w14:paraId="0746A526"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684675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A4F50" w14:textId="77777777" w:rsidR="00583C65" w:rsidRDefault="00583C65">
            <w:pPr>
              <w:spacing w:after="0"/>
              <w:rPr>
                <w:rFonts w:ascii="Courier New" w:hAnsi="Courier New" w:cs="Courier New"/>
                <w:sz w:val="16"/>
                <w:szCs w:val="16"/>
                <w:lang w:val="en-US"/>
              </w:rPr>
            </w:pPr>
            <w:bookmarkStart w:id="315" w:name="MCCQCTEMPBM_00000062" w:colFirst="0" w:colLast="0"/>
            <w:r>
              <w:rPr>
                <w:rFonts w:ascii="Courier New" w:hAnsi="Courier New" w:cs="Courier New"/>
                <w:sz w:val="16"/>
                <w:szCs w:val="16"/>
                <w:lang w:val="en-US"/>
              </w:rPr>
              <w:t>GET /SubNetwork=SN1?\</w:t>
            </w:r>
          </w:p>
          <w:p w14:paraId="240185D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6978FB92"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6158082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93D7A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5"/>
    <w:p w14:paraId="707E26E9"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B617345"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A7A777" w14:textId="77777777" w:rsidR="00C63630" w:rsidRPr="00C63630" w:rsidRDefault="00C63630" w:rsidP="00C63630">
            <w:pPr>
              <w:spacing w:after="0"/>
              <w:rPr>
                <w:rFonts w:ascii="Courier New" w:hAnsi="Courier New" w:cs="Courier New"/>
                <w:sz w:val="16"/>
                <w:szCs w:val="16"/>
                <w:lang w:val="en-US"/>
              </w:rPr>
            </w:pPr>
            <w:bookmarkStart w:id="316" w:name="MCCQCTEMPBM_00000063" w:colFirst="0" w:colLast="0"/>
            <w:r w:rsidRPr="00C63630">
              <w:rPr>
                <w:rFonts w:ascii="Courier New" w:hAnsi="Courier New" w:cs="Courier New"/>
                <w:sz w:val="16"/>
                <w:szCs w:val="16"/>
                <w:lang w:val="en-US"/>
              </w:rPr>
              <w:t>HTTP/1.1 200 OK</w:t>
            </w:r>
          </w:p>
          <w:p w14:paraId="64D04C95"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2616CD7E"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53D61AB0" w14:textId="77777777" w:rsidR="00C63630" w:rsidRPr="00C63630" w:rsidRDefault="00C63630" w:rsidP="00C63630">
            <w:pPr>
              <w:spacing w:after="0"/>
              <w:rPr>
                <w:rFonts w:ascii="Courier New" w:hAnsi="Courier New" w:cs="Courier New"/>
                <w:sz w:val="16"/>
                <w:szCs w:val="16"/>
                <w:lang w:val="en-US"/>
              </w:rPr>
            </w:pPr>
          </w:p>
          <w:p w14:paraId="57CAA97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4D3A6F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6B984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661D58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ECD88B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7E03062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550F39E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42CBD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0365A09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CCE6D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"abc",</w:t>
            </w:r>
          </w:p>
          <w:p w14:paraId="465A7DA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1894120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383F7D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8C7215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A5799B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DB1E74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D01DBF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16"/>
    <w:p w14:paraId="048FE94C" w14:textId="77777777" w:rsidR="00583C65" w:rsidRDefault="00583C65" w:rsidP="00746D17">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2085FD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F5CA2D" w14:textId="77777777" w:rsidR="00583C65" w:rsidRDefault="00583C65">
            <w:pPr>
              <w:spacing w:after="0"/>
              <w:rPr>
                <w:rFonts w:ascii="Courier New" w:hAnsi="Courier New" w:cs="Courier New"/>
                <w:sz w:val="16"/>
                <w:szCs w:val="16"/>
                <w:lang w:val="en-US"/>
              </w:rPr>
            </w:pPr>
            <w:bookmarkStart w:id="317" w:name="MCCQCTEMPBM_00000064" w:colFirst="0" w:colLast="0"/>
            <w:r>
              <w:rPr>
                <w:rFonts w:ascii="Courier New" w:hAnsi="Courier New" w:cs="Courier New"/>
                <w:sz w:val="16"/>
                <w:szCs w:val="16"/>
                <w:lang w:val="en-US"/>
              </w:rPr>
              <w:t>GET /SubNetwork=SN1?\</w:t>
            </w:r>
          </w:p>
          <w:p w14:paraId="3359D15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7C13B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6B17FE2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DE00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7"/>
    <w:p w14:paraId="1652434E"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C5671D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CECCCA5" w14:textId="77777777" w:rsidR="00583C65" w:rsidRDefault="00583C65">
            <w:pPr>
              <w:spacing w:after="0"/>
              <w:rPr>
                <w:rFonts w:ascii="Courier New" w:hAnsi="Courier New" w:cs="Courier New"/>
                <w:sz w:val="16"/>
                <w:szCs w:val="16"/>
                <w:lang w:val="en-US"/>
              </w:rPr>
            </w:pPr>
            <w:bookmarkStart w:id="318" w:name="MCCQCTEMPBM_00000065" w:colFirst="0" w:colLast="0"/>
            <w:r>
              <w:rPr>
                <w:rFonts w:ascii="Courier New" w:hAnsi="Courier New" w:cs="Courier New"/>
                <w:sz w:val="16"/>
                <w:szCs w:val="16"/>
                <w:lang w:val="en-US"/>
              </w:rPr>
              <w:t>GET /SubNetwork=SN1?\</w:t>
            </w:r>
          </w:p>
          <w:p w14:paraId="5373C775"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BB7B4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7195CE3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B1554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8"/>
    <w:p w14:paraId="3B5ADED6"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555B6355"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239062" w14:textId="77777777" w:rsidR="00583C65" w:rsidRDefault="00583C65">
            <w:pPr>
              <w:spacing w:after="0"/>
              <w:rPr>
                <w:rFonts w:ascii="Courier New" w:hAnsi="Courier New" w:cs="Courier New"/>
                <w:sz w:val="16"/>
                <w:szCs w:val="16"/>
                <w:lang w:val="en-US"/>
              </w:rPr>
            </w:pPr>
            <w:bookmarkStart w:id="319" w:name="MCCQCTEMPBM_00000066" w:colFirst="0" w:colLast="0"/>
            <w:r>
              <w:rPr>
                <w:rFonts w:ascii="Courier New" w:hAnsi="Courier New" w:cs="Courier New"/>
                <w:sz w:val="16"/>
                <w:szCs w:val="16"/>
                <w:lang w:val="en-US"/>
              </w:rPr>
              <w:t>GET /SubNetwork=SN1?\</w:t>
            </w:r>
          </w:p>
          <w:p w14:paraId="7766D4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013D9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2DA578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06864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19"/>
    </w:tbl>
    <w:p w14:paraId="2DFE9D87" w14:textId="77777777" w:rsidR="00F34BA2" w:rsidRDefault="00F34BA2" w:rsidP="00F34BA2"/>
    <w:p w14:paraId="1BEE223B" w14:textId="77777777" w:rsidR="00F34BA2" w:rsidRDefault="00AF0AFF" w:rsidP="00F34BA2">
      <w:r>
        <w:t>It is possible to combine scoping and filtering with attribute and attribute field selection. The following example returns the containment tree</w:t>
      </w:r>
      <w:r w:rsidR="00616B49">
        <w:t xml:space="preserve"> (i.e. the object tree without attributes and "attributes" container)</w:t>
      </w:r>
      <w:r>
        <w:t>,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9716D9C" w14:textId="77777777" w:rsidTr="00CD3700">
        <w:tc>
          <w:tcPr>
            <w:tcW w:w="9779" w:type="dxa"/>
            <w:shd w:val="clear" w:color="auto" w:fill="F2F2F2"/>
          </w:tcPr>
          <w:p w14:paraId="19A3F146" w14:textId="77777777" w:rsidR="00F34BA2" w:rsidRPr="00EE4FBE" w:rsidRDefault="00F34BA2" w:rsidP="00CD3700">
            <w:pPr>
              <w:spacing w:after="0"/>
            </w:pPr>
            <w:bookmarkStart w:id="320"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16BDAF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BC8CC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20"/>
          </w:p>
        </w:tc>
      </w:tr>
      <w:tr w:rsidR="00F34BA2" w:rsidRPr="00954EB2" w14:paraId="3EC64052" w14:textId="77777777" w:rsidTr="00CD3700">
        <w:tc>
          <w:tcPr>
            <w:tcW w:w="9779" w:type="dxa"/>
            <w:shd w:val="clear" w:color="auto" w:fill="F2F2F2"/>
          </w:tcPr>
          <w:p w14:paraId="2F86BFCE"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F791C46"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43E8C7C"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EA04FD5" w14:textId="77777777" w:rsidR="00F34BA2" w:rsidRDefault="00F34BA2" w:rsidP="00CD3700">
            <w:pPr>
              <w:spacing w:after="0"/>
              <w:rPr>
                <w:rFonts w:ascii="Courier New" w:hAnsi="Courier New" w:cs="Courier New"/>
                <w:sz w:val="16"/>
                <w:szCs w:val="16"/>
                <w:lang w:val="en-US"/>
              </w:rPr>
            </w:pPr>
          </w:p>
          <w:p w14:paraId="57236F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057D3CE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3095B7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7AAA4D5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2673C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7D9B529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ABCF40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DEA83C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38CEAE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C0F277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C68EDA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0072AE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A9309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F21E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47E5F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294A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E0B15F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56699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1D9CE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1B19E6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B9E0B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0932D2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C52C5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043D94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15F27AF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26516B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B2596B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C14C13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344BAFC"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569E5D68"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7AE0125C"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47253E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01094E5D"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5D0FF4EA"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483398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E6EC74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12D4159"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35288E67" w14:textId="77777777" w:rsidTr="00C51523">
        <w:tc>
          <w:tcPr>
            <w:tcW w:w="9779" w:type="dxa"/>
            <w:shd w:val="clear" w:color="auto" w:fill="F2F2F2"/>
          </w:tcPr>
          <w:p w14:paraId="4030926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26E480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BCEE19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AB1CAB4" w14:textId="77777777" w:rsidR="00101E92" w:rsidRDefault="00101E92" w:rsidP="00C51523">
            <w:pPr>
              <w:spacing w:after="0"/>
              <w:rPr>
                <w:rFonts w:ascii="Courier New" w:hAnsi="Courier New" w:cs="Courier New"/>
                <w:sz w:val="16"/>
                <w:szCs w:val="16"/>
                <w:lang w:val="en-US"/>
              </w:rPr>
            </w:pPr>
          </w:p>
          <w:p w14:paraId="21BA3BAD"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00901EFD"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40179CC"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37AA4F3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BACE61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530446C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661BA67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4DCD23B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1DF846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6E6953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6F660B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44E996F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050471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32C3DEED"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F4BEBF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EA8093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F77774C"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6FEBDF8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170952FE"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6EC3822"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6F32396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4D12870"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5BC188F4"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592B70D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AAFD8B3"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37191F9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9DEF35F" w14:textId="77777777" w:rsidR="00101E92" w:rsidRDefault="00101E92" w:rsidP="00C51523">
            <w:pPr>
              <w:spacing w:after="0"/>
              <w:rPr>
                <w:rFonts w:ascii="Courier New" w:hAnsi="Courier New" w:cs="Courier New"/>
                <w:sz w:val="16"/>
                <w:szCs w:val="16"/>
                <w:lang w:val="en-US"/>
              </w:rPr>
            </w:pPr>
          </w:p>
        </w:tc>
      </w:tr>
    </w:tbl>
    <w:p w14:paraId="729475BD" w14:textId="77777777" w:rsidR="00F34BA2" w:rsidRDefault="00F34BA2" w:rsidP="00F34BA2"/>
    <w:p w14:paraId="4475D61C"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5909BE65"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7A3D326" w14:textId="77777777" w:rsidR="00AE17AD" w:rsidRDefault="00AE17AD" w:rsidP="00AA545C">
            <w:pPr>
              <w:spacing w:after="0"/>
              <w:rPr>
                <w:rFonts w:ascii="Courier New" w:hAnsi="Courier New" w:cs="Courier New"/>
                <w:sz w:val="16"/>
                <w:szCs w:val="16"/>
                <w:lang w:val="en-US"/>
              </w:rPr>
            </w:pPr>
            <w:bookmarkStart w:id="321"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2E856F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65DD6E5"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65DA132A"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FF65B55"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A1E105D" w14:textId="77777777" w:rsidR="00AE17AD" w:rsidRPr="0071280C" w:rsidRDefault="00AE17AD" w:rsidP="00AA545C">
            <w:pPr>
              <w:spacing w:after="0"/>
              <w:rPr>
                <w:rFonts w:ascii="Courier New" w:hAnsi="Courier New" w:cs="Courier New"/>
                <w:sz w:val="16"/>
                <w:szCs w:val="16"/>
                <w:lang w:val="en-US"/>
              </w:rPr>
            </w:pPr>
            <w:bookmarkStart w:id="322" w:name="MCCQCTEMPBM_00000069" w:colFirst="0" w:colLast="0"/>
            <w:r w:rsidRPr="0071280C">
              <w:rPr>
                <w:rFonts w:ascii="Courier New" w:hAnsi="Courier New" w:cs="Courier New"/>
                <w:sz w:val="16"/>
                <w:szCs w:val="16"/>
                <w:lang w:val="en-US"/>
              </w:rPr>
              <w:t>HTTP/1.1 200 OK</w:t>
            </w:r>
          </w:p>
          <w:p w14:paraId="6E66C56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7AF1558"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2D2BB98" w14:textId="77777777" w:rsidR="00AE17AD" w:rsidRDefault="00AE17AD" w:rsidP="00AA545C">
            <w:pPr>
              <w:spacing w:after="0"/>
              <w:rPr>
                <w:rFonts w:ascii="Courier New" w:hAnsi="Courier New" w:cs="Courier New"/>
                <w:sz w:val="16"/>
                <w:szCs w:val="16"/>
                <w:lang w:val="en-US"/>
              </w:rPr>
            </w:pPr>
          </w:p>
          <w:p w14:paraId="39737BF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E6803C8"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765E0F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A73CD8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7A17D0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59474BF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F3A205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3F6983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763B74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DF849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56EE707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45E713C"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62ACE0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332DF9F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5DA7C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9F56D8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7787B5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20662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19FC1D8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053D1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C04DFDC"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620CF2B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5C8DADC"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580E51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CE2766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6E54AB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56F837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213C0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3ABB9FA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AE9410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16FB4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5B5E1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D36876D"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22"/>
    </w:tbl>
    <w:p w14:paraId="191A93BD" w14:textId="77777777" w:rsidR="00AE17AD" w:rsidRDefault="00AE17AD" w:rsidP="00F34BA2"/>
    <w:p w14:paraId="2BA2748E"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46CFF874"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25E3C96" w14:textId="77777777" w:rsidR="00CD42BA" w:rsidRPr="0071280C" w:rsidRDefault="00CD42BA">
            <w:pPr>
              <w:spacing w:after="0"/>
              <w:rPr>
                <w:rFonts w:ascii="Courier New" w:hAnsi="Courier New" w:cs="Courier New"/>
                <w:sz w:val="16"/>
                <w:szCs w:val="16"/>
                <w:lang w:val="en-US"/>
              </w:rPr>
            </w:pPr>
            <w:bookmarkStart w:id="323" w:name="MCCQCTEMPBM_00000070" w:colFirst="0" w:colLast="0"/>
            <w:r w:rsidRPr="0071280C">
              <w:rPr>
                <w:rFonts w:ascii="Courier New" w:hAnsi="Courier New" w:cs="Courier New"/>
                <w:sz w:val="16"/>
                <w:szCs w:val="16"/>
                <w:lang w:val="en-US"/>
              </w:rPr>
              <w:t>HTTP/1.1 200 OK</w:t>
            </w:r>
          </w:p>
          <w:p w14:paraId="44470788"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3F8B95B"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7EBC6CE" w14:textId="77777777" w:rsidR="00CD42BA" w:rsidRDefault="00CD42BA">
            <w:pPr>
              <w:spacing w:after="0"/>
              <w:rPr>
                <w:rFonts w:ascii="Courier New" w:hAnsi="Courier New" w:cs="Courier New"/>
                <w:sz w:val="16"/>
                <w:szCs w:val="16"/>
                <w:lang w:val="en-US"/>
              </w:rPr>
            </w:pPr>
          </w:p>
          <w:p w14:paraId="1B36924C"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17972FB3"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1E0DA173"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BF76DD5"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2E3D28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B4A389C"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696AB52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DB3819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2A7F4617"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FB097B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64B99D53"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FD56294"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7833910B"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D50458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3B8974D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23531EC4"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23"/>
    </w:tbl>
    <w:p w14:paraId="337B5D46" w14:textId="77777777" w:rsidR="00CD42BA" w:rsidRDefault="00CD42BA" w:rsidP="00CD42BA"/>
    <w:p w14:paraId="1EB605D2"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2E10541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80A1664" w14:textId="77777777" w:rsidR="00CD42BA" w:rsidRDefault="00CD42BA">
            <w:pPr>
              <w:spacing w:after="0"/>
              <w:rPr>
                <w:rFonts w:ascii="Courier New" w:hAnsi="Courier New" w:cs="Courier New"/>
                <w:sz w:val="16"/>
                <w:szCs w:val="16"/>
                <w:lang w:val="en-US"/>
              </w:rPr>
            </w:pPr>
            <w:bookmarkStart w:id="324"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4609D0A5"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01962D60"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795770C5"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A8E3EEA"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4"/>
    <w:p w14:paraId="4376382A"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2594930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55863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510BA9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4784B12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488D6DD3" w14:textId="77777777" w:rsidR="00632333" w:rsidRDefault="00632333" w:rsidP="00084A25">
            <w:pPr>
              <w:spacing w:after="0"/>
              <w:rPr>
                <w:rFonts w:ascii="Courier New" w:hAnsi="Courier New" w:cs="Courier New"/>
                <w:sz w:val="16"/>
                <w:szCs w:val="16"/>
                <w:lang w:val="en-US"/>
              </w:rPr>
            </w:pPr>
          </w:p>
          <w:p w14:paraId="74BB221F"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4A1903B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3CB1228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286901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2F520C7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79B5B3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4AC59FB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1A8CDD9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291CABF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4BFED81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0AB583C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708D992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03392C9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436F37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1CA583C9"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14BD81D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452B34C7"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4FDA54FB" w14:textId="77777777" w:rsidR="00A2126F" w:rsidRDefault="00A2126F" w:rsidP="00103CE3">
      <w:pPr>
        <w:spacing w:before="180"/>
      </w:pPr>
      <w:r>
        <w:t>Without the location step "/attributes" the complete subtree would be returned.</w:t>
      </w:r>
    </w:p>
    <w:p w14:paraId="05FAF34F" w14:textId="77777777" w:rsidR="00632333" w:rsidRPr="00E34238" w:rsidRDefault="00632333" w:rsidP="00632333">
      <w:bookmarkStart w:id="325"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5A0F1BEC"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754D42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5C5C77D8"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626E8DD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46440197"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39FDD632"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10AF0BD2"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384DA76A"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653E06"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150931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1CC222A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5EB8B58A"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F194A8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161C5D29" w14:textId="77777777" w:rsidR="00380127" w:rsidRPr="00E34238" w:rsidRDefault="00380127" w:rsidP="00380127">
      <w:pPr>
        <w:pStyle w:val="Heading2"/>
      </w:pPr>
      <w:bookmarkStart w:id="326" w:name="_Toc162446464"/>
      <w:bookmarkEnd w:id="325"/>
      <w:r w:rsidRPr="00E34238">
        <w:t>A.2.4</w:t>
      </w:r>
      <w:r w:rsidRPr="00E34238">
        <w:tab/>
        <w:t>Large queries</w:t>
      </w:r>
      <w:bookmarkEnd w:id="326"/>
    </w:p>
    <w:p w14:paraId="592EA497"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0F28028E"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6D259F"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0F492CC4"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547132E"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12B77320"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22C85AEF"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7B554129" w14:textId="77777777" w:rsidR="00380127" w:rsidRPr="00E34238" w:rsidRDefault="00380127" w:rsidP="00D17B7C">
            <w:pPr>
              <w:spacing w:after="0"/>
              <w:rPr>
                <w:rFonts w:ascii="Courier New" w:hAnsi="Courier New" w:cs="Courier New"/>
                <w:sz w:val="16"/>
                <w:szCs w:val="16"/>
                <w:lang w:val="en-US"/>
              </w:rPr>
            </w:pPr>
          </w:p>
          <w:p w14:paraId="10B1C6E5"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0CF6C061" w14:textId="77777777" w:rsidR="00632333" w:rsidRDefault="00632333" w:rsidP="00103CE3">
      <w:pPr>
        <w:spacing w:before="180"/>
      </w:pPr>
    </w:p>
    <w:p w14:paraId="713F04F4" w14:textId="77777777" w:rsidR="00F34BA2" w:rsidRDefault="00F34BA2" w:rsidP="00EE4FBE">
      <w:pPr>
        <w:pStyle w:val="Heading1"/>
      </w:pPr>
      <w:bookmarkStart w:id="327" w:name="_Toc27559739"/>
      <w:bookmarkStart w:id="328" w:name="_Toc36039484"/>
      <w:bookmarkStart w:id="329" w:name="_Toc162446465"/>
      <w:r>
        <w:t>A.3</w:t>
      </w:r>
      <w:r>
        <w:tab/>
        <w:t>Creation of resources</w:t>
      </w:r>
      <w:bookmarkEnd w:id="327"/>
      <w:bookmarkEnd w:id="328"/>
      <w:bookmarkEnd w:id="329"/>
    </w:p>
    <w:p w14:paraId="19ADFBEE" w14:textId="77777777" w:rsidR="00F34BA2" w:rsidRDefault="00F34BA2" w:rsidP="00EE4FBE">
      <w:pPr>
        <w:pStyle w:val="Heading2"/>
      </w:pPr>
      <w:bookmarkStart w:id="330" w:name="_Toc27559740"/>
      <w:bookmarkStart w:id="331" w:name="_Toc36039485"/>
      <w:bookmarkStart w:id="332" w:name="_Toc162446466"/>
      <w:r>
        <w:t>A.3.1</w:t>
      </w:r>
      <w:r>
        <w:tab/>
        <w:t>Creation of a resource with HTTP PUT</w:t>
      </w:r>
      <w:bookmarkEnd w:id="330"/>
      <w:bookmarkEnd w:id="331"/>
      <w:bookmarkEnd w:id="332"/>
    </w:p>
    <w:p w14:paraId="42A69388"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D49105D" w14:textId="77777777" w:rsidTr="00CD3700">
        <w:tc>
          <w:tcPr>
            <w:tcW w:w="9779" w:type="dxa"/>
            <w:shd w:val="clear" w:color="auto" w:fill="F2F2F2"/>
          </w:tcPr>
          <w:p w14:paraId="0B76997B" w14:textId="77777777" w:rsidR="00F34BA2" w:rsidRPr="00394089" w:rsidRDefault="00F34BA2" w:rsidP="00CD3700">
            <w:pPr>
              <w:spacing w:after="0"/>
              <w:rPr>
                <w:rFonts w:ascii="Courier New" w:hAnsi="Courier New" w:cs="Courier New"/>
                <w:sz w:val="16"/>
                <w:szCs w:val="16"/>
                <w:lang w:val="en-US"/>
              </w:rPr>
            </w:pPr>
            <w:bookmarkStart w:id="333"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FEACBB0"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950E21"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4BF71B" w14:textId="77777777" w:rsidR="00F34BA2" w:rsidRDefault="00F34BA2" w:rsidP="00CD3700">
            <w:pPr>
              <w:spacing w:after="0"/>
              <w:rPr>
                <w:rFonts w:ascii="Courier New" w:hAnsi="Courier New" w:cs="Courier New"/>
                <w:sz w:val="16"/>
                <w:szCs w:val="16"/>
                <w:lang w:val="en-US"/>
              </w:rPr>
            </w:pPr>
          </w:p>
          <w:p w14:paraId="7F53AEF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486BD94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6C7B3E6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F15C5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114459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062DD20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6DECD5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77DC3E"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33"/>
    </w:tbl>
    <w:p w14:paraId="67059174" w14:textId="77777777" w:rsidR="00F34BA2" w:rsidRDefault="00F34BA2" w:rsidP="00F34BA2"/>
    <w:p w14:paraId="5BAA0EE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6E7FFF6" w14:textId="77777777" w:rsidTr="00CD3700">
        <w:tc>
          <w:tcPr>
            <w:tcW w:w="9779" w:type="dxa"/>
            <w:shd w:val="clear" w:color="auto" w:fill="F2F2F2"/>
          </w:tcPr>
          <w:p w14:paraId="260A356B" w14:textId="77777777" w:rsidR="00F34BA2" w:rsidRPr="0071280C" w:rsidRDefault="00F34BA2" w:rsidP="00CD3700">
            <w:pPr>
              <w:spacing w:after="0"/>
              <w:rPr>
                <w:rFonts w:ascii="Courier New" w:hAnsi="Courier New" w:cs="Courier New"/>
                <w:sz w:val="16"/>
                <w:szCs w:val="16"/>
                <w:lang w:val="en-US"/>
              </w:rPr>
            </w:pPr>
            <w:bookmarkStart w:id="334"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0B0159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E3A671B"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1192317B"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3080F7C7" w14:textId="77777777" w:rsidR="00F34BA2" w:rsidRPr="004F1033" w:rsidRDefault="00F34BA2" w:rsidP="00CD3700">
            <w:pPr>
              <w:spacing w:after="0"/>
              <w:rPr>
                <w:rFonts w:ascii="Courier New" w:hAnsi="Courier New" w:cs="Courier New"/>
                <w:sz w:val="16"/>
                <w:szCs w:val="16"/>
                <w:lang w:val="fr-FR"/>
              </w:rPr>
            </w:pPr>
          </w:p>
          <w:p w14:paraId="5EAE5AB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61DA2A7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099CF6B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65B1CD9A"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7129883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615B050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7BDC20EC"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34"/>
    </w:tbl>
    <w:p w14:paraId="4D534E84" w14:textId="77777777" w:rsidR="00F34BA2" w:rsidRDefault="00F34BA2" w:rsidP="00F34BA2"/>
    <w:p w14:paraId="0FF8091B"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0B25CF54" w14:textId="77777777" w:rsidTr="00C51523">
        <w:tc>
          <w:tcPr>
            <w:tcW w:w="9779" w:type="dxa"/>
            <w:shd w:val="clear" w:color="auto" w:fill="F2F2F2"/>
          </w:tcPr>
          <w:p w14:paraId="3981FA8B"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4A758701"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9C90968"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507A9EAA"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448F8EC0" w14:textId="77777777" w:rsidR="00C00107" w:rsidRDefault="00C00107" w:rsidP="00F34BA2"/>
    <w:p w14:paraId="52642F4B" w14:textId="77777777" w:rsidR="00F34BA2" w:rsidRDefault="00F34BA2" w:rsidP="00F34BA2">
      <w:pPr>
        <w:pStyle w:val="Heading2"/>
      </w:pPr>
      <w:bookmarkStart w:id="335" w:name="_Toc27559741"/>
      <w:bookmarkStart w:id="336" w:name="_Toc36039486"/>
      <w:bookmarkStart w:id="337" w:name="_Toc162446467"/>
      <w:r>
        <w:t>A.3.2</w:t>
      </w:r>
      <w:r>
        <w:tab/>
        <w:t>Creation of a resource with HTTP POST</w:t>
      </w:r>
      <w:bookmarkEnd w:id="335"/>
      <w:bookmarkEnd w:id="336"/>
      <w:bookmarkEnd w:id="337"/>
    </w:p>
    <w:p w14:paraId="68773E63"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1ACEF2E" w14:textId="77777777" w:rsidTr="00CD3700">
        <w:tc>
          <w:tcPr>
            <w:tcW w:w="9779" w:type="dxa"/>
            <w:shd w:val="clear" w:color="auto" w:fill="F2F2F2"/>
          </w:tcPr>
          <w:p w14:paraId="41A15C9E" w14:textId="77777777" w:rsidR="00F34BA2" w:rsidRPr="00394089" w:rsidRDefault="00F34BA2" w:rsidP="00CD3700">
            <w:pPr>
              <w:spacing w:after="0"/>
              <w:rPr>
                <w:rFonts w:ascii="Courier New" w:hAnsi="Courier New" w:cs="Courier New"/>
                <w:sz w:val="16"/>
                <w:szCs w:val="16"/>
                <w:lang w:val="en-US"/>
              </w:rPr>
            </w:pPr>
            <w:bookmarkStart w:id="338"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666AEE84"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F4D24FB"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D9081A8" w14:textId="77777777" w:rsidR="00F34BA2" w:rsidRDefault="00F34BA2" w:rsidP="00CD3700">
            <w:pPr>
              <w:spacing w:after="0"/>
              <w:rPr>
                <w:rFonts w:ascii="Courier New" w:hAnsi="Courier New" w:cs="Courier New"/>
                <w:sz w:val="16"/>
                <w:szCs w:val="16"/>
                <w:lang w:val="en-US"/>
              </w:rPr>
            </w:pPr>
          </w:p>
          <w:p w14:paraId="6BCAE704"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620D6E4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384B795F"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27C0F7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C6A6641"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08E1A88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540AFF8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44F90E7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38"/>
    </w:tbl>
    <w:p w14:paraId="02608C89" w14:textId="77777777" w:rsidR="00F34BA2" w:rsidRDefault="00F34BA2" w:rsidP="00F34BA2"/>
    <w:p w14:paraId="4CFC088F"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9CD9EEA" w14:textId="77777777" w:rsidTr="00CD3700">
        <w:tc>
          <w:tcPr>
            <w:tcW w:w="9779" w:type="dxa"/>
            <w:shd w:val="clear" w:color="auto" w:fill="F2F2F2"/>
          </w:tcPr>
          <w:p w14:paraId="7BE136E8" w14:textId="77777777" w:rsidR="00F34BA2" w:rsidRPr="0071280C" w:rsidRDefault="00F34BA2" w:rsidP="00CD3700">
            <w:pPr>
              <w:spacing w:after="0"/>
              <w:rPr>
                <w:rFonts w:ascii="Courier New" w:hAnsi="Courier New" w:cs="Courier New"/>
                <w:sz w:val="16"/>
                <w:szCs w:val="16"/>
                <w:lang w:val="en-US"/>
              </w:rPr>
            </w:pPr>
            <w:bookmarkStart w:id="339"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A0454C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334F862"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0229BA3F"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15DAB2EB" w14:textId="77777777" w:rsidR="00F34BA2" w:rsidRPr="004F1033" w:rsidRDefault="00F34BA2" w:rsidP="00CD3700">
            <w:pPr>
              <w:spacing w:after="0"/>
              <w:rPr>
                <w:rFonts w:ascii="Courier New" w:hAnsi="Courier New" w:cs="Courier New"/>
                <w:sz w:val="16"/>
                <w:szCs w:val="16"/>
                <w:lang w:val="fr-FR"/>
              </w:rPr>
            </w:pPr>
          </w:p>
          <w:p w14:paraId="020EA56A"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06EC74EE"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384E826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36ECFC1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3C8F59F1"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627A41C0"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07393C5E"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39"/>
    </w:tbl>
    <w:p w14:paraId="20565CC3" w14:textId="77777777" w:rsidR="00F34BA2" w:rsidRDefault="00F34BA2" w:rsidP="00F34BA2"/>
    <w:p w14:paraId="2C3171F1"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1B13DEE" w14:textId="77777777" w:rsidTr="00AA545C">
        <w:tc>
          <w:tcPr>
            <w:tcW w:w="9779" w:type="dxa"/>
            <w:shd w:val="clear" w:color="auto" w:fill="F2F2F2"/>
          </w:tcPr>
          <w:p w14:paraId="7FED00DD" w14:textId="77777777" w:rsidR="00AF6F51" w:rsidRPr="00394089" w:rsidRDefault="00AF6F51" w:rsidP="00AA545C">
            <w:pPr>
              <w:spacing w:after="0"/>
              <w:rPr>
                <w:rFonts w:ascii="Courier New" w:hAnsi="Courier New" w:cs="Courier New"/>
                <w:sz w:val="16"/>
                <w:szCs w:val="16"/>
                <w:lang w:val="en-US"/>
              </w:rPr>
            </w:pPr>
            <w:bookmarkStart w:id="340"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4247281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ED9629B"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4A897E5" w14:textId="77777777" w:rsidR="00AF6F51" w:rsidRDefault="00AF6F51" w:rsidP="00AA545C">
            <w:pPr>
              <w:spacing w:after="0"/>
              <w:rPr>
                <w:rFonts w:ascii="Courier New" w:hAnsi="Courier New" w:cs="Courier New"/>
                <w:sz w:val="16"/>
                <w:szCs w:val="16"/>
                <w:lang w:val="en-US"/>
              </w:rPr>
            </w:pPr>
          </w:p>
          <w:p w14:paraId="42D7FFE3"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73807D2E"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234F461F"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3341E935"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29C56D9" w14:textId="77777777" w:rsidR="00AF6F51" w:rsidRPr="00F64359" w:rsidRDefault="00AF6F51" w:rsidP="00AA545C">
            <w:pPr>
              <w:pStyle w:val="PL"/>
            </w:pPr>
            <w:r w:rsidRPr="00AD4A2C">
              <w:rPr>
                <w:lang w:val="en-US"/>
              </w:rPr>
              <w:t xml:space="preserve">    </w:t>
            </w:r>
            <w:r w:rsidRPr="00F64359">
              <w:t>"userLabel": "Berlin NW",</w:t>
            </w:r>
          </w:p>
          <w:p w14:paraId="42BC65F9" w14:textId="77777777" w:rsidR="00AF6F51" w:rsidRPr="00F64359" w:rsidRDefault="00AF6F51" w:rsidP="00AA545C">
            <w:pPr>
              <w:pStyle w:val="PL"/>
            </w:pPr>
            <w:r w:rsidRPr="00F64359">
              <w:t xml:space="preserve">    "userDefinedNetworkType": "5G",</w:t>
            </w:r>
          </w:p>
          <w:p w14:paraId="50A0E291" w14:textId="77777777" w:rsidR="00AF6F51" w:rsidRDefault="00AF6F51" w:rsidP="00AA545C">
            <w:pPr>
              <w:pStyle w:val="PL"/>
              <w:rPr>
                <w:lang w:val="en-US"/>
              </w:rPr>
            </w:pPr>
            <w:r w:rsidRPr="00F64359">
              <w:t xml:space="preserve">    </w:t>
            </w:r>
            <w:r>
              <w:rPr>
                <w:lang w:val="en-US"/>
              </w:rPr>
              <w:t>"plmnId": {</w:t>
            </w:r>
          </w:p>
          <w:p w14:paraId="4720AEBD" w14:textId="77777777" w:rsidR="00AF6F51" w:rsidRDefault="00AF6F51" w:rsidP="00AA545C">
            <w:pPr>
              <w:pStyle w:val="PL"/>
              <w:rPr>
                <w:lang w:val="en-US"/>
              </w:rPr>
            </w:pPr>
            <w:r>
              <w:rPr>
                <w:lang w:val="en-US"/>
              </w:rPr>
              <w:t xml:space="preserve">      "mcc": 456,</w:t>
            </w:r>
          </w:p>
          <w:p w14:paraId="4BDC6F3D" w14:textId="77777777" w:rsidR="00AF6F51" w:rsidRDefault="00AF6F51" w:rsidP="00AA545C">
            <w:pPr>
              <w:pStyle w:val="PL"/>
              <w:rPr>
                <w:lang w:val="en-US"/>
              </w:rPr>
            </w:pPr>
            <w:r>
              <w:rPr>
                <w:lang w:val="en-US"/>
              </w:rPr>
              <w:t xml:space="preserve">      "mnc": 789</w:t>
            </w:r>
          </w:p>
          <w:p w14:paraId="62A4442F" w14:textId="77777777" w:rsidR="00AF6F51" w:rsidRPr="00A77481" w:rsidRDefault="00AF6F51" w:rsidP="00AA545C">
            <w:pPr>
              <w:pStyle w:val="PL"/>
              <w:rPr>
                <w:lang w:val="en-US"/>
              </w:rPr>
            </w:pPr>
            <w:r>
              <w:rPr>
                <w:lang w:val="en-US"/>
              </w:rPr>
              <w:t xml:space="preserve">    }</w:t>
            </w:r>
          </w:p>
          <w:p w14:paraId="52D8B4C9" w14:textId="77777777" w:rsidR="00AF6F51" w:rsidRDefault="00AF6F51" w:rsidP="00AA545C">
            <w:pPr>
              <w:pStyle w:val="PL"/>
              <w:rPr>
                <w:lang w:val="en-US"/>
              </w:rPr>
            </w:pPr>
            <w:r w:rsidRPr="00A77481">
              <w:rPr>
                <w:lang w:val="en-US"/>
              </w:rPr>
              <w:t xml:space="preserve">  }</w:t>
            </w:r>
          </w:p>
          <w:p w14:paraId="5E9C6A92" w14:textId="77777777" w:rsidR="00AF6F51" w:rsidRPr="00DF6F6A" w:rsidRDefault="00AF6F51" w:rsidP="00AA545C">
            <w:pPr>
              <w:pStyle w:val="PL"/>
              <w:rPr>
                <w:lang w:val="en-US"/>
              </w:rPr>
            </w:pPr>
            <w:r>
              <w:rPr>
                <w:lang w:val="en-US"/>
              </w:rPr>
              <w:t>}</w:t>
            </w:r>
          </w:p>
        </w:tc>
      </w:tr>
      <w:bookmarkEnd w:id="340"/>
    </w:tbl>
    <w:p w14:paraId="77A19399" w14:textId="77777777" w:rsidR="00AF6F51" w:rsidRDefault="00AF6F51" w:rsidP="00F34BA2"/>
    <w:p w14:paraId="0CA84102" w14:textId="77777777" w:rsidR="00F34BA2" w:rsidRDefault="00F34BA2" w:rsidP="00EE4FBE">
      <w:pPr>
        <w:pStyle w:val="Heading2"/>
      </w:pPr>
      <w:bookmarkStart w:id="341" w:name="_Toc27559742"/>
      <w:bookmarkStart w:id="342" w:name="_Toc36039487"/>
      <w:bookmarkStart w:id="343" w:name="_Toc162446468"/>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41"/>
      <w:bookmarkEnd w:id="342"/>
      <w:bookmarkEnd w:id="343"/>
    </w:p>
    <w:p w14:paraId="2DD296E9"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02F4306E"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A3AE412" w14:textId="77777777" w:rsidTr="00AA545C">
        <w:tc>
          <w:tcPr>
            <w:tcW w:w="9779" w:type="dxa"/>
            <w:shd w:val="clear" w:color="auto" w:fill="F2F2F2"/>
          </w:tcPr>
          <w:p w14:paraId="6CF29FE2" w14:textId="77777777" w:rsidR="00AF6F51" w:rsidRPr="00394089" w:rsidRDefault="00AF6F51" w:rsidP="00AA545C">
            <w:pPr>
              <w:spacing w:after="0"/>
              <w:rPr>
                <w:rFonts w:ascii="Courier New" w:hAnsi="Courier New" w:cs="Courier New"/>
                <w:sz w:val="16"/>
                <w:szCs w:val="16"/>
                <w:lang w:val="en-US"/>
              </w:rPr>
            </w:pPr>
            <w:bookmarkStart w:id="344" w:name="MCCQCTEMPBM_00000077" w:colFirst="0" w:colLast="0"/>
            <w:r w:rsidRPr="00394089">
              <w:rPr>
                <w:rFonts w:ascii="Courier New" w:hAnsi="Courier New" w:cs="Courier New"/>
                <w:sz w:val="16"/>
                <w:szCs w:val="16"/>
                <w:lang w:val="en-US"/>
              </w:rPr>
              <w:t>PATCH /SubNetwork=SN1 HTTP/1.1</w:t>
            </w:r>
          </w:p>
          <w:p w14:paraId="32EC9C96"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3FFE3C"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4409122C" w14:textId="77777777" w:rsidR="00AF6F51" w:rsidRDefault="00AF6F51" w:rsidP="00AA545C">
            <w:pPr>
              <w:spacing w:after="0"/>
              <w:rPr>
                <w:rFonts w:ascii="Courier New" w:hAnsi="Courier New" w:cs="Courier New"/>
                <w:sz w:val="16"/>
                <w:szCs w:val="16"/>
                <w:lang w:val="en-US"/>
              </w:rPr>
            </w:pPr>
          </w:p>
          <w:p w14:paraId="2B0AFBA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5F65DF9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623F38C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2E715E51"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4E3C1C3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7313858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4EF68F8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63ED98F1"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2D114066"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9E063A6"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005B7B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A0669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48C341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B7A6B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D84333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53AEAD2A"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6F35F45B"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03EC2792"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15B6BDB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E98FFBB"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6E97722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43029450"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5500949B"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51EC7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6BE8F86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38F691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0FBF0B4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210CB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1F1CBD5"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4256DD0"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AF2B0A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B71078A"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44"/>
    <w:p w14:paraId="104C3D17"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D8255FE" w14:textId="77777777" w:rsidTr="00C51523">
        <w:tc>
          <w:tcPr>
            <w:tcW w:w="9779" w:type="dxa"/>
            <w:shd w:val="clear" w:color="auto" w:fill="F2F2F2"/>
          </w:tcPr>
          <w:p w14:paraId="57D057D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6EC60387"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4C29C62B" w14:textId="77777777" w:rsidR="00C00107" w:rsidRDefault="00C00107" w:rsidP="00AF6F51"/>
    <w:p w14:paraId="79A431BD" w14:textId="77777777" w:rsidR="00AF6F51" w:rsidRDefault="00AF6F51" w:rsidP="00AF6F51">
      <w:r>
        <w:t>The next example shows how a new "XyzFunction" resource is added to each of the "ManagedElement" resouces.</w:t>
      </w:r>
    </w:p>
    <w:p w14:paraId="2B1522DC"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64E72DDB"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F0D9EA4" w14:textId="77777777" w:rsidTr="00AA545C">
        <w:tc>
          <w:tcPr>
            <w:tcW w:w="9779" w:type="dxa"/>
            <w:shd w:val="clear" w:color="auto" w:fill="F2F2F2"/>
          </w:tcPr>
          <w:p w14:paraId="13D725E5" w14:textId="77777777" w:rsidR="00AF6F51" w:rsidRPr="00394089" w:rsidRDefault="00AF6F51" w:rsidP="00AA545C">
            <w:pPr>
              <w:spacing w:after="0"/>
              <w:rPr>
                <w:rFonts w:ascii="Courier New" w:hAnsi="Courier New" w:cs="Courier New"/>
                <w:sz w:val="16"/>
                <w:szCs w:val="16"/>
                <w:lang w:val="en-US"/>
              </w:rPr>
            </w:pPr>
            <w:bookmarkStart w:id="345" w:name="MCCQCTEMPBM_00000078" w:colFirst="0" w:colLast="0"/>
            <w:r w:rsidRPr="00394089">
              <w:rPr>
                <w:rFonts w:ascii="Courier New" w:hAnsi="Courier New" w:cs="Courier New"/>
                <w:sz w:val="16"/>
                <w:szCs w:val="16"/>
                <w:lang w:val="en-US"/>
              </w:rPr>
              <w:t>PATCH /SubNetwork=SN1 HTTP/1.1</w:t>
            </w:r>
          </w:p>
          <w:p w14:paraId="3FD574EB"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F33415"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F220C3A" w14:textId="77777777" w:rsidR="00AF6F51" w:rsidRDefault="00AF6F51" w:rsidP="00AA545C">
            <w:pPr>
              <w:spacing w:after="0"/>
              <w:rPr>
                <w:rFonts w:ascii="Courier New" w:hAnsi="Courier New" w:cs="Courier New"/>
                <w:sz w:val="16"/>
                <w:szCs w:val="16"/>
                <w:lang w:val="en-US"/>
              </w:rPr>
            </w:pPr>
          </w:p>
          <w:p w14:paraId="383BFDFD"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708BA27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7E5452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19A44AD"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6498F7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0F10BFC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09A64C7"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E18E93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CB7519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FC22F07"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6792EE4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ACC896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63C07D0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A884C8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9EBD31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70E1E9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3B7EBF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1E3E7D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F4170F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C98132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124251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B1018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B95A8FD"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780A3E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6D1C1B3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6A4D38C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F888A8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438360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B7CF56C"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DFEC07"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06EA06F"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45"/>
    </w:tbl>
    <w:p w14:paraId="188BA4AA" w14:textId="77777777" w:rsidR="00F34BA2" w:rsidRDefault="00F34BA2" w:rsidP="00F34BA2"/>
    <w:p w14:paraId="4038D23E"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F5EFFCC" w14:textId="77777777" w:rsidTr="00C51523">
        <w:tc>
          <w:tcPr>
            <w:tcW w:w="9779" w:type="dxa"/>
            <w:shd w:val="clear" w:color="auto" w:fill="F2F2F2"/>
          </w:tcPr>
          <w:p w14:paraId="5EE66F1C"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4941762A"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2A882D72"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7A6D6F99" w14:textId="77777777" w:rsidTr="00C51523">
        <w:tc>
          <w:tcPr>
            <w:tcW w:w="9779" w:type="dxa"/>
            <w:shd w:val="clear" w:color="auto" w:fill="F2F2F2"/>
          </w:tcPr>
          <w:p w14:paraId="45443D7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5F6C9E8"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7ACB4A7"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479B4FAC" w14:textId="77777777" w:rsidR="00C00107" w:rsidRPr="00035E23" w:rsidRDefault="00C00107" w:rsidP="00C51523">
            <w:pPr>
              <w:spacing w:after="0"/>
              <w:rPr>
                <w:rFonts w:ascii="Courier New" w:hAnsi="Courier New" w:cs="Courier New"/>
                <w:sz w:val="16"/>
                <w:szCs w:val="16"/>
                <w:lang w:val="en-US"/>
              </w:rPr>
            </w:pPr>
          </w:p>
          <w:p w14:paraId="2C4C4DA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064AF2A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044BD05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B84E4C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44ACA6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2444300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6F36F7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408B3F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7CEC4B3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00D6F7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6E79176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368353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671DF59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363DAA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C7297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B8F291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E28A6F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89AD19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668332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67E2A3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312666C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941E89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6084ABD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5CC13FC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7CB8ABF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53AA8B3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0AC488C"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7C68153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002266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D885EB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3A755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7F256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CA2155"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535F49DA" w14:textId="77777777" w:rsidR="00C00107" w:rsidRDefault="00C00107" w:rsidP="00F34BA2"/>
    <w:p w14:paraId="09A1010C" w14:textId="77777777" w:rsidR="00AF6F51" w:rsidRDefault="00AF6F51" w:rsidP="00AF6F51">
      <w:pPr>
        <w:pStyle w:val="Heading2"/>
      </w:pPr>
      <w:bookmarkStart w:id="346" w:name="_Toc162446469"/>
      <w:r>
        <w:t>A.3.4</w:t>
      </w:r>
      <w:r>
        <w:tab/>
        <w:t>Creation of multiple resources with 3GPP JSON Patch</w:t>
      </w:r>
      <w:bookmarkEnd w:id="346"/>
    </w:p>
    <w:p w14:paraId="00B1DC77"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14F876A" w14:textId="77777777" w:rsidTr="00AA545C">
        <w:tc>
          <w:tcPr>
            <w:tcW w:w="9779" w:type="dxa"/>
            <w:shd w:val="clear" w:color="auto" w:fill="F2F2F2"/>
          </w:tcPr>
          <w:p w14:paraId="42637010" w14:textId="77777777" w:rsidR="00AF6F51" w:rsidRPr="00394089" w:rsidRDefault="00AF6F51" w:rsidP="00AA545C">
            <w:pPr>
              <w:spacing w:after="0"/>
              <w:rPr>
                <w:rFonts w:ascii="Courier New" w:hAnsi="Courier New" w:cs="Courier New"/>
                <w:sz w:val="16"/>
                <w:szCs w:val="16"/>
                <w:lang w:val="en-US"/>
              </w:rPr>
            </w:pPr>
            <w:bookmarkStart w:id="347" w:name="MCCQCTEMPBM_00000079" w:colFirst="0" w:colLast="0"/>
            <w:r w:rsidRPr="00394089">
              <w:rPr>
                <w:rFonts w:ascii="Courier New" w:hAnsi="Courier New" w:cs="Courier New"/>
                <w:sz w:val="16"/>
                <w:szCs w:val="16"/>
                <w:lang w:val="en-US"/>
              </w:rPr>
              <w:t>PATCH /SubNetwork=SN1 HTTP/1.1</w:t>
            </w:r>
          </w:p>
          <w:p w14:paraId="7BCEDD71"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A12363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7B74AC7"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DBC89DD"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1501A766"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B7FABC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6BEEB6B4"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3FE41280"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BA67CC3"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2D0D0A86"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68598DAB"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E9CD4E7"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71A07E74"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35200E7E"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29D8D669"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EA63D6D"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A8F8325"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7EA708B7"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6906525C"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32927342"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375C6AAB"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F74E4BB"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7277C62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7F8C4E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1DA738A0"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33341018"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6F5A2482"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0378D7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1E3B84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6C467F07"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67841D3C"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52628400"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286EE1D9"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40DB003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2CA5567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5DF3DEF0"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BC7BB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2CE43112" w14:textId="77777777" w:rsidR="00AF6F51" w:rsidRPr="00054382" w:rsidRDefault="00AF6F51" w:rsidP="00AA545C">
            <w:pPr>
              <w:pStyle w:val="PL"/>
              <w:rPr>
                <w:lang w:val="en-US"/>
              </w:rPr>
            </w:pPr>
            <w:r w:rsidRPr="00054382">
              <w:rPr>
                <w:lang w:val="en-US"/>
              </w:rPr>
              <w:t xml:space="preserve">        "attrB": </w:t>
            </w:r>
            <w:r>
              <w:rPr>
                <w:lang w:val="en-US"/>
              </w:rPr>
              <w:t>772</w:t>
            </w:r>
          </w:p>
          <w:p w14:paraId="493B3B8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0068A36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950B68D"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87811CC"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47"/>
    </w:tbl>
    <w:p w14:paraId="130AD237" w14:textId="77777777" w:rsidR="00AF6F51" w:rsidRDefault="00AF6F51" w:rsidP="00AF6F51"/>
    <w:p w14:paraId="212F4041"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0278695" w14:textId="77777777" w:rsidTr="00AA545C">
        <w:tc>
          <w:tcPr>
            <w:tcW w:w="9779" w:type="dxa"/>
            <w:shd w:val="clear" w:color="auto" w:fill="F2F2F2"/>
          </w:tcPr>
          <w:p w14:paraId="2CC0C0E6" w14:textId="77777777" w:rsidR="00AF6F51" w:rsidRPr="00394089" w:rsidRDefault="00AF6F51" w:rsidP="00AA545C">
            <w:pPr>
              <w:spacing w:after="0"/>
              <w:rPr>
                <w:rFonts w:ascii="Courier New" w:hAnsi="Courier New" w:cs="Courier New"/>
                <w:sz w:val="16"/>
                <w:szCs w:val="16"/>
                <w:lang w:val="en-US"/>
              </w:rPr>
            </w:pPr>
            <w:bookmarkStart w:id="348" w:name="MCCQCTEMPBM_00000080" w:colFirst="0" w:colLast="0"/>
            <w:r w:rsidRPr="00394089">
              <w:rPr>
                <w:rFonts w:ascii="Courier New" w:hAnsi="Courier New" w:cs="Courier New"/>
                <w:sz w:val="16"/>
                <w:szCs w:val="16"/>
                <w:lang w:val="en-US"/>
              </w:rPr>
              <w:t>PATCH /SubNetwork=SN1 HTTP/1.1</w:t>
            </w:r>
          </w:p>
          <w:p w14:paraId="79B515BD"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0FD9DD"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225C3D6"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7DD6A65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2EB7F08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1947B15"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1842CC5E"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55A6EFAA"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00452B7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78A164D8"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62A6B2E5"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3029F028"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3EEF6C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117D74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4EE0E2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0BA1FDC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6092A98A"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57F0DF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2646A53A"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7F3D716A"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7334FD6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52EAF34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1A83929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449B22EA"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973B1C"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5AC35B5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13930A78"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0B05617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687974E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1686141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30BC7D5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A21FA3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488772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5250F4D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06CD500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0D848679"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48"/>
    </w:tbl>
    <w:p w14:paraId="7762C590" w14:textId="77777777" w:rsidR="00AF6F51" w:rsidRDefault="00AF6F51" w:rsidP="00AF6F51"/>
    <w:p w14:paraId="23421170"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38A3AD5C"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13E4D12B" w14:textId="77777777" w:rsidTr="00AA545C">
        <w:tc>
          <w:tcPr>
            <w:tcW w:w="9779" w:type="dxa"/>
            <w:shd w:val="clear" w:color="auto" w:fill="F2F2F2"/>
          </w:tcPr>
          <w:p w14:paraId="7A3E7AAF" w14:textId="77777777" w:rsidR="00AF6F51" w:rsidRPr="00394089" w:rsidRDefault="00AF6F51" w:rsidP="00AA545C">
            <w:pPr>
              <w:spacing w:after="0"/>
              <w:rPr>
                <w:rFonts w:ascii="Courier New" w:hAnsi="Courier New" w:cs="Courier New"/>
                <w:sz w:val="16"/>
                <w:szCs w:val="16"/>
                <w:lang w:val="en-US"/>
              </w:rPr>
            </w:pPr>
            <w:bookmarkStart w:id="349" w:name="MCCQCTEMPBM_00000081" w:colFirst="0" w:colLast="0"/>
            <w:r w:rsidRPr="00394089">
              <w:rPr>
                <w:rFonts w:ascii="Courier New" w:hAnsi="Courier New" w:cs="Courier New"/>
                <w:sz w:val="16"/>
                <w:szCs w:val="16"/>
                <w:lang w:val="en-US"/>
              </w:rPr>
              <w:t>PATCH /SubNetwork=SN1 HTTP/1.1</w:t>
            </w:r>
          </w:p>
          <w:p w14:paraId="49F58AB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BD7E4D9"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4734C8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64B7589"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E9063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19FAEE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26061F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53F338D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34D81A39"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6172C43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0ADD4A3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6675059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2640AA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9AD9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7F855C8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A3BD61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4907CBB"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560DE60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E3D868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495FFF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02E366D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68EDADEE"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0136838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236039B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3D9213DE"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2811057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00AE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60600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42500BE3"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49"/>
    </w:tbl>
    <w:p w14:paraId="4C391FF5" w14:textId="77777777" w:rsidR="00AF6F51" w:rsidRDefault="00AF6F51" w:rsidP="00F34BA2"/>
    <w:p w14:paraId="468BE2D4" w14:textId="77777777" w:rsidR="00F34BA2" w:rsidRDefault="00F34BA2" w:rsidP="004F1033">
      <w:pPr>
        <w:pStyle w:val="Heading1"/>
        <w:rPr>
          <w:lang w:val="en-US"/>
        </w:rPr>
      </w:pPr>
      <w:bookmarkStart w:id="350" w:name="_Toc27559743"/>
      <w:bookmarkStart w:id="351" w:name="_Toc36039488"/>
      <w:bookmarkStart w:id="352" w:name="_Toc162446470"/>
      <w:r>
        <w:rPr>
          <w:lang w:val="en-US"/>
        </w:rPr>
        <w:t>A.4</w:t>
      </w:r>
      <w:r>
        <w:rPr>
          <w:lang w:val="en-US"/>
        </w:rPr>
        <w:tab/>
      </w:r>
      <w:r w:rsidRPr="00EE4FBE">
        <w:rPr>
          <w:lang w:val="en-US"/>
        </w:rPr>
        <w:t>Deletion of  resource</w:t>
      </w:r>
      <w:bookmarkEnd w:id="350"/>
      <w:r w:rsidR="00A11F28">
        <w:rPr>
          <w:lang w:val="en-US"/>
        </w:rPr>
        <w:t>s</w:t>
      </w:r>
      <w:bookmarkEnd w:id="351"/>
      <w:bookmarkEnd w:id="352"/>
    </w:p>
    <w:p w14:paraId="7F89BD46" w14:textId="77777777" w:rsidR="00F34BA2" w:rsidRDefault="00F34BA2" w:rsidP="00EE4FBE">
      <w:pPr>
        <w:pStyle w:val="Heading2"/>
        <w:rPr>
          <w:lang w:val="en-US"/>
        </w:rPr>
      </w:pPr>
      <w:bookmarkStart w:id="353" w:name="_Toc27559744"/>
      <w:bookmarkStart w:id="354" w:name="_Toc36039489"/>
      <w:bookmarkStart w:id="355" w:name="_Toc162446471"/>
      <w:r>
        <w:rPr>
          <w:lang w:val="en-US"/>
        </w:rPr>
        <w:t>A.4.1</w:t>
      </w:r>
      <w:r>
        <w:rPr>
          <w:lang w:val="en-US"/>
        </w:rPr>
        <w:tab/>
        <w:t>Deletion of a resource with HTTP DELETE</w:t>
      </w:r>
      <w:bookmarkEnd w:id="353"/>
      <w:bookmarkEnd w:id="354"/>
      <w:bookmarkEnd w:id="355"/>
    </w:p>
    <w:p w14:paraId="622F1399"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5C6327" w14:textId="77777777" w:rsidTr="00CD3700">
        <w:tc>
          <w:tcPr>
            <w:tcW w:w="9779" w:type="dxa"/>
            <w:shd w:val="clear" w:color="auto" w:fill="F2F2F2"/>
          </w:tcPr>
          <w:p w14:paraId="430FC772" w14:textId="77777777" w:rsidR="00F34BA2" w:rsidRPr="00394089" w:rsidRDefault="00F34BA2" w:rsidP="00CD3700">
            <w:pPr>
              <w:spacing w:after="0"/>
              <w:rPr>
                <w:rFonts w:ascii="Courier New" w:hAnsi="Courier New" w:cs="Courier New"/>
                <w:sz w:val="16"/>
                <w:szCs w:val="16"/>
                <w:lang w:val="en-US"/>
              </w:rPr>
            </w:pPr>
            <w:bookmarkStart w:id="356"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4F634BB6"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56"/>
    </w:tbl>
    <w:p w14:paraId="0654A770" w14:textId="77777777" w:rsidR="00F34BA2" w:rsidRDefault="00F34BA2" w:rsidP="00F34BA2">
      <w:pPr>
        <w:rPr>
          <w:lang w:val="en-US"/>
        </w:rPr>
      </w:pPr>
    </w:p>
    <w:p w14:paraId="78A8261C"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1806C95" w14:textId="77777777" w:rsidTr="00CD3700">
        <w:tc>
          <w:tcPr>
            <w:tcW w:w="9779" w:type="dxa"/>
            <w:shd w:val="clear" w:color="auto" w:fill="F2F2F2"/>
          </w:tcPr>
          <w:p w14:paraId="65CB09BD" w14:textId="77777777" w:rsidR="00F34BA2" w:rsidRPr="0071280C" w:rsidRDefault="00F34BA2" w:rsidP="00CD3700">
            <w:pPr>
              <w:spacing w:after="0"/>
              <w:rPr>
                <w:rFonts w:ascii="Courier New" w:hAnsi="Courier New" w:cs="Courier New"/>
                <w:sz w:val="16"/>
                <w:szCs w:val="16"/>
                <w:lang w:val="en-US"/>
              </w:rPr>
            </w:pPr>
            <w:bookmarkStart w:id="357"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9418462"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57"/>
    </w:tbl>
    <w:p w14:paraId="56D266D2" w14:textId="77777777" w:rsidR="00F34BA2" w:rsidRDefault="00F34BA2" w:rsidP="00F34BA2">
      <w:pPr>
        <w:rPr>
          <w:lang w:val="en-US"/>
        </w:rPr>
      </w:pPr>
    </w:p>
    <w:p w14:paraId="60BF6632" w14:textId="77777777" w:rsidR="00F34BA2" w:rsidRDefault="00F34BA2" w:rsidP="00EE4FBE">
      <w:pPr>
        <w:pStyle w:val="Heading2"/>
        <w:rPr>
          <w:lang w:val="en-US"/>
        </w:rPr>
      </w:pPr>
      <w:bookmarkStart w:id="358" w:name="_Toc27559745"/>
      <w:bookmarkStart w:id="359" w:name="_Toc36039490"/>
      <w:bookmarkStart w:id="360" w:name="_Toc162446472"/>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58"/>
      <w:bookmarkEnd w:id="359"/>
      <w:bookmarkEnd w:id="360"/>
    </w:p>
    <w:p w14:paraId="29C07930"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C33587" w14:textId="77777777" w:rsidTr="00CD3700">
        <w:tc>
          <w:tcPr>
            <w:tcW w:w="9779" w:type="dxa"/>
            <w:shd w:val="clear" w:color="auto" w:fill="F2F2F2"/>
          </w:tcPr>
          <w:p w14:paraId="57F5E4ED" w14:textId="77777777" w:rsidR="00F34BA2" w:rsidRPr="00394089" w:rsidRDefault="00F34BA2" w:rsidP="00CD3700">
            <w:pPr>
              <w:spacing w:after="0"/>
              <w:rPr>
                <w:rFonts w:ascii="Courier New" w:hAnsi="Courier New" w:cs="Courier New"/>
                <w:sz w:val="16"/>
                <w:szCs w:val="16"/>
                <w:lang w:val="en-US"/>
              </w:rPr>
            </w:pPr>
            <w:bookmarkStart w:id="361"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0F5C44A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61"/>
    </w:tbl>
    <w:p w14:paraId="18E95AFB" w14:textId="77777777" w:rsidR="00F34BA2" w:rsidRPr="008A50F5" w:rsidRDefault="00F34BA2" w:rsidP="00F34BA2">
      <w:pPr>
        <w:rPr>
          <w:lang w:val="en-US"/>
        </w:rPr>
      </w:pPr>
    </w:p>
    <w:p w14:paraId="4B5407FB" w14:textId="77777777" w:rsidR="00F34BA2" w:rsidRDefault="00F34BA2" w:rsidP="00EE4FBE">
      <w:pPr>
        <w:pStyle w:val="Heading2"/>
        <w:rPr>
          <w:lang w:val="en-US"/>
        </w:rPr>
      </w:pPr>
      <w:bookmarkStart w:id="362" w:name="_Toc27559746"/>
      <w:bookmarkStart w:id="363" w:name="_Toc36039491"/>
      <w:bookmarkStart w:id="364" w:name="_Toc162446473"/>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62"/>
      <w:bookmarkEnd w:id="363"/>
      <w:bookmarkEnd w:id="364"/>
    </w:p>
    <w:p w14:paraId="71C2F5E2"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5F5FC6CD"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3860316" w14:textId="77777777" w:rsidTr="00AA545C">
        <w:tc>
          <w:tcPr>
            <w:tcW w:w="9779" w:type="dxa"/>
            <w:shd w:val="clear" w:color="auto" w:fill="F2F2F2"/>
          </w:tcPr>
          <w:p w14:paraId="785A8F4B" w14:textId="77777777" w:rsidR="00AF6F51" w:rsidRPr="00394089" w:rsidRDefault="00AF6F51" w:rsidP="00AA545C">
            <w:pPr>
              <w:spacing w:after="0"/>
              <w:rPr>
                <w:rFonts w:ascii="Courier New" w:hAnsi="Courier New" w:cs="Courier New"/>
                <w:sz w:val="16"/>
                <w:szCs w:val="16"/>
                <w:lang w:val="en-US"/>
              </w:rPr>
            </w:pPr>
            <w:bookmarkStart w:id="365" w:name="MCCQCTEMPBM_00000085" w:colFirst="0" w:colLast="0"/>
            <w:r w:rsidRPr="00394089">
              <w:rPr>
                <w:rFonts w:ascii="Courier New" w:hAnsi="Courier New" w:cs="Courier New"/>
                <w:sz w:val="16"/>
                <w:szCs w:val="16"/>
                <w:lang w:val="en-US"/>
              </w:rPr>
              <w:t>PATCH /SubNetwork=SN1 HTTP/1.1</w:t>
            </w:r>
          </w:p>
          <w:p w14:paraId="453834D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85115F9"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79C4A574" w14:textId="77777777" w:rsidR="00AF6F51" w:rsidRDefault="00AF6F51" w:rsidP="00AA545C">
            <w:pPr>
              <w:spacing w:after="0"/>
              <w:rPr>
                <w:rFonts w:ascii="Courier New" w:hAnsi="Courier New" w:cs="Courier New"/>
                <w:sz w:val="16"/>
                <w:szCs w:val="16"/>
                <w:lang w:val="en-US"/>
              </w:rPr>
            </w:pPr>
          </w:p>
          <w:p w14:paraId="080C559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5C3C64D6"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13F53D90"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42476C4B" w14:textId="77777777" w:rsidR="00AF6F51" w:rsidRPr="007B2CC7"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7B2CC7">
              <w:rPr>
                <w:rFonts w:ascii="Courier New" w:hAnsi="Courier New" w:cs="Courier New"/>
                <w:sz w:val="16"/>
                <w:szCs w:val="16"/>
                <w:lang w:val="fr-FR"/>
              </w:rPr>
              <w:t>{</w:t>
            </w:r>
          </w:p>
          <w:p w14:paraId="49124ED0" w14:textId="77777777" w:rsidR="00AF6F51" w:rsidRPr="007B2CC7" w:rsidRDefault="00AF6F51" w:rsidP="00AA545C">
            <w:pPr>
              <w:spacing w:after="0"/>
              <w:rPr>
                <w:rFonts w:ascii="Courier New" w:hAnsi="Courier New" w:cs="Courier New"/>
                <w:sz w:val="16"/>
                <w:szCs w:val="16"/>
                <w:lang w:val="fr-FR"/>
              </w:rPr>
            </w:pPr>
            <w:r w:rsidRPr="007B2CC7">
              <w:rPr>
                <w:rFonts w:ascii="Courier New" w:hAnsi="Courier New" w:cs="Courier New"/>
                <w:sz w:val="16"/>
                <w:szCs w:val="16"/>
                <w:lang w:val="fr-FR"/>
              </w:rPr>
              <w:t xml:space="preserve">      "id": "ME1",</w:t>
            </w:r>
          </w:p>
          <w:p w14:paraId="5E666C09" w14:textId="77777777" w:rsidR="00AF6F51" w:rsidRPr="00924722" w:rsidRDefault="00AF6F51" w:rsidP="00AA545C">
            <w:pPr>
              <w:spacing w:after="0"/>
              <w:rPr>
                <w:rFonts w:ascii="Courier New" w:hAnsi="Courier New" w:cs="Courier New"/>
                <w:sz w:val="16"/>
                <w:szCs w:val="16"/>
                <w:lang w:val="fr-FR"/>
              </w:rPr>
            </w:pPr>
            <w:r w:rsidRPr="007B2CC7">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1A4B7362"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5B962F7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BA809A1"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688622B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7CEE3C96"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5A974798"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78A26ADB"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09EA4F32"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7CECD98C"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2562CC64"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5A47EDF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1481348A"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3BC945C2"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37313424" w14:textId="77777777" w:rsidR="00AF6F51" w:rsidRDefault="00AF6F51" w:rsidP="00AF6F51">
      <w:pPr>
        <w:rPr>
          <w:lang w:val="en-US"/>
        </w:rPr>
      </w:pPr>
      <w:bookmarkStart w:id="366" w:name="_Toc27559747"/>
      <w:bookmarkStart w:id="367" w:name="_Toc36039492"/>
      <w:bookmarkEnd w:id="365"/>
    </w:p>
    <w:p w14:paraId="75AA180D" w14:textId="77777777" w:rsidR="00AF6F51" w:rsidRDefault="00AF6F51" w:rsidP="00AF6F51">
      <w:pPr>
        <w:pStyle w:val="Heading2"/>
        <w:rPr>
          <w:lang w:val="en-US"/>
        </w:rPr>
      </w:pPr>
      <w:bookmarkStart w:id="368" w:name="_Toc162446474"/>
      <w:r>
        <w:rPr>
          <w:lang w:val="en-US"/>
        </w:rPr>
        <w:t>A.4.4</w:t>
      </w:r>
      <w:r>
        <w:rPr>
          <w:lang w:val="en-US"/>
        </w:rPr>
        <w:tab/>
        <w:t>Deletion of multiple resources with 3GPP JSON Patch</w:t>
      </w:r>
      <w:bookmarkEnd w:id="368"/>
    </w:p>
    <w:p w14:paraId="196995CC" w14:textId="77777777" w:rsidR="00AF6F51" w:rsidRDefault="00AF6F51" w:rsidP="00AF6F51">
      <w:r>
        <w:t xml:space="preserve">Multiple resources are deleted with an ordered sequence of "remove" operations. The following example removes a complete subtree for a "ManagedElement". </w:t>
      </w:r>
    </w:p>
    <w:p w14:paraId="02A47C52"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B41F4A8"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888C6B4" w14:textId="77777777" w:rsidTr="00AA545C">
        <w:tc>
          <w:tcPr>
            <w:tcW w:w="9779" w:type="dxa"/>
            <w:shd w:val="clear" w:color="auto" w:fill="F2F2F2"/>
          </w:tcPr>
          <w:p w14:paraId="2C53CAF2" w14:textId="77777777" w:rsidR="00AF6F51" w:rsidRPr="00394089" w:rsidRDefault="00AF6F51" w:rsidP="00AA545C">
            <w:pPr>
              <w:spacing w:after="0"/>
              <w:rPr>
                <w:rFonts w:ascii="Courier New" w:hAnsi="Courier New" w:cs="Courier New"/>
                <w:sz w:val="16"/>
                <w:szCs w:val="16"/>
                <w:lang w:val="en-US"/>
              </w:rPr>
            </w:pPr>
            <w:bookmarkStart w:id="369" w:name="MCCQCTEMPBM_00000086" w:colFirst="0" w:colLast="0"/>
            <w:r w:rsidRPr="00394089">
              <w:rPr>
                <w:rFonts w:ascii="Courier New" w:hAnsi="Courier New" w:cs="Courier New"/>
                <w:sz w:val="16"/>
                <w:szCs w:val="16"/>
                <w:lang w:val="en-US"/>
              </w:rPr>
              <w:t>PATCH /SubNetwork=SN1 HTTP/1.1</w:t>
            </w:r>
          </w:p>
          <w:p w14:paraId="259D5E56"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38DA7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D21DD2D"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72EC7F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18B90BB2"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0E0266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0D1F8D35"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0E78F38A"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1239AF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DFD11E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50A3D342"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37EC61BF"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026E9CE7"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8860C7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7998A35E"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6FC04D3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3F5E87B3"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69"/>
    </w:tbl>
    <w:p w14:paraId="223BB7B7" w14:textId="77777777" w:rsidR="00AF6F51" w:rsidRDefault="00AF6F51" w:rsidP="00AF6F51">
      <w:pPr>
        <w:rPr>
          <w:lang w:val="en-US"/>
        </w:rPr>
      </w:pPr>
    </w:p>
    <w:p w14:paraId="6803B687" w14:textId="77777777" w:rsidR="00F34BA2" w:rsidRDefault="00F34BA2" w:rsidP="00EE4FBE">
      <w:pPr>
        <w:pStyle w:val="Heading1"/>
        <w:rPr>
          <w:lang w:val="en-US"/>
        </w:rPr>
      </w:pPr>
      <w:bookmarkStart w:id="370" w:name="_Toc162446475"/>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66"/>
      <w:bookmarkEnd w:id="367"/>
      <w:bookmarkEnd w:id="370"/>
    </w:p>
    <w:p w14:paraId="717E4B15"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68EB2D9" w14:textId="77777777" w:rsidTr="00CD3700">
        <w:tc>
          <w:tcPr>
            <w:tcW w:w="9779" w:type="dxa"/>
            <w:shd w:val="clear" w:color="auto" w:fill="F2F2F2"/>
          </w:tcPr>
          <w:p w14:paraId="15135001" w14:textId="77777777" w:rsidR="00F34BA2" w:rsidRPr="00394089" w:rsidRDefault="00F34BA2" w:rsidP="00CD3700">
            <w:pPr>
              <w:spacing w:after="0"/>
              <w:rPr>
                <w:rFonts w:ascii="Courier New" w:hAnsi="Courier New" w:cs="Courier New"/>
                <w:sz w:val="16"/>
                <w:szCs w:val="16"/>
                <w:lang w:val="en-US"/>
              </w:rPr>
            </w:pPr>
            <w:bookmarkStart w:id="371"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0F515"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F6DB6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74AED48" w14:textId="77777777" w:rsidR="00F34BA2" w:rsidRDefault="00F34BA2" w:rsidP="00CD3700">
            <w:pPr>
              <w:spacing w:after="0"/>
              <w:rPr>
                <w:rFonts w:ascii="Courier New" w:hAnsi="Courier New" w:cs="Courier New"/>
                <w:sz w:val="16"/>
                <w:szCs w:val="16"/>
                <w:lang w:val="en-US"/>
              </w:rPr>
            </w:pPr>
          </w:p>
          <w:p w14:paraId="707DC33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23B6E994"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3B2B891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1037054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29D2716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09553285"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247FD157"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71"/>
    </w:tbl>
    <w:p w14:paraId="3B700A2C" w14:textId="77777777" w:rsidR="00F34BA2" w:rsidRDefault="00F34BA2" w:rsidP="00EE4FBE">
      <w:pPr>
        <w:rPr>
          <w:lang w:val="en-US"/>
        </w:rPr>
      </w:pPr>
    </w:p>
    <w:p w14:paraId="5442FD92"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358006F" w14:textId="77777777" w:rsidTr="00AA545C">
        <w:tc>
          <w:tcPr>
            <w:tcW w:w="9779" w:type="dxa"/>
            <w:shd w:val="clear" w:color="auto" w:fill="F2F2F2"/>
          </w:tcPr>
          <w:p w14:paraId="29069DBC" w14:textId="77777777" w:rsidR="00AF6F51" w:rsidRPr="00394089" w:rsidRDefault="00AF6F51" w:rsidP="00AA545C">
            <w:pPr>
              <w:spacing w:after="0"/>
              <w:rPr>
                <w:rFonts w:ascii="Courier New" w:hAnsi="Courier New" w:cs="Courier New"/>
                <w:sz w:val="16"/>
                <w:szCs w:val="16"/>
                <w:lang w:val="en-US"/>
              </w:rPr>
            </w:pPr>
            <w:bookmarkStart w:id="372"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7DDE0B03"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A596A80"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3578671" w14:textId="77777777" w:rsidR="00AF6F51" w:rsidRDefault="00AF6F51" w:rsidP="00AA545C">
            <w:pPr>
              <w:spacing w:after="0"/>
              <w:rPr>
                <w:rFonts w:ascii="Courier New" w:hAnsi="Courier New" w:cs="Courier New"/>
                <w:sz w:val="16"/>
                <w:szCs w:val="16"/>
                <w:lang w:val="en-US"/>
              </w:rPr>
            </w:pPr>
          </w:p>
          <w:p w14:paraId="2FCD8401"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A4DE3DD"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192B9CC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3929818A"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085B546B"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32C232B6" w14:textId="77777777" w:rsidR="00AF6F51" w:rsidRPr="00A77481" w:rsidRDefault="00AF6F51" w:rsidP="00AA545C">
            <w:pPr>
              <w:pStyle w:val="PL"/>
              <w:rPr>
                <w:lang w:val="en-US"/>
              </w:rPr>
            </w:pPr>
            <w:r w:rsidRPr="00A77481">
              <w:rPr>
                <w:lang w:val="en-US"/>
              </w:rPr>
              <w:t xml:space="preserve">    "location": "TV Tower"</w:t>
            </w:r>
          </w:p>
          <w:p w14:paraId="5F203F8A"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73327FA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72"/>
    </w:tbl>
    <w:p w14:paraId="1215895B" w14:textId="77777777" w:rsidR="00AF6F51" w:rsidRPr="00790257" w:rsidRDefault="00AF6F51" w:rsidP="00EE4FBE">
      <w:pPr>
        <w:rPr>
          <w:lang w:val="en-US"/>
        </w:rPr>
      </w:pPr>
    </w:p>
    <w:p w14:paraId="5F43123E" w14:textId="77777777" w:rsidR="00F34BA2" w:rsidRDefault="00F34BA2" w:rsidP="00EE4FBE">
      <w:pPr>
        <w:pStyle w:val="Heading1"/>
        <w:rPr>
          <w:lang w:val="en-US"/>
        </w:rPr>
      </w:pPr>
      <w:bookmarkStart w:id="373" w:name="_Toc27559748"/>
      <w:bookmarkStart w:id="374" w:name="_Toc36039493"/>
      <w:bookmarkStart w:id="375" w:name="_Toc162446476"/>
      <w:r>
        <w:rPr>
          <w:lang w:val="en-US"/>
        </w:rPr>
        <w:t>A.6</w:t>
      </w:r>
      <w:r>
        <w:rPr>
          <w:lang w:val="en-US"/>
        </w:rPr>
        <w:tab/>
        <w:t>Partial update of a resource</w:t>
      </w:r>
      <w:bookmarkEnd w:id="373"/>
      <w:bookmarkEnd w:id="374"/>
      <w:bookmarkEnd w:id="375"/>
    </w:p>
    <w:p w14:paraId="2B1FB87B" w14:textId="77777777" w:rsidR="00F34BA2" w:rsidRPr="000E2CB3" w:rsidRDefault="00F34BA2" w:rsidP="00EE4FBE">
      <w:pPr>
        <w:pStyle w:val="Heading2"/>
        <w:rPr>
          <w:lang w:val="en-US"/>
        </w:rPr>
      </w:pPr>
      <w:bookmarkStart w:id="376" w:name="_Toc27559749"/>
      <w:bookmarkStart w:id="377" w:name="_Toc36039494"/>
      <w:bookmarkStart w:id="378" w:name="_Toc162446477"/>
      <w:r>
        <w:rPr>
          <w:lang w:val="en-US"/>
        </w:rPr>
        <w:t>A.6.1</w:t>
      </w:r>
      <w:r>
        <w:rPr>
          <w:lang w:val="en-US"/>
        </w:rPr>
        <w:tab/>
        <w:t>Partial update of a resource with JSON Merge Patch</w:t>
      </w:r>
      <w:bookmarkEnd w:id="376"/>
      <w:bookmarkEnd w:id="377"/>
      <w:bookmarkEnd w:id="378"/>
    </w:p>
    <w:p w14:paraId="7AF505FF"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3E887E93" w14:textId="77777777" w:rsidTr="00CD3700">
        <w:tc>
          <w:tcPr>
            <w:tcW w:w="9779" w:type="dxa"/>
            <w:shd w:val="clear" w:color="auto" w:fill="F2F2F2"/>
          </w:tcPr>
          <w:p w14:paraId="24F3F423" w14:textId="77777777" w:rsidR="00F34BA2" w:rsidRPr="00394089" w:rsidRDefault="00F34BA2" w:rsidP="00CD3700">
            <w:pPr>
              <w:spacing w:after="0"/>
              <w:rPr>
                <w:rFonts w:ascii="Courier New" w:hAnsi="Courier New" w:cs="Courier New"/>
                <w:sz w:val="16"/>
                <w:szCs w:val="16"/>
                <w:lang w:val="en-US"/>
              </w:rPr>
            </w:pPr>
            <w:bookmarkStart w:id="379"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DE996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4AA670"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5BDFF578" w14:textId="77777777" w:rsidR="00F34BA2" w:rsidRDefault="00F34BA2" w:rsidP="00CD3700">
            <w:pPr>
              <w:spacing w:after="0"/>
              <w:rPr>
                <w:rFonts w:ascii="Courier New" w:hAnsi="Courier New" w:cs="Courier New"/>
                <w:sz w:val="16"/>
                <w:szCs w:val="16"/>
                <w:lang w:val="en-US"/>
              </w:rPr>
            </w:pPr>
          </w:p>
          <w:p w14:paraId="39D8F42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531C5EA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026813A0"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6DC58444"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4D7005D0"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5D9BD6B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379"/>
    </w:tbl>
    <w:p w14:paraId="156C964F" w14:textId="77777777" w:rsidR="00F34BA2" w:rsidRDefault="00F34BA2" w:rsidP="00F34BA2"/>
    <w:p w14:paraId="01CF246D"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2D9CB34" w14:textId="77777777" w:rsidTr="00CD3700">
        <w:tc>
          <w:tcPr>
            <w:tcW w:w="9779" w:type="dxa"/>
            <w:shd w:val="clear" w:color="auto" w:fill="F2F2F2"/>
          </w:tcPr>
          <w:p w14:paraId="02B52745" w14:textId="77777777" w:rsidR="00F34BA2" w:rsidRPr="00B32079" w:rsidRDefault="00F34BA2" w:rsidP="00CD3700">
            <w:pPr>
              <w:spacing w:after="0"/>
              <w:rPr>
                <w:rFonts w:ascii="Courier New" w:hAnsi="Courier New" w:cs="Courier New"/>
                <w:sz w:val="16"/>
                <w:szCs w:val="16"/>
                <w:lang w:val="en-US"/>
              </w:rPr>
            </w:pPr>
            <w:bookmarkStart w:id="380" w:name="MCCQCTEMPBM_00000090" w:colFirst="0" w:colLast="0"/>
            <w:r w:rsidRPr="00B32079">
              <w:rPr>
                <w:rFonts w:ascii="Courier New" w:hAnsi="Courier New" w:cs="Courier New"/>
                <w:sz w:val="16"/>
                <w:szCs w:val="16"/>
                <w:lang w:val="en-US"/>
              </w:rPr>
              <w:t>PATCH /SubNetwork=SN1 HTTP/1.1</w:t>
            </w:r>
          </w:p>
          <w:p w14:paraId="7AB021FC"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5214BFEB"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01138AFE" w14:textId="77777777" w:rsidR="00F34BA2" w:rsidRPr="008A50F5" w:rsidRDefault="00F34BA2" w:rsidP="00CD3700">
            <w:pPr>
              <w:spacing w:after="0"/>
              <w:rPr>
                <w:rFonts w:ascii="Courier New" w:hAnsi="Courier New" w:cs="Courier New"/>
                <w:sz w:val="16"/>
                <w:szCs w:val="16"/>
                <w:lang w:val="en-US"/>
              </w:rPr>
            </w:pPr>
          </w:p>
          <w:p w14:paraId="65C7E5F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CE68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4979F9C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676F752B"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39EEEFD4"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1E735F80"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4B236FE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89499D"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380"/>
    </w:tbl>
    <w:p w14:paraId="48554216" w14:textId="77777777" w:rsidR="00A11F28" w:rsidRDefault="00A11F28" w:rsidP="00A11F28"/>
    <w:p w14:paraId="09D528AD"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73DAC558" w14:textId="77777777" w:rsidTr="00AA545C">
        <w:tc>
          <w:tcPr>
            <w:tcW w:w="9779" w:type="dxa"/>
            <w:shd w:val="clear" w:color="auto" w:fill="F2F2F2"/>
          </w:tcPr>
          <w:p w14:paraId="518630CA" w14:textId="77777777" w:rsidR="005C241D" w:rsidRPr="00B32079" w:rsidRDefault="005C241D" w:rsidP="00AA545C">
            <w:pPr>
              <w:spacing w:after="0"/>
              <w:rPr>
                <w:rFonts w:ascii="Courier New" w:hAnsi="Courier New" w:cs="Courier New"/>
                <w:sz w:val="16"/>
                <w:szCs w:val="16"/>
                <w:lang w:val="en-US"/>
              </w:rPr>
            </w:pPr>
            <w:bookmarkStart w:id="381"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40A9B36"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45F13AB0"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52654422" w14:textId="77777777" w:rsidR="005C241D" w:rsidRPr="008A50F5" w:rsidRDefault="005C241D" w:rsidP="00AA545C">
            <w:pPr>
              <w:spacing w:after="0"/>
              <w:rPr>
                <w:rFonts w:ascii="Courier New" w:hAnsi="Courier New" w:cs="Courier New"/>
                <w:sz w:val="16"/>
                <w:szCs w:val="16"/>
                <w:lang w:val="en-US"/>
              </w:rPr>
            </w:pPr>
          </w:p>
          <w:p w14:paraId="11F3B029"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CB9C646"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DF839C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06CE6D87"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384C97C7"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6D678EEC"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8E2E793"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381"/>
    </w:tbl>
    <w:p w14:paraId="2AD1C418" w14:textId="77777777" w:rsidR="005C241D" w:rsidRDefault="005C241D" w:rsidP="005C241D"/>
    <w:p w14:paraId="4C5CA1C3"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6B2FE1B" w14:textId="77777777" w:rsidTr="00AA545C">
        <w:tc>
          <w:tcPr>
            <w:tcW w:w="9779" w:type="dxa"/>
            <w:shd w:val="clear" w:color="auto" w:fill="F2F2F2"/>
          </w:tcPr>
          <w:p w14:paraId="18B695E7" w14:textId="77777777" w:rsidR="005C241D" w:rsidRPr="00B32079" w:rsidRDefault="005C241D" w:rsidP="00AA545C">
            <w:pPr>
              <w:spacing w:after="0"/>
              <w:rPr>
                <w:rFonts w:ascii="Courier New" w:hAnsi="Courier New" w:cs="Courier New"/>
                <w:sz w:val="16"/>
                <w:szCs w:val="16"/>
                <w:lang w:val="en-US"/>
              </w:rPr>
            </w:pPr>
            <w:bookmarkStart w:id="382"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2FA16D26"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5EE5276A"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1825FAD5" w14:textId="77777777" w:rsidR="005C241D" w:rsidRPr="008A50F5" w:rsidRDefault="005C241D" w:rsidP="00AA545C">
            <w:pPr>
              <w:spacing w:after="0"/>
              <w:rPr>
                <w:rFonts w:ascii="Courier New" w:hAnsi="Courier New" w:cs="Courier New"/>
                <w:sz w:val="16"/>
                <w:szCs w:val="16"/>
                <w:lang w:val="en-US"/>
              </w:rPr>
            </w:pPr>
          </w:p>
          <w:p w14:paraId="0414716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1F4E7254"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1F84BD0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4255B94C"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6DB2721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1CF1818"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30DC3EC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0C619EC8"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815188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C59C90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1B820C4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671DC7A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C810C8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DCBC14E"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0CC3DB2E"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50BC215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C57F8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5D97E17"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73C70FB8" w14:textId="77777777" w:rsidR="005C241D" w:rsidRPr="00D974C7" w:rsidRDefault="005C241D" w:rsidP="00AA545C">
            <w:pPr>
              <w:pStyle w:val="PL"/>
              <w:rPr>
                <w:lang w:val="en-US"/>
              </w:rPr>
            </w:pPr>
            <w:r w:rsidRPr="00D974C7">
              <w:rPr>
                <w:rFonts w:cs="Courier New"/>
                <w:szCs w:val="16"/>
                <w:lang w:val="en-US"/>
              </w:rPr>
              <w:t>}</w:t>
            </w:r>
          </w:p>
        </w:tc>
      </w:tr>
      <w:bookmarkEnd w:id="382"/>
    </w:tbl>
    <w:p w14:paraId="0BCB19D1" w14:textId="77777777" w:rsidR="00F34BA2" w:rsidRDefault="00F34BA2" w:rsidP="00A11F28"/>
    <w:p w14:paraId="09AA2FC2" w14:textId="77777777" w:rsidR="00F34BA2" w:rsidRDefault="00F34BA2" w:rsidP="00EE4FBE">
      <w:pPr>
        <w:pStyle w:val="Heading2"/>
      </w:pPr>
      <w:bookmarkStart w:id="383" w:name="_Toc27559750"/>
      <w:bookmarkStart w:id="384" w:name="_Toc36039495"/>
      <w:bookmarkStart w:id="385" w:name="_Toc162446478"/>
      <w:r>
        <w:rPr>
          <w:lang w:val="en-US"/>
        </w:rPr>
        <w:t>A.6.2</w:t>
      </w:r>
      <w:r>
        <w:rPr>
          <w:lang w:val="en-US"/>
        </w:rPr>
        <w:tab/>
        <w:t xml:space="preserve">Partial update of a resource with </w:t>
      </w:r>
      <w:r w:rsidR="00A11F28">
        <w:t>3GPP</w:t>
      </w:r>
      <w:r>
        <w:t xml:space="preserve"> JSON </w:t>
      </w:r>
      <w:r w:rsidR="00A11F28">
        <w:t xml:space="preserve">Merge </w:t>
      </w:r>
      <w:r>
        <w:t>Patch</w:t>
      </w:r>
      <w:bookmarkEnd w:id="383"/>
      <w:bookmarkEnd w:id="384"/>
      <w:bookmarkEnd w:id="385"/>
    </w:p>
    <w:p w14:paraId="60F6EE3B" w14:textId="77777777" w:rsidR="00F34BA2" w:rsidRDefault="005C241D" w:rsidP="005C241D">
      <w:r w:rsidRPr="005C241D">
        <w:t>When updating a single resource, there is no difference between JSON Merge Patch (see A.6.1) and 3GPP JSON Merge Patch.</w:t>
      </w:r>
      <w:r w:rsidDel="005C241D">
        <w:t xml:space="preserve"> </w:t>
      </w:r>
    </w:p>
    <w:p w14:paraId="7C1E3595" w14:textId="77777777" w:rsidR="00F34BA2" w:rsidRDefault="00F34BA2" w:rsidP="00EE4FBE">
      <w:pPr>
        <w:pStyle w:val="Heading2"/>
      </w:pPr>
      <w:bookmarkStart w:id="386" w:name="_Toc27559751"/>
      <w:bookmarkStart w:id="387" w:name="_Toc36039496"/>
      <w:bookmarkStart w:id="388" w:name="_Toc162446479"/>
      <w:r>
        <w:rPr>
          <w:lang w:val="en-US"/>
        </w:rPr>
        <w:t>A.6.3</w:t>
      </w:r>
      <w:r>
        <w:rPr>
          <w:lang w:val="en-US"/>
        </w:rPr>
        <w:tab/>
        <w:t xml:space="preserve">Partial update of a resource with </w:t>
      </w:r>
      <w:r>
        <w:t>JSON Patch</w:t>
      </w:r>
      <w:bookmarkEnd w:id="386"/>
      <w:bookmarkEnd w:id="387"/>
      <w:bookmarkEnd w:id="388"/>
    </w:p>
    <w:p w14:paraId="2DFA8167"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1C096CE" w14:textId="77777777" w:rsidTr="00CD3700">
        <w:tc>
          <w:tcPr>
            <w:tcW w:w="9779" w:type="dxa"/>
            <w:shd w:val="clear" w:color="auto" w:fill="F2F2F2"/>
          </w:tcPr>
          <w:p w14:paraId="7E431206" w14:textId="77777777" w:rsidR="00F34BA2" w:rsidRPr="00394089" w:rsidRDefault="00F34BA2" w:rsidP="00CD3700">
            <w:pPr>
              <w:spacing w:after="0"/>
              <w:rPr>
                <w:rFonts w:ascii="Courier New" w:hAnsi="Courier New" w:cs="Courier New"/>
                <w:sz w:val="16"/>
                <w:szCs w:val="16"/>
                <w:lang w:val="en-US"/>
              </w:rPr>
            </w:pPr>
            <w:bookmarkStart w:id="389"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176690"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2C6A238"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949F437" w14:textId="77777777" w:rsidR="00F34BA2" w:rsidRPr="008B6026" w:rsidRDefault="00F34BA2" w:rsidP="00CD3700">
            <w:pPr>
              <w:spacing w:after="0"/>
              <w:rPr>
                <w:rFonts w:ascii="Courier New" w:hAnsi="Courier New" w:cs="Courier New"/>
                <w:sz w:val="16"/>
                <w:szCs w:val="16"/>
                <w:lang w:val="en-US"/>
              </w:rPr>
            </w:pPr>
          </w:p>
          <w:p w14:paraId="552AD2D2"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66E6B141"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3B2B0B31"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D5924F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5FEB696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65384AD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B9C2EEA"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89"/>
    </w:tbl>
    <w:p w14:paraId="046647D6" w14:textId="77777777" w:rsidR="00F34BA2" w:rsidRDefault="00F34BA2" w:rsidP="00F34BA2"/>
    <w:p w14:paraId="62DE9EE7"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9AAF04F" w14:textId="77777777" w:rsidTr="00CD3700">
        <w:tc>
          <w:tcPr>
            <w:tcW w:w="9779" w:type="dxa"/>
            <w:shd w:val="clear" w:color="auto" w:fill="F2F2F2"/>
          </w:tcPr>
          <w:p w14:paraId="1182ECAC" w14:textId="77777777" w:rsidR="00F34BA2" w:rsidRPr="00394089" w:rsidRDefault="00F34BA2" w:rsidP="00CD3700">
            <w:pPr>
              <w:spacing w:after="0"/>
              <w:rPr>
                <w:rFonts w:ascii="Courier New" w:hAnsi="Courier New" w:cs="Courier New"/>
                <w:sz w:val="16"/>
                <w:szCs w:val="16"/>
                <w:lang w:val="en-US"/>
              </w:rPr>
            </w:pPr>
            <w:bookmarkStart w:id="390" w:name="MCCQCTEMPBM_00000094" w:colFirst="0" w:colLast="0"/>
            <w:r w:rsidRPr="00394089">
              <w:rPr>
                <w:rFonts w:ascii="Courier New" w:hAnsi="Courier New" w:cs="Courier New"/>
                <w:sz w:val="16"/>
                <w:szCs w:val="16"/>
                <w:lang w:val="en-US"/>
              </w:rPr>
              <w:t>PATCH /SubNetwork=SN1 HTTP/1.1</w:t>
            </w:r>
          </w:p>
          <w:p w14:paraId="66BE3369"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C73470"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A3378BD" w14:textId="77777777" w:rsidR="00F34BA2" w:rsidRDefault="00F34BA2" w:rsidP="00CD3700">
            <w:pPr>
              <w:spacing w:after="0"/>
              <w:rPr>
                <w:rFonts w:ascii="Courier New" w:hAnsi="Courier New" w:cs="Courier New"/>
                <w:sz w:val="16"/>
                <w:szCs w:val="16"/>
                <w:lang w:val="en-US"/>
              </w:rPr>
            </w:pPr>
          </w:p>
          <w:p w14:paraId="03ABD284"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71B7BBF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B3AEEE"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84AA804"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31C8D33"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5961BF28"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EF556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0"/>
    </w:tbl>
    <w:p w14:paraId="4DD1D586" w14:textId="77777777" w:rsidR="00A11F28" w:rsidRDefault="00A11F28" w:rsidP="00A11F28"/>
    <w:p w14:paraId="05F952D2"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235C338E" w14:textId="77777777" w:rsidTr="00AA545C">
        <w:tc>
          <w:tcPr>
            <w:tcW w:w="9779" w:type="dxa"/>
            <w:shd w:val="clear" w:color="auto" w:fill="F2F2F2"/>
          </w:tcPr>
          <w:p w14:paraId="48EAED4C" w14:textId="77777777" w:rsidR="005C241D" w:rsidRPr="008908AD" w:rsidRDefault="005C241D" w:rsidP="00AA545C">
            <w:pPr>
              <w:spacing w:after="0"/>
              <w:rPr>
                <w:rFonts w:ascii="Courier New" w:hAnsi="Courier New" w:cs="Courier New"/>
                <w:sz w:val="16"/>
                <w:szCs w:val="16"/>
                <w:lang w:val="en-US"/>
              </w:rPr>
            </w:pPr>
            <w:bookmarkStart w:id="391"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779E607C"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11E87A1F"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1EA1C185" w14:textId="77777777" w:rsidR="005C241D" w:rsidRDefault="005C241D" w:rsidP="00AA545C">
            <w:pPr>
              <w:spacing w:after="0"/>
              <w:rPr>
                <w:rFonts w:ascii="Courier New" w:hAnsi="Courier New" w:cs="Courier New"/>
                <w:sz w:val="16"/>
                <w:szCs w:val="16"/>
                <w:lang w:val="en-US"/>
              </w:rPr>
            </w:pPr>
          </w:p>
          <w:p w14:paraId="3E89BF04"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571E308"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D1F76E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7B227E2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754F4588"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D2B73CE"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07069A5A"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391"/>
    </w:tbl>
    <w:p w14:paraId="2332A5A8" w14:textId="77777777" w:rsidR="005C241D" w:rsidRDefault="005C241D" w:rsidP="005C241D"/>
    <w:p w14:paraId="6909D40D"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74090695" w14:textId="77777777" w:rsidTr="00AA545C">
        <w:tc>
          <w:tcPr>
            <w:tcW w:w="9779" w:type="dxa"/>
            <w:shd w:val="clear" w:color="auto" w:fill="F2F2F2"/>
          </w:tcPr>
          <w:p w14:paraId="3918F581" w14:textId="77777777" w:rsidR="005C241D" w:rsidRPr="002539AF" w:rsidRDefault="005C241D" w:rsidP="00AA545C">
            <w:pPr>
              <w:spacing w:after="0"/>
              <w:rPr>
                <w:rFonts w:ascii="Courier New" w:hAnsi="Courier New" w:cs="Courier New"/>
                <w:sz w:val="16"/>
                <w:szCs w:val="16"/>
                <w:lang w:val="en-US"/>
              </w:rPr>
            </w:pPr>
            <w:bookmarkStart w:id="392"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0D8F163B"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45548A09"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57404260" w14:textId="77777777" w:rsidR="005C241D" w:rsidRDefault="005C241D" w:rsidP="00AA545C">
            <w:pPr>
              <w:spacing w:after="0"/>
              <w:rPr>
                <w:rFonts w:ascii="Courier New" w:hAnsi="Courier New" w:cs="Courier New"/>
                <w:sz w:val="16"/>
                <w:szCs w:val="16"/>
                <w:lang w:val="en-US"/>
              </w:rPr>
            </w:pPr>
          </w:p>
          <w:p w14:paraId="573F452D"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314DA33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A7A727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1685BC5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2395F95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8A715E"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192BEDEE"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4553819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2F9ED47F"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B4ADBC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01DE8B1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18A6F2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46D82DA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6E5C2666"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603A02E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2C8D33E7"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00CE74E"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4A1272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C4556B"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70DB5EC"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392"/>
    </w:tbl>
    <w:p w14:paraId="194E78E5" w14:textId="77777777" w:rsidR="005C241D" w:rsidRDefault="005C241D" w:rsidP="005C241D"/>
    <w:p w14:paraId="728098EB"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4A776442"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EAC62CE" w14:textId="77777777" w:rsidTr="00C51523">
        <w:tc>
          <w:tcPr>
            <w:tcW w:w="9779" w:type="dxa"/>
            <w:shd w:val="clear" w:color="auto" w:fill="F2F2F2"/>
          </w:tcPr>
          <w:p w14:paraId="614E1F9A"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D1F38CE"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1D2F2DC"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4BB81FF" w14:textId="77777777" w:rsidR="00C00107" w:rsidRDefault="00C00107" w:rsidP="00C51523">
            <w:pPr>
              <w:spacing w:after="0"/>
              <w:rPr>
                <w:rFonts w:ascii="Courier New" w:hAnsi="Courier New" w:cs="Courier New"/>
                <w:sz w:val="16"/>
                <w:szCs w:val="16"/>
                <w:lang w:val="en-US"/>
              </w:rPr>
            </w:pPr>
          </w:p>
          <w:p w14:paraId="7876BD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7E461D4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2DE2A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00F48C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567F3AD"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5FFC179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521672C"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D7FFE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243A2E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37CD5CF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C757DC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26603CC"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6574D6D"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20858AA" w14:textId="77777777" w:rsidTr="00C51523">
        <w:tc>
          <w:tcPr>
            <w:tcW w:w="9779" w:type="dxa"/>
            <w:shd w:val="clear" w:color="auto" w:fill="F2F2F2"/>
          </w:tcPr>
          <w:p w14:paraId="0E425193"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1403B5D"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83212C9"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407851B" w14:textId="77777777" w:rsidR="00C00107" w:rsidRDefault="00C00107" w:rsidP="00C51523">
            <w:pPr>
              <w:spacing w:after="0"/>
              <w:rPr>
                <w:rFonts w:ascii="Courier New" w:hAnsi="Courier New" w:cs="Courier New"/>
                <w:sz w:val="16"/>
                <w:szCs w:val="16"/>
                <w:lang w:val="en-US"/>
              </w:rPr>
            </w:pPr>
          </w:p>
          <w:p w14:paraId="5F8A3FB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55BB20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6D40FFC"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1075E561"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15ED81D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539C145D"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25C6112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3A8C9EB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B1D05C"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3933942"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53E5ABB" w14:textId="77777777" w:rsidR="00C00107" w:rsidRDefault="00C00107" w:rsidP="00A11F28"/>
    <w:p w14:paraId="742BA421" w14:textId="77777777" w:rsidR="00FF7A34" w:rsidRDefault="00FF7A34" w:rsidP="00FF7A34">
      <w:pPr>
        <w:spacing w:before="180"/>
      </w:pPr>
      <w:bookmarkStart w:id="393" w:name="_Hlk120089561"/>
      <w:bookmarkStart w:id="394"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542F84F4" w14:textId="77777777" w:rsidTr="00997A3F">
        <w:tc>
          <w:tcPr>
            <w:tcW w:w="9779" w:type="dxa"/>
            <w:shd w:val="clear" w:color="auto" w:fill="F2F2F2"/>
          </w:tcPr>
          <w:p w14:paraId="49446AEB"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0C6869F"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B276604"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18182A3" w14:textId="77777777" w:rsidR="00FF7A34" w:rsidRDefault="00FF7A34" w:rsidP="00997A3F">
            <w:pPr>
              <w:spacing w:after="0"/>
              <w:rPr>
                <w:rFonts w:ascii="Courier New" w:hAnsi="Courier New" w:cs="Courier New"/>
                <w:sz w:val="16"/>
                <w:szCs w:val="16"/>
                <w:lang w:val="en-US"/>
              </w:rPr>
            </w:pPr>
          </w:p>
          <w:p w14:paraId="107DA99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3FDFE1CB"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E5FDB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4432E92"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105E6FC2"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11F21B5A"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010162D"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E0C5EDB" w14:textId="77777777" w:rsidR="00FF7A34" w:rsidRDefault="00FF7A34" w:rsidP="00FF7A34">
      <w:pPr>
        <w:spacing w:before="180"/>
      </w:pPr>
      <w:r>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B011094" w14:textId="77777777" w:rsidTr="00997A3F">
        <w:tc>
          <w:tcPr>
            <w:tcW w:w="9779" w:type="dxa"/>
            <w:shd w:val="clear" w:color="auto" w:fill="F2F2F2"/>
          </w:tcPr>
          <w:p w14:paraId="7B9FC5B5"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3B709BE7"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A19BD2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87AE2B3" w14:textId="77777777" w:rsidR="00FF7A34" w:rsidRDefault="00FF7A34" w:rsidP="00997A3F">
            <w:pPr>
              <w:spacing w:after="0"/>
              <w:rPr>
                <w:rFonts w:ascii="Courier New" w:hAnsi="Courier New" w:cs="Courier New"/>
                <w:sz w:val="16"/>
                <w:szCs w:val="16"/>
                <w:lang w:val="en-US"/>
              </w:rPr>
            </w:pPr>
          </w:p>
          <w:p w14:paraId="1D57E33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4FB39382"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72ED1B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1A30647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4D8B4D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742DBA8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1959D13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5BC14B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B73228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393"/>
    <w:bookmarkEnd w:id="394"/>
    <w:p w14:paraId="02E5CEB1"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828F225" w14:textId="77777777" w:rsidTr="00997A3F">
        <w:tc>
          <w:tcPr>
            <w:tcW w:w="9779" w:type="dxa"/>
            <w:shd w:val="clear" w:color="auto" w:fill="F2F2F2"/>
          </w:tcPr>
          <w:p w14:paraId="4537165F"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6D620B96"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5635880"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F470CA1" w14:textId="77777777" w:rsidR="00FF7A34" w:rsidRDefault="00FF7A34" w:rsidP="00997A3F">
            <w:pPr>
              <w:spacing w:after="0"/>
              <w:rPr>
                <w:rFonts w:ascii="Courier New" w:hAnsi="Courier New" w:cs="Courier New"/>
                <w:sz w:val="16"/>
                <w:szCs w:val="16"/>
                <w:lang w:val="en-US"/>
              </w:rPr>
            </w:pPr>
          </w:p>
          <w:p w14:paraId="53BC461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78D8E23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36C968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7D88F3D"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79FC063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5486DA12"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5468D5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4C079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70F8F0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2AEE58BB"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14CED47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DBA1E4A"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65DE598B"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21EFFA88" w14:textId="77777777" w:rsidTr="00084A25">
        <w:tc>
          <w:tcPr>
            <w:tcW w:w="9779" w:type="dxa"/>
            <w:shd w:val="clear" w:color="auto" w:fill="F2F2F2"/>
          </w:tcPr>
          <w:p w14:paraId="1E1E1D1D"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044F9F6E" w14:textId="77777777" w:rsidR="00103CE3" w:rsidRPr="00394089" w:rsidRDefault="00103CE3" w:rsidP="00103CE3">
            <w:pPr>
              <w:pStyle w:val="PL"/>
              <w:rPr>
                <w:lang w:val="en-US"/>
              </w:rPr>
            </w:pPr>
            <w:r w:rsidRPr="00394089">
              <w:rPr>
                <w:lang w:val="en-US"/>
              </w:rPr>
              <w:t>Host: example.org</w:t>
            </w:r>
          </w:p>
          <w:p w14:paraId="7DA3F3C8"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15CC4209" w14:textId="77777777" w:rsidR="00103CE3" w:rsidRDefault="00103CE3" w:rsidP="00103CE3">
            <w:pPr>
              <w:pStyle w:val="PL"/>
              <w:rPr>
                <w:lang w:val="en-US"/>
              </w:rPr>
            </w:pPr>
          </w:p>
          <w:p w14:paraId="580E08D8" w14:textId="77777777" w:rsidR="00103CE3" w:rsidRPr="00C3714F" w:rsidRDefault="00103CE3" w:rsidP="00103CE3">
            <w:pPr>
              <w:pStyle w:val="PL"/>
              <w:rPr>
                <w:lang w:val="en-US"/>
              </w:rPr>
            </w:pPr>
            <w:r w:rsidRPr="00C3714F">
              <w:rPr>
                <w:lang w:val="en-US"/>
              </w:rPr>
              <w:t>[</w:t>
            </w:r>
          </w:p>
          <w:p w14:paraId="2D761B70" w14:textId="77777777" w:rsidR="00103CE3" w:rsidRPr="00C3714F" w:rsidRDefault="00103CE3" w:rsidP="00103CE3">
            <w:pPr>
              <w:pStyle w:val="PL"/>
              <w:rPr>
                <w:lang w:val="en-US"/>
              </w:rPr>
            </w:pPr>
            <w:r w:rsidRPr="00C3714F">
              <w:rPr>
                <w:lang w:val="en-US"/>
              </w:rPr>
              <w:t xml:space="preserve">  {</w:t>
            </w:r>
          </w:p>
          <w:p w14:paraId="270770C7"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637E5B02" w14:textId="77777777" w:rsidR="00103CE3" w:rsidRPr="00C3714F" w:rsidRDefault="00103CE3" w:rsidP="00103CE3">
            <w:pPr>
              <w:pStyle w:val="PL"/>
              <w:rPr>
                <w:lang w:val="en-US"/>
              </w:rPr>
            </w:pPr>
            <w:r w:rsidRPr="00C3714F">
              <w:rPr>
                <w:lang w:val="en-US"/>
              </w:rPr>
              <w:t xml:space="preserve">    "path": "/attributes",</w:t>
            </w:r>
          </w:p>
          <w:p w14:paraId="017637F8"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2F4DC936"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562CE539" w14:textId="77777777" w:rsidR="00103CE3" w:rsidRPr="000805AD" w:rsidRDefault="00103CE3" w:rsidP="00103CE3">
            <w:pPr>
              <w:pStyle w:val="PL"/>
              <w:rPr>
                <w:lang w:val="fr-FR"/>
              </w:rPr>
            </w:pPr>
            <w:r w:rsidRPr="000805AD">
              <w:rPr>
                <w:lang w:val="fr-FR"/>
              </w:rPr>
              <w:t xml:space="preserve">      "attrB": </w:t>
            </w:r>
            <w:r>
              <w:rPr>
                <w:lang w:val="fr-FR"/>
              </w:rPr>
              <w:t>123</w:t>
            </w:r>
          </w:p>
          <w:p w14:paraId="1362A16D" w14:textId="77777777" w:rsidR="00103CE3" w:rsidRPr="00173544" w:rsidRDefault="00103CE3" w:rsidP="00103CE3">
            <w:pPr>
              <w:pStyle w:val="PL"/>
              <w:rPr>
                <w:lang w:val="fr-FR"/>
              </w:rPr>
            </w:pPr>
            <w:r w:rsidRPr="000805AD">
              <w:rPr>
                <w:lang w:val="fr-FR"/>
              </w:rPr>
              <w:t xml:space="preserve">    }</w:t>
            </w:r>
          </w:p>
          <w:p w14:paraId="49D788FF" w14:textId="77777777" w:rsidR="00103CE3" w:rsidRPr="00C26F68" w:rsidRDefault="00103CE3" w:rsidP="00103CE3">
            <w:pPr>
              <w:pStyle w:val="PL"/>
              <w:rPr>
                <w:lang w:val="en-US"/>
              </w:rPr>
            </w:pPr>
            <w:r w:rsidRPr="00C3714F">
              <w:rPr>
                <w:lang w:val="en-US"/>
              </w:rPr>
              <w:t xml:space="preserve">  }</w:t>
            </w:r>
          </w:p>
          <w:p w14:paraId="6CAF7387" w14:textId="77777777" w:rsidR="00103CE3" w:rsidRPr="00173544" w:rsidRDefault="00103CE3" w:rsidP="00103CE3">
            <w:pPr>
              <w:pStyle w:val="PL"/>
              <w:rPr>
                <w:lang w:val="en-US"/>
              </w:rPr>
            </w:pPr>
            <w:r>
              <w:rPr>
                <w:lang w:val="en-US"/>
              </w:rPr>
              <w:t>]</w:t>
            </w:r>
          </w:p>
        </w:tc>
      </w:tr>
    </w:tbl>
    <w:p w14:paraId="0E6AE9E2"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369B389A" w14:textId="77777777" w:rsidR="00A11F28" w:rsidRDefault="00A11F28" w:rsidP="00A11F28">
      <w:pPr>
        <w:pStyle w:val="Heading2"/>
      </w:pPr>
      <w:bookmarkStart w:id="395" w:name="_Toc36039497"/>
      <w:bookmarkStart w:id="396" w:name="_Toc162446480"/>
      <w:r>
        <w:rPr>
          <w:lang w:val="en-US"/>
        </w:rPr>
        <w:t>A.6.4</w:t>
      </w:r>
      <w:r>
        <w:rPr>
          <w:lang w:val="en-US"/>
        </w:rPr>
        <w:tab/>
        <w:t xml:space="preserve">Partial update of a resource with 3GPP </w:t>
      </w:r>
      <w:r>
        <w:t>JSON Patch</w:t>
      </w:r>
      <w:bookmarkEnd w:id="395"/>
      <w:bookmarkEnd w:id="396"/>
    </w:p>
    <w:p w14:paraId="7BD739F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0C2FE" w14:textId="77777777" w:rsidTr="00EF08B0">
        <w:tc>
          <w:tcPr>
            <w:tcW w:w="9779" w:type="dxa"/>
            <w:shd w:val="clear" w:color="auto" w:fill="F2F2F2"/>
          </w:tcPr>
          <w:p w14:paraId="0AD6D621" w14:textId="77777777" w:rsidR="00A11F28" w:rsidRPr="00394089" w:rsidRDefault="00A11F28" w:rsidP="00EF08B0">
            <w:pPr>
              <w:spacing w:after="0"/>
              <w:rPr>
                <w:rFonts w:ascii="Courier New" w:hAnsi="Courier New" w:cs="Courier New"/>
                <w:sz w:val="16"/>
                <w:szCs w:val="16"/>
                <w:lang w:val="en-US"/>
              </w:rPr>
            </w:pPr>
            <w:bookmarkStart w:id="397" w:name="MCCQCTEMPBM_00000097" w:colFirst="0" w:colLast="0"/>
            <w:r w:rsidRPr="00394089">
              <w:rPr>
                <w:rFonts w:ascii="Courier New" w:hAnsi="Courier New" w:cs="Courier New"/>
                <w:sz w:val="16"/>
                <w:szCs w:val="16"/>
                <w:lang w:val="en-US"/>
              </w:rPr>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6EE161F7"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78207D"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6833AA5"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36DA09C"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FB7643F"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8DD47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11C1A8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7E321284"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61FD46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8AEE32"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7"/>
    </w:tbl>
    <w:p w14:paraId="31A5410C" w14:textId="77777777" w:rsidR="00A11F28" w:rsidRDefault="00A11F28" w:rsidP="00A11F28"/>
    <w:p w14:paraId="2BBD3ABC"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9D04F21" w14:textId="77777777" w:rsidTr="00EF08B0">
        <w:tc>
          <w:tcPr>
            <w:tcW w:w="9779" w:type="dxa"/>
            <w:shd w:val="clear" w:color="auto" w:fill="F2F2F2"/>
          </w:tcPr>
          <w:p w14:paraId="1582FBD1" w14:textId="77777777" w:rsidR="00A11F28" w:rsidRPr="00394089" w:rsidRDefault="00A11F28" w:rsidP="00EF08B0">
            <w:pPr>
              <w:spacing w:after="0"/>
              <w:rPr>
                <w:rFonts w:ascii="Courier New" w:hAnsi="Courier New" w:cs="Courier New"/>
                <w:sz w:val="16"/>
                <w:szCs w:val="16"/>
                <w:lang w:val="en-US"/>
              </w:rPr>
            </w:pPr>
            <w:bookmarkStart w:id="398" w:name="MCCQCTEMPBM_00000098" w:colFirst="0" w:colLast="0"/>
            <w:r w:rsidRPr="00394089">
              <w:rPr>
                <w:rFonts w:ascii="Courier New" w:hAnsi="Courier New" w:cs="Courier New"/>
                <w:sz w:val="16"/>
                <w:szCs w:val="16"/>
                <w:lang w:val="en-US"/>
              </w:rPr>
              <w:t>PATCH /SubNetwork=SN1 HTTP/1.1</w:t>
            </w:r>
          </w:p>
          <w:p w14:paraId="5D03394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FB8FCA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56C29FA3"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37316CC"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13E36C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C81947"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97EA06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9DD0AC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6FF443D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8DAB7F8"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8"/>
    </w:tbl>
    <w:p w14:paraId="57787B01" w14:textId="77777777" w:rsidR="00A11F28" w:rsidRDefault="00A11F28" w:rsidP="00A11F28"/>
    <w:p w14:paraId="4413C348"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3CDE155F" w14:textId="77777777" w:rsidTr="00AA545C">
        <w:tc>
          <w:tcPr>
            <w:tcW w:w="9779" w:type="dxa"/>
            <w:shd w:val="clear" w:color="auto" w:fill="F2F2F2"/>
          </w:tcPr>
          <w:p w14:paraId="45378CE7" w14:textId="77777777" w:rsidR="00C21E35" w:rsidRPr="002539AF" w:rsidRDefault="00C21E35" w:rsidP="00AA545C">
            <w:pPr>
              <w:spacing w:after="0"/>
              <w:rPr>
                <w:rFonts w:ascii="Courier New" w:hAnsi="Courier New" w:cs="Courier New"/>
                <w:sz w:val="16"/>
                <w:szCs w:val="16"/>
                <w:lang w:val="en-US"/>
              </w:rPr>
            </w:pPr>
            <w:bookmarkStart w:id="399"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7F255B6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7303DF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70C5BB0A"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CA56312"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1FD68DD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50D5FE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6D24199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1CF6DAC6"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533AFD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AED1FF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25EF6F2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6D878507"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03074C4B"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A06785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5438A0E"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3B1433D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1116C45C"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177C8CD"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5B5F2FF8"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6DC03294"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16150C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D64A342"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68D7E0F5"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399"/>
    </w:tbl>
    <w:p w14:paraId="2EE6B122" w14:textId="77777777" w:rsidR="00C21E35" w:rsidRDefault="00C21E35" w:rsidP="00C21E35"/>
    <w:p w14:paraId="63263419" w14:textId="77777777" w:rsidR="00C21E35" w:rsidRDefault="00C21E35" w:rsidP="00C21E35">
      <w:r>
        <w:t>When using 3GPP JSON Patch to update a single resource, the only difference compared to JSON Patch is the presence of "#" in the "path".</w:t>
      </w:r>
    </w:p>
    <w:p w14:paraId="4BA99F9D" w14:textId="77777777" w:rsidR="00F34BA2" w:rsidRDefault="00F34BA2" w:rsidP="00A11F28"/>
    <w:p w14:paraId="455D1F87" w14:textId="77777777" w:rsidR="00F34BA2" w:rsidRDefault="00F34BA2" w:rsidP="00EE4FBE">
      <w:pPr>
        <w:pStyle w:val="Heading1"/>
      </w:pPr>
      <w:bookmarkStart w:id="400" w:name="_Toc27559752"/>
      <w:bookmarkStart w:id="401" w:name="_Toc36039498"/>
      <w:bookmarkStart w:id="402" w:name="_Toc162446481"/>
      <w:r>
        <w:t>A.7</w:t>
      </w:r>
      <w:r>
        <w:tab/>
        <w:t>Manipulating multiple resources</w:t>
      </w:r>
      <w:bookmarkEnd w:id="400"/>
      <w:bookmarkEnd w:id="401"/>
      <w:bookmarkEnd w:id="402"/>
    </w:p>
    <w:p w14:paraId="208F618D" w14:textId="77777777" w:rsidR="00F34BA2" w:rsidRDefault="00F34BA2" w:rsidP="00EE4FBE">
      <w:pPr>
        <w:pStyle w:val="Heading2"/>
      </w:pPr>
      <w:bookmarkStart w:id="403" w:name="_Toc27559753"/>
      <w:bookmarkStart w:id="404" w:name="_Toc36039499"/>
      <w:bookmarkStart w:id="405" w:name="_Toc162446482"/>
      <w:r>
        <w:t>A.7.1</w:t>
      </w:r>
      <w:r>
        <w:tab/>
        <w:t xml:space="preserve">Manipulating multiple resources with </w:t>
      </w:r>
      <w:r w:rsidR="00DD3E75">
        <w:t>3GPP</w:t>
      </w:r>
      <w:r>
        <w:t xml:space="preserve"> JSON Merge Patch</w:t>
      </w:r>
      <w:bookmarkEnd w:id="403"/>
      <w:bookmarkEnd w:id="404"/>
      <w:bookmarkEnd w:id="405"/>
    </w:p>
    <w:p w14:paraId="379E1A17"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75BC337" w14:textId="77777777" w:rsidR="00F34BA2" w:rsidRPr="00EE4FBE" w:rsidRDefault="00F34BA2" w:rsidP="00F34BA2">
      <w:pPr>
        <w:rPr>
          <w:lang w:val="en-US"/>
        </w:rPr>
      </w:pPr>
      <w:r>
        <w:rPr>
          <w:lang w:val="en-US"/>
        </w:rPr>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9662E8D" w14:textId="77777777" w:rsidTr="00CD3700">
        <w:tc>
          <w:tcPr>
            <w:tcW w:w="9779" w:type="dxa"/>
            <w:shd w:val="clear" w:color="auto" w:fill="F2F2F2"/>
          </w:tcPr>
          <w:p w14:paraId="265CED2C" w14:textId="77777777" w:rsidR="00F34BA2" w:rsidRPr="00394089" w:rsidRDefault="00F34BA2" w:rsidP="00CD3700">
            <w:pPr>
              <w:spacing w:after="0"/>
              <w:rPr>
                <w:rFonts w:ascii="Courier New" w:hAnsi="Courier New" w:cs="Courier New"/>
                <w:sz w:val="16"/>
                <w:szCs w:val="16"/>
                <w:lang w:val="en-US"/>
              </w:rPr>
            </w:pPr>
            <w:bookmarkStart w:id="406" w:name="MCCQCTEMPBM_00000100" w:colFirst="0" w:colLast="0"/>
            <w:r w:rsidRPr="00394089">
              <w:rPr>
                <w:rFonts w:ascii="Courier New" w:hAnsi="Courier New" w:cs="Courier New"/>
                <w:sz w:val="16"/>
                <w:szCs w:val="16"/>
                <w:lang w:val="en-US"/>
              </w:rPr>
              <w:t>PATCH /SubNetwork=SN1 HTTP/1.1</w:t>
            </w:r>
          </w:p>
          <w:p w14:paraId="560382CE"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FBE0029"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1719113E" w14:textId="77777777" w:rsidR="00F34BA2" w:rsidRDefault="00F34BA2" w:rsidP="00CD3700">
            <w:pPr>
              <w:spacing w:after="0"/>
              <w:rPr>
                <w:rFonts w:ascii="Courier New" w:hAnsi="Courier New" w:cs="Courier New"/>
                <w:sz w:val="16"/>
                <w:szCs w:val="16"/>
                <w:lang w:val="en-US"/>
              </w:rPr>
            </w:pPr>
          </w:p>
          <w:p w14:paraId="37B7440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0CB9857B"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4442775B"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44E9B65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550466F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24EE0EC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5BB8EED5"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0AF50B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0B89FE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5DB1A7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1930DE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188A25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31C7EA0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5D68BD0B"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16292DEF"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44D3E29F"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0FA9BB7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7D898591"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1FD5F481"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E11B0D5"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37B9CF85"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E5AE9C5"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30C71D35"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61B850CB"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77007414"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67721887"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1F23D739"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3D0479E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6FC6593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75A07FF"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43F19A47"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6B86B10"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BF0136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42591BE"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0054DD66"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52BE4E7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69D454B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1C1D40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3F0068E"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3A3852A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1DC774B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07D52BC2"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17FC6973"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06"/>
    </w:tbl>
    <w:p w14:paraId="7014C5E4" w14:textId="77777777" w:rsidR="00F34BA2" w:rsidRDefault="00F34BA2" w:rsidP="00F34BA2"/>
    <w:p w14:paraId="67F8A088" w14:textId="77777777" w:rsidR="003722A8" w:rsidRDefault="003722A8" w:rsidP="003722A8">
      <w:pPr>
        <w:pStyle w:val="Heading1"/>
      </w:pPr>
      <w:bookmarkStart w:id="407" w:name="_Toc162446483"/>
      <w:bookmarkStart w:id="408" w:name="_Hlk138351985"/>
      <w:r>
        <w:t>A.8</w:t>
      </w:r>
      <w:r>
        <w:tab/>
        <w:t>Partitioning a data model</w:t>
      </w:r>
      <w:bookmarkEnd w:id="407"/>
    </w:p>
    <w:p w14:paraId="4833600A" w14:textId="77777777" w:rsidR="003722A8" w:rsidRDefault="003722A8" w:rsidP="003722A8">
      <w:r>
        <w:t>All objects of the data model in annex A.1 may be accessed and manipulated via a single MnS Producer endpoint, for example</w:t>
      </w:r>
    </w:p>
    <w:p w14:paraId="75F8494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51202D57"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5A7848E2"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5390DD9E"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7792D63B" w14:textId="77777777" w:rsidR="003722A8" w:rsidRDefault="003722A8" w:rsidP="003722A8">
      <w:r>
        <w:t>Another reason might be to structure the total data model into subsets of managed objects for different purposes such as configuration management and performance management.</w:t>
      </w:r>
    </w:p>
    <w:p w14:paraId="57317B7C"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205B2D2C"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64E0C4C1" w14:textId="77777777" w:rsidR="003722A8" w:rsidRDefault="003722A8" w:rsidP="003722A8">
      <w:r>
        <w:t>Using the MnS Producer endpoint for configuration management only the objects for configuration management can be accessed. The canonical URIs of these objects are</w:t>
      </w:r>
    </w:p>
    <w:p w14:paraId="1DE8FCCD"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0E371267"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71C9A94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6070A512" w14:textId="77777777" w:rsidR="003722A8" w:rsidRPr="00EB5A7D" w:rsidRDefault="00EA56DA" w:rsidP="003722A8">
      <w:pPr>
        <w:pStyle w:val="PL"/>
        <w:rPr>
          <w:sz w:val="18"/>
          <w:szCs w:val="18"/>
          <w:lang w:eastAsia="zh-CN"/>
        </w:rPr>
      </w:pPr>
      <w:hyperlink r:id="rId24" w:history="1">
        <w:r w:rsidR="003722A8" w:rsidRPr="00056105">
          <w:rPr>
            <w:rStyle w:val="Hyperlink"/>
            <w:sz w:val="18"/>
            <w:szCs w:val="18"/>
            <w:lang w:eastAsia="zh-CN"/>
          </w:rPr>
          <w:t>http://example.org/SubNetwork=SN1/ManagedElement=ME1/XyzFunction=XYZF1</w:t>
        </w:r>
      </w:hyperlink>
    </w:p>
    <w:p w14:paraId="5C798312"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3CA63A15" w14:textId="77777777" w:rsidR="003722A8" w:rsidRDefault="003722A8" w:rsidP="003722A8">
      <w:r>
        <w:t>Using the MnS Producer endpoint for performance management only the objects for performance management can be accessed.</w:t>
      </w:r>
    </w:p>
    <w:p w14:paraId="500F0AB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6C1B45E7"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6D55A1EE"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1B1C6929" w14:textId="77777777" w:rsidTr="00D17B7C">
        <w:tc>
          <w:tcPr>
            <w:tcW w:w="9779" w:type="dxa"/>
            <w:shd w:val="clear" w:color="auto" w:fill="F2F2F2"/>
          </w:tcPr>
          <w:p w14:paraId="093220C6"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3200267"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5E090547"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2BFB00BE" w14:textId="77777777" w:rsidR="00616B49" w:rsidRDefault="003722A8" w:rsidP="00616B49">
      <w:pPr>
        <w:spacing w:before="180"/>
        <w:rPr>
          <w:lang w:eastAsia="zh-CN"/>
        </w:rPr>
      </w:pPr>
      <w:r>
        <w:rPr>
          <w:lang w:eastAsia="zh-CN"/>
        </w:rPr>
        <w:t xml:space="preserve">an error </w:t>
      </w:r>
      <w:r w:rsidR="00616B49">
        <w:rPr>
          <w:lang w:eastAsia="zh-CN"/>
        </w:rPr>
        <w:t>may be</w:t>
      </w:r>
      <w:r>
        <w:rPr>
          <w:lang w:eastAsia="zh-CN"/>
        </w:rPr>
        <w:t xml:space="preserve"> raised, for example  or "404 Not Found".</w:t>
      </w:r>
      <w:bookmarkEnd w:id="408"/>
      <w:r w:rsidR="00616B49">
        <w:rPr>
          <w:lang w:eastAsia="zh-CN"/>
        </w:rPr>
        <w:t xml:space="preserve"> Also the "SubNetwork" resource, that is present as path component in the URI of the "PerfMetricJob" and "ThresholdMonitor" resource, may not be available from the MnS Producer for performance management, hence the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16B49" w:rsidRPr="00954EB2" w14:paraId="71D43DEF" w14:textId="77777777">
        <w:tc>
          <w:tcPr>
            <w:tcW w:w="9779" w:type="dxa"/>
            <w:shd w:val="clear" w:color="auto" w:fill="F2F2F2"/>
          </w:tcPr>
          <w:p w14:paraId="5758515D" w14:textId="77777777" w:rsidR="00616B49" w:rsidRPr="00394089" w:rsidRDefault="00616B49">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 HTTP/1.1</w:t>
            </w:r>
          </w:p>
          <w:p w14:paraId="72363C8A" w14:textId="77777777" w:rsidR="00616B49" w:rsidRPr="00394089" w:rsidRDefault="00616B49">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25BD7F95" w14:textId="77777777" w:rsidR="00616B49" w:rsidRPr="00954EB2" w:rsidRDefault="00616B49">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7658EC9D" w14:textId="77777777" w:rsidR="003722A8" w:rsidRDefault="00616B49" w:rsidP="003722A8">
      <w:pPr>
        <w:spacing w:before="180"/>
      </w:pPr>
      <w:r>
        <w:rPr>
          <w:lang w:eastAsia="zh-CN"/>
        </w:rPr>
        <w:t>may result in an "404 Not Found" error response as well.</w:t>
      </w:r>
    </w:p>
    <w:p w14:paraId="4C7A275D" w14:textId="77777777" w:rsidR="003722A8" w:rsidRDefault="003722A8" w:rsidP="00F34BA2"/>
    <w:p w14:paraId="0544FD05" w14:textId="77777777" w:rsidR="00F34BA2" w:rsidRDefault="00F34BA2" w:rsidP="00EE4FBE">
      <w:pPr>
        <w:pStyle w:val="Heading2"/>
      </w:pPr>
      <w:bookmarkStart w:id="409" w:name="_Toc27559754"/>
      <w:bookmarkStart w:id="410" w:name="_Toc36039500"/>
      <w:bookmarkStart w:id="411" w:name="_Toc162446484"/>
      <w:r>
        <w:t>A.7.2</w:t>
      </w:r>
      <w:r>
        <w:tab/>
        <w:t xml:space="preserve">Manipulating multiple resources with </w:t>
      </w:r>
      <w:r w:rsidR="00F07E92">
        <w:t xml:space="preserve">3GPP </w:t>
      </w:r>
      <w:r>
        <w:t>JSON PATCH</w:t>
      </w:r>
      <w:bookmarkEnd w:id="409"/>
      <w:bookmarkEnd w:id="410"/>
      <w:bookmarkEnd w:id="411"/>
    </w:p>
    <w:p w14:paraId="42AB6150" w14:textId="77777777" w:rsidR="00F34BA2" w:rsidRPr="00AA7BE5" w:rsidRDefault="00F34BA2" w:rsidP="00EE4FBE">
      <w:r>
        <w:t xml:space="preserve">The same resource modifications as in the previous </w:t>
      </w:r>
      <w:r w:rsidR="00C70D7F">
        <w:t xml:space="preserve">clause </w:t>
      </w:r>
      <w:r>
        <w:t xml:space="preserve">expressed using </w:t>
      </w:r>
      <w:r w:rsidR="00583C65">
        <w:t xml:space="preserve">3GPP </w:t>
      </w:r>
      <w:r>
        <w:t>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C35E4C0" w14:textId="77777777" w:rsidTr="00CD3700">
        <w:tc>
          <w:tcPr>
            <w:tcW w:w="9779" w:type="dxa"/>
            <w:shd w:val="clear" w:color="auto" w:fill="F2F2F2"/>
          </w:tcPr>
          <w:p w14:paraId="43C11241" w14:textId="77777777" w:rsidR="00F34BA2" w:rsidRPr="00394089" w:rsidRDefault="00F34BA2" w:rsidP="00CD3700">
            <w:pPr>
              <w:spacing w:after="0"/>
              <w:rPr>
                <w:rFonts w:ascii="Courier New" w:hAnsi="Courier New" w:cs="Courier New"/>
                <w:sz w:val="16"/>
                <w:szCs w:val="16"/>
                <w:lang w:val="en-US"/>
              </w:rPr>
            </w:pPr>
            <w:bookmarkStart w:id="412" w:name="MCCQCTEMPBM_00000101" w:colFirst="0" w:colLast="0"/>
            <w:r w:rsidRPr="00394089">
              <w:rPr>
                <w:rFonts w:ascii="Courier New" w:hAnsi="Courier New" w:cs="Courier New"/>
                <w:sz w:val="16"/>
                <w:szCs w:val="16"/>
                <w:lang w:val="en-US"/>
              </w:rPr>
              <w:t>PATCH /SubNetwork=SN1 HTTP/1.1</w:t>
            </w:r>
          </w:p>
          <w:p w14:paraId="60E6196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66A9EA6"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35532A6" w14:textId="77777777" w:rsidR="00F34BA2" w:rsidRDefault="00880EBD" w:rsidP="00CD370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684FD52"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w:t>
            </w:r>
          </w:p>
          <w:p w14:paraId="56F705BC"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DA3DA0E"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1F14657"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50247017"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0ECFF32"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F06D6AA"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6605C3"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8F7C0B0"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33A7F847"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4DEC9B8D"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09184F4F"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4A7506F"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1C577C9"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2F911C1C"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6CF01996"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52129144"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D5BCE9F"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6127956"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7DC5AE55" w14:textId="77777777" w:rsidR="00C70D7F" w:rsidRPr="005869DA"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3BDE7C5"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477131D4" w14:textId="77777777" w:rsidR="00C70D7F" w:rsidRPr="00924722" w:rsidRDefault="00C70D7F" w:rsidP="00C70D7F">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5C9173DF"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3171464"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37762D20"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4BADF493"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B8C7DF9" w14:textId="77777777" w:rsidR="00C70D7F"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07C999BE"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5C1BD13C"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236C204"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79BDD769"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02FDCDAF"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5DC873D6"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E10BA99"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12D378F8"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55D47F76" w14:textId="77777777" w:rsidR="00C70D7F" w:rsidRPr="005869DA"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42AA2A4" w14:textId="77777777" w:rsidR="00C70D7F"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02AE4014" w14:textId="77777777" w:rsidR="00C70D7F" w:rsidRPr="005869DA"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DCF237"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445159A"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95A9BD3"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1418B031"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122C06AB"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E0890CF" w14:textId="77777777" w:rsidR="00C70D7F" w:rsidRPr="005869DA" w:rsidRDefault="00C70D7F" w:rsidP="00C70D7F">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9A82200" w14:textId="77777777" w:rsidR="00C70D7F" w:rsidRDefault="00C70D7F" w:rsidP="00C70D7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22D3ACE" w14:textId="77777777" w:rsidR="00F34BA2" w:rsidRPr="00954EB2" w:rsidRDefault="00C70D7F"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2"/>
    </w:tbl>
    <w:p w14:paraId="4A957397" w14:textId="77777777" w:rsidR="00F34BA2" w:rsidRDefault="00F34BA2" w:rsidP="00302B52"/>
    <w:p w14:paraId="62803987" w14:textId="77777777" w:rsidR="000952C3" w:rsidRDefault="000952C3" w:rsidP="000952C3">
      <w:r>
        <w:t xml:space="preserve">The modifications of the "userLabel" attribute and the "mcc" attribute </w:t>
      </w:r>
      <w:r w:rsidR="006566AE" w:rsidRPr="006566AE">
        <w:t>field</w:t>
      </w:r>
      <w:r>
        <w:t xml:space="preserve"> can be expressed </w:t>
      </w:r>
      <w:r w:rsidR="006566AE" w:rsidRPr="006566AE">
        <w:t xml:space="preserve">also </w:t>
      </w:r>
      <w:r>
        <w:t xml:space="preserve">by a single "merge" operation </w:t>
      </w:r>
      <w:r w:rsidR="006566AE" w:rsidRPr="006566AE">
        <w:t>instead of</w:t>
      </w:r>
      <w:r>
        <w:t xml:space="preserve"> two separate "replace" operations</w:t>
      </w:r>
      <w:r w:rsidR="006566AE"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0952C3" w:rsidRPr="00954EB2" w14:paraId="5BA72404" w14:textId="77777777" w:rsidTr="00AA545C">
        <w:tc>
          <w:tcPr>
            <w:tcW w:w="9779" w:type="dxa"/>
            <w:shd w:val="clear" w:color="auto" w:fill="F2F2F2"/>
          </w:tcPr>
          <w:p w14:paraId="6C2BC96E" w14:textId="77777777" w:rsidR="000952C3" w:rsidRPr="00394089" w:rsidRDefault="000952C3" w:rsidP="00AA545C">
            <w:pPr>
              <w:spacing w:after="0"/>
              <w:rPr>
                <w:rFonts w:ascii="Courier New" w:hAnsi="Courier New" w:cs="Courier New"/>
                <w:sz w:val="16"/>
                <w:szCs w:val="16"/>
                <w:lang w:val="en-US"/>
              </w:rPr>
            </w:pPr>
            <w:bookmarkStart w:id="413" w:name="MCCQCTEMPBM_00000102" w:colFirst="0" w:colLast="0"/>
            <w:r w:rsidRPr="00394089">
              <w:rPr>
                <w:rFonts w:ascii="Courier New" w:hAnsi="Courier New" w:cs="Courier New"/>
                <w:sz w:val="16"/>
                <w:szCs w:val="16"/>
                <w:lang w:val="en-US"/>
              </w:rPr>
              <w:t>PATCH /SubNetwork=SN1 HTTP/1.1</w:t>
            </w:r>
          </w:p>
          <w:p w14:paraId="66DB758C" w14:textId="77777777" w:rsidR="000952C3" w:rsidRPr="00394089" w:rsidRDefault="000952C3"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C396DFB" w14:textId="77777777" w:rsidR="000952C3" w:rsidRPr="008B6026" w:rsidRDefault="000952C3"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23CDBCD" w14:textId="77777777" w:rsidR="000952C3"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3C901FE"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115E41CC"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0EDE63"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1D766D69"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635008C5"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06D4D2E" w14:textId="77777777" w:rsidR="000952C3" w:rsidRPr="00D433B7" w:rsidRDefault="000952C3" w:rsidP="00AA545C">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4C36887F" w14:textId="77777777" w:rsidR="000952C3" w:rsidRPr="00D433B7" w:rsidRDefault="000952C3" w:rsidP="00AA545C">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631F3F1C" w14:textId="77777777" w:rsidR="000952C3" w:rsidRPr="00D433B7" w:rsidRDefault="000952C3" w:rsidP="00AA545C">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40C5003F" w14:textId="77777777" w:rsidR="000952C3" w:rsidRDefault="000952C3" w:rsidP="00AA545C">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60A73A04"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699016" w14:textId="77777777" w:rsidR="000952C3"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EC94D4C" w14:textId="77777777" w:rsidR="000952C3" w:rsidRPr="00954EB2" w:rsidRDefault="000952C3"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13"/>
    <w:p w14:paraId="361D8B44" w14:textId="77777777" w:rsidR="009C64DB" w:rsidRDefault="009C64DB" w:rsidP="009C64DB">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9C64DB" w:rsidRPr="00954EB2" w14:paraId="05BD9C67" w14:textId="77777777" w:rsidTr="00C51523">
        <w:tc>
          <w:tcPr>
            <w:tcW w:w="9779" w:type="dxa"/>
            <w:shd w:val="clear" w:color="auto" w:fill="F2F2F2"/>
          </w:tcPr>
          <w:p w14:paraId="26747311" w14:textId="77777777" w:rsidR="009C64DB" w:rsidRPr="00394089" w:rsidRDefault="009C64DB"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C6F11F7" w14:textId="77777777" w:rsidR="009C64DB" w:rsidRPr="00394089" w:rsidRDefault="009C64DB"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112D0" w14:textId="77777777" w:rsidR="009C64DB" w:rsidRPr="008B6026" w:rsidRDefault="009C64DB"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60B867D" w14:textId="77777777" w:rsidR="009C64DB" w:rsidRDefault="00880EBD" w:rsidP="00C51523">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333237B"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7BE4F6C1"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DB387C"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A12B5F5"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0ADB215E" w14:textId="77777777" w:rsidR="009C64DB" w:rsidRPr="005869DA"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139BD0D1" w14:textId="77777777" w:rsidR="009C64DB" w:rsidRPr="005869DA"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5BA6A835" w14:textId="77777777" w:rsidR="009C64DB" w:rsidRPr="00924722" w:rsidRDefault="009C64DB" w:rsidP="00C51523">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238FE1A2" w14:textId="77777777" w:rsidR="009C64DB" w:rsidRPr="005869DA"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1CFB84D" w14:textId="77777777" w:rsidR="009C64DB" w:rsidRPr="005869DA"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DE4181" w14:textId="77777777" w:rsidR="009C64DB" w:rsidRDefault="009C64DB" w:rsidP="00C5152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0183E269"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B918307"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5C75D0"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6E20A2CC"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75125E13"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5CAFE361" w14:textId="77777777" w:rsidR="009C64DB"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2B2F067" w14:textId="77777777" w:rsidR="009C64DB" w:rsidRPr="00954EB2" w:rsidRDefault="009C64DB"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625CDFE" w14:textId="77777777" w:rsidR="00F34BA2" w:rsidRPr="00413E21" w:rsidRDefault="00F34BA2" w:rsidP="00302B52"/>
    <w:p w14:paraId="035C7A6B" w14:textId="77777777" w:rsidR="00054A22" w:rsidRPr="00413E21" w:rsidRDefault="00CF70FD" w:rsidP="00CF70FD">
      <w:pPr>
        <w:pStyle w:val="Heading8"/>
      </w:pPr>
      <w:bookmarkStart w:id="414" w:name="historyclause"/>
      <w:r w:rsidRPr="00413E21">
        <w:br w:type="page"/>
      </w:r>
      <w:bookmarkStart w:id="415" w:name="_Toc532836889"/>
      <w:bookmarkStart w:id="416" w:name="_Toc27559755"/>
      <w:bookmarkStart w:id="417" w:name="_Toc36039501"/>
      <w:bookmarkStart w:id="418" w:name="_Toc162446485"/>
      <w:r w:rsidR="00C31361" w:rsidRPr="00413E21">
        <w:t xml:space="preserve">Annex </w:t>
      </w:r>
      <w:r w:rsidR="00CD3700">
        <w:t>B</w:t>
      </w:r>
      <w:r w:rsidR="00CD3700" w:rsidRPr="00413E21">
        <w:t xml:space="preserve"> </w:t>
      </w:r>
      <w:r w:rsidR="00080512" w:rsidRPr="00413E21">
        <w:t>(informative):</w:t>
      </w:r>
      <w:r w:rsidR="00080512" w:rsidRPr="00413E21">
        <w:br/>
        <w:t>Change history</w:t>
      </w:r>
      <w:bookmarkEnd w:id="414"/>
      <w:bookmarkEnd w:id="415"/>
      <w:bookmarkEnd w:id="416"/>
      <w:bookmarkEnd w:id="417"/>
      <w:bookmarkEnd w:id="4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29B86BA4" w14:textId="77777777" w:rsidTr="00C72833">
        <w:trPr>
          <w:cantSplit/>
        </w:trPr>
        <w:tc>
          <w:tcPr>
            <w:tcW w:w="9639" w:type="dxa"/>
            <w:gridSpan w:val="8"/>
            <w:tcBorders>
              <w:bottom w:val="nil"/>
            </w:tcBorders>
            <w:shd w:val="solid" w:color="FFFFFF" w:fill="auto"/>
          </w:tcPr>
          <w:p w14:paraId="0DD118FD" w14:textId="77777777" w:rsidR="003C3971" w:rsidRPr="00413E21" w:rsidRDefault="003C3971" w:rsidP="00C72833">
            <w:pPr>
              <w:pStyle w:val="TAL"/>
              <w:jc w:val="center"/>
              <w:rPr>
                <w:b/>
                <w:sz w:val="16"/>
              </w:rPr>
            </w:pPr>
            <w:r w:rsidRPr="00413E21">
              <w:rPr>
                <w:b/>
              </w:rPr>
              <w:t>Change history</w:t>
            </w:r>
          </w:p>
        </w:tc>
      </w:tr>
      <w:tr w:rsidR="003C3971" w:rsidRPr="00413E21" w14:paraId="14961E4D" w14:textId="77777777" w:rsidTr="00522C25">
        <w:tc>
          <w:tcPr>
            <w:tcW w:w="709" w:type="dxa"/>
            <w:shd w:val="pct10" w:color="auto" w:fill="FFFFFF"/>
          </w:tcPr>
          <w:p w14:paraId="2306423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42278822"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19E4AC2"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A6B61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06A554E0"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0FB5C84B"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4BD195D6"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426E17DC"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0F58131F" w14:textId="77777777" w:rsidTr="00522C25">
        <w:tc>
          <w:tcPr>
            <w:tcW w:w="709" w:type="dxa"/>
            <w:shd w:val="solid" w:color="FFFFFF" w:fill="auto"/>
          </w:tcPr>
          <w:p w14:paraId="5E153F78"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7030D414"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1C44FC47" w14:textId="77777777" w:rsidR="00A1523E" w:rsidRPr="00413E21" w:rsidRDefault="00A1523E" w:rsidP="00C72833">
            <w:pPr>
              <w:pStyle w:val="TAC"/>
              <w:rPr>
                <w:sz w:val="16"/>
                <w:szCs w:val="16"/>
              </w:rPr>
            </w:pPr>
          </w:p>
        </w:tc>
        <w:tc>
          <w:tcPr>
            <w:tcW w:w="567" w:type="dxa"/>
            <w:shd w:val="solid" w:color="FFFFFF" w:fill="auto"/>
          </w:tcPr>
          <w:p w14:paraId="1D8EF0C2" w14:textId="77777777" w:rsidR="00A1523E" w:rsidRPr="00413E21" w:rsidRDefault="00A1523E" w:rsidP="00C72833">
            <w:pPr>
              <w:pStyle w:val="TAL"/>
              <w:rPr>
                <w:sz w:val="16"/>
                <w:szCs w:val="16"/>
              </w:rPr>
            </w:pPr>
          </w:p>
        </w:tc>
        <w:tc>
          <w:tcPr>
            <w:tcW w:w="425" w:type="dxa"/>
            <w:shd w:val="solid" w:color="FFFFFF" w:fill="auto"/>
          </w:tcPr>
          <w:p w14:paraId="0FB70876" w14:textId="77777777" w:rsidR="00A1523E" w:rsidRPr="00413E21" w:rsidRDefault="00A1523E" w:rsidP="00C72833">
            <w:pPr>
              <w:pStyle w:val="TAR"/>
              <w:rPr>
                <w:sz w:val="16"/>
                <w:szCs w:val="16"/>
              </w:rPr>
            </w:pPr>
          </w:p>
        </w:tc>
        <w:tc>
          <w:tcPr>
            <w:tcW w:w="425" w:type="dxa"/>
            <w:shd w:val="solid" w:color="FFFFFF" w:fill="auto"/>
          </w:tcPr>
          <w:p w14:paraId="7BCC635E" w14:textId="77777777" w:rsidR="00A1523E" w:rsidRPr="00413E21" w:rsidRDefault="00A1523E" w:rsidP="00C72833">
            <w:pPr>
              <w:pStyle w:val="TAC"/>
              <w:rPr>
                <w:sz w:val="16"/>
                <w:szCs w:val="16"/>
              </w:rPr>
            </w:pPr>
          </w:p>
        </w:tc>
        <w:tc>
          <w:tcPr>
            <w:tcW w:w="4820" w:type="dxa"/>
            <w:shd w:val="solid" w:color="FFFFFF" w:fill="auto"/>
          </w:tcPr>
          <w:p w14:paraId="6B0CF872"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6BA40B72" w14:textId="77777777" w:rsidR="00A1523E" w:rsidRPr="00413E21" w:rsidRDefault="00A1523E" w:rsidP="00C72833">
            <w:pPr>
              <w:pStyle w:val="TAC"/>
              <w:rPr>
                <w:sz w:val="16"/>
                <w:szCs w:val="16"/>
              </w:rPr>
            </w:pPr>
            <w:r>
              <w:rPr>
                <w:sz w:val="16"/>
                <w:szCs w:val="16"/>
              </w:rPr>
              <w:t>15.0.0</w:t>
            </w:r>
          </w:p>
        </w:tc>
      </w:tr>
      <w:tr w:rsidR="00A1523E" w:rsidRPr="00413E21" w14:paraId="4AD9221D" w14:textId="77777777" w:rsidTr="00522C25">
        <w:tc>
          <w:tcPr>
            <w:tcW w:w="709" w:type="dxa"/>
            <w:shd w:val="solid" w:color="FFFFFF" w:fill="auto"/>
          </w:tcPr>
          <w:p w14:paraId="40E245BB"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399FCFC" w14:textId="77777777" w:rsidR="00A1523E" w:rsidRPr="00413E21" w:rsidRDefault="00A1523E" w:rsidP="00C72833">
            <w:pPr>
              <w:pStyle w:val="TAC"/>
              <w:rPr>
                <w:sz w:val="16"/>
                <w:szCs w:val="16"/>
              </w:rPr>
            </w:pPr>
          </w:p>
        </w:tc>
        <w:tc>
          <w:tcPr>
            <w:tcW w:w="993" w:type="dxa"/>
            <w:shd w:val="solid" w:color="FFFFFF" w:fill="auto"/>
          </w:tcPr>
          <w:p w14:paraId="058B3886" w14:textId="77777777" w:rsidR="00A1523E" w:rsidRPr="00413E21" w:rsidRDefault="00A1523E" w:rsidP="00C72833">
            <w:pPr>
              <w:pStyle w:val="TAC"/>
              <w:rPr>
                <w:sz w:val="16"/>
                <w:szCs w:val="16"/>
              </w:rPr>
            </w:pPr>
          </w:p>
        </w:tc>
        <w:tc>
          <w:tcPr>
            <w:tcW w:w="567" w:type="dxa"/>
            <w:shd w:val="solid" w:color="FFFFFF" w:fill="auto"/>
          </w:tcPr>
          <w:p w14:paraId="49043283" w14:textId="77777777" w:rsidR="00A1523E" w:rsidRPr="00413E21" w:rsidRDefault="00A1523E" w:rsidP="00C72833">
            <w:pPr>
              <w:pStyle w:val="TAL"/>
              <w:rPr>
                <w:sz w:val="16"/>
                <w:szCs w:val="16"/>
              </w:rPr>
            </w:pPr>
          </w:p>
        </w:tc>
        <w:tc>
          <w:tcPr>
            <w:tcW w:w="425" w:type="dxa"/>
            <w:shd w:val="solid" w:color="FFFFFF" w:fill="auto"/>
          </w:tcPr>
          <w:p w14:paraId="4112B085" w14:textId="77777777" w:rsidR="00A1523E" w:rsidRPr="00413E21" w:rsidRDefault="00A1523E" w:rsidP="00C72833">
            <w:pPr>
              <w:pStyle w:val="TAR"/>
              <w:rPr>
                <w:sz w:val="16"/>
                <w:szCs w:val="16"/>
              </w:rPr>
            </w:pPr>
          </w:p>
        </w:tc>
        <w:tc>
          <w:tcPr>
            <w:tcW w:w="425" w:type="dxa"/>
            <w:shd w:val="solid" w:color="FFFFFF" w:fill="auto"/>
          </w:tcPr>
          <w:p w14:paraId="050AAB7F" w14:textId="77777777" w:rsidR="00A1523E" w:rsidRPr="00413E21" w:rsidRDefault="00A1523E" w:rsidP="00C72833">
            <w:pPr>
              <w:pStyle w:val="TAC"/>
              <w:rPr>
                <w:sz w:val="16"/>
                <w:szCs w:val="16"/>
              </w:rPr>
            </w:pPr>
          </w:p>
        </w:tc>
        <w:tc>
          <w:tcPr>
            <w:tcW w:w="4820" w:type="dxa"/>
            <w:shd w:val="solid" w:color="FFFFFF" w:fill="auto"/>
          </w:tcPr>
          <w:p w14:paraId="0561DE10"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1690C4C3" w14:textId="77777777" w:rsidR="00A1523E" w:rsidRPr="00413E21" w:rsidRDefault="00A1523E" w:rsidP="00C72833">
            <w:pPr>
              <w:pStyle w:val="TAC"/>
              <w:rPr>
                <w:sz w:val="16"/>
                <w:szCs w:val="16"/>
              </w:rPr>
            </w:pPr>
            <w:r>
              <w:rPr>
                <w:sz w:val="16"/>
                <w:szCs w:val="16"/>
              </w:rPr>
              <w:t>15.0.1</w:t>
            </w:r>
          </w:p>
        </w:tc>
      </w:tr>
      <w:tr w:rsidR="00CC0F48" w:rsidRPr="00413E21" w14:paraId="6FCB7CB0" w14:textId="77777777" w:rsidTr="00522C25">
        <w:tc>
          <w:tcPr>
            <w:tcW w:w="709" w:type="dxa"/>
            <w:shd w:val="solid" w:color="FFFFFF" w:fill="auto"/>
          </w:tcPr>
          <w:p w14:paraId="06FE91FF" w14:textId="77777777" w:rsidR="00CC0F48" w:rsidRDefault="00CC0F48" w:rsidP="00C72833">
            <w:pPr>
              <w:pStyle w:val="TAC"/>
              <w:rPr>
                <w:sz w:val="16"/>
                <w:szCs w:val="16"/>
              </w:rPr>
            </w:pPr>
            <w:r>
              <w:rPr>
                <w:sz w:val="16"/>
                <w:szCs w:val="16"/>
              </w:rPr>
              <w:t>2018-12</w:t>
            </w:r>
          </w:p>
        </w:tc>
        <w:tc>
          <w:tcPr>
            <w:tcW w:w="992" w:type="dxa"/>
            <w:shd w:val="solid" w:color="FFFFFF" w:fill="auto"/>
          </w:tcPr>
          <w:p w14:paraId="6F33A6D8"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2B94AA0D"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014C78B0"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6DBEA1B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455003D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29B114D2"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09788679" w14:textId="77777777" w:rsidR="00CC0F48" w:rsidRDefault="00CC0F48" w:rsidP="00C72833">
            <w:pPr>
              <w:pStyle w:val="TAC"/>
              <w:rPr>
                <w:sz w:val="16"/>
                <w:szCs w:val="16"/>
              </w:rPr>
            </w:pPr>
            <w:r>
              <w:rPr>
                <w:sz w:val="16"/>
                <w:szCs w:val="16"/>
              </w:rPr>
              <w:t>15.1.0</w:t>
            </w:r>
          </w:p>
        </w:tc>
      </w:tr>
      <w:tr w:rsidR="00D10CFD" w:rsidRPr="00413E21" w14:paraId="1F2D9233" w14:textId="77777777" w:rsidTr="00522C25">
        <w:tc>
          <w:tcPr>
            <w:tcW w:w="709" w:type="dxa"/>
            <w:shd w:val="solid" w:color="FFFFFF" w:fill="auto"/>
          </w:tcPr>
          <w:p w14:paraId="6C7B56A2" w14:textId="77777777" w:rsidR="00D10CFD" w:rsidRDefault="00D10CFD" w:rsidP="00C72833">
            <w:pPr>
              <w:pStyle w:val="TAC"/>
              <w:rPr>
                <w:sz w:val="16"/>
                <w:szCs w:val="16"/>
              </w:rPr>
            </w:pPr>
            <w:r>
              <w:rPr>
                <w:sz w:val="16"/>
                <w:szCs w:val="16"/>
              </w:rPr>
              <w:t>2019-06</w:t>
            </w:r>
          </w:p>
        </w:tc>
        <w:tc>
          <w:tcPr>
            <w:tcW w:w="992" w:type="dxa"/>
            <w:shd w:val="solid" w:color="FFFFFF" w:fill="auto"/>
          </w:tcPr>
          <w:p w14:paraId="52B777DE" w14:textId="77777777" w:rsidR="00D10CFD" w:rsidRDefault="00D10CFD" w:rsidP="00C72833">
            <w:pPr>
              <w:pStyle w:val="TAC"/>
              <w:rPr>
                <w:sz w:val="16"/>
                <w:szCs w:val="16"/>
              </w:rPr>
            </w:pPr>
            <w:r>
              <w:rPr>
                <w:sz w:val="16"/>
                <w:szCs w:val="16"/>
              </w:rPr>
              <w:t>SA#84</w:t>
            </w:r>
          </w:p>
        </w:tc>
        <w:tc>
          <w:tcPr>
            <w:tcW w:w="993" w:type="dxa"/>
            <w:shd w:val="solid" w:color="FFFFFF" w:fill="auto"/>
          </w:tcPr>
          <w:p w14:paraId="637E5298" w14:textId="77777777" w:rsidR="00D10CFD" w:rsidRDefault="00D10CFD" w:rsidP="00C72833">
            <w:pPr>
              <w:pStyle w:val="TAC"/>
              <w:rPr>
                <w:sz w:val="16"/>
                <w:szCs w:val="16"/>
              </w:rPr>
            </w:pPr>
            <w:r>
              <w:rPr>
                <w:sz w:val="16"/>
                <w:szCs w:val="16"/>
              </w:rPr>
              <w:t>SP-190378</w:t>
            </w:r>
          </w:p>
        </w:tc>
        <w:tc>
          <w:tcPr>
            <w:tcW w:w="567" w:type="dxa"/>
            <w:shd w:val="solid" w:color="FFFFFF" w:fill="auto"/>
          </w:tcPr>
          <w:p w14:paraId="00336DFC" w14:textId="77777777" w:rsidR="00D10CFD" w:rsidRDefault="00D10CFD" w:rsidP="00C72833">
            <w:pPr>
              <w:pStyle w:val="TAL"/>
              <w:rPr>
                <w:sz w:val="16"/>
                <w:szCs w:val="16"/>
              </w:rPr>
            </w:pPr>
            <w:r>
              <w:rPr>
                <w:sz w:val="16"/>
                <w:szCs w:val="16"/>
              </w:rPr>
              <w:t>0003</w:t>
            </w:r>
          </w:p>
        </w:tc>
        <w:tc>
          <w:tcPr>
            <w:tcW w:w="425" w:type="dxa"/>
            <w:shd w:val="solid" w:color="FFFFFF" w:fill="auto"/>
          </w:tcPr>
          <w:p w14:paraId="500F0B14" w14:textId="77777777" w:rsidR="00D10CFD" w:rsidRDefault="00D10CFD" w:rsidP="00C72833">
            <w:pPr>
              <w:pStyle w:val="TAR"/>
              <w:rPr>
                <w:sz w:val="16"/>
                <w:szCs w:val="16"/>
              </w:rPr>
            </w:pPr>
            <w:r>
              <w:rPr>
                <w:sz w:val="16"/>
                <w:szCs w:val="16"/>
              </w:rPr>
              <w:t>1</w:t>
            </w:r>
          </w:p>
        </w:tc>
        <w:tc>
          <w:tcPr>
            <w:tcW w:w="425" w:type="dxa"/>
            <w:shd w:val="solid" w:color="FFFFFF" w:fill="auto"/>
          </w:tcPr>
          <w:p w14:paraId="6C28D063" w14:textId="77777777" w:rsidR="00D10CFD" w:rsidRDefault="00D10CFD" w:rsidP="00C72833">
            <w:pPr>
              <w:pStyle w:val="TAC"/>
              <w:rPr>
                <w:sz w:val="16"/>
                <w:szCs w:val="16"/>
              </w:rPr>
            </w:pPr>
            <w:r>
              <w:rPr>
                <w:sz w:val="16"/>
                <w:szCs w:val="16"/>
              </w:rPr>
              <w:t>F</w:t>
            </w:r>
          </w:p>
        </w:tc>
        <w:tc>
          <w:tcPr>
            <w:tcW w:w="4820" w:type="dxa"/>
            <w:shd w:val="solid" w:color="FFFFFF" w:fill="auto"/>
          </w:tcPr>
          <w:p w14:paraId="74CF512F"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506A7594" w14:textId="77777777" w:rsidR="00D10CFD" w:rsidRDefault="00D10CFD" w:rsidP="00C72833">
            <w:pPr>
              <w:pStyle w:val="TAC"/>
              <w:rPr>
                <w:sz w:val="16"/>
                <w:szCs w:val="16"/>
              </w:rPr>
            </w:pPr>
            <w:r>
              <w:rPr>
                <w:sz w:val="16"/>
                <w:szCs w:val="16"/>
              </w:rPr>
              <w:t>15.2.0</w:t>
            </w:r>
          </w:p>
        </w:tc>
      </w:tr>
      <w:tr w:rsidR="00B44620" w:rsidRPr="00413E21" w14:paraId="34454D37" w14:textId="77777777" w:rsidTr="00522C25">
        <w:tc>
          <w:tcPr>
            <w:tcW w:w="709" w:type="dxa"/>
            <w:shd w:val="solid" w:color="FFFFFF" w:fill="auto"/>
          </w:tcPr>
          <w:p w14:paraId="324E636E" w14:textId="77777777" w:rsidR="00B44620" w:rsidRDefault="00B44620" w:rsidP="00C72833">
            <w:pPr>
              <w:pStyle w:val="TAC"/>
              <w:rPr>
                <w:sz w:val="16"/>
                <w:szCs w:val="16"/>
              </w:rPr>
            </w:pPr>
            <w:r>
              <w:rPr>
                <w:sz w:val="16"/>
                <w:szCs w:val="16"/>
              </w:rPr>
              <w:t>2019-12</w:t>
            </w:r>
          </w:p>
        </w:tc>
        <w:tc>
          <w:tcPr>
            <w:tcW w:w="992" w:type="dxa"/>
            <w:shd w:val="solid" w:color="FFFFFF" w:fill="auto"/>
          </w:tcPr>
          <w:p w14:paraId="04492F95" w14:textId="77777777" w:rsidR="00B44620" w:rsidRDefault="00B44620" w:rsidP="00C72833">
            <w:pPr>
              <w:pStyle w:val="TAC"/>
              <w:rPr>
                <w:sz w:val="16"/>
                <w:szCs w:val="16"/>
              </w:rPr>
            </w:pPr>
            <w:r>
              <w:rPr>
                <w:sz w:val="16"/>
                <w:szCs w:val="16"/>
              </w:rPr>
              <w:t>SA#86</w:t>
            </w:r>
          </w:p>
        </w:tc>
        <w:tc>
          <w:tcPr>
            <w:tcW w:w="993" w:type="dxa"/>
            <w:shd w:val="solid" w:color="FFFFFF" w:fill="auto"/>
          </w:tcPr>
          <w:p w14:paraId="06B31896" w14:textId="77777777" w:rsidR="00B44620" w:rsidRDefault="00B44620" w:rsidP="00C72833">
            <w:pPr>
              <w:pStyle w:val="TAC"/>
              <w:rPr>
                <w:sz w:val="16"/>
                <w:szCs w:val="16"/>
              </w:rPr>
            </w:pPr>
            <w:r>
              <w:rPr>
                <w:sz w:val="16"/>
                <w:szCs w:val="16"/>
              </w:rPr>
              <w:t>SP-191220</w:t>
            </w:r>
          </w:p>
        </w:tc>
        <w:tc>
          <w:tcPr>
            <w:tcW w:w="567" w:type="dxa"/>
            <w:shd w:val="solid" w:color="FFFFFF" w:fill="auto"/>
          </w:tcPr>
          <w:p w14:paraId="1FC2E179" w14:textId="77777777" w:rsidR="00B44620" w:rsidRDefault="00B44620" w:rsidP="00C72833">
            <w:pPr>
              <w:pStyle w:val="TAL"/>
              <w:rPr>
                <w:sz w:val="16"/>
                <w:szCs w:val="16"/>
              </w:rPr>
            </w:pPr>
            <w:r>
              <w:rPr>
                <w:sz w:val="16"/>
                <w:szCs w:val="16"/>
              </w:rPr>
              <w:t>0004</w:t>
            </w:r>
          </w:p>
        </w:tc>
        <w:tc>
          <w:tcPr>
            <w:tcW w:w="425" w:type="dxa"/>
            <w:shd w:val="solid" w:color="FFFFFF" w:fill="auto"/>
          </w:tcPr>
          <w:p w14:paraId="1250B487" w14:textId="77777777" w:rsidR="00B44620" w:rsidRDefault="00B44620" w:rsidP="00C72833">
            <w:pPr>
              <w:pStyle w:val="TAR"/>
              <w:rPr>
                <w:sz w:val="16"/>
                <w:szCs w:val="16"/>
              </w:rPr>
            </w:pPr>
            <w:r>
              <w:rPr>
                <w:sz w:val="16"/>
                <w:szCs w:val="16"/>
              </w:rPr>
              <w:t>3</w:t>
            </w:r>
          </w:p>
        </w:tc>
        <w:tc>
          <w:tcPr>
            <w:tcW w:w="425" w:type="dxa"/>
            <w:shd w:val="solid" w:color="FFFFFF" w:fill="auto"/>
          </w:tcPr>
          <w:p w14:paraId="3D2A6327" w14:textId="77777777" w:rsidR="00B44620" w:rsidRDefault="00B44620" w:rsidP="00C72833">
            <w:pPr>
              <w:pStyle w:val="TAC"/>
              <w:rPr>
                <w:sz w:val="16"/>
                <w:szCs w:val="16"/>
              </w:rPr>
            </w:pPr>
            <w:r>
              <w:rPr>
                <w:sz w:val="16"/>
                <w:szCs w:val="16"/>
              </w:rPr>
              <w:t>F</w:t>
            </w:r>
          </w:p>
        </w:tc>
        <w:tc>
          <w:tcPr>
            <w:tcW w:w="4820" w:type="dxa"/>
            <w:shd w:val="solid" w:color="FFFFFF" w:fill="auto"/>
          </w:tcPr>
          <w:p w14:paraId="1E2AAD48"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66465C06" w14:textId="77777777" w:rsidR="00B44620" w:rsidRDefault="00B44620" w:rsidP="00C72833">
            <w:pPr>
              <w:pStyle w:val="TAC"/>
              <w:rPr>
                <w:sz w:val="16"/>
                <w:szCs w:val="16"/>
              </w:rPr>
            </w:pPr>
            <w:r>
              <w:rPr>
                <w:sz w:val="16"/>
                <w:szCs w:val="16"/>
              </w:rPr>
              <w:t>15.3.0</w:t>
            </w:r>
          </w:p>
        </w:tc>
      </w:tr>
      <w:tr w:rsidR="00AC675C" w:rsidRPr="00413E21" w14:paraId="5859A1B9" w14:textId="77777777" w:rsidTr="00522C25">
        <w:tc>
          <w:tcPr>
            <w:tcW w:w="709" w:type="dxa"/>
            <w:shd w:val="solid" w:color="FFFFFF" w:fill="auto"/>
          </w:tcPr>
          <w:p w14:paraId="61AFF432" w14:textId="77777777" w:rsidR="00AC675C" w:rsidRDefault="00AC675C" w:rsidP="00AC675C">
            <w:pPr>
              <w:pStyle w:val="TAC"/>
              <w:rPr>
                <w:sz w:val="16"/>
                <w:szCs w:val="16"/>
              </w:rPr>
            </w:pPr>
            <w:r>
              <w:rPr>
                <w:sz w:val="16"/>
                <w:szCs w:val="16"/>
              </w:rPr>
              <w:t>2019-12</w:t>
            </w:r>
          </w:p>
        </w:tc>
        <w:tc>
          <w:tcPr>
            <w:tcW w:w="992" w:type="dxa"/>
            <w:shd w:val="solid" w:color="FFFFFF" w:fill="auto"/>
          </w:tcPr>
          <w:p w14:paraId="36380B5D" w14:textId="77777777" w:rsidR="00AC675C" w:rsidRDefault="00AC675C" w:rsidP="00AC675C">
            <w:pPr>
              <w:pStyle w:val="TAC"/>
              <w:rPr>
                <w:sz w:val="16"/>
                <w:szCs w:val="16"/>
              </w:rPr>
            </w:pPr>
            <w:r>
              <w:rPr>
                <w:sz w:val="16"/>
                <w:szCs w:val="16"/>
              </w:rPr>
              <w:t>SA#86</w:t>
            </w:r>
          </w:p>
        </w:tc>
        <w:tc>
          <w:tcPr>
            <w:tcW w:w="993" w:type="dxa"/>
            <w:shd w:val="solid" w:color="FFFFFF" w:fill="auto"/>
          </w:tcPr>
          <w:p w14:paraId="1F18C987" w14:textId="77777777" w:rsidR="00AC675C" w:rsidRDefault="00AC675C" w:rsidP="00AC675C">
            <w:pPr>
              <w:pStyle w:val="TAC"/>
              <w:rPr>
                <w:sz w:val="16"/>
                <w:szCs w:val="16"/>
              </w:rPr>
            </w:pPr>
            <w:r>
              <w:rPr>
                <w:sz w:val="16"/>
                <w:szCs w:val="16"/>
              </w:rPr>
              <w:t>SP-191220</w:t>
            </w:r>
          </w:p>
        </w:tc>
        <w:tc>
          <w:tcPr>
            <w:tcW w:w="567" w:type="dxa"/>
            <w:shd w:val="solid" w:color="FFFFFF" w:fill="auto"/>
          </w:tcPr>
          <w:p w14:paraId="14F7F23F" w14:textId="77777777" w:rsidR="00AC675C" w:rsidRDefault="00AC675C" w:rsidP="00AC675C">
            <w:pPr>
              <w:pStyle w:val="TAL"/>
              <w:rPr>
                <w:sz w:val="16"/>
                <w:szCs w:val="16"/>
              </w:rPr>
            </w:pPr>
            <w:r>
              <w:rPr>
                <w:sz w:val="16"/>
                <w:szCs w:val="16"/>
              </w:rPr>
              <w:t>0005</w:t>
            </w:r>
          </w:p>
        </w:tc>
        <w:tc>
          <w:tcPr>
            <w:tcW w:w="425" w:type="dxa"/>
            <w:shd w:val="solid" w:color="FFFFFF" w:fill="auto"/>
          </w:tcPr>
          <w:p w14:paraId="07152931" w14:textId="77777777" w:rsidR="00AC675C" w:rsidRDefault="00AC675C" w:rsidP="00AC675C">
            <w:pPr>
              <w:pStyle w:val="TAR"/>
              <w:rPr>
                <w:sz w:val="16"/>
                <w:szCs w:val="16"/>
              </w:rPr>
            </w:pPr>
            <w:r>
              <w:rPr>
                <w:sz w:val="16"/>
                <w:szCs w:val="16"/>
              </w:rPr>
              <w:t>-</w:t>
            </w:r>
          </w:p>
        </w:tc>
        <w:tc>
          <w:tcPr>
            <w:tcW w:w="425" w:type="dxa"/>
            <w:shd w:val="solid" w:color="FFFFFF" w:fill="auto"/>
          </w:tcPr>
          <w:p w14:paraId="51D9E928" w14:textId="77777777" w:rsidR="00AC675C" w:rsidRDefault="00AC675C" w:rsidP="00AC675C">
            <w:pPr>
              <w:pStyle w:val="TAC"/>
              <w:rPr>
                <w:sz w:val="16"/>
                <w:szCs w:val="16"/>
              </w:rPr>
            </w:pPr>
            <w:r>
              <w:rPr>
                <w:sz w:val="16"/>
                <w:szCs w:val="16"/>
              </w:rPr>
              <w:t>F</w:t>
            </w:r>
          </w:p>
        </w:tc>
        <w:tc>
          <w:tcPr>
            <w:tcW w:w="4820" w:type="dxa"/>
            <w:shd w:val="solid" w:color="FFFFFF" w:fill="auto"/>
          </w:tcPr>
          <w:p w14:paraId="2FD291C1"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3C2E5402" w14:textId="77777777" w:rsidR="00AC675C" w:rsidRDefault="00AC675C" w:rsidP="00AC675C">
            <w:pPr>
              <w:pStyle w:val="TAC"/>
              <w:rPr>
                <w:sz w:val="16"/>
                <w:szCs w:val="16"/>
              </w:rPr>
            </w:pPr>
            <w:r>
              <w:rPr>
                <w:sz w:val="16"/>
                <w:szCs w:val="16"/>
              </w:rPr>
              <w:t>15.3.0</w:t>
            </w:r>
          </w:p>
        </w:tc>
      </w:tr>
      <w:tr w:rsidR="009B0917" w:rsidRPr="00413E21" w14:paraId="086626C7" w14:textId="77777777" w:rsidTr="00522C25">
        <w:tc>
          <w:tcPr>
            <w:tcW w:w="709" w:type="dxa"/>
            <w:shd w:val="solid" w:color="FFFFFF" w:fill="auto"/>
          </w:tcPr>
          <w:p w14:paraId="019E1D9D" w14:textId="77777777" w:rsidR="009B0917" w:rsidRDefault="009B0917" w:rsidP="009B0917">
            <w:pPr>
              <w:pStyle w:val="TAC"/>
              <w:rPr>
                <w:sz w:val="16"/>
                <w:szCs w:val="16"/>
              </w:rPr>
            </w:pPr>
            <w:r>
              <w:rPr>
                <w:sz w:val="16"/>
                <w:szCs w:val="16"/>
              </w:rPr>
              <w:t>2019-12</w:t>
            </w:r>
          </w:p>
        </w:tc>
        <w:tc>
          <w:tcPr>
            <w:tcW w:w="992" w:type="dxa"/>
            <w:shd w:val="solid" w:color="FFFFFF" w:fill="auto"/>
          </w:tcPr>
          <w:p w14:paraId="29E2B6A0" w14:textId="77777777" w:rsidR="009B0917" w:rsidRDefault="009B0917" w:rsidP="009B0917">
            <w:pPr>
              <w:pStyle w:val="TAC"/>
              <w:rPr>
                <w:sz w:val="16"/>
                <w:szCs w:val="16"/>
              </w:rPr>
            </w:pPr>
            <w:r>
              <w:rPr>
                <w:sz w:val="16"/>
                <w:szCs w:val="16"/>
              </w:rPr>
              <w:t>SA#86</w:t>
            </w:r>
          </w:p>
        </w:tc>
        <w:tc>
          <w:tcPr>
            <w:tcW w:w="993" w:type="dxa"/>
            <w:shd w:val="solid" w:color="FFFFFF" w:fill="auto"/>
          </w:tcPr>
          <w:p w14:paraId="7984E081" w14:textId="77777777" w:rsidR="009B0917" w:rsidRDefault="009B0917" w:rsidP="009B0917">
            <w:pPr>
              <w:pStyle w:val="TAC"/>
              <w:rPr>
                <w:sz w:val="16"/>
                <w:szCs w:val="16"/>
              </w:rPr>
            </w:pPr>
            <w:r>
              <w:rPr>
                <w:sz w:val="16"/>
                <w:szCs w:val="16"/>
              </w:rPr>
              <w:t>SP-191220</w:t>
            </w:r>
          </w:p>
        </w:tc>
        <w:tc>
          <w:tcPr>
            <w:tcW w:w="567" w:type="dxa"/>
            <w:shd w:val="solid" w:color="FFFFFF" w:fill="auto"/>
          </w:tcPr>
          <w:p w14:paraId="79A5AC09" w14:textId="77777777" w:rsidR="009B0917" w:rsidRDefault="009B0917" w:rsidP="009B0917">
            <w:pPr>
              <w:pStyle w:val="TAL"/>
              <w:rPr>
                <w:sz w:val="16"/>
                <w:szCs w:val="16"/>
              </w:rPr>
            </w:pPr>
            <w:r>
              <w:rPr>
                <w:sz w:val="16"/>
                <w:szCs w:val="16"/>
              </w:rPr>
              <w:t>0006</w:t>
            </w:r>
          </w:p>
        </w:tc>
        <w:tc>
          <w:tcPr>
            <w:tcW w:w="425" w:type="dxa"/>
            <w:shd w:val="solid" w:color="FFFFFF" w:fill="auto"/>
          </w:tcPr>
          <w:p w14:paraId="63C5BE8B" w14:textId="77777777" w:rsidR="009B0917" w:rsidRDefault="009B0917" w:rsidP="009B0917">
            <w:pPr>
              <w:pStyle w:val="TAR"/>
              <w:rPr>
                <w:sz w:val="16"/>
                <w:szCs w:val="16"/>
              </w:rPr>
            </w:pPr>
            <w:r>
              <w:rPr>
                <w:sz w:val="16"/>
                <w:szCs w:val="16"/>
              </w:rPr>
              <w:t>-</w:t>
            </w:r>
          </w:p>
        </w:tc>
        <w:tc>
          <w:tcPr>
            <w:tcW w:w="425" w:type="dxa"/>
            <w:shd w:val="solid" w:color="FFFFFF" w:fill="auto"/>
          </w:tcPr>
          <w:p w14:paraId="342BBC47" w14:textId="77777777" w:rsidR="009B0917" w:rsidRDefault="009B0917" w:rsidP="009B0917">
            <w:pPr>
              <w:pStyle w:val="TAC"/>
              <w:rPr>
                <w:sz w:val="16"/>
                <w:szCs w:val="16"/>
              </w:rPr>
            </w:pPr>
            <w:r>
              <w:rPr>
                <w:sz w:val="16"/>
                <w:szCs w:val="16"/>
              </w:rPr>
              <w:t>F</w:t>
            </w:r>
          </w:p>
        </w:tc>
        <w:tc>
          <w:tcPr>
            <w:tcW w:w="4820" w:type="dxa"/>
            <w:shd w:val="solid" w:color="FFFFFF" w:fill="auto"/>
          </w:tcPr>
          <w:p w14:paraId="0CE2CB35"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739A7ACE" w14:textId="77777777" w:rsidR="009B0917" w:rsidRDefault="009B0917" w:rsidP="009B0917">
            <w:pPr>
              <w:pStyle w:val="TAC"/>
              <w:rPr>
                <w:sz w:val="16"/>
                <w:szCs w:val="16"/>
              </w:rPr>
            </w:pPr>
            <w:r>
              <w:rPr>
                <w:sz w:val="16"/>
                <w:szCs w:val="16"/>
              </w:rPr>
              <w:t>15.3.0</w:t>
            </w:r>
          </w:p>
        </w:tc>
      </w:tr>
      <w:tr w:rsidR="004D3CA8" w:rsidRPr="00413E21" w14:paraId="12299507" w14:textId="77777777" w:rsidTr="00522C25">
        <w:tc>
          <w:tcPr>
            <w:tcW w:w="709" w:type="dxa"/>
            <w:shd w:val="solid" w:color="FFFFFF" w:fill="auto"/>
          </w:tcPr>
          <w:p w14:paraId="51EA502C" w14:textId="77777777" w:rsidR="004D3CA8" w:rsidRDefault="004D3CA8" w:rsidP="004D3CA8">
            <w:pPr>
              <w:pStyle w:val="TAC"/>
              <w:rPr>
                <w:sz w:val="16"/>
                <w:szCs w:val="16"/>
              </w:rPr>
            </w:pPr>
            <w:r>
              <w:rPr>
                <w:sz w:val="16"/>
                <w:szCs w:val="16"/>
              </w:rPr>
              <w:t>2019-12</w:t>
            </w:r>
          </w:p>
        </w:tc>
        <w:tc>
          <w:tcPr>
            <w:tcW w:w="992" w:type="dxa"/>
            <w:shd w:val="solid" w:color="FFFFFF" w:fill="auto"/>
          </w:tcPr>
          <w:p w14:paraId="25128473" w14:textId="77777777" w:rsidR="004D3CA8" w:rsidRDefault="004D3CA8" w:rsidP="004D3CA8">
            <w:pPr>
              <w:pStyle w:val="TAC"/>
              <w:rPr>
                <w:sz w:val="16"/>
                <w:szCs w:val="16"/>
              </w:rPr>
            </w:pPr>
            <w:r>
              <w:rPr>
                <w:sz w:val="16"/>
                <w:szCs w:val="16"/>
              </w:rPr>
              <w:t>SA#86</w:t>
            </w:r>
          </w:p>
        </w:tc>
        <w:tc>
          <w:tcPr>
            <w:tcW w:w="993" w:type="dxa"/>
            <w:shd w:val="solid" w:color="FFFFFF" w:fill="auto"/>
          </w:tcPr>
          <w:p w14:paraId="526FE8CC" w14:textId="77777777" w:rsidR="004D3CA8" w:rsidRDefault="004D3CA8" w:rsidP="004D3CA8">
            <w:pPr>
              <w:pStyle w:val="TAC"/>
              <w:rPr>
                <w:sz w:val="16"/>
                <w:szCs w:val="16"/>
              </w:rPr>
            </w:pPr>
            <w:r>
              <w:rPr>
                <w:sz w:val="16"/>
                <w:szCs w:val="16"/>
              </w:rPr>
              <w:t>SP-191220</w:t>
            </w:r>
          </w:p>
        </w:tc>
        <w:tc>
          <w:tcPr>
            <w:tcW w:w="567" w:type="dxa"/>
            <w:shd w:val="solid" w:color="FFFFFF" w:fill="auto"/>
          </w:tcPr>
          <w:p w14:paraId="2A42BCB7" w14:textId="77777777" w:rsidR="004D3CA8" w:rsidRDefault="004D3CA8" w:rsidP="004D3CA8">
            <w:pPr>
              <w:pStyle w:val="TAL"/>
              <w:rPr>
                <w:sz w:val="16"/>
                <w:szCs w:val="16"/>
              </w:rPr>
            </w:pPr>
            <w:r>
              <w:rPr>
                <w:sz w:val="16"/>
                <w:szCs w:val="16"/>
              </w:rPr>
              <w:t>0007</w:t>
            </w:r>
          </w:p>
        </w:tc>
        <w:tc>
          <w:tcPr>
            <w:tcW w:w="425" w:type="dxa"/>
            <w:shd w:val="solid" w:color="FFFFFF" w:fill="auto"/>
          </w:tcPr>
          <w:p w14:paraId="5D4E93D1" w14:textId="77777777" w:rsidR="004D3CA8" w:rsidRDefault="004D3CA8" w:rsidP="004D3CA8">
            <w:pPr>
              <w:pStyle w:val="TAR"/>
              <w:rPr>
                <w:sz w:val="16"/>
                <w:szCs w:val="16"/>
              </w:rPr>
            </w:pPr>
            <w:r>
              <w:rPr>
                <w:sz w:val="16"/>
                <w:szCs w:val="16"/>
              </w:rPr>
              <w:t>-</w:t>
            </w:r>
          </w:p>
        </w:tc>
        <w:tc>
          <w:tcPr>
            <w:tcW w:w="425" w:type="dxa"/>
            <w:shd w:val="solid" w:color="FFFFFF" w:fill="auto"/>
          </w:tcPr>
          <w:p w14:paraId="2A89A2E0" w14:textId="77777777" w:rsidR="004D3CA8" w:rsidRDefault="004D3CA8" w:rsidP="004D3CA8">
            <w:pPr>
              <w:pStyle w:val="TAC"/>
              <w:rPr>
                <w:sz w:val="16"/>
                <w:szCs w:val="16"/>
              </w:rPr>
            </w:pPr>
            <w:r>
              <w:rPr>
                <w:sz w:val="16"/>
                <w:szCs w:val="16"/>
              </w:rPr>
              <w:t>F</w:t>
            </w:r>
          </w:p>
        </w:tc>
        <w:tc>
          <w:tcPr>
            <w:tcW w:w="4820" w:type="dxa"/>
            <w:shd w:val="solid" w:color="FFFFFF" w:fill="auto"/>
          </w:tcPr>
          <w:p w14:paraId="7D3A3F11"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E926B42" w14:textId="77777777" w:rsidR="004D3CA8" w:rsidRDefault="004D3CA8" w:rsidP="004D3CA8">
            <w:pPr>
              <w:pStyle w:val="TAC"/>
              <w:rPr>
                <w:sz w:val="16"/>
                <w:szCs w:val="16"/>
              </w:rPr>
            </w:pPr>
            <w:r>
              <w:rPr>
                <w:sz w:val="16"/>
                <w:szCs w:val="16"/>
              </w:rPr>
              <w:t>15.3.0</w:t>
            </w:r>
          </w:p>
        </w:tc>
      </w:tr>
      <w:tr w:rsidR="00F34BA2" w:rsidRPr="00413E21" w14:paraId="0142572E" w14:textId="77777777" w:rsidTr="00522C25">
        <w:tc>
          <w:tcPr>
            <w:tcW w:w="709" w:type="dxa"/>
            <w:shd w:val="solid" w:color="FFFFFF" w:fill="auto"/>
          </w:tcPr>
          <w:p w14:paraId="6046DD0C" w14:textId="77777777" w:rsidR="00F34BA2" w:rsidRDefault="00F34BA2" w:rsidP="00F34BA2">
            <w:pPr>
              <w:pStyle w:val="TAC"/>
              <w:rPr>
                <w:sz w:val="16"/>
                <w:szCs w:val="16"/>
              </w:rPr>
            </w:pPr>
            <w:r>
              <w:rPr>
                <w:sz w:val="16"/>
                <w:szCs w:val="16"/>
              </w:rPr>
              <w:t>2019-12</w:t>
            </w:r>
          </w:p>
        </w:tc>
        <w:tc>
          <w:tcPr>
            <w:tcW w:w="992" w:type="dxa"/>
            <w:shd w:val="solid" w:color="FFFFFF" w:fill="auto"/>
          </w:tcPr>
          <w:p w14:paraId="199AF558" w14:textId="77777777" w:rsidR="00F34BA2" w:rsidRDefault="00F34BA2" w:rsidP="00F34BA2">
            <w:pPr>
              <w:pStyle w:val="TAC"/>
              <w:rPr>
                <w:sz w:val="16"/>
                <w:szCs w:val="16"/>
              </w:rPr>
            </w:pPr>
            <w:r>
              <w:rPr>
                <w:sz w:val="16"/>
                <w:szCs w:val="16"/>
              </w:rPr>
              <w:t>SA#86</w:t>
            </w:r>
          </w:p>
        </w:tc>
        <w:tc>
          <w:tcPr>
            <w:tcW w:w="993" w:type="dxa"/>
            <w:shd w:val="solid" w:color="FFFFFF" w:fill="auto"/>
          </w:tcPr>
          <w:p w14:paraId="68C2FE98" w14:textId="77777777" w:rsidR="00F34BA2" w:rsidRDefault="00F34BA2" w:rsidP="00F34BA2">
            <w:pPr>
              <w:pStyle w:val="TAC"/>
              <w:rPr>
                <w:sz w:val="16"/>
                <w:szCs w:val="16"/>
              </w:rPr>
            </w:pPr>
            <w:r>
              <w:rPr>
                <w:sz w:val="16"/>
                <w:szCs w:val="16"/>
              </w:rPr>
              <w:t>SP-191220</w:t>
            </w:r>
          </w:p>
        </w:tc>
        <w:tc>
          <w:tcPr>
            <w:tcW w:w="567" w:type="dxa"/>
            <w:shd w:val="solid" w:color="FFFFFF" w:fill="auto"/>
          </w:tcPr>
          <w:p w14:paraId="1BADEDF4" w14:textId="77777777" w:rsidR="00F34BA2" w:rsidRDefault="00F34BA2" w:rsidP="00F34BA2">
            <w:pPr>
              <w:pStyle w:val="TAL"/>
              <w:rPr>
                <w:sz w:val="16"/>
                <w:szCs w:val="16"/>
              </w:rPr>
            </w:pPr>
            <w:r>
              <w:rPr>
                <w:sz w:val="16"/>
                <w:szCs w:val="16"/>
              </w:rPr>
              <w:t>0008</w:t>
            </w:r>
          </w:p>
        </w:tc>
        <w:tc>
          <w:tcPr>
            <w:tcW w:w="425" w:type="dxa"/>
            <w:shd w:val="solid" w:color="FFFFFF" w:fill="auto"/>
          </w:tcPr>
          <w:p w14:paraId="7A8E7038" w14:textId="77777777" w:rsidR="00F34BA2" w:rsidRDefault="00F34BA2" w:rsidP="00F34BA2">
            <w:pPr>
              <w:pStyle w:val="TAR"/>
              <w:rPr>
                <w:sz w:val="16"/>
                <w:szCs w:val="16"/>
              </w:rPr>
            </w:pPr>
            <w:r>
              <w:rPr>
                <w:sz w:val="16"/>
                <w:szCs w:val="16"/>
              </w:rPr>
              <w:t>-</w:t>
            </w:r>
          </w:p>
        </w:tc>
        <w:tc>
          <w:tcPr>
            <w:tcW w:w="425" w:type="dxa"/>
            <w:shd w:val="solid" w:color="FFFFFF" w:fill="auto"/>
          </w:tcPr>
          <w:p w14:paraId="45741898" w14:textId="77777777" w:rsidR="00F34BA2" w:rsidRDefault="00F34BA2" w:rsidP="00F34BA2">
            <w:pPr>
              <w:pStyle w:val="TAC"/>
              <w:rPr>
                <w:sz w:val="16"/>
                <w:szCs w:val="16"/>
              </w:rPr>
            </w:pPr>
            <w:r>
              <w:rPr>
                <w:sz w:val="16"/>
                <w:szCs w:val="16"/>
              </w:rPr>
              <w:t>F</w:t>
            </w:r>
          </w:p>
        </w:tc>
        <w:tc>
          <w:tcPr>
            <w:tcW w:w="4820" w:type="dxa"/>
            <w:shd w:val="solid" w:color="FFFFFF" w:fill="auto"/>
          </w:tcPr>
          <w:p w14:paraId="11E049A0"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647540C3" w14:textId="77777777" w:rsidR="00F34BA2" w:rsidRDefault="00F34BA2" w:rsidP="00F34BA2">
            <w:pPr>
              <w:pStyle w:val="TAC"/>
              <w:rPr>
                <w:sz w:val="16"/>
                <w:szCs w:val="16"/>
              </w:rPr>
            </w:pPr>
            <w:r>
              <w:rPr>
                <w:sz w:val="16"/>
                <w:szCs w:val="16"/>
              </w:rPr>
              <w:t>15.3.0</w:t>
            </w:r>
          </w:p>
        </w:tc>
      </w:tr>
      <w:tr w:rsidR="00FB1608" w:rsidRPr="00413E21" w14:paraId="4E099B93" w14:textId="77777777" w:rsidTr="00522C25">
        <w:tc>
          <w:tcPr>
            <w:tcW w:w="709" w:type="dxa"/>
            <w:shd w:val="solid" w:color="FFFFFF" w:fill="auto"/>
          </w:tcPr>
          <w:p w14:paraId="6917271F" w14:textId="77777777" w:rsidR="00FB1608" w:rsidRDefault="00FB1608" w:rsidP="00FB1608">
            <w:pPr>
              <w:pStyle w:val="TAC"/>
              <w:rPr>
                <w:sz w:val="16"/>
                <w:szCs w:val="16"/>
              </w:rPr>
            </w:pPr>
            <w:r>
              <w:rPr>
                <w:sz w:val="16"/>
                <w:szCs w:val="16"/>
              </w:rPr>
              <w:t>2019-12</w:t>
            </w:r>
          </w:p>
        </w:tc>
        <w:tc>
          <w:tcPr>
            <w:tcW w:w="992" w:type="dxa"/>
            <w:shd w:val="solid" w:color="FFFFFF" w:fill="auto"/>
          </w:tcPr>
          <w:p w14:paraId="3844BEEF" w14:textId="77777777" w:rsidR="00FB1608" w:rsidRDefault="00FB1608" w:rsidP="00FB1608">
            <w:pPr>
              <w:pStyle w:val="TAC"/>
              <w:rPr>
                <w:sz w:val="16"/>
                <w:szCs w:val="16"/>
              </w:rPr>
            </w:pPr>
            <w:r>
              <w:rPr>
                <w:sz w:val="16"/>
                <w:szCs w:val="16"/>
              </w:rPr>
              <w:t>SA#86</w:t>
            </w:r>
          </w:p>
        </w:tc>
        <w:tc>
          <w:tcPr>
            <w:tcW w:w="993" w:type="dxa"/>
            <w:shd w:val="solid" w:color="FFFFFF" w:fill="auto"/>
          </w:tcPr>
          <w:p w14:paraId="405DA0A1" w14:textId="77777777" w:rsidR="00FB1608" w:rsidRDefault="00FB1608" w:rsidP="00FB1608">
            <w:pPr>
              <w:pStyle w:val="TAC"/>
              <w:rPr>
                <w:sz w:val="16"/>
                <w:szCs w:val="16"/>
              </w:rPr>
            </w:pPr>
            <w:r>
              <w:rPr>
                <w:sz w:val="16"/>
                <w:szCs w:val="16"/>
              </w:rPr>
              <w:t>SP-191220</w:t>
            </w:r>
          </w:p>
        </w:tc>
        <w:tc>
          <w:tcPr>
            <w:tcW w:w="567" w:type="dxa"/>
            <w:shd w:val="solid" w:color="FFFFFF" w:fill="auto"/>
          </w:tcPr>
          <w:p w14:paraId="62E8171B" w14:textId="77777777" w:rsidR="00FB1608" w:rsidRDefault="00FB1608" w:rsidP="00FB1608">
            <w:pPr>
              <w:pStyle w:val="TAL"/>
              <w:rPr>
                <w:sz w:val="16"/>
                <w:szCs w:val="16"/>
              </w:rPr>
            </w:pPr>
            <w:r>
              <w:rPr>
                <w:sz w:val="16"/>
                <w:szCs w:val="16"/>
              </w:rPr>
              <w:t>0010</w:t>
            </w:r>
          </w:p>
        </w:tc>
        <w:tc>
          <w:tcPr>
            <w:tcW w:w="425" w:type="dxa"/>
            <w:shd w:val="solid" w:color="FFFFFF" w:fill="auto"/>
          </w:tcPr>
          <w:p w14:paraId="7CCB3FBF" w14:textId="77777777" w:rsidR="00FB1608" w:rsidRDefault="00FB1608" w:rsidP="00FB1608">
            <w:pPr>
              <w:pStyle w:val="TAR"/>
              <w:rPr>
                <w:sz w:val="16"/>
                <w:szCs w:val="16"/>
              </w:rPr>
            </w:pPr>
            <w:r>
              <w:rPr>
                <w:sz w:val="16"/>
                <w:szCs w:val="16"/>
              </w:rPr>
              <w:t>2</w:t>
            </w:r>
          </w:p>
        </w:tc>
        <w:tc>
          <w:tcPr>
            <w:tcW w:w="425" w:type="dxa"/>
            <w:shd w:val="solid" w:color="FFFFFF" w:fill="auto"/>
          </w:tcPr>
          <w:p w14:paraId="1C597388" w14:textId="77777777" w:rsidR="00FB1608" w:rsidRDefault="00FB1608" w:rsidP="00FB1608">
            <w:pPr>
              <w:pStyle w:val="TAC"/>
              <w:rPr>
                <w:sz w:val="16"/>
                <w:szCs w:val="16"/>
              </w:rPr>
            </w:pPr>
            <w:r>
              <w:rPr>
                <w:sz w:val="16"/>
                <w:szCs w:val="16"/>
              </w:rPr>
              <w:t>F</w:t>
            </w:r>
          </w:p>
        </w:tc>
        <w:tc>
          <w:tcPr>
            <w:tcW w:w="4820" w:type="dxa"/>
            <w:shd w:val="solid" w:color="FFFFFF" w:fill="auto"/>
          </w:tcPr>
          <w:p w14:paraId="2EB1E6AC"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79EB2C26" w14:textId="77777777" w:rsidR="00FB1608" w:rsidRDefault="00FB1608" w:rsidP="00FB1608">
            <w:pPr>
              <w:pStyle w:val="TAC"/>
              <w:rPr>
                <w:sz w:val="16"/>
                <w:szCs w:val="16"/>
              </w:rPr>
            </w:pPr>
            <w:r>
              <w:rPr>
                <w:sz w:val="16"/>
                <w:szCs w:val="16"/>
              </w:rPr>
              <w:t>15.3.0</w:t>
            </w:r>
          </w:p>
        </w:tc>
      </w:tr>
      <w:tr w:rsidR="003836D7" w:rsidRPr="00413E21" w14:paraId="18E5E480" w14:textId="77777777" w:rsidTr="00F54BE3">
        <w:tc>
          <w:tcPr>
            <w:tcW w:w="709" w:type="dxa"/>
            <w:tcBorders>
              <w:bottom w:val="single" w:sz="12" w:space="0" w:color="auto"/>
            </w:tcBorders>
            <w:shd w:val="solid" w:color="FFFFFF" w:fill="auto"/>
          </w:tcPr>
          <w:p w14:paraId="61A23449"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26BCC537"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32E689A7"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513B87C2"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73D4113D"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29A6435A"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6A72A6A3"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4B6FBE57" w14:textId="77777777" w:rsidR="003836D7" w:rsidRDefault="003836D7" w:rsidP="00FB1608">
            <w:pPr>
              <w:pStyle w:val="TAC"/>
              <w:rPr>
                <w:sz w:val="16"/>
                <w:szCs w:val="16"/>
              </w:rPr>
            </w:pPr>
            <w:r>
              <w:rPr>
                <w:sz w:val="16"/>
                <w:szCs w:val="16"/>
              </w:rPr>
              <w:t>15.4.0</w:t>
            </w:r>
          </w:p>
        </w:tc>
      </w:tr>
      <w:tr w:rsidR="00A730CA" w:rsidRPr="00413E21" w14:paraId="19B84A0A" w14:textId="77777777" w:rsidTr="00F54BE3">
        <w:tc>
          <w:tcPr>
            <w:tcW w:w="709" w:type="dxa"/>
            <w:tcBorders>
              <w:top w:val="single" w:sz="12" w:space="0" w:color="auto"/>
              <w:bottom w:val="single" w:sz="12" w:space="0" w:color="auto"/>
            </w:tcBorders>
            <w:shd w:val="solid" w:color="FFFFFF" w:fill="auto"/>
          </w:tcPr>
          <w:p w14:paraId="467BD49F"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1798B49A"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8552D71"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6BD3C6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34C38BB8"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CD3EA2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8CBECD4"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42498677"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6F9795B5" w14:textId="77777777" w:rsidTr="00EC58FA">
        <w:tc>
          <w:tcPr>
            <w:tcW w:w="709" w:type="dxa"/>
            <w:tcBorders>
              <w:top w:val="single" w:sz="12" w:space="0" w:color="auto"/>
              <w:bottom w:val="single" w:sz="12" w:space="0" w:color="auto"/>
            </w:tcBorders>
            <w:shd w:val="solid" w:color="FFFFFF" w:fill="auto"/>
          </w:tcPr>
          <w:p w14:paraId="4DFD2E0F"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04DCD9C8"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279B8973"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4F4D8AC"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28F470"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3617C6"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C3ACB6A"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69A7C1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64044410" w14:textId="77777777" w:rsidTr="002C23B4">
        <w:tc>
          <w:tcPr>
            <w:tcW w:w="709" w:type="dxa"/>
            <w:tcBorders>
              <w:top w:val="single" w:sz="12" w:space="0" w:color="auto"/>
              <w:bottom w:val="single" w:sz="12" w:space="0" w:color="auto"/>
            </w:tcBorders>
            <w:shd w:val="solid" w:color="FFFFFF" w:fill="auto"/>
          </w:tcPr>
          <w:p w14:paraId="25573DA9"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1EE54E71"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5DFF1AEB"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EB8895B"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287A35B0"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36A5B4E"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23DAC48"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23072431" w14:textId="77777777" w:rsidR="00374451" w:rsidRPr="0098573C" w:rsidRDefault="00374451" w:rsidP="00FB1608">
            <w:pPr>
              <w:pStyle w:val="TAC"/>
              <w:rPr>
                <w:bCs/>
                <w:sz w:val="16"/>
                <w:szCs w:val="16"/>
              </w:rPr>
            </w:pPr>
            <w:r>
              <w:rPr>
                <w:bCs/>
                <w:sz w:val="16"/>
                <w:szCs w:val="16"/>
              </w:rPr>
              <w:t>16.1.0</w:t>
            </w:r>
          </w:p>
        </w:tc>
      </w:tr>
      <w:tr w:rsidR="00033FE4" w:rsidRPr="00413E21" w14:paraId="66D39E82" w14:textId="77777777" w:rsidTr="00D05ADA">
        <w:tc>
          <w:tcPr>
            <w:tcW w:w="709" w:type="dxa"/>
            <w:tcBorders>
              <w:top w:val="single" w:sz="12" w:space="0" w:color="auto"/>
              <w:bottom w:val="single" w:sz="12" w:space="0" w:color="auto"/>
            </w:tcBorders>
            <w:shd w:val="solid" w:color="FFFFFF" w:fill="auto"/>
          </w:tcPr>
          <w:p w14:paraId="12B418F8"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222E9EF0"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7194238B"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5B247AD7"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218960F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5911C3"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0B244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087AB738" w14:textId="77777777" w:rsidR="00033FE4" w:rsidRDefault="00033FE4" w:rsidP="00FB1608">
            <w:pPr>
              <w:pStyle w:val="TAC"/>
              <w:rPr>
                <w:bCs/>
                <w:sz w:val="16"/>
                <w:szCs w:val="16"/>
              </w:rPr>
            </w:pPr>
            <w:r>
              <w:rPr>
                <w:bCs/>
                <w:sz w:val="16"/>
                <w:szCs w:val="16"/>
              </w:rPr>
              <w:t>16.2.0</w:t>
            </w:r>
          </w:p>
        </w:tc>
      </w:tr>
      <w:tr w:rsidR="00103403" w:rsidRPr="00413E21" w14:paraId="4550F691" w14:textId="77777777" w:rsidTr="00D05ADA">
        <w:tc>
          <w:tcPr>
            <w:tcW w:w="709" w:type="dxa"/>
            <w:tcBorders>
              <w:top w:val="single" w:sz="12" w:space="0" w:color="auto"/>
              <w:bottom w:val="single" w:sz="12" w:space="0" w:color="auto"/>
            </w:tcBorders>
            <w:shd w:val="solid" w:color="FFFFFF" w:fill="auto"/>
          </w:tcPr>
          <w:p w14:paraId="5F74BFC9"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1CEE64B4"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009A0956"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3064E7B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2A19DED4"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86225A"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E0A2C9"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0DD1D123" w14:textId="77777777" w:rsidR="00103403" w:rsidRDefault="00103403" w:rsidP="00FB1608">
            <w:pPr>
              <w:pStyle w:val="TAC"/>
              <w:rPr>
                <w:bCs/>
                <w:sz w:val="16"/>
                <w:szCs w:val="16"/>
              </w:rPr>
            </w:pPr>
            <w:r>
              <w:rPr>
                <w:bCs/>
                <w:sz w:val="16"/>
                <w:szCs w:val="16"/>
              </w:rPr>
              <w:t>16.3.0</w:t>
            </w:r>
          </w:p>
        </w:tc>
      </w:tr>
      <w:tr w:rsidR="005B12AE" w:rsidRPr="00413E21" w14:paraId="2A753C69" w14:textId="77777777" w:rsidTr="00094120">
        <w:tc>
          <w:tcPr>
            <w:tcW w:w="709" w:type="dxa"/>
            <w:tcBorders>
              <w:top w:val="single" w:sz="12" w:space="0" w:color="auto"/>
              <w:bottom w:val="single" w:sz="12" w:space="0" w:color="auto"/>
            </w:tcBorders>
            <w:shd w:val="solid" w:color="FFFFFF" w:fill="auto"/>
          </w:tcPr>
          <w:p w14:paraId="4E10041F"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577B053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5849ED2"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BCDB7D3"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4E121C2D"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CFD45F"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B131B2C"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57065EF2" w14:textId="77777777" w:rsidR="005B12AE" w:rsidRDefault="005B12AE" w:rsidP="005B12AE">
            <w:pPr>
              <w:pStyle w:val="TAC"/>
              <w:rPr>
                <w:bCs/>
                <w:sz w:val="16"/>
                <w:szCs w:val="16"/>
              </w:rPr>
            </w:pPr>
            <w:r>
              <w:rPr>
                <w:bCs/>
                <w:sz w:val="16"/>
                <w:szCs w:val="16"/>
              </w:rPr>
              <w:t>16.3.0</w:t>
            </w:r>
          </w:p>
        </w:tc>
      </w:tr>
      <w:tr w:rsidR="00403AB1" w:rsidRPr="00413E21" w14:paraId="7D995B58" w14:textId="77777777" w:rsidTr="00094120">
        <w:tc>
          <w:tcPr>
            <w:tcW w:w="709" w:type="dxa"/>
            <w:tcBorders>
              <w:top w:val="single" w:sz="12" w:space="0" w:color="auto"/>
              <w:bottom w:val="single" w:sz="12" w:space="0" w:color="auto"/>
            </w:tcBorders>
            <w:shd w:val="solid" w:color="FFFFFF" w:fill="auto"/>
          </w:tcPr>
          <w:p w14:paraId="6E9B6175"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59F6B31F"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6842A292"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5F63B3F9"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0EFC37BE"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F33728"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997F025"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74E48398" w14:textId="77777777" w:rsidR="00403AB1" w:rsidRDefault="00403AB1" w:rsidP="005B12AE">
            <w:pPr>
              <w:pStyle w:val="TAC"/>
              <w:rPr>
                <w:bCs/>
                <w:sz w:val="16"/>
                <w:szCs w:val="16"/>
              </w:rPr>
            </w:pPr>
            <w:r>
              <w:rPr>
                <w:bCs/>
                <w:sz w:val="16"/>
                <w:szCs w:val="16"/>
              </w:rPr>
              <w:t>16.4.0</w:t>
            </w:r>
          </w:p>
        </w:tc>
      </w:tr>
      <w:tr w:rsidR="00D94590" w:rsidRPr="00413E21" w14:paraId="36600898" w14:textId="77777777" w:rsidTr="00E123C3">
        <w:tc>
          <w:tcPr>
            <w:tcW w:w="709" w:type="dxa"/>
            <w:tcBorders>
              <w:top w:val="single" w:sz="12" w:space="0" w:color="auto"/>
              <w:bottom w:val="single" w:sz="12" w:space="0" w:color="auto"/>
            </w:tcBorders>
            <w:shd w:val="solid" w:color="FFFFFF" w:fill="auto"/>
          </w:tcPr>
          <w:p w14:paraId="7F524C5B"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134835F9"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44B4F1F"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682744E8"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458B60A8"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07E7D9"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D562901"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2D6FD58B" w14:textId="77777777" w:rsidR="00D94590" w:rsidRDefault="00D94590" w:rsidP="00D94590">
            <w:pPr>
              <w:pStyle w:val="TAC"/>
              <w:rPr>
                <w:bCs/>
                <w:sz w:val="16"/>
                <w:szCs w:val="16"/>
              </w:rPr>
            </w:pPr>
            <w:r>
              <w:rPr>
                <w:bCs/>
                <w:sz w:val="16"/>
                <w:szCs w:val="16"/>
              </w:rPr>
              <w:t>16.4.0</w:t>
            </w:r>
          </w:p>
        </w:tc>
      </w:tr>
      <w:tr w:rsidR="00460795" w:rsidRPr="00413E21" w14:paraId="01FA2688" w14:textId="77777777" w:rsidTr="00E123C3">
        <w:tc>
          <w:tcPr>
            <w:tcW w:w="709" w:type="dxa"/>
            <w:tcBorders>
              <w:top w:val="single" w:sz="12" w:space="0" w:color="auto"/>
              <w:bottom w:val="single" w:sz="12" w:space="0" w:color="auto"/>
            </w:tcBorders>
            <w:shd w:val="solid" w:color="FFFFFF" w:fill="auto"/>
          </w:tcPr>
          <w:p w14:paraId="1D36738E"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4CFBDB3D"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75168607"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7C20B6B2"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0E0DCA1F"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20FB9B0"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537824"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4D34E9CC" w14:textId="77777777" w:rsidR="00460795" w:rsidRDefault="00460795" w:rsidP="00D94590">
            <w:pPr>
              <w:pStyle w:val="TAC"/>
              <w:rPr>
                <w:bCs/>
                <w:sz w:val="16"/>
                <w:szCs w:val="16"/>
              </w:rPr>
            </w:pPr>
            <w:r>
              <w:rPr>
                <w:bCs/>
                <w:sz w:val="16"/>
                <w:szCs w:val="16"/>
              </w:rPr>
              <w:t>16.5.0</w:t>
            </w:r>
          </w:p>
        </w:tc>
      </w:tr>
      <w:tr w:rsidR="00E123C3" w:rsidRPr="00413E21" w14:paraId="64889EA5" w14:textId="77777777" w:rsidTr="00D42EBB">
        <w:tc>
          <w:tcPr>
            <w:tcW w:w="709" w:type="dxa"/>
            <w:tcBorders>
              <w:top w:val="single" w:sz="12" w:space="0" w:color="auto"/>
              <w:bottom w:val="single" w:sz="12" w:space="0" w:color="auto"/>
            </w:tcBorders>
            <w:shd w:val="solid" w:color="FFFFFF" w:fill="auto"/>
          </w:tcPr>
          <w:p w14:paraId="74A4E6B3"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7533632D"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F70B9BF"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292ACBA"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F93B54"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65E499"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AFFAEAD"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DDD0EAC" w14:textId="77777777" w:rsidR="00E123C3" w:rsidRPr="00D42EBB" w:rsidRDefault="00E123C3" w:rsidP="00D94590">
            <w:pPr>
              <w:pStyle w:val="TAC"/>
              <w:rPr>
                <w:sz w:val="16"/>
                <w:szCs w:val="16"/>
              </w:rPr>
            </w:pPr>
            <w:r w:rsidRPr="00D42EBB">
              <w:rPr>
                <w:sz w:val="16"/>
                <w:szCs w:val="16"/>
              </w:rPr>
              <w:t>17.0.0</w:t>
            </w:r>
          </w:p>
        </w:tc>
      </w:tr>
      <w:tr w:rsidR="00D42EBB" w:rsidRPr="00413E21" w14:paraId="2AE7B25E" w14:textId="77777777" w:rsidTr="000D6046">
        <w:tc>
          <w:tcPr>
            <w:tcW w:w="709" w:type="dxa"/>
            <w:tcBorders>
              <w:top w:val="single" w:sz="12" w:space="0" w:color="auto"/>
              <w:bottom w:val="single" w:sz="12" w:space="0" w:color="auto"/>
            </w:tcBorders>
            <w:shd w:val="solid" w:color="FFFFFF" w:fill="auto"/>
          </w:tcPr>
          <w:p w14:paraId="683B08B0"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BC94598"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37FA326"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2A2B4DB"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77011D68"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D2158C"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914B9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5F0DAE61" w14:textId="77777777" w:rsidR="00D42EBB" w:rsidRPr="00D42EBB" w:rsidRDefault="00D42EBB" w:rsidP="00D94590">
            <w:pPr>
              <w:pStyle w:val="TAC"/>
              <w:rPr>
                <w:sz w:val="16"/>
                <w:szCs w:val="16"/>
              </w:rPr>
            </w:pPr>
            <w:r w:rsidRPr="00D42EBB">
              <w:rPr>
                <w:sz w:val="16"/>
                <w:szCs w:val="16"/>
              </w:rPr>
              <w:t>17.1.0</w:t>
            </w:r>
          </w:p>
        </w:tc>
      </w:tr>
      <w:tr w:rsidR="000D6046" w:rsidRPr="00413E21" w14:paraId="0D6878CB" w14:textId="77777777" w:rsidTr="008C69AC">
        <w:tc>
          <w:tcPr>
            <w:tcW w:w="709" w:type="dxa"/>
            <w:tcBorders>
              <w:top w:val="single" w:sz="12" w:space="0" w:color="auto"/>
              <w:bottom w:val="single" w:sz="12" w:space="0" w:color="auto"/>
            </w:tcBorders>
            <w:shd w:val="solid" w:color="FFFFFF" w:fill="auto"/>
          </w:tcPr>
          <w:p w14:paraId="15B28A55"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D718B9C"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805CA60"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61316B29"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3FE8FD21"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43B0C7"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7E1C1AD"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7ACFB53A" w14:textId="77777777" w:rsidR="000D6046" w:rsidRPr="00D42EBB" w:rsidRDefault="000D6046" w:rsidP="000D6046">
            <w:pPr>
              <w:pStyle w:val="TAC"/>
              <w:rPr>
                <w:sz w:val="16"/>
                <w:szCs w:val="16"/>
              </w:rPr>
            </w:pPr>
            <w:r>
              <w:rPr>
                <w:sz w:val="16"/>
                <w:szCs w:val="16"/>
              </w:rPr>
              <w:t>17.1.0</w:t>
            </w:r>
          </w:p>
        </w:tc>
      </w:tr>
      <w:tr w:rsidR="008C69AC" w:rsidRPr="00413E21" w14:paraId="480F7A1F" w14:textId="77777777" w:rsidTr="00B975E8">
        <w:tc>
          <w:tcPr>
            <w:tcW w:w="709" w:type="dxa"/>
            <w:tcBorders>
              <w:top w:val="single" w:sz="12" w:space="0" w:color="auto"/>
              <w:bottom w:val="single" w:sz="12" w:space="0" w:color="auto"/>
            </w:tcBorders>
            <w:shd w:val="solid" w:color="FFFFFF" w:fill="auto"/>
          </w:tcPr>
          <w:p w14:paraId="7BEECDFF"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1361B011"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5AC3C8B"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5B9B5518"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11C6730"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AF84BC"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841A82"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1FF9AA85" w14:textId="77777777" w:rsidR="008C69AC" w:rsidRDefault="008C69AC" w:rsidP="008C69AC">
            <w:pPr>
              <w:pStyle w:val="TAC"/>
              <w:rPr>
                <w:sz w:val="16"/>
                <w:szCs w:val="16"/>
              </w:rPr>
            </w:pPr>
            <w:r>
              <w:rPr>
                <w:sz w:val="16"/>
                <w:szCs w:val="16"/>
              </w:rPr>
              <w:t>17.1.0</w:t>
            </w:r>
          </w:p>
        </w:tc>
      </w:tr>
      <w:tr w:rsidR="00B975E8" w:rsidRPr="00413E21" w14:paraId="13B79C79" w14:textId="77777777" w:rsidTr="00E507C1">
        <w:tc>
          <w:tcPr>
            <w:tcW w:w="709" w:type="dxa"/>
            <w:tcBorders>
              <w:top w:val="single" w:sz="12" w:space="0" w:color="auto"/>
              <w:bottom w:val="single" w:sz="12" w:space="0" w:color="auto"/>
            </w:tcBorders>
            <w:shd w:val="solid" w:color="FFFFFF" w:fill="auto"/>
          </w:tcPr>
          <w:p w14:paraId="14CCCDE2"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100309AE"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5F9722F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4262864"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06E84E10"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07651A"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BBE4D25"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5EA24ED8" w14:textId="77777777" w:rsidR="00B975E8" w:rsidRDefault="00B975E8" w:rsidP="00B975E8">
            <w:pPr>
              <w:pStyle w:val="TAC"/>
              <w:rPr>
                <w:sz w:val="16"/>
                <w:szCs w:val="16"/>
              </w:rPr>
            </w:pPr>
            <w:r>
              <w:rPr>
                <w:sz w:val="16"/>
                <w:szCs w:val="16"/>
              </w:rPr>
              <w:t>17.1.0</w:t>
            </w:r>
          </w:p>
        </w:tc>
      </w:tr>
      <w:tr w:rsidR="00E507C1" w:rsidRPr="00413E21" w14:paraId="7C94B1BF" w14:textId="77777777" w:rsidTr="00993DCB">
        <w:tc>
          <w:tcPr>
            <w:tcW w:w="709" w:type="dxa"/>
            <w:tcBorders>
              <w:top w:val="single" w:sz="12" w:space="0" w:color="auto"/>
              <w:bottom w:val="single" w:sz="12" w:space="0" w:color="auto"/>
            </w:tcBorders>
            <w:shd w:val="solid" w:color="FFFFFF" w:fill="auto"/>
          </w:tcPr>
          <w:p w14:paraId="05FA85EF"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6F0C93C"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4F178"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51904702"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2700FD55"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03650B"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948358E"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423B6B6B" w14:textId="77777777" w:rsidR="00E507C1" w:rsidRDefault="00E507C1" w:rsidP="00E507C1">
            <w:pPr>
              <w:pStyle w:val="TAC"/>
              <w:rPr>
                <w:sz w:val="16"/>
                <w:szCs w:val="16"/>
              </w:rPr>
            </w:pPr>
            <w:r>
              <w:rPr>
                <w:sz w:val="16"/>
                <w:szCs w:val="16"/>
              </w:rPr>
              <w:t>17.1.0</w:t>
            </w:r>
          </w:p>
        </w:tc>
      </w:tr>
      <w:tr w:rsidR="00B50149" w:rsidRPr="00413E21" w14:paraId="675A51D2" w14:textId="77777777" w:rsidTr="00B50149">
        <w:tc>
          <w:tcPr>
            <w:tcW w:w="709" w:type="dxa"/>
            <w:tcBorders>
              <w:top w:val="single" w:sz="12" w:space="0" w:color="auto"/>
              <w:bottom w:val="single" w:sz="12" w:space="0" w:color="auto"/>
            </w:tcBorders>
            <w:shd w:val="solid" w:color="FFFFFF" w:fill="auto"/>
          </w:tcPr>
          <w:p w14:paraId="6F73F055"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DD7E823"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EF158E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3BECC673"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05860186"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F519B2"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5E774FD"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2B7FF803" w14:textId="77777777" w:rsidR="00B50149" w:rsidRDefault="00B50149" w:rsidP="00B50149">
            <w:pPr>
              <w:pStyle w:val="TAC"/>
              <w:rPr>
                <w:sz w:val="16"/>
                <w:szCs w:val="16"/>
              </w:rPr>
            </w:pPr>
            <w:r>
              <w:rPr>
                <w:sz w:val="16"/>
                <w:szCs w:val="16"/>
              </w:rPr>
              <w:t>17.1.0</w:t>
            </w:r>
          </w:p>
        </w:tc>
      </w:tr>
      <w:tr w:rsidR="00B50149" w:rsidRPr="00413E21" w14:paraId="1FF83FA9" w14:textId="77777777" w:rsidTr="00940711">
        <w:tc>
          <w:tcPr>
            <w:tcW w:w="709" w:type="dxa"/>
            <w:tcBorders>
              <w:top w:val="single" w:sz="12" w:space="0" w:color="auto"/>
              <w:bottom w:val="single" w:sz="12" w:space="0" w:color="auto"/>
            </w:tcBorders>
            <w:shd w:val="solid" w:color="FFFFFF" w:fill="auto"/>
          </w:tcPr>
          <w:p w14:paraId="0F01D11D"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53C0079F"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8F1408C"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A45EFE9"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58118832"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A2DC1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E2A78B"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574227A8" w14:textId="77777777" w:rsidR="00B50149" w:rsidRDefault="00B50149" w:rsidP="00B50149">
            <w:pPr>
              <w:pStyle w:val="TAC"/>
              <w:rPr>
                <w:sz w:val="16"/>
                <w:szCs w:val="16"/>
              </w:rPr>
            </w:pPr>
            <w:r>
              <w:rPr>
                <w:sz w:val="16"/>
                <w:szCs w:val="16"/>
              </w:rPr>
              <w:t>17.1.0</w:t>
            </w:r>
          </w:p>
        </w:tc>
      </w:tr>
      <w:tr w:rsidR="00940711" w:rsidRPr="00413E21" w14:paraId="2753AE72" w14:textId="77777777" w:rsidTr="005A1158">
        <w:tc>
          <w:tcPr>
            <w:tcW w:w="709" w:type="dxa"/>
            <w:tcBorders>
              <w:top w:val="single" w:sz="12" w:space="0" w:color="auto"/>
              <w:bottom w:val="single" w:sz="12" w:space="0" w:color="auto"/>
            </w:tcBorders>
            <w:shd w:val="solid" w:color="FFFFFF" w:fill="auto"/>
          </w:tcPr>
          <w:p w14:paraId="11AEF1E4"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F8273D8"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AA31244"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6D008AA6"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48D3FB3D"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5A3399"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A7A1F4B"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2A0F4841" w14:textId="77777777" w:rsidR="00940711" w:rsidRDefault="00940711" w:rsidP="00940711">
            <w:pPr>
              <w:pStyle w:val="TAC"/>
              <w:rPr>
                <w:sz w:val="16"/>
                <w:szCs w:val="16"/>
              </w:rPr>
            </w:pPr>
            <w:r>
              <w:rPr>
                <w:sz w:val="16"/>
                <w:szCs w:val="16"/>
              </w:rPr>
              <w:t>17.1.0</w:t>
            </w:r>
          </w:p>
        </w:tc>
      </w:tr>
      <w:tr w:rsidR="005A1158" w:rsidRPr="00413E21" w14:paraId="74C56065" w14:textId="77777777" w:rsidTr="00A018A7">
        <w:tc>
          <w:tcPr>
            <w:tcW w:w="709" w:type="dxa"/>
            <w:tcBorders>
              <w:top w:val="single" w:sz="12" w:space="0" w:color="auto"/>
              <w:bottom w:val="single" w:sz="12" w:space="0" w:color="auto"/>
            </w:tcBorders>
            <w:shd w:val="solid" w:color="FFFFFF" w:fill="auto"/>
          </w:tcPr>
          <w:p w14:paraId="5058142B"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5E0A9DC5"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58537AD6"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59C4FA4"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28A80FA3"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6C9783"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AFD5861"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54344845" w14:textId="77777777" w:rsidR="005A1158" w:rsidRDefault="005A1158" w:rsidP="005A1158">
            <w:pPr>
              <w:pStyle w:val="TAC"/>
              <w:rPr>
                <w:sz w:val="16"/>
                <w:szCs w:val="16"/>
              </w:rPr>
            </w:pPr>
            <w:r>
              <w:rPr>
                <w:sz w:val="16"/>
                <w:szCs w:val="16"/>
              </w:rPr>
              <w:t>17.1.0</w:t>
            </w:r>
          </w:p>
        </w:tc>
      </w:tr>
      <w:tr w:rsidR="00A018A7" w:rsidRPr="00413E21" w14:paraId="1F37B759" w14:textId="77777777" w:rsidTr="00402012">
        <w:tc>
          <w:tcPr>
            <w:tcW w:w="709" w:type="dxa"/>
            <w:tcBorders>
              <w:top w:val="single" w:sz="12" w:space="0" w:color="auto"/>
              <w:bottom w:val="single" w:sz="12" w:space="0" w:color="auto"/>
            </w:tcBorders>
            <w:shd w:val="solid" w:color="FFFFFF" w:fill="auto"/>
          </w:tcPr>
          <w:p w14:paraId="53100105"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804003F"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C8A4C26"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09830CA"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099466D7"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39F517"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37C228F"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5C46B26C" w14:textId="77777777" w:rsidR="00A018A7" w:rsidRDefault="00A018A7" w:rsidP="00A018A7">
            <w:pPr>
              <w:pStyle w:val="TAC"/>
              <w:rPr>
                <w:sz w:val="16"/>
                <w:szCs w:val="16"/>
              </w:rPr>
            </w:pPr>
            <w:r>
              <w:rPr>
                <w:sz w:val="16"/>
                <w:szCs w:val="16"/>
              </w:rPr>
              <w:t>17.1.0</w:t>
            </w:r>
          </w:p>
        </w:tc>
      </w:tr>
      <w:tr w:rsidR="00402012" w:rsidRPr="00413E21" w14:paraId="7E1196B2" w14:textId="77777777" w:rsidTr="003A236B">
        <w:tc>
          <w:tcPr>
            <w:tcW w:w="709" w:type="dxa"/>
            <w:tcBorders>
              <w:top w:val="single" w:sz="12" w:space="0" w:color="auto"/>
              <w:bottom w:val="single" w:sz="12" w:space="0" w:color="auto"/>
            </w:tcBorders>
            <w:shd w:val="solid" w:color="FFFFFF" w:fill="auto"/>
          </w:tcPr>
          <w:p w14:paraId="37818A34"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F9FC18E"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ED16E88"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338A1A51"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54207722"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8727CB"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E8BC8"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11156D5F" w14:textId="77777777" w:rsidR="00402012" w:rsidRDefault="00402012" w:rsidP="00402012">
            <w:pPr>
              <w:pStyle w:val="TAC"/>
              <w:rPr>
                <w:sz w:val="16"/>
                <w:szCs w:val="16"/>
              </w:rPr>
            </w:pPr>
            <w:r>
              <w:rPr>
                <w:sz w:val="16"/>
                <w:szCs w:val="16"/>
              </w:rPr>
              <w:t>17.1.0</w:t>
            </w:r>
          </w:p>
        </w:tc>
      </w:tr>
      <w:tr w:rsidR="00F41E92" w:rsidRPr="00413E21" w14:paraId="08D24823" w14:textId="77777777" w:rsidTr="00F41E92">
        <w:tc>
          <w:tcPr>
            <w:tcW w:w="709" w:type="dxa"/>
            <w:tcBorders>
              <w:top w:val="single" w:sz="12" w:space="0" w:color="auto"/>
              <w:bottom w:val="single" w:sz="12" w:space="0" w:color="auto"/>
            </w:tcBorders>
            <w:shd w:val="solid" w:color="FFFFFF" w:fill="auto"/>
          </w:tcPr>
          <w:p w14:paraId="03CF2BEB"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D49696"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FA1C585"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C234EAB"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118DB750"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BE2C97"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EC15CFF"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2B1968B2" w14:textId="77777777" w:rsidR="00F41E92" w:rsidRDefault="00F41E92" w:rsidP="00F41E92">
            <w:pPr>
              <w:pStyle w:val="TAC"/>
              <w:rPr>
                <w:sz w:val="16"/>
                <w:szCs w:val="16"/>
              </w:rPr>
            </w:pPr>
            <w:r>
              <w:rPr>
                <w:sz w:val="16"/>
                <w:szCs w:val="16"/>
              </w:rPr>
              <w:t>17.1.0</w:t>
            </w:r>
          </w:p>
        </w:tc>
      </w:tr>
      <w:tr w:rsidR="00F41E92" w:rsidRPr="00413E21" w14:paraId="697CEC14" w14:textId="77777777" w:rsidTr="004A6D73">
        <w:tc>
          <w:tcPr>
            <w:tcW w:w="709" w:type="dxa"/>
            <w:tcBorders>
              <w:top w:val="single" w:sz="12" w:space="0" w:color="auto"/>
              <w:bottom w:val="single" w:sz="12" w:space="0" w:color="auto"/>
            </w:tcBorders>
            <w:shd w:val="solid" w:color="FFFFFF" w:fill="auto"/>
          </w:tcPr>
          <w:p w14:paraId="06262788"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0C74475"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799EAE2"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66D4CAA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0C6F32ED"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161CD"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D11B5B0"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3B73EDF7" w14:textId="77777777" w:rsidR="00F41E92" w:rsidRDefault="00F41E92" w:rsidP="00F41E92">
            <w:pPr>
              <w:pStyle w:val="TAC"/>
              <w:rPr>
                <w:sz w:val="16"/>
                <w:szCs w:val="16"/>
              </w:rPr>
            </w:pPr>
            <w:r>
              <w:rPr>
                <w:sz w:val="16"/>
                <w:szCs w:val="16"/>
              </w:rPr>
              <w:t>17.1.0</w:t>
            </w:r>
          </w:p>
        </w:tc>
      </w:tr>
      <w:tr w:rsidR="004A6D73" w:rsidRPr="00413E21" w14:paraId="11969A79" w14:textId="77777777" w:rsidTr="00845E29">
        <w:tc>
          <w:tcPr>
            <w:tcW w:w="709" w:type="dxa"/>
            <w:tcBorders>
              <w:top w:val="single" w:sz="12" w:space="0" w:color="auto"/>
              <w:bottom w:val="single" w:sz="12" w:space="0" w:color="auto"/>
            </w:tcBorders>
            <w:shd w:val="solid" w:color="FFFFFF" w:fill="auto"/>
          </w:tcPr>
          <w:p w14:paraId="7879A2D0"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6806D0"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ADA4024"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1DB722E"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4AB82507"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7160FA"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9A20BB8"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18A874D4" w14:textId="77777777" w:rsidR="004A6D73" w:rsidRDefault="004A6D73" w:rsidP="00F41E92">
            <w:pPr>
              <w:pStyle w:val="TAC"/>
              <w:rPr>
                <w:sz w:val="16"/>
                <w:szCs w:val="16"/>
              </w:rPr>
            </w:pPr>
            <w:r>
              <w:rPr>
                <w:sz w:val="16"/>
                <w:szCs w:val="16"/>
              </w:rPr>
              <w:t>17.2.0</w:t>
            </w:r>
          </w:p>
        </w:tc>
      </w:tr>
      <w:tr w:rsidR="00845E29" w:rsidRPr="00413E21" w14:paraId="1C5A3D32" w14:textId="77777777" w:rsidTr="00DF038A">
        <w:tc>
          <w:tcPr>
            <w:tcW w:w="709" w:type="dxa"/>
            <w:tcBorders>
              <w:top w:val="single" w:sz="12" w:space="0" w:color="auto"/>
              <w:bottom w:val="single" w:sz="12" w:space="0" w:color="auto"/>
            </w:tcBorders>
            <w:shd w:val="solid" w:color="FFFFFF" w:fill="auto"/>
          </w:tcPr>
          <w:p w14:paraId="59B0C2F0"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3346C1"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2E4496"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10A0CAE"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79952F0C"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B3AD645"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B3B04A2"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322DA686" w14:textId="77777777" w:rsidR="00845E29" w:rsidRDefault="00845E29" w:rsidP="00845E29">
            <w:pPr>
              <w:pStyle w:val="TAC"/>
              <w:rPr>
                <w:sz w:val="16"/>
                <w:szCs w:val="16"/>
              </w:rPr>
            </w:pPr>
            <w:r>
              <w:rPr>
                <w:sz w:val="16"/>
                <w:szCs w:val="16"/>
              </w:rPr>
              <w:t>17.2.0</w:t>
            </w:r>
          </w:p>
        </w:tc>
      </w:tr>
      <w:tr w:rsidR="00DF038A" w:rsidRPr="00413E21" w14:paraId="774E20E5" w14:textId="77777777" w:rsidTr="00164BF1">
        <w:tc>
          <w:tcPr>
            <w:tcW w:w="709" w:type="dxa"/>
            <w:tcBorders>
              <w:top w:val="single" w:sz="12" w:space="0" w:color="auto"/>
              <w:bottom w:val="single" w:sz="12" w:space="0" w:color="auto"/>
            </w:tcBorders>
            <w:shd w:val="solid" w:color="FFFFFF" w:fill="auto"/>
          </w:tcPr>
          <w:p w14:paraId="4CEA6AD3"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810FB50"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E862406"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B20CC9A"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5456024A"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2A2C2A1"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91143A0"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665C2040" w14:textId="77777777" w:rsidR="00DF038A" w:rsidRDefault="00DF038A" w:rsidP="00DF038A">
            <w:pPr>
              <w:pStyle w:val="TAC"/>
              <w:rPr>
                <w:sz w:val="16"/>
                <w:szCs w:val="16"/>
              </w:rPr>
            </w:pPr>
            <w:r>
              <w:rPr>
                <w:sz w:val="16"/>
                <w:szCs w:val="16"/>
              </w:rPr>
              <w:t>17.2.0</w:t>
            </w:r>
          </w:p>
        </w:tc>
      </w:tr>
      <w:tr w:rsidR="00164BF1" w:rsidRPr="00413E21" w14:paraId="4ED88A24" w14:textId="77777777" w:rsidTr="006B54B0">
        <w:tc>
          <w:tcPr>
            <w:tcW w:w="709" w:type="dxa"/>
            <w:tcBorders>
              <w:top w:val="single" w:sz="12" w:space="0" w:color="auto"/>
              <w:bottom w:val="single" w:sz="12" w:space="0" w:color="auto"/>
            </w:tcBorders>
            <w:shd w:val="solid" w:color="FFFFFF" w:fill="auto"/>
          </w:tcPr>
          <w:p w14:paraId="0B50F5BE"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3BF039F0"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09EB83B5"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2B28703A"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96620C2"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E039B7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B6F76FA"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341363" w14:textId="77777777" w:rsidR="00164BF1" w:rsidRDefault="00164BF1" w:rsidP="00164BF1">
            <w:pPr>
              <w:pStyle w:val="TAC"/>
              <w:rPr>
                <w:sz w:val="16"/>
                <w:szCs w:val="16"/>
              </w:rPr>
            </w:pPr>
            <w:r>
              <w:rPr>
                <w:sz w:val="16"/>
                <w:szCs w:val="16"/>
              </w:rPr>
              <w:t>17.2.0</w:t>
            </w:r>
          </w:p>
        </w:tc>
      </w:tr>
      <w:tr w:rsidR="006B54B0" w:rsidRPr="00413E21" w14:paraId="0EAA4B12" w14:textId="77777777" w:rsidTr="00474C6D">
        <w:tc>
          <w:tcPr>
            <w:tcW w:w="709" w:type="dxa"/>
            <w:tcBorders>
              <w:top w:val="single" w:sz="12" w:space="0" w:color="auto"/>
              <w:bottom w:val="single" w:sz="12" w:space="0" w:color="auto"/>
            </w:tcBorders>
            <w:shd w:val="solid" w:color="FFFFFF" w:fill="auto"/>
          </w:tcPr>
          <w:p w14:paraId="6438645D"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26F2318"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CA22B5B"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4662184"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D20AE86"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D44843"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FE4F64C"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0DC9B826" w14:textId="77777777" w:rsidR="006B54B0" w:rsidRDefault="006B54B0" w:rsidP="006B54B0">
            <w:pPr>
              <w:pStyle w:val="TAC"/>
              <w:rPr>
                <w:sz w:val="16"/>
                <w:szCs w:val="16"/>
              </w:rPr>
            </w:pPr>
            <w:r>
              <w:rPr>
                <w:sz w:val="16"/>
                <w:szCs w:val="16"/>
              </w:rPr>
              <w:t>17.2.0</w:t>
            </w:r>
          </w:p>
        </w:tc>
      </w:tr>
      <w:tr w:rsidR="00474C6D" w:rsidRPr="00413E21" w14:paraId="3FFA6233" w14:textId="77777777" w:rsidTr="00CD1FEC">
        <w:tc>
          <w:tcPr>
            <w:tcW w:w="709" w:type="dxa"/>
            <w:tcBorders>
              <w:top w:val="single" w:sz="12" w:space="0" w:color="auto"/>
              <w:bottom w:val="single" w:sz="12" w:space="0" w:color="auto"/>
            </w:tcBorders>
            <w:shd w:val="solid" w:color="FFFFFF" w:fill="auto"/>
          </w:tcPr>
          <w:p w14:paraId="360EAD08"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C10EE4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0925350"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68931A5F"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6E67A772"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8FA0B3"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614B63D"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53A01960" w14:textId="77777777" w:rsidR="00474C6D" w:rsidRDefault="00474C6D" w:rsidP="00474C6D">
            <w:pPr>
              <w:pStyle w:val="TAC"/>
              <w:rPr>
                <w:sz w:val="16"/>
                <w:szCs w:val="16"/>
              </w:rPr>
            </w:pPr>
            <w:r>
              <w:rPr>
                <w:sz w:val="16"/>
                <w:szCs w:val="16"/>
              </w:rPr>
              <w:t>17.2.0</w:t>
            </w:r>
          </w:p>
        </w:tc>
      </w:tr>
      <w:tr w:rsidR="00CD1FEC" w:rsidRPr="00413E21" w14:paraId="6E763C06" w14:textId="77777777" w:rsidTr="001D5686">
        <w:tc>
          <w:tcPr>
            <w:tcW w:w="709" w:type="dxa"/>
            <w:tcBorders>
              <w:top w:val="single" w:sz="12" w:space="0" w:color="auto"/>
              <w:bottom w:val="single" w:sz="12" w:space="0" w:color="auto"/>
            </w:tcBorders>
            <w:shd w:val="solid" w:color="FFFFFF" w:fill="auto"/>
          </w:tcPr>
          <w:p w14:paraId="03960EB4"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2EBED081"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951B8C8"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7F2ABB47"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255F7ED7"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5B91D53F"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04AEB53F"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3D6BDFD1" w14:textId="77777777" w:rsidR="00CD1FEC" w:rsidRDefault="00CD1FEC" w:rsidP="00CD1FEC">
            <w:pPr>
              <w:pStyle w:val="TAC"/>
              <w:rPr>
                <w:sz w:val="16"/>
                <w:szCs w:val="16"/>
              </w:rPr>
            </w:pPr>
            <w:r>
              <w:rPr>
                <w:sz w:val="16"/>
                <w:szCs w:val="16"/>
              </w:rPr>
              <w:t>17.2.1</w:t>
            </w:r>
          </w:p>
        </w:tc>
      </w:tr>
      <w:tr w:rsidR="001D5686" w:rsidRPr="00413E21" w14:paraId="190B9774" w14:textId="77777777" w:rsidTr="008305CF">
        <w:tc>
          <w:tcPr>
            <w:tcW w:w="709" w:type="dxa"/>
            <w:tcBorders>
              <w:top w:val="single" w:sz="12" w:space="0" w:color="auto"/>
              <w:bottom w:val="single" w:sz="12" w:space="0" w:color="auto"/>
            </w:tcBorders>
            <w:shd w:val="solid" w:color="FFFFFF" w:fill="auto"/>
          </w:tcPr>
          <w:p w14:paraId="48E9AFFC"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8112F7D"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6579930"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9CAAEA"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0A55C31B"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2A8C19"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64D51C7"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F47300F" w14:textId="77777777" w:rsidR="001D5686" w:rsidRDefault="001D5686" w:rsidP="00CD1FEC">
            <w:pPr>
              <w:pStyle w:val="TAC"/>
              <w:rPr>
                <w:sz w:val="16"/>
                <w:szCs w:val="16"/>
              </w:rPr>
            </w:pPr>
            <w:r>
              <w:rPr>
                <w:sz w:val="16"/>
                <w:szCs w:val="16"/>
              </w:rPr>
              <w:t>17.3.0</w:t>
            </w:r>
          </w:p>
        </w:tc>
      </w:tr>
      <w:tr w:rsidR="008305CF" w:rsidRPr="00413E21" w14:paraId="0961C420" w14:textId="77777777" w:rsidTr="006F2F0E">
        <w:tc>
          <w:tcPr>
            <w:tcW w:w="709" w:type="dxa"/>
            <w:tcBorders>
              <w:top w:val="single" w:sz="12" w:space="0" w:color="auto"/>
              <w:bottom w:val="single" w:sz="12" w:space="0" w:color="auto"/>
            </w:tcBorders>
            <w:shd w:val="solid" w:color="FFFFFF" w:fill="auto"/>
          </w:tcPr>
          <w:p w14:paraId="6CBDF51C"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E71274F"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DF084"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A00EA98"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70349F9C"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2DDC0E12"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E149FAE"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283EB991" w14:textId="77777777" w:rsidR="008305CF" w:rsidRDefault="008305CF" w:rsidP="008305CF">
            <w:pPr>
              <w:pStyle w:val="TAC"/>
              <w:rPr>
                <w:sz w:val="16"/>
                <w:szCs w:val="16"/>
              </w:rPr>
            </w:pPr>
            <w:r>
              <w:rPr>
                <w:sz w:val="16"/>
                <w:szCs w:val="16"/>
              </w:rPr>
              <w:t>17.3.0</w:t>
            </w:r>
          </w:p>
        </w:tc>
      </w:tr>
      <w:tr w:rsidR="006F2F0E" w:rsidRPr="00413E21" w14:paraId="5AA501CA" w14:textId="77777777" w:rsidTr="002171FF">
        <w:tc>
          <w:tcPr>
            <w:tcW w:w="709" w:type="dxa"/>
            <w:tcBorders>
              <w:top w:val="single" w:sz="12" w:space="0" w:color="auto"/>
              <w:bottom w:val="single" w:sz="12" w:space="0" w:color="auto"/>
            </w:tcBorders>
            <w:shd w:val="solid" w:color="FFFFFF" w:fill="auto"/>
          </w:tcPr>
          <w:p w14:paraId="06ADA7F1"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F107163"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4DABC94"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16815CE6"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7BD5A2F1"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D8EB04"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BCCED9"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07581EDF" w14:textId="77777777" w:rsidR="006F2F0E" w:rsidRDefault="006F2F0E" w:rsidP="006F2F0E">
            <w:pPr>
              <w:pStyle w:val="TAC"/>
              <w:rPr>
                <w:sz w:val="16"/>
                <w:szCs w:val="16"/>
              </w:rPr>
            </w:pPr>
            <w:r>
              <w:rPr>
                <w:sz w:val="16"/>
                <w:szCs w:val="16"/>
              </w:rPr>
              <w:t>17.3.0</w:t>
            </w:r>
          </w:p>
        </w:tc>
      </w:tr>
      <w:tr w:rsidR="002171FF" w:rsidRPr="00413E21" w14:paraId="4491FCAC" w14:textId="77777777" w:rsidTr="00092CEF">
        <w:tc>
          <w:tcPr>
            <w:tcW w:w="709" w:type="dxa"/>
            <w:tcBorders>
              <w:top w:val="single" w:sz="12" w:space="0" w:color="auto"/>
              <w:bottom w:val="single" w:sz="12" w:space="0" w:color="auto"/>
            </w:tcBorders>
            <w:shd w:val="solid" w:color="FFFFFF" w:fill="auto"/>
          </w:tcPr>
          <w:p w14:paraId="074285BE"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1E1177F5"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F33B2BF"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1D5CFA78"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13018019"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9C02E5"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27CD6D"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7100BE50" w14:textId="77777777" w:rsidR="002171FF" w:rsidRDefault="002171FF" w:rsidP="002171FF">
            <w:pPr>
              <w:pStyle w:val="TAC"/>
              <w:rPr>
                <w:sz w:val="16"/>
                <w:szCs w:val="16"/>
              </w:rPr>
            </w:pPr>
            <w:r>
              <w:rPr>
                <w:sz w:val="16"/>
                <w:szCs w:val="16"/>
              </w:rPr>
              <w:t>17.3.0</w:t>
            </w:r>
          </w:p>
        </w:tc>
      </w:tr>
      <w:tr w:rsidR="00092CEF" w:rsidRPr="00413E21" w14:paraId="7A4ED6FD" w14:textId="77777777" w:rsidTr="00C1547F">
        <w:tc>
          <w:tcPr>
            <w:tcW w:w="709" w:type="dxa"/>
            <w:tcBorders>
              <w:top w:val="single" w:sz="12" w:space="0" w:color="auto"/>
              <w:bottom w:val="single" w:sz="12" w:space="0" w:color="auto"/>
            </w:tcBorders>
            <w:shd w:val="solid" w:color="FFFFFF" w:fill="auto"/>
          </w:tcPr>
          <w:p w14:paraId="2F9724D5"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46CCAC1"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CAB43F9"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015B9CF3"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32A0C290"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54CF33"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9DC868"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0C1E1D18" w14:textId="77777777" w:rsidR="00092CEF" w:rsidRDefault="00092CEF" w:rsidP="00092CEF">
            <w:pPr>
              <w:pStyle w:val="TAC"/>
              <w:rPr>
                <w:sz w:val="16"/>
                <w:szCs w:val="16"/>
              </w:rPr>
            </w:pPr>
            <w:r>
              <w:rPr>
                <w:sz w:val="16"/>
                <w:szCs w:val="16"/>
              </w:rPr>
              <w:t>17.3.0</w:t>
            </w:r>
          </w:p>
        </w:tc>
      </w:tr>
      <w:tr w:rsidR="00C1547F" w:rsidRPr="00413E21" w14:paraId="695F293B" w14:textId="77777777" w:rsidTr="00C00107">
        <w:tc>
          <w:tcPr>
            <w:tcW w:w="709" w:type="dxa"/>
            <w:tcBorders>
              <w:top w:val="single" w:sz="12" w:space="0" w:color="auto"/>
              <w:bottom w:val="single" w:sz="12" w:space="0" w:color="auto"/>
            </w:tcBorders>
            <w:shd w:val="solid" w:color="FFFFFF" w:fill="auto"/>
          </w:tcPr>
          <w:p w14:paraId="3D9AADBC"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207C8A8"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FA9BA30"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1D587F4F"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6718B231"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79005B"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0F74E1"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5603C310" w14:textId="77777777" w:rsidR="00C1547F" w:rsidRDefault="00C1547F" w:rsidP="00C1547F">
            <w:pPr>
              <w:pStyle w:val="TAC"/>
              <w:rPr>
                <w:sz w:val="16"/>
                <w:szCs w:val="16"/>
              </w:rPr>
            </w:pPr>
            <w:r>
              <w:rPr>
                <w:sz w:val="16"/>
                <w:szCs w:val="16"/>
              </w:rPr>
              <w:t>17.3.0</w:t>
            </w:r>
          </w:p>
        </w:tc>
      </w:tr>
      <w:tr w:rsidR="00C00107" w:rsidRPr="00413E21" w14:paraId="4BFCDE66" w14:textId="77777777" w:rsidTr="00996738">
        <w:tc>
          <w:tcPr>
            <w:tcW w:w="709" w:type="dxa"/>
            <w:tcBorders>
              <w:top w:val="single" w:sz="12" w:space="0" w:color="auto"/>
              <w:bottom w:val="single" w:sz="12" w:space="0" w:color="auto"/>
            </w:tcBorders>
            <w:shd w:val="solid" w:color="FFFFFF" w:fill="auto"/>
          </w:tcPr>
          <w:p w14:paraId="02BDB645"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30635E1"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04DD726"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2543B88E"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20BDAB5"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BD2114C"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4EE4549"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13E4CF99" w14:textId="77777777" w:rsidR="00C00107" w:rsidRDefault="00C00107" w:rsidP="00C00107">
            <w:pPr>
              <w:pStyle w:val="TAC"/>
              <w:rPr>
                <w:sz w:val="16"/>
                <w:szCs w:val="16"/>
              </w:rPr>
            </w:pPr>
            <w:r>
              <w:rPr>
                <w:sz w:val="16"/>
                <w:szCs w:val="16"/>
              </w:rPr>
              <w:t>17.3.0</w:t>
            </w:r>
          </w:p>
        </w:tc>
      </w:tr>
      <w:tr w:rsidR="00996738" w:rsidRPr="00413E21" w14:paraId="39E1C15A" w14:textId="77777777" w:rsidTr="00976A55">
        <w:tc>
          <w:tcPr>
            <w:tcW w:w="709" w:type="dxa"/>
            <w:tcBorders>
              <w:top w:val="single" w:sz="12" w:space="0" w:color="auto"/>
              <w:bottom w:val="single" w:sz="12" w:space="0" w:color="auto"/>
            </w:tcBorders>
            <w:shd w:val="solid" w:color="FFFFFF" w:fill="auto"/>
          </w:tcPr>
          <w:p w14:paraId="3EECC346"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C0C3491"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B4953E1"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672390D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5A795BFB"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CCA8306"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0116B07"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3743AA1C" w14:textId="77777777" w:rsidR="00996738" w:rsidRDefault="00996738" w:rsidP="00C00107">
            <w:pPr>
              <w:pStyle w:val="TAC"/>
              <w:rPr>
                <w:sz w:val="16"/>
                <w:szCs w:val="16"/>
              </w:rPr>
            </w:pPr>
            <w:r>
              <w:rPr>
                <w:sz w:val="16"/>
                <w:szCs w:val="16"/>
              </w:rPr>
              <w:t>17.4.0</w:t>
            </w:r>
          </w:p>
        </w:tc>
      </w:tr>
      <w:tr w:rsidR="00976A55" w:rsidRPr="00413E21" w14:paraId="67B0C3CC" w14:textId="77777777" w:rsidTr="00265DAE">
        <w:tc>
          <w:tcPr>
            <w:tcW w:w="709" w:type="dxa"/>
            <w:tcBorders>
              <w:top w:val="single" w:sz="12" w:space="0" w:color="auto"/>
              <w:bottom w:val="single" w:sz="12" w:space="0" w:color="auto"/>
            </w:tcBorders>
            <w:shd w:val="solid" w:color="FFFFFF" w:fill="auto"/>
          </w:tcPr>
          <w:p w14:paraId="24C35E42"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7603C52B"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9AFEF7F"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D838BC4"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A95B39E"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18B74C"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B3CC509"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255FCFB9" w14:textId="77777777" w:rsidR="00976A55" w:rsidRDefault="00976A55" w:rsidP="00976A55">
            <w:pPr>
              <w:pStyle w:val="TAC"/>
              <w:rPr>
                <w:sz w:val="16"/>
                <w:szCs w:val="16"/>
              </w:rPr>
            </w:pPr>
            <w:r>
              <w:rPr>
                <w:sz w:val="16"/>
                <w:szCs w:val="16"/>
              </w:rPr>
              <w:t>17.4.0</w:t>
            </w:r>
          </w:p>
        </w:tc>
      </w:tr>
      <w:tr w:rsidR="00265DAE" w:rsidRPr="00413E21" w14:paraId="1B6A6E8E" w14:textId="77777777" w:rsidTr="00FF7A34">
        <w:tc>
          <w:tcPr>
            <w:tcW w:w="709" w:type="dxa"/>
            <w:tcBorders>
              <w:top w:val="single" w:sz="12" w:space="0" w:color="auto"/>
              <w:bottom w:val="single" w:sz="12" w:space="0" w:color="auto"/>
            </w:tcBorders>
            <w:shd w:val="solid" w:color="FFFFFF" w:fill="auto"/>
          </w:tcPr>
          <w:p w14:paraId="03544FEA"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48A7F93"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04D13C1"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7FBAC6E"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5D12BF37"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3E9738"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3C0AF3"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7CCA52" w14:textId="77777777" w:rsidR="00265DAE" w:rsidRDefault="00265DAE" w:rsidP="00265DAE">
            <w:pPr>
              <w:pStyle w:val="TAC"/>
              <w:rPr>
                <w:sz w:val="16"/>
                <w:szCs w:val="16"/>
              </w:rPr>
            </w:pPr>
            <w:r>
              <w:rPr>
                <w:sz w:val="16"/>
                <w:szCs w:val="16"/>
              </w:rPr>
              <w:t>17.4.0</w:t>
            </w:r>
          </w:p>
        </w:tc>
      </w:tr>
      <w:tr w:rsidR="00FF7A34" w:rsidRPr="00413E21" w14:paraId="36660E00" w14:textId="77777777" w:rsidTr="00FA09BA">
        <w:tc>
          <w:tcPr>
            <w:tcW w:w="709" w:type="dxa"/>
            <w:tcBorders>
              <w:top w:val="single" w:sz="12" w:space="0" w:color="auto"/>
              <w:bottom w:val="single" w:sz="12" w:space="0" w:color="auto"/>
            </w:tcBorders>
            <w:shd w:val="solid" w:color="FFFFFF" w:fill="auto"/>
          </w:tcPr>
          <w:p w14:paraId="5D2001FE"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2FF96742"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DFB1DBB"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5B03EBC"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0563AE28"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C1CF1BF"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D731596"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230FF63C" w14:textId="77777777" w:rsidR="00FF7A34" w:rsidRDefault="00FF7A34" w:rsidP="00FF7A34">
            <w:pPr>
              <w:pStyle w:val="TAC"/>
              <w:rPr>
                <w:sz w:val="16"/>
                <w:szCs w:val="16"/>
              </w:rPr>
            </w:pPr>
            <w:r>
              <w:rPr>
                <w:sz w:val="16"/>
                <w:szCs w:val="16"/>
              </w:rPr>
              <w:t>17.4.0</w:t>
            </w:r>
          </w:p>
        </w:tc>
      </w:tr>
      <w:tr w:rsidR="00FA09BA" w:rsidRPr="00413E21" w14:paraId="27F1A5A5" w14:textId="77777777" w:rsidTr="00A143F3">
        <w:tc>
          <w:tcPr>
            <w:tcW w:w="709" w:type="dxa"/>
            <w:tcBorders>
              <w:top w:val="single" w:sz="12" w:space="0" w:color="auto"/>
              <w:bottom w:val="single" w:sz="12" w:space="0" w:color="auto"/>
            </w:tcBorders>
            <w:shd w:val="solid" w:color="FFFFFF" w:fill="auto"/>
          </w:tcPr>
          <w:p w14:paraId="0433E44E"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5CA30B1"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48BAE485"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44DDA393"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05D90F67"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30A374"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BFB8C75"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6C482CF5" w14:textId="77777777" w:rsidR="00FA09BA" w:rsidRDefault="00FA09BA" w:rsidP="00FA09BA">
            <w:pPr>
              <w:pStyle w:val="TAC"/>
              <w:rPr>
                <w:sz w:val="16"/>
                <w:szCs w:val="16"/>
              </w:rPr>
            </w:pPr>
            <w:r>
              <w:rPr>
                <w:sz w:val="16"/>
                <w:szCs w:val="16"/>
              </w:rPr>
              <w:t>17.4.0</w:t>
            </w:r>
          </w:p>
        </w:tc>
      </w:tr>
      <w:tr w:rsidR="00A143F3" w:rsidRPr="00413E21" w14:paraId="660D0768" w14:textId="77777777" w:rsidTr="002C409D">
        <w:tc>
          <w:tcPr>
            <w:tcW w:w="709" w:type="dxa"/>
            <w:tcBorders>
              <w:top w:val="single" w:sz="12" w:space="0" w:color="auto"/>
              <w:bottom w:val="single" w:sz="12" w:space="0" w:color="auto"/>
            </w:tcBorders>
            <w:shd w:val="solid" w:color="FFFFFF" w:fill="auto"/>
          </w:tcPr>
          <w:p w14:paraId="7C6C817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9B04404"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A2E42DE"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4BC80A53"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5440FD86"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4AE2AE"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FE727B8"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EB9703" w14:textId="77777777" w:rsidR="00A143F3" w:rsidRDefault="00A143F3" w:rsidP="00A143F3">
            <w:pPr>
              <w:pStyle w:val="TAC"/>
              <w:rPr>
                <w:sz w:val="16"/>
                <w:szCs w:val="16"/>
              </w:rPr>
            </w:pPr>
            <w:r>
              <w:rPr>
                <w:sz w:val="16"/>
                <w:szCs w:val="16"/>
              </w:rPr>
              <w:t>17.4.0</w:t>
            </w:r>
          </w:p>
        </w:tc>
      </w:tr>
      <w:tr w:rsidR="002C409D" w:rsidRPr="00413E21" w14:paraId="2F597D8F" w14:textId="77777777" w:rsidTr="00056810">
        <w:tc>
          <w:tcPr>
            <w:tcW w:w="709" w:type="dxa"/>
            <w:tcBorders>
              <w:top w:val="single" w:sz="12" w:space="0" w:color="auto"/>
              <w:bottom w:val="single" w:sz="12" w:space="0" w:color="auto"/>
            </w:tcBorders>
            <w:shd w:val="solid" w:color="FFFFFF" w:fill="auto"/>
          </w:tcPr>
          <w:p w14:paraId="1CE21F43"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29D61832"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6AFB40"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44358BDC"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554346F2"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058B75"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C3BD4E"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1C421CD9" w14:textId="77777777" w:rsidR="002C409D" w:rsidRDefault="002C409D" w:rsidP="002C409D">
            <w:pPr>
              <w:pStyle w:val="TAC"/>
              <w:rPr>
                <w:sz w:val="16"/>
                <w:szCs w:val="16"/>
              </w:rPr>
            </w:pPr>
            <w:r>
              <w:rPr>
                <w:sz w:val="16"/>
                <w:szCs w:val="16"/>
              </w:rPr>
              <w:t>17.4.0</w:t>
            </w:r>
          </w:p>
        </w:tc>
      </w:tr>
      <w:tr w:rsidR="00056810" w:rsidRPr="00413E21" w14:paraId="36506377" w14:textId="77777777" w:rsidTr="006B3CC9">
        <w:tc>
          <w:tcPr>
            <w:tcW w:w="709" w:type="dxa"/>
            <w:tcBorders>
              <w:top w:val="single" w:sz="12" w:space="0" w:color="auto"/>
              <w:bottom w:val="single" w:sz="12" w:space="0" w:color="auto"/>
            </w:tcBorders>
            <w:shd w:val="solid" w:color="FFFFFF" w:fill="auto"/>
          </w:tcPr>
          <w:p w14:paraId="1732B0CB"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EB5070F"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DC7D7A"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2C67F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417E99C"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69F804"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05C6BF8"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4A703FA" w14:textId="77777777" w:rsidR="00056810" w:rsidRDefault="00056810" w:rsidP="00056810">
            <w:pPr>
              <w:pStyle w:val="TAC"/>
              <w:rPr>
                <w:sz w:val="16"/>
                <w:szCs w:val="16"/>
              </w:rPr>
            </w:pPr>
            <w:r>
              <w:rPr>
                <w:sz w:val="16"/>
                <w:szCs w:val="16"/>
              </w:rPr>
              <w:t>17.4.0</w:t>
            </w:r>
          </w:p>
        </w:tc>
      </w:tr>
      <w:tr w:rsidR="006B3CC9" w:rsidRPr="00413E21" w14:paraId="21AAFA95" w14:textId="77777777" w:rsidTr="00B1619B">
        <w:tc>
          <w:tcPr>
            <w:tcW w:w="709" w:type="dxa"/>
            <w:tcBorders>
              <w:top w:val="single" w:sz="12" w:space="0" w:color="auto"/>
              <w:bottom w:val="single" w:sz="12" w:space="0" w:color="auto"/>
            </w:tcBorders>
            <w:shd w:val="solid" w:color="FFFFFF" w:fill="auto"/>
          </w:tcPr>
          <w:p w14:paraId="4504974F"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C2D8BB0"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A54BE8B"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01ED203"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396B65B4"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296F19"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8980FF7"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CA93034" w14:textId="77777777" w:rsidR="006B3CC9" w:rsidRDefault="006B3CC9" w:rsidP="006B3CC9">
            <w:pPr>
              <w:pStyle w:val="TAC"/>
              <w:rPr>
                <w:sz w:val="16"/>
                <w:szCs w:val="16"/>
              </w:rPr>
            </w:pPr>
            <w:r>
              <w:rPr>
                <w:sz w:val="16"/>
                <w:szCs w:val="16"/>
              </w:rPr>
              <w:t>17.4.0</w:t>
            </w:r>
          </w:p>
        </w:tc>
      </w:tr>
      <w:tr w:rsidR="00B1619B" w:rsidRPr="00413E21" w14:paraId="5823A80E" w14:textId="77777777" w:rsidTr="00711E29">
        <w:tc>
          <w:tcPr>
            <w:tcW w:w="709" w:type="dxa"/>
            <w:tcBorders>
              <w:top w:val="single" w:sz="12" w:space="0" w:color="auto"/>
              <w:bottom w:val="single" w:sz="12" w:space="0" w:color="auto"/>
            </w:tcBorders>
            <w:shd w:val="solid" w:color="FFFFFF" w:fill="auto"/>
          </w:tcPr>
          <w:p w14:paraId="375BE8BE"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BFC86DB"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1CE647E"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65F1DC96"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0AA843C9"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3D1F9A"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7F24FE1"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55EF4B2C" w14:textId="77777777" w:rsidR="00B1619B" w:rsidRDefault="00B1619B" w:rsidP="00B1619B">
            <w:pPr>
              <w:pStyle w:val="TAC"/>
              <w:rPr>
                <w:sz w:val="16"/>
                <w:szCs w:val="16"/>
              </w:rPr>
            </w:pPr>
            <w:r>
              <w:rPr>
                <w:sz w:val="16"/>
                <w:szCs w:val="16"/>
              </w:rPr>
              <w:t>17.4.0</w:t>
            </w:r>
          </w:p>
        </w:tc>
      </w:tr>
      <w:tr w:rsidR="00711E29" w:rsidRPr="00413E21" w14:paraId="3765803B" w14:textId="77777777" w:rsidTr="00587816">
        <w:tc>
          <w:tcPr>
            <w:tcW w:w="709" w:type="dxa"/>
            <w:tcBorders>
              <w:top w:val="single" w:sz="12" w:space="0" w:color="auto"/>
              <w:bottom w:val="single" w:sz="12" w:space="0" w:color="auto"/>
            </w:tcBorders>
            <w:shd w:val="solid" w:color="FFFFFF" w:fill="auto"/>
          </w:tcPr>
          <w:p w14:paraId="6AF30F74"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9A4C456"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110CE000"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5FA21CA"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57EF084A"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81DEAC9"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EC4C3B5"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5D94FAC7" w14:textId="77777777" w:rsidR="00711E29" w:rsidRDefault="00711E29" w:rsidP="00B1619B">
            <w:pPr>
              <w:pStyle w:val="TAC"/>
              <w:rPr>
                <w:sz w:val="16"/>
                <w:szCs w:val="16"/>
              </w:rPr>
            </w:pPr>
            <w:r>
              <w:rPr>
                <w:sz w:val="16"/>
                <w:szCs w:val="16"/>
              </w:rPr>
              <w:t>17.5.0</w:t>
            </w:r>
          </w:p>
        </w:tc>
      </w:tr>
      <w:tr w:rsidR="00587816" w:rsidRPr="00413E21" w14:paraId="75708308" w14:textId="77777777" w:rsidTr="00587816">
        <w:tc>
          <w:tcPr>
            <w:tcW w:w="709" w:type="dxa"/>
            <w:tcBorders>
              <w:top w:val="single" w:sz="12" w:space="0" w:color="auto"/>
              <w:bottom w:val="single" w:sz="12" w:space="0" w:color="auto"/>
            </w:tcBorders>
            <w:shd w:val="solid" w:color="FFFFFF" w:fill="auto"/>
          </w:tcPr>
          <w:p w14:paraId="4BF52C67"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7B5448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01207F2"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6EC784C9"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773E03DC"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6FE0B"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FECADDB"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65D69DCC" w14:textId="77777777" w:rsidR="00587816" w:rsidRDefault="00587816" w:rsidP="00B1619B">
            <w:pPr>
              <w:pStyle w:val="TAC"/>
              <w:rPr>
                <w:sz w:val="16"/>
                <w:szCs w:val="16"/>
              </w:rPr>
            </w:pPr>
            <w:r>
              <w:rPr>
                <w:sz w:val="16"/>
                <w:szCs w:val="16"/>
              </w:rPr>
              <w:t>17.5.0</w:t>
            </w:r>
          </w:p>
        </w:tc>
      </w:tr>
      <w:tr w:rsidR="00587816" w:rsidRPr="00413E21" w14:paraId="09C6FAB6" w14:textId="77777777" w:rsidTr="00103CE3">
        <w:tc>
          <w:tcPr>
            <w:tcW w:w="709" w:type="dxa"/>
            <w:tcBorders>
              <w:top w:val="single" w:sz="12" w:space="0" w:color="auto"/>
              <w:bottom w:val="single" w:sz="12" w:space="0" w:color="auto"/>
            </w:tcBorders>
            <w:shd w:val="solid" w:color="FFFFFF" w:fill="auto"/>
          </w:tcPr>
          <w:p w14:paraId="785FC7A2"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D7A8A44"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31170249"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ABF6B1B"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7C7CDAAC"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CDDFFF4"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BB11D1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4B4DE74" w14:textId="77777777" w:rsidR="00587816" w:rsidRDefault="00587816" w:rsidP="00587816">
            <w:pPr>
              <w:pStyle w:val="TAC"/>
              <w:rPr>
                <w:sz w:val="16"/>
                <w:szCs w:val="16"/>
              </w:rPr>
            </w:pPr>
            <w:r>
              <w:rPr>
                <w:sz w:val="16"/>
                <w:szCs w:val="16"/>
              </w:rPr>
              <w:t>17.5.0</w:t>
            </w:r>
          </w:p>
        </w:tc>
      </w:tr>
      <w:tr w:rsidR="00103CE3" w:rsidRPr="00413E21" w14:paraId="702B6F56" w14:textId="77777777" w:rsidTr="00632333">
        <w:tc>
          <w:tcPr>
            <w:tcW w:w="709" w:type="dxa"/>
            <w:tcBorders>
              <w:top w:val="single" w:sz="12" w:space="0" w:color="auto"/>
              <w:bottom w:val="single" w:sz="12" w:space="0" w:color="auto"/>
            </w:tcBorders>
            <w:shd w:val="solid" w:color="FFFFFF" w:fill="auto"/>
          </w:tcPr>
          <w:p w14:paraId="318CC12E"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7FDBC9DD"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DDC206B"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70D46988"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FE17D3F"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88E90A9"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05074C5"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99C6716" w14:textId="77777777" w:rsidR="00103CE3" w:rsidRDefault="00103CE3" w:rsidP="00103CE3">
            <w:pPr>
              <w:pStyle w:val="TAC"/>
              <w:rPr>
                <w:sz w:val="16"/>
                <w:szCs w:val="16"/>
              </w:rPr>
            </w:pPr>
            <w:r>
              <w:rPr>
                <w:sz w:val="16"/>
                <w:szCs w:val="16"/>
              </w:rPr>
              <w:t>17.5.0</w:t>
            </w:r>
          </w:p>
        </w:tc>
      </w:tr>
      <w:tr w:rsidR="00632333" w:rsidRPr="00413E21" w14:paraId="0B3B8248" w14:textId="77777777" w:rsidTr="00380127">
        <w:tc>
          <w:tcPr>
            <w:tcW w:w="709" w:type="dxa"/>
            <w:tcBorders>
              <w:top w:val="single" w:sz="12" w:space="0" w:color="auto"/>
              <w:bottom w:val="single" w:sz="12" w:space="0" w:color="auto"/>
            </w:tcBorders>
            <w:shd w:val="solid" w:color="FFFFFF" w:fill="auto"/>
          </w:tcPr>
          <w:p w14:paraId="4D5B353F"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3F16873B"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E4EB800"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0CF5C27A"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4B327A11"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A81BD68"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E4C39D1"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1D52C425" w14:textId="77777777" w:rsidR="00632333" w:rsidRDefault="00632333" w:rsidP="00103CE3">
            <w:pPr>
              <w:pStyle w:val="TAC"/>
              <w:rPr>
                <w:sz w:val="16"/>
                <w:szCs w:val="16"/>
              </w:rPr>
            </w:pPr>
            <w:r>
              <w:rPr>
                <w:sz w:val="16"/>
                <w:szCs w:val="16"/>
              </w:rPr>
              <w:t>17.6.0</w:t>
            </w:r>
          </w:p>
        </w:tc>
      </w:tr>
      <w:tr w:rsidR="00380127" w:rsidRPr="00413E21" w14:paraId="20BCB6E2" w14:textId="77777777" w:rsidTr="003722A8">
        <w:tc>
          <w:tcPr>
            <w:tcW w:w="709" w:type="dxa"/>
            <w:tcBorders>
              <w:top w:val="single" w:sz="12" w:space="0" w:color="auto"/>
              <w:bottom w:val="single" w:sz="12" w:space="0" w:color="auto"/>
            </w:tcBorders>
            <w:shd w:val="solid" w:color="FFFFFF" w:fill="auto"/>
          </w:tcPr>
          <w:p w14:paraId="0501B889"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E1111F9"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FEB4BC1"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60C62432"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2C678063"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B510DC"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25498E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127B56C6" w14:textId="77777777" w:rsidR="00380127" w:rsidRDefault="00380127" w:rsidP="00380127">
            <w:pPr>
              <w:pStyle w:val="TAC"/>
              <w:rPr>
                <w:sz w:val="16"/>
                <w:szCs w:val="16"/>
              </w:rPr>
            </w:pPr>
            <w:r>
              <w:rPr>
                <w:sz w:val="16"/>
                <w:szCs w:val="16"/>
              </w:rPr>
              <w:t>17.6.0</w:t>
            </w:r>
          </w:p>
        </w:tc>
      </w:tr>
      <w:tr w:rsidR="003722A8" w:rsidRPr="00413E21" w14:paraId="13B59E3F" w14:textId="77777777" w:rsidTr="003722A8">
        <w:tc>
          <w:tcPr>
            <w:tcW w:w="709" w:type="dxa"/>
            <w:tcBorders>
              <w:top w:val="single" w:sz="12" w:space="0" w:color="auto"/>
              <w:bottom w:val="single" w:sz="12" w:space="0" w:color="auto"/>
            </w:tcBorders>
            <w:shd w:val="solid" w:color="FFFFFF" w:fill="auto"/>
          </w:tcPr>
          <w:p w14:paraId="02C0C47D"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383E8E5B"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2E8139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C43C911"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3F8562C6"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2B185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F52070B"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48E4FC73" w14:textId="77777777" w:rsidR="003722A8" w:rsidRDefault="003722A8" w:rsidP="003722A8">
            <w:pPr>
              <w:pStyle w:val="TAC"/>
              <w:rPr>
                <w:sz w:val="16"/>
                <w:szCs w:val="16"/>
              </w:rPr>
            </w:pPr>
            <w:r>
              <w:rPr>
                <w:sz w:val="16"/>
                <w:szCs w:val="16"/>
              </w:rPr>
              <w:t>17.6.0</w:t>
            </w:r>
          </w:p>
        </w:tc>
      </w:tr>
      <w:tr w:rsidR="003722A8" w:rsidRPr="00413E21" w14:paraId="31B76DB6" w14:textId="77777777" w:rsidTr="00610A37">
        <w:tc>
          <w:tcPr>
            <w:tcW w:w="709" w:type="dxa"/>
            <w:tcBorders>
              <w:top w:val="single" w:sz="12" w:space="0" w:color="auto"/>
              <w:bottom w:val="single" w:sz="12" w:space="0" w:color="auto"/>
            </w:tcBorders>
            <w:shd w:val="solid" w:color="FFFFFF" w:fill="auto"/>
          </w:tcPr>
          <w:p w14:paraId="3984A1E4"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30437ADA"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27CCBA90"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741DF715"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C9CD97D"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069CC"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FF7ABB2"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0B82BDC9" w14:textId="77777777" w:rsidR="003722A8" w:rsidRDefault="003722A8" w:rsidP="003722A8">
            <w:pPr>
              <w:pStyle w:val="TAC"/>
              <w:rPr>
                <w:sz w:val="16"/>
                <w:szCs w:val="16"/>
              </w:rPr>
            </w:pPr>
            <w:r>
              <w:rPr>
                <w:sz w:val="16"/>
                <w:szCs w:val="16"/>
              </w:rPr>
              <w:t>17.6.0</w:t>
            </w:r>
          </w:p>
        </w:tc>
      </w:tr>
      <w:tr w:rsidR="00616B49" w:rsidRPr="00413E21" w14:paraId="54C31DB6" w14:textId="77777777" w:rsidTr="00610A37">
        <w:tc>
          <w:tcPr>
            <w:tcW w:w="709" w:type="dxa"/>
            <w:tcBorders>
              <w:top w:val="single" w:sz="12" w:space="0" w:color="auto"/>
              <w:bottom w:val="single" w:sz="12" w:space="0" w:color="auto"/>
            </w:tcBorders>
            <w:shd w:val="solid" w:color="FFFFFF" w:fill="auto"/>
          </w:tcPr>
          <w:p w14:paraId="64F8A09A"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31362AB5"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61137C7"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5D956E7C" w14:textId="77777777" w:rsidR="00616B49" w:rsidRDefault="00616B49" w:rsidP="00616B49">
            <w:pPr>
              <w:pStyle w:val="TAL"/>
              <w:rPr>
                <w:sz w:val="16"/>
                <w:szCs w:val="16"/>
              </w:rPr>
            </w:pPr>
            <w:r>
              <w:rPr>
                <w:sz w:val="16"/>
                <w:szCs w:val="16"/>
              </w:rPr>
              <w:t>0122</w:t>
            </w:r>
          </w:p>
        </w:tc>
        <w:tc>
          <w:tcPr>
            <w:tcW w:w="425" w:type="dxa"/>
            <w:tcBorders>
              <w:top w:val="single" w:sz="12" w:space="0" w:color="auto"/>
              <w:bottom w:val="single" w:sz="12" w:space="0" w:color="auto"/>
            </w:tcBorders>
            <w:shd w:val="solid" w:color="FFFFFF" w:fill="auto"/>
          </w:tcPr>
          <w:p w14:paraId="48BC76CB" w14:textId="77777777" w:rsidR="00616B49" w:rsidRDefault="00616B49" w:rsidP="00616B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1262B3B"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05535F9" w14:textId="77777777" w:rsidR="00616B49" w:rsidRDefault="00616B49" w:rsidP="00616B49">
            <w:pPr>
              <w:pStyle w:val="TAL"/>
              <w:rPr>
                <w:sz w:val="16"/>
                <w:szCs w:val="16"/>
              </w:rPr>
            </w:pPr>
            <w:r>
              <w:rPr>
                <w:sz w:val="16"/>
                <w:szCs w:val="16"/>
              </w:rPr>
              <w:t>Rel-17 CR 32.158 Clarify filtering expression for selecting single managed objects</w:t>
            </w:r>
          </w:p>
        </w:tc>
        <w:tc>
          <w:tcPr>
            <w:tcW w:w="708" w:type="dxa"/>
            <w:tcBorders>
              <w:top w:val="single" w:sz="12" w:space="0" w:color="auto"/>
              <w:bottom w:val="single" w:sz="12" w:space="0" w:color="auto"/>
            </w:tcBorders>
            <w:shd w:val="solid" w:color="FFFFFF" w:fill="auto"/>
          </w:tcPr>
          <w:p w14:paraId="50046C7F" w14:textId="77777777" w:rsidR="00616B49" w:rsidRDefault="00616B49" w:rsidP="00616B49">
            <w:pPr>
              <w:pStyle w:val="TAC"/>
              <w:rPr>
                <w:sz w:val="16"/>
                <w:szCs w:val="16"/>
              </w:rPr>
            </w:pPr>
            <w:r>
              <w:rPr>
                <w:sz w:val="16"/>
                <w:szCs w:val="16"/>
              </w:rPr>
              <w:t>17.7.0</w:t>
            </w:r>
          </w:p>
        </w:tc>
      </w:tr>
      <w:tr w:rsidR="00616B49" w:rsidRPr="00413E21" w14:paraId="7F07F2F1" w14:textId="77777777" w:rsidTr="00616B49">
        <w:tc>
          <w:tcPr>
            <w:tcW w:w="709" w:type="dxa"/>
            <w:tcBorders>
              <w:top w:val="single" w:sz="12" w:space="0" w:color="auto"/>
              <w:bottom w:val="single" w:sz="12" w:space="0" w:color="auto"/>
            </w:tcBorders>
            <w:shd w:val="solid" w:color="FFFFFF" w:fill="auto"/>
          </w:tcPr>
          <w:p w14:paraId="5C57C1E8"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2DB6C59D"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57C7D3D4"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281643E9" w14:textId="77777777" w:rsidR="00616B49" w:rsidRDefault="00616B49" w:rsidP="00616B49">
            <w:pPr>
              <w:pStyle w:val="TAL"/>
              <w:rPr>
                <w:sz w:val="16"/>
                <w:szCs w:val="16"/>
              </w:rPr>
            </w:pPr>
            <w:r>
              <w:rPr>
                <w:sz w:val="16"/>
                <w:szCs w:val="16"/>
              </w:rPr>
              <w:t>0124</w:t>
            </w:r>
          </w:p>
        </w:tc>
        <w:tc>
          <w:tcPr>
            <w:tcW w:w="425" w:type="dxa"/>
            <w:tcBorders>
              <w:top w:val="single" w:sz="12" w:space="0" w:color="auto"/>
              <w:bottom w:val="single" w:sz="12" w:space="0" w:color="auto"/>
            </w:tcBorders>
            <w:shd w:val="solid" w:color="FFFFFF" w:fill="auto"/>
          </w:tcPr>
          <w:p w14:paraId="7937F797" w14:textId="77777777" w:rsidR="00616B49" w:rsidRDefault="00616B49" w:rsidP="00616B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32253AA"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F08BAF" w14:textId="77777777" w:rsidR="00616B49" w:rsidRDefault="00616B49" w:rsidP="00616B49">
            <w:pPr>
              <w:pStyle w:val="TAL"/>
              <w:rPr>
                <w:sz w:val="16"/>
                <w:szCs w:val="16"/>
              </w:rPr>
            </w:pPr>
            <w:r>
              <w:rPr>
                <w:sz w:val="16"/>
                <w:szCs w:val="16"/>
              </w:rPr>
              <w:t>Rel-17 CR 32.158 Clarify the behavior when partitioning a data model</w:t>
            </w:r>
          </w:p>
        </w:tc>
        <w:tc>
          <w:tcPr>
            <w:tcW w:w="708" w:type="dxa"/>
            <w:tcBorders>
              <w:top w:val="single" w:sz="12" w:space="0" w:color="auto"/>
              <w:bottom w:val="single" w:sz="12" w:space="0" w:color="auto"/>
            </w:tcBorders>
            <w:shd w:val="solid" w:color="FFFFFF" w:fill="auto"/>
          </w:tcPr>
          <w:p w14:paraId="552B73D7" w14:textId="77777777" w:rsidR="00616B49" w:rsidRDefault="00616B49" w:rsidP="00616B49">
            <w:pPr>
              <w:pStyle w:val="TAC"/>
              <w:rPr>
                <w:sz w:val="16"/>
                <w:szCs w:val="16"/>
              </w:rPr>
            </w:pPr>
            <w:r>
              <w:rPr>
                <w:sz w:val="16"/>
                <w:szCs w:val="16"/>
              </w:rPr>
              <w:t>17.7.0</w:t>
            </w:r>
          </w:p>
        </w:tc>
      </w:tr>
      <w:tr w:rsidR="00616B49" w:rsidRPr="00413E21" w14:paraId="7121CBDD" w14:textId="77777777" w:rsidTr="00616B49">
        <w:tc>
          <w:tcPr>
            <w:tcW w:w="709" w:type="dxa"/>
            <w:tcBorders>
              <w:top w:val="single" w:sz="12" w:space="0" w:color="auto"/>
              <w:bottom w:val="single" w:sz="12" w:space="0" w:color="auto"/>
            </w:tcBorders>
            <w:shd w:val="solid" w:color="FFFFFF" w:fill="auto"/>
          </w:tcPr>
          <w:p w14:paraId="6F0000B5"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E281504"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2BB1EA3"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2F930126" w14:textId="77777777" w:rsidR="00616B49" w:rsidRDefault="00616B49" w:rsidP="00616B49">
            <w:pPr>
              <w:pStyle w:val="TAL"/>
              <w:rPr>
                <w:sz w:val="16"/>
                <w:szCs w:val="16"/>
              </w:rPr>
            </w:pPr>
            <w:r>
              <w:rPr>
                <w:sz w:val="16"/>
                <w:szCs w:val="16"/>
              </w:rPr>
              <w:t>0126</w:t>
            </w:r>
          </w:p>
        </w:tc>
        <w:tc>
          <w:tcPr>
            <w:tcW w:w="425" w:type="dxa"/>
            <w:tcBorders>
              <w:top w:val="single" w:sz="12" w:space="0" w:color="auto"/>
              <w:bottom w:val="single" w:sz="12" w:space="0" w:color="auto"/>
            </w:tcBorders>
            <w:shd w:val="solid" w:color="FFFFFF" w:fill="auto"/>
          </w:tcPr>
          <w:p w14:paraId="359FCF8B" w14:textId="77777777" w:rsidR="00616B49" w:rsidRDefault="00616B49" w:rsidP="00616B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E9DEF0"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D1A760D" w14:textId="77777777" w:rsidR="00616B49" w:rsidRDefault="00616B49" w:rsidP="00616B49">
            <w:pPr>
              <w:pStyle w:val="TAL"/>
              <w:rPr>
                <w:sz w:val="16"/>
                <w:szCs w:val="16"/>
              </w:rPr>
            </w:pPr>
            <w:r>
              <w:rPr>
                <w:sz w:val="16"/>
                <w:szCs w:val="16"/>
              </w:rPr>
              <w:t>Rel-17 CR 32.158 Add missing JSON schema fragment for the 3GPP JSON Patch document</w:t>
            </w:r>
          </w:p>
        </w:tc>
        <w:tc>
          <w:tcPr>
            <w:tcW w:w="708" w:type="dxa"/>
            <w:tcBorders>
              <w:top w:val="single" w:sz="12" w:space="0" w:color="auto"/>
              <w:bottom w:val="single" w:sz="12" w:space="0" w:color="auto"/>
            </w:tcBorders>
            <w:shd w:val="solid" w:color="FFFFFF" w:fill="auto"/>
          </w:tcPr>
          <w:p w14:paraId="7B2FBAE5" w14:textId="77777777" w:rsidR="00616B49" w:rsidRDefault="00616B49" w:rsidP="00616B49">
            <w:pPr>
              <w:pStyle w:val="TAC"/>
              <w:rPr>
                <w:sz w:val="16"/>
                <w:szCs w:val="16"/>
              </w:rPr>
            </w:pPr>
            <w:r>
              <w:rPr>
                <w:sz w:val="16"/>
                <w:szCs w:val="16"/>
              </w:rPr>
              <w:t>17.7.0</w:t>
            </w:r>
          </w:p>
        </w:tc>
      </w:tr>
      <w:tr w:rsidR="00616B49" w:rsidRPr="00413E21" w14:paraId="2EDF8454" w14:textId="77777777" w:rsidTr="00616B49">
        <w:tc>
          <w:tcPr>
            <w:tcW w:w="709" w:type="dxa"/>
            <w:tcBorders>
              <w:top w:val="single" w:sz="12" w:space="0" w:color="auto"/>
              <w:bottom w:val="single" w:sz="12" w:space="0" w:color="auto"/>
            </w:tcBorders>
            <w:shd w:val="solid" w:color="FFFFFF" w:fill="auto"/>
          </w:tcPr>
          <w:p w14:paraId="3896D40C"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D51A675"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06B7EAB"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06E72763" w14:textId="77777777" w:rsidR="00616B49" w:rsidRDefault="00616B49" w:rsidP="00616B49">
            <w:pPr>
              <w:pStyle w:val="TAL"/>
              <w:rPr>
                <w:sz w:val="16"/>
                <w:szCs w:val="16"/>
              </w:rPr>
            </w:pPr>
            <w:r>
              <w:rPr>
                <w:sz w:val="16"/>
                <w:szCs w:val="16"/>
              </w:rPr>
              <w:t>0132</w:t>
            </w:r>
          </w:p>
        </w:tc>
        <w:tc>
          <w:tcPr>
            <w:tcW w:w="425" w:type="dxa"/>
            <w:tcBorders>
              <w:top w:val="single" w:sz="12" w:space="0" w:color="auto"/>
              <w:bottom w:val="single" w:sz="12" w:space="0" w:color="auto"/>
            </w:tcBorders>
            <w:shd w:val="solid" w:color="FFFFFF" w:fill="auto"/>
          </w:tcPr>
          <w:p w14:paraId="6CDEBC75" w14:textId="77777777" w:rsidR="00616B49" w:rsidRDefault="00616B49" w:rsidP="00616B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F0B6E3"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8A4E8F9" w14:textId="77777777" w:rsidR="00616B49" w:rsidRDefault="00616B49" w:rsidP="00616B49">
            <w:pPr>
              <w:pStyle w:val="TAL"/>
              <w:rPr>
                <w:sz w:val="16"/>
                <w:szCs w:val="16"/>
              </w:rPr>
            </w:pPr>
            <w:r>
              <w:rPr>
                <w:sz w:val="16"/>
                <w:szCs w:val="16"/>
              </w:rPr>
              <w:t>Rel17 CR TS 32.158 Correction of the thresholdLevels attribute name</w:t>
            </w:r>
          </w:p>
        </w:tc>
        <w:tc>
          <w:tcPr>
            <w:tcW w:w="708" w:type="dxa"/>
            <w:tcBorders>
              <w:top w:val="single" w:sz="12" w:space="0" w:color="auto"/>
              <w:bottom w:val="single" w:sz="12" w:space="0" w:color="auto"/>
            </w:tcBorders>
            <w:shd w:val="solid" w:color="FFFFFF" w:fill="auto"/>
          </w:tcPr>
          <w:p w14:paraId="598A6F5F" w14:textId="77777777" w:rsidR="00616B49" w:rsidRDefault="00616B49" w:rsidP="00616B49">
            <w:pPr>
              <w:pStyle w:val="TAC"/>
              <w:rPr>
                <w:sz w:val="16"/>
                <w:szCs w:val="16"/>
              </w:rPr>
            </w:pPr>
            <w:r>
              <w:rPr>
                <w:sz w:val="16"/>
                <w:szCs w:val="16"/>
              </w:rPr>
              <w:t>17.7.0</w:t>
            </w:r>
          </w:p>
        </w:tc>
      </w:tr>
      <w:tr w:rsidR="00616B49" w:rsidRPr="00413E21" w14:paraId="2C1A070D" w14:textId="77777777" w:rsidTr="007B2CC7">
        <w:tc>
          <w:tcPr>
            <w:tcW w:w="709" w:type="dxa"/>
            <w:tcBorders>
              <w:top w:val="single" w:sz="12" w:space="0" w:color="auto"/>
              <w:bottom w:val="single" w:sz="12" w:space="0" w:color="auto"/>
            </w:tcBorders>
            <w:shd w:val="solid" w:color="FFFFFF" w:fill="auto"/>
          </w:tcPr>
          <w:p w14:paraId="4FE444CF" w14:textId="77777777" w:rsidR="00616B49" w:rsidRDefault="00616B49" w:rsidP="00616B49">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309F2E" w14:textId="77777777" w:rsidR="00616B49" w:rsidRDefault="00616B49" w:rsidP="00616B49">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B57635A" w14:textId="77777777" w:rsidR="00616B49" w:rsidRDefault="00616B49" w:rsidP="00616B49">
            <w:pPr>
              <w:pStyle w:val="TAC"/>
              <w:rPr>
                <w:sz w:val="16"/>
                <w:szCs w:val="16"/>
              </w:rPr>
            </w:pPr>
            <w:r>
              <w:rPr>
                <w:rFonts w:cs="Arial"/>
                <w:sz w:val="16"/>
                <w:szCs w:val="16"/>
              </w:rPr>
              <w:t>SP-240184</w:t>
            </w:r>
          </w:p>
        </w:tc>
        <w:tc>
          <w:tcPr>
            <w:tcW w:w="567" w:type="dxa"/>
            <w:tcBorders>
              <w:top w:val="single" w:sz="12" w:space="0" w:color="auto"/>
              <w:bottom w:val="single" w:sz="12" w:space="0" w:color="auto"/>
            </w:tcBorders>
            <w:shd w:val="solid" w:color="FFFFFF" w:fill="auto"/>
          </w:tcPr>
          <w:p w14:paraId="628B6403" w14:textId="77777777" w:rsidR="00616B49" w:rsidRDefault="00616B49" w:rsidP="00616B49">
            <w:pPr>
              <w:pStyle w:val="TAL"/>
              <w:rPr>
                <w:sz w:val="16"/>
                <w:szCs w:val="16"/>
              </w:rPr>
            </w:pPr>
            <w:r>
              <w:rPr>
                <w:sz w:val="16"/>
                <w:szCs w:val="16"/>
              </w:rPr>
              <w:t>0133</w:t>
            </w:r>
          </w:p>
        </w:tc>
        <w:tc>
          <w:tcPr>
            <w:tcW w:w="425" w:type="dxa"/>
            <w:tcBorders>
              <w:top w:val="single" w:sz="12" w:space="0" w:color="auto"/>
              <w:bottom w:val="single" w:sz="12" w:space="0" w:color="auto"/>
            </w:tcBorders>
            <w:shd w:val="solid" w:color="FFFFFF" w:fill="auto"/>
          </w:tcPr>
          <w:p w14:paraId="1888C2A6" w14:textId="77777777" w:rsidR="00616B49" w:rsidRDefault="00616B49" w:rsidP="00616B4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A021EF" w14:textId="77777777" w:rsidR="00616B49" w:rsidRDefault="00616B49" w:rsidP="00616B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742C08B" w14:textId="77777777" w:rsidR="00616B49" w:rsidRDefault="00616B49" w:rsidP="00616B49">
            <w:pPr>
              <w:pStyle w:val="TAL"/>
              <w:rPr>
                <w:sz w:val="16"/>
                <w:szCs w:val="16"/>
              </w:rPr>
            </w:pPr>
            <w:r>
              <w:rPr>
                <w:sz w:val="16"/>
                <w:szCs w:val="16"/>
              </w:rPr>
              <w:t>Rel17 TS 32.158 Correction of resource representation for JSON Patch</w:t>
            </w:r>
          </w:p>
        </w:tc>
        <w:tc>
          <w:tcPr>
            <w:tcW w:w="708" w:type="dxa"/>
            <w:tcBorders>
              <w:top w:val="single" w:sz="12" w:space="0" w:color="auto"/>
              <w:bottom w:val="single" w:sz="12" w:space="0" w:color="auto"/>
            </w:tcBorders>
            <w:shd w:val="solid" w:color="FFFFFF" w:fill="auto"/>
          </w:tcPr>
          <w:p w14:paraId="26E14B7F" w14:textId="77777777" w:rsidR="00616B49" w:rsidRDefault="00616B49" w:rsidP="00616B49">
            <w:pPr>
              <w:pStyle w:val="TAC"/>
              <w:rPr>
                <w:sz w:val="16"/>
                <w:szCs w:val="16"/>
              </w:rPr>
            </w:pPr>
            <w:r>
              <w:rPr>
                <w:sz w:val="16"/>
                <w:szCs w:val="16"/>
              </w:rPr>
              <w:t>17.7.0</w:t>
            </w:r>
          </w:p>
        </w:tc>
      </w:tr>
      <w:tr w:rsidR="007B2CC7" w:rsidRPr="00413E21" w14:paraId="0EB54269" w14:textId="77777777" w:rsidTr="00F54BE3">
        <w:tc>
          <w:tcPr>
            <w:tcW w:w="709" w:type="dxa"/>
            <w:tcBorders>
              <w:top w:val="single" w:sz="12" w:space="0" w:color="auto"/>
            </w:tcBorders>
            <w:shd w:val="solid" w:color="FFFFFF" w:fill="auto"/>
          </w:tcPr>
          <w:p w14:paraId="7D8D553C" w14:textId="77777777" w:rsidR="007B2CC7" w:rsidRDefault="007B2CC7" w:rsidP="00616B49">
            <w:pPr>
              <w:pStyle w:val="TAC"/>
              <w:rPr>
                <w:sz w:val="16"/>
                <w:szCs w:val="16"/>
              </w:rPr>
            </w:pPr>
            <w:r>
              <w:rPr>
                <w:sz w:val="16"/>
                <w:szCs w:val="16"/>
              </w:rPr>
              <w:t>2024-06</w:t>
            </w:r>
          </w:p>
        </w:tc>
        <w:tc>
          <w:tcPr>
            <w:tcW w:w="992" w:type="dxa"/>
            <w:tcBorders>
              <w:top w:val="single" w:sz="12" w:space="0" w:color="auto"/>
            </w:tcBorders>
            <w:shd w:val="solid" w:color="FFFFFF" w:fill="auto"/>
          </w:tcPr>
          <w:p w14:paraId="320BE4FF" w14:textId="77777777" w:rsidR="007B2CC7" w:rsidRDefault="007B2CC7" w:rsidP="00616B49">
            <w:pPr>
              <w:pStyle w:val="TAC"/>
              <w:rPr>
                <w:sz w:val="16"/>
                <w:szCs w:val="16"/>
              </w:rPr>
            </w:pPr>
            <w:r>
              <w:rPr>
                <w:sz w:val="16"/>
                <w:szCs w:val="16"/>
              </w:rPr>
              <w:t>SA#104</w:t>
            </w:r>
          </w:p>
        </w:tc>
        <w:tc>
          <w:tcPr>
            <w:tcW w:w="993" w:type="dxa"/>
            <w:tcBorders>
              <w:top w:val="single" w:sz="12" w:space="0" w:color="auto"/>
            </w:tcBorders>
            <w:shd w:val="solid" w:color="FFFFFF" w:fill="auto"/>
          </w:tcPr>
          <w:p w14:paraId="0D5CCA67" w14:textId="77777777" w:rsidR="007B2CC7" w:rsidRDefault="007B2CC7" w:rsidP="00616B49">
            <w:pPr>
              <w:pStyle w:val="TAC"/>
              <w:rPr>
                <w:rFonts w:cs="Arial"/>
                <w:sz w:val="16"/>
                <w:szCs w:val="16"/>
              </w:rPr>
            </w:pPr>
            <w:r w:rsidRPr="007B2CC7">
              <w:rPr>
                <w:rFonts w:cs="Arial"/>
                <w:sz w:val="16"/>
                <w:szCs w:val="16"/>
              </w:rPr>
              <w:t>SP-240805</w:t>
            </w:r>
          </w:p>
        </w:tc>
        <w:tc>
          <w:tcPr>
            <w:tcW w:w="567" w:type="dxa"/>
            <w:tcBorders>
              <w:top w:val="single" w:sz="12" w:space="0" w:color="auto"/>
            </w:tcBorders>
            <w:shd w:val="solid" w:color="FFFFFF" w:fill="auto"/>
          </w:tcPr>
          <w:p w14:paraId="3BCD9B00" w14:textId="77777777" w:rsidR="007B2CC7" w:rsidRDefault="007B2CC7" w:rsidP="00616B49">
            <w:pPr>
              <w:pStyle w:val="TAL"/>
              <w:rPr>
                <w:sz w:val="16"/>
                <w:szCs w:val="16"/>
              </w:rPr>
            </w:pPr>
            <w:r>
              <w:rPr>
                <w:sz w:val="16"/>
                <w:szCs w:val="16"/>
              </w:rPr>
              <w:t>0136</w:t>
            </w:r>
          </w:p>
        </w:tc>
        <w:tc>
          <w:tcPr>
            <w:tcW w:w="425" w:type="dxa"/>
            <w:tcBorders>
              <w:top w:val="single" w:sz="12" w:space="0" w:color="auto"/>
            </w:tcBorders>
            <w:shd w:val="solid" w:color="FFFFFF" w:fill="auto"/>
          </w:tcPr>
          <w:p w14:paraId="59C010B6" w14:textId="77777777" w:rsidR="007B2CC7" w:rsidRDefault="007B2CC7" w:rsidP="00616B49">
            <w:pPr>
              <w:pStyle w:val="TAR"/>
              <w:rPr>
                <w:sz w:val="16"/>
                <w:szCs w:val="16"/>
              </w:rPr>
            </w:pPr>
            <w:r>
              <w:rPr>
                <w:sz w:val="16"/>
                <w:szCs w:val="16"/>
              </w:rPr>
              <w:t>1</w:t>
            </w:r>
          </w:p>
        </w:tc>
        <w:tc>
          <w:tcPr>
            <w:tcW w:w="425" w:type="dxa"/>
            <w:tcBorders>
              <w:top w:val="single" w:sz="12" w:space="0" w:color="auto"/>
            </w:tcBorders>
            <w:shd w:val="solid" w:color="FFFFFF" w:fill="auto"/>
          </w:tcPr>
          <w:p w14:paraId="384DFB6C" w14:textId="77777777" w:rsidR="007B2CC7" w:rsidRDefault="007B2CC7" w:rsidP="00616B49">
            <w:pPr>
              <w:pStyle w:val="TAC"/>
              <w:rPr>
                <w:sz w:val="16"/>
                <w:szCs w:val="16"/>
              </w:rPr>
            </w:pPr>
            <w:r>
              <w:rPr>
                <w:sz w:val="16"/>
                <w:szCs w:val="16"/>
              </w:rPr>
              <w:t>F</w:t>
            </w:r>
          </w:p>
        </w:tc>
        <w:tc>
          <w:tcPr>
            <w:tcW w:w="4820" w:type="dxa"/>
            <w:tcBorders>
              <w:top w:val="single" w:sz="12" w:space="0" w:color="auto"/>
            </w:tcBorders>
            <w:shd w:val="solid" w:color="FFFFFF" w:fill="auto"/>
          </w:tcPr>
          <w:p w14:paraId="22B327E4" w14:textId="77777777" w:rsidR="007B2CC7" w:rsidRDefault="007B2CC7" w:rsidP="00616B49">
            <w:pPr>
              <w:pStyle w:val="TAL"/>
              <w:rPr>
                <w:sz w:val="16"/>
                <w:szCs w:val="16"/>
              </w:rPr>
            </w:pPr>
            <w:r>
              <w:rPr>
                <w:sz w:val="16"/>
                <w:szCs w:val="16"/>
              </w:rPr>
              <w:t>Rel-17 CR 32.158 Clarify usage of information models</w:t>
            </w:r>
          </w:p>
        </w:tc>
        <w:tc>
          <w:tcPr>
            <w:tcW w:w="708" w:type="dxa"/>
            <w:tcBorders>
              <w:top w:val="single" w:sz="12" w:space="0" w:color="auto"/>
            </w:tcBorders>
            <w:shd w:val="solid" w:color="FFFFFF" w:fill="auto"/>
          </w:tcPr>
          <w:p w14:paraId="4E0E1E82" w14:textId="77777777" w:rsidR="007B2CC7" w:rsidRDefault="007B2CC7" w:rsidP="00616B49">
            <w:pPr>
              <w:pStyle w:val="TAC"/>
              <w:rPr>
                <w:sz w:val="16"/>
                <w:szCs w:val="16"/>
              </w:rPr>
            </w:pPr>
            <w:r>
              <w:rPr>
                <w:sz w:val="16"/>
                <w:szCs w:val="16"/>
              </w:rPr>
              <w:t>17.8.0</w:t>
            </w:r>
          </w:p>
        </w:tc>
      </w:tr>
    </w:tbl>
    <w:p w14:paraId="5AC1802C" w14:textId="77777777" w:rsidR="003C3971" w:rsidRPr="00413E21" w:rsidRDefault="003C3971" w:rsidP="003C3971"/>
    <w:sectPr w:rsidR="003C3971" w:rsidRPr="00413E2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4E23" w14:textId="77777777" w:rsidR="00DC239F" w:rsidRDefault="00DC239F">
      <w:r>
        <w:separator/>
      </w:r>
    </w:p>
  </w:endnote>
  <w:endnote w:type="continuationSeparator" w:id="0">
    <w:p w14:paraId="4761179A" w14:textId="77777777" w:rsidR="00DC239F" w:rsidRDefault="00DC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AB530"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35071" w14:textId="77777777" w:rsidR="00DC239F" w:rsidRDefault="00DC239F">
      <w:r>
        <w:separator/>
      </w:r>
    </w:p>
  </w:footnote>
  <w:footnote w:type="continuationSeparator" w:id="0">
    <w:p w14:paraId="009CD1D8" w14:textId="77777777" w:rsidR="00DC239F" w:rsidRDefault="00DC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6B1C9" w14:textId="1B5DDDD9"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6DA">
      <w:rPr>
        <w:rFonts w:ascii="Arial" w:hAnsi="Arial" w:cs="Arial"/>
        <w:b/>
        <w:noProof/>
        <w:sz w:val="18"/>
        <w:szCs w:val="18"/>
      </w:rPr>
      <w:t>3GPP TS 32.158 V17.78.0 (2024-0306)</w:t>
    </w:r>
    <w:r>
      <w:rPr>
        <w:rFonts w:ascii="Arial" w:hAnsi="Arial" w:cs="Arial"/>
        <w:b/>
        <w:sz w:val="18"/>
        <w:szCs w:val="18"/>
      </w:rPr>
      <w:fldChar w:fldCharType="end"/>
    </w:r>
  </w:p>
  <w:p w14:paraId="633F282F"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08F58DCF" w14:textId="5D4F9E42"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6DA">
      <w:rPr>
        <w:rFonts w:ascii="Arial" w:hAnsi="Arial" w:cs="Arial"/>
        <w:b/>
        <w:noProof/>
        <w:sz w:val="18"/>
        <w:szCs w:val="18"/>
      </w:rPr>
      <w:t>Release 17</w:t>
    </w:r>
    <w:r>
      <w:rPr>
        <w:rFonts w:ascii="Arial" w:hAnsi="Arial" w:cs="Arial"/>
        <w:b/>
        <w:sz w:val="18"/>
        <w:szCs w:val="18"/>
      </w:rPr>
      <w:fldChar w:fldCharType="end"/>
    </w:r>
  </w:p>
  <w:p w14:paraId="4F4E05E8"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303461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6389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5284614">
    <w:abstractNumId w:val="11"/>
  </w:num>
  <w:num w:numId="4" w16cid:durableId="903446310">
    <w:abstractNumId w:val="12"/>
  </w:num>
  <w:num w:numId="5" w16cid:durableId="987900871">
    <w:abstractNumId w:val="19"/>
  </w:num>
  <w:num w:numId="6" w16cid:durableId="659625233">
    <w:abstractNumId w:val="20"/>
  </w:num>
  <w:num w:numId="7" w16cid:durableId="1552155026">
    <w:abstractNumId w:val="13"/>
  </w:num>
  <w:num w:numId="8" w16cid:durableId="1586764098">
    <w:abstractNumId w:val="18"/>
  </w:num>
  <w:num w:numId="9" w16cid:durableId="1014847510">
    <w:abstractNumId w:val="15"/>
  </w:num>
  <w:num w:numId="10" w16cid:durableId="309867086">
    <w:abstractNumId w:val="28"/>
  </w:num>
  <w:num w:numId="11" w16cid:durableId="362480226">
    <w:abstractNumId w:val="27"/>
  </w:num>
  <w:num w:numId="12" w16cid:durableId="440035934">
    <w:abstractNumId w:val="23"/>
  </w:num>
  <w:num w:numId="13" w16cid:durableId="1631204745">
    <w:abstractNumId w:val="21"/>
  </w:num>
  <w:num w:numId="14" w16cid:durableId="65763051">
    <w:abstractNumId w:val="9"/>
  </w:num>
  <w:num w:numId="15" w16cid:durableId="2020308928">
    <w:abstractNumId w:val="7"/>
  </w:num>
  <w:num w:numId="16" w16cid:durableId="1256015744">
    <w:abstractNumId w:val="6"/>
  </w:num>
  <w:num w:numId="17" w16cid:durableId="1203595007">
    <w:abstractNumId w:val="5"/>
  </w:num>
  <w:num w:numId="18" w16cid:durableId="560099688">
    <w:abstractNumId w:val="4"/>
  </w:num>
  <w:num w:numId="19" w16cid:durableId="1886796291">
    <w:abstractNumId w:val="8"/>
  </w:num>
  <w:num w:numId="20" w16cid:durableId="1330406870">
    <w:abstractNumId w:val="3"/>
  </w:num>
  <w:num w:numId="21" w16cid:durableId="423501510">
    <w:abstractNumId w:val="26"/>
  </w:num>
  <w:num w:numId="22" w16cid:durableId="955065172">
    <w:abstractNumId w:val="22"/>
  </w:num>
  <w:num w:numId="23" w16cid:durableId="2096317368">
    <w:abstractNumId w:val="17"/>
  </w:num>
  <w:num w:numId="24" w16cid:durableId="630482685">
    <w:abstractNumId w:val="24"/>
  </w:num>
  <w:num w:numId="25" w16cid:durableId="1397706678">
    <w:abstractNumId w:val="16"/>
  </w:num>
  <w:num w:numId="26" w16cid:durableId="1026443992">
    <w:abstractNumId w:val="2"/>
  </w:num>
  <w:num w:numId="27" w16cid:durableId="2085372526">
    <w:abstractNumId w:val="1"/>
  </w:num>
  <w:num w:numId="28" w16cid:durableId="946278336">
    <w:abstractNumId w:val="0"/>
  </w:num>
  <w:num w:numId="29" w16cid:durableId="1495292121">
    <w:abstractNumId w:val="25"/>
  </w:num>
  <w:num w:numId="30" w16cid:durableId="10562760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MDY1MjUxMjVV0lEKTi0uzszPAykwrgUAN6aCpywAAAA="/>
  </w:docVars>
  <w:rsids>
    <w:rsidRoot w:val="004E213A"/>
    <w:rsid w:val="00005687"/>
    <w:rsid w:val="00011DAA"/>
    <w:rsid w:val="00014DAE"/>
    <w:rsid w:val="0003033C"/>
    <w:rsid w:val="00033397"/>
    <w:rsid w:val="00033FE4"/>
    <w:rsid w:val="000342B9"/>
    <w:rsid w:val="00040095"/>
    <w:rsid w:val="00051834"/>
    <w:rsid w:val="00054A22"/>
    <w:rsid w:val="00056810"/>
    <w:rsid w:val="00064A3A"/>
    <w:rsid w:val="00065358"/>
    <w:rsid w:val="000655A6"/>
    <w:rsid w:val="00076112"/>
    <w:rsid w:val="00077541"/>
    <w:rsid w:val="00080512"/>
    <w:rsid w:val="000815ED"/>
    <w:rsid w:val="00084318"/>
    <w:rsid w:val="00084755"/>
    <w:rsid w:val="00084A25"/>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690"/>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1CB8"/>
    <w:rsid w:val="001D5686"/>
    <w:rsid w:val="001E27F4"/>
    <w:rsid w:val="001E31CC"/>
    <w:rsid w:val="001E73F4"/>
    <w:rsid w:val="001F15B0"/>
    <w:rsid w:val="001F168B"/>
    <w:rsid w:val="001F2BA8"/>
    <w:rsid w:val="001F4ADA"/>
    <w:rsid w:val="002011CE"/>
    <w:rsid w:val="00214E24"/>
    <w:rsid w:val="00215245"/>
    <w:rsid w:val="002171FF"/>
    <w:rsid w:val="00220D31"/>
    <w:rsid w:val="00232273"/>
    <w:rsid w:val="002347A2"/>
    <w:rsid w:val="002373A2"/>
    <w:rsid w:val="00243BD4"/>
    <w:rsid w:val="002442F2"/>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E29D0"/>
    <w:rsid w:val="002E4FEA"/>
    <w:rsid w:val="002F6442"/>
    <w:rsid w:val="00302B52"/>
    <w:rsid w:val="00303F7C"/>
    <w:rsid w:val="00307550"/>
    <w:rsid w:val="003117D2"/>
    <w:rsid w:val="003153E7"/>
    <w:rsid w:val="00316C10"/>
    <w:rsid w:val="003172DC"/>
    <w:rsid w:val="00325973"/>
    <w:rsid w:val="00326C6E"/>
    <w:rsid w:val="00340F45"/>
    <w:rsid w:val="0035462D"/>
    <w:rsid w:val="0035569C"/>
    <w:rsid w:val="0036266B"/>
    <w:rsid w:val="003722A8"/>
    <w:rsid w:val="00374451"/>
    <w:rsid w:val="00380127"/>
    <w:rsid w:val="00380B8B"/>
    <w:rsid w:val="00381C7C"/>
    <w:rsid w:val="003836D7"/>
    <w:rsid w:val="003846B9"/>
    <w:rsid w:val="003864BA"/>
    <w:rsid w:val="003A236B"/>
    <w:rsid w:val="003B3A47"/>
    <w:rsid w:val="003B4BA0"/>
    <w:rsid w:val="003C3971"/>
    <w:rsid w:val="003C5101"/>
    <w:rsid w:val="003C5BEB"/>
    <w:rsid w:val="003E2A38"/>
    <w:rsid w:val="003F0D24"/>
    <w:rsid w:val="003F394B"/>
    <w:rsid w:val="00402012"/>
    <w:rsid w:val="00403AB1"/>
    <w:rsid w:val="00413E21"/>
    <w:rsid w:val="00422F1F"/>
    <w:rsid w:val="00433934"/>
    <w:rsid w:val="00445067"/>
    <w:rsid w:val="00460795"/>
    <w:rsid w:val="0047490E"/>
    <w:rsid w:val="00474C6D"/>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43E6C"/>
    <w:rsid w:val="005457FF"/>
    <w:rsid w:val="005464D0"/>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0A37"/>
    <w:rsid w:val="0061279C"/>
    <w:rsid w:val="00613F08"/>
    <w:rsid w:val="00614696"/>
    <w:rsid w:val="00614FDF"/>
    <w:rsid w:val="00616B49"/>
    <w:rsid w:val="00617104"/>
    <w:rsid w:val="00627761"/>
    <w:rsid w:val="00632333"/>
    <w:rsid w:val="006566AE"/>
    <w:rsid w:val="006624B7"/>
    <w:rsid w:val="00662E63"/>
    <w:rsid w:val="00666D28"/>
    <w:rsid w:val="006729B0"/>
    <w:rsid w:val="006820DC"/>
    <w:rsid w:val="006855BB"/>
    <w:rsid w:val="0068585D"/>
    <w:rsid w:val="00687226"/>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214E"/>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94449"/>
    <w:rsid w:val="00797DCE"/>
    <w:rsid w:val="007A495F"/>
    <w:rsid w:val="007A69C3"/>
    <w:rsid w:val="007A6C34"/>
    <w:rsid w:val="007B0B81"/>
    <w:rsid w:val="007B2CC7"/>
    <w:rsid w:val="007B6BEF"/>
    <w:rsid w:val="007C202F"/>
    <w:rsid w:val="007C7939"/>
    <w:rsid w:val="007E381A"/>
    <w:rsid w:val="007E7720"/>
    <w:rsid w:val="007F1F3C"/>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A0D8A"/>
    <w:rsid w:val="008A4095"/>
    <w:rsid w:val="008A434F"/>
    <w:rsid w:val="008A50F5"/>
    <w:rsid w:val="008A7C76"/>
    <w:rsid w:val="008B3548"/>
    <w:rsid w:val="008B430A"/>
    <w:rsid w:val="008B6709"/>
    <w:rsid w:val="008C69AC"/>
    <w:rsid w:val="008F196E"/>
    <w:rsid w:val="008F5B92"/>
    <w:rsid w:val="0090271F"/>
    <w:rsid w:val="00902E23"/>
    <w:rsid w:val="00905B92"/>
    <w:rsid w:val="009070C4"/>
    <w:rsid w:val="0091348E"/>
    <w:rsid w:val="00913AA8"/>
    <w:rsid w:val="00917CCB"/>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126F"/>
    <w:rsid w:val="00A2315F"/>
    <w:rsid w:val="00A236A4"/>
    <w:rsid w:val="00A30AAA"/>
    <w:rsid w:val="00A3247F"/>
    <w:rsid w:val="00A367A8"/>
    <w:rsid w:val="00A425F3"/>
    <w:rsid w:val="00A5056F"/>
    <w:rsid w:val="00A5104B"/>
    <w:rsid w:val="00A5251C"/>
    <w:rsid w:val="00A53724"/>
    <w:rsid w:val="00A5476F"/>
    <w:rsid w:val="00A67974"/>
    <w:rsid w:val="00A70913"/>
    <w:rsid w:val="00A730CA"/>
    <w:rsid w:val="00A75E69"/>
    <w:rsid w:val="00A82346"/>
    <w:rsid w:val="00A919E6"/>
    <w:rsid w:val="00AA545C"/>
    <w:rsid w:val="00AB5938"/>
    <w:rsid w:val="00AC1B23"/>
    <w:rsid w:val="00AC39E4"/>
    <w:rsid w:val="00AC675C"/>
    <w:rsid w:val="00AC73C0"/>
    <w:rsid w:val="00AD4807"/>
    <w:rsid w:val="00AD6D55"/>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75E7"/>
    <w:rsid w:val="00B8027A"/>
    <w:rsid w:val="00B936D1"/>
    <w:rsid w:val="00B94EBB"/>
    <w:rsid w:val="00B975E8"/>
    <w:rsid w:val="00BA01B1"/>
    <w:rsid w:val="00BA5D99"/>
    <w:rsid w:val="00BB3735"/>
    <w:rsid w:val="00BB4D7E"/>
    <w:rsid w:val="00BB5499"/>
    <w:rsid w:val="00BB6137"/>
    <w:rsid w:val="00BC0F7D"/>
    <w:rsid w:val="00BF6F28"/>
    <w:rsid w:val="00C00107"/>
    <w:rsid w:val="00C057F2"/>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3E69"/>
    <w:rsid w:val="00D04B75"/>
    <w:rsid w:val="00D05ADA"/>
    <w:rsid w:val="00D10CFD"/>
    <w:rsid w:val="00D17B7C"/>
    <w:rsid w:val="00D21FB5"/>
    <w:rsid w:val="00D24DDC"/>
    <w:rsid w:val="00D35238"/>
    <w:rsid w:val="00D376D2"/>
    <w:rsid w:val="00D42EBB"/>
    <w:rsid w:val="00D433CA"/>
    <w:rsid w:val="00D464B2"/>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239F"/>
    <w:rsid w:val="00DC309B"/>
    <w:rsid w:val="00DC41D4"/>
    <w:rsid w:val="00DC4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123C3"/>
    <w:rsid w:val="00E1263B"/>
    <w:rsid w:val="00E1385D"/>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56DA"/>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4E72"/>
    <w:rsid w:val="00F523A8"/>
    <w:rsid w:val="00F534BE"/>
    <w:rsid w:val="00F53FCC"/>
    <w:rsid w:val="00F54BE3"/>
    <w:rsid w:val="00F557B5"/>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CDC2C1E"/>
  <w15:chartTrackingRefBased/>
  <w15:docId w15:val="{F99C96FE-5B5C-4C75-9C44-AEECB245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qFormat/>
    <w:rsid w:val="00AE0EEA"/>
    <w:pPr>
      <w:ind w:left="1418" w:hanging="1418"/>
      <w:outlineLvl w:val="3"/>
    </w:pPr>
    <w:rPr>
      <w:sz w:val="24"/>
    </w:rPr>
  </w:style>
  <w:style w:type="paragraph" w:styleId="Heading5">
    <w:name w:val="heading 5"/>
    <w:basedOn w:val="Heading4"/>
    <w:next w:val="Normal"/>
    <w:qFormat/>
    <w:rsid w:val="00AE0EEA"/>
    <w:pPr>
      <w:ind w:left="1701" w:hanging="1701"/>
      <w:outlineLvl w:val="4"/>
    </w:pPr>
    <w:rPr>
      <w:sz w:val="22"/>
    </w:rPr>
  </w:style>
  <w:style w:type="paragraph" w:styleId="Heading6">
    <w:name w:val="heading 6"/>
    <w:basedOn w:val="H6"/>
    <w:next w:val="Normal"/>
    <w:qFormat/>
    <w:rsid w:val="00AE0EEA"/>
    <w:pPr>
      <w:outlineLvl w:val="5"/>
    </w:pPr>
  </w:style>
  <w:style w:type="paragraph" w:styleId="Heading7">
    <w:name w:val="heading 7"/>
    <w:basedOn w:val="H6"/>
    <w:next w:val="Normal"/>
    <w:qFormat/>
    <w:rsid w:val="00AE0EEA"/>
    <w:pPr>
      <w:outlineLvl w:val="6"/>
    </w:pPr>
  </w:style>
  <w:style w:type="paragraph" w:styleId="Heading8">
    <w:name w:val="heading 8"/>
    <w:basedOn w:val="Heading1"/>
    <w:next w:val="Normal"/>
    <w:qFormat/>
    <w:rsid w:val="00AE0EEA"/>
    <w:pPr>
      <w:ind w:left="0" w:firstLine="0"/>
      <w:outlineLvl w:val="7"/>
    </w:pPr>
  </w:style>
  <w:style w:type="paragraph" w:styleId="Heading9">
    <w:name w:val="heading 9"/>
    <w:basedOn w:val="Heading8"/>
    <w:next w:val="Normal"/>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semiHidden/>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basedOn w:val="BodyText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basedOn w:val="BodyTextIndent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rsid w:val="00E123C3"/>
    <w:rPr>
      <w:rFonts w:ascii="Courier New" w:hAnsi="Courier New" w:cs="Courier New"/>
    </w:rPr>
  </w:style>
  <w:style w:type="character" w:customStyle="1" w:styleId="HTMLPreformattedChar">
    <w:name w:val="HTML Preformatted Char"/>
    <w:link w:val="HTMLPreformatted"/>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hyperlink" Target="https://www.w3.org/TR/xpath-10/" TargetMode="External"/><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 TargetMode="External"/><Relationship Id="rId24" Type="http://schemas.openxmlformats.org/officeDocument/2006/relationships/hyperlink" Target="http://example.org/SubNetwork=SN1/ManagedElement=ME1/XyzFunction=XYZF1"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24541</Words>
  <Characters>139884</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164097</CharactersWithSpaces>
  <SharedDoc>false</SharedDoc>
  <HyperlinkBase/>
  <HLinks>
    <vt:vector size="18" baseType="variant">
      <vt:variant>
        <vt:i4>3604602</vt:i4>
      </vt:variant>
      <vt:variant>
        <vt:i4>309</vt:i4>
      </vt:variant>
      <vt:variant>
        <vt:i4>0</vt:i4>
      </vt:variant>
      <vt:variant>
        <vt:i4>5</vt:i4>
      </vt:variant>
      <vt:variant>
        <vt:lpwstr>http://example.org/SubNetwork=SN1/ManagedElement=ME1/XyzFunction=XYZF1</vt:lpwstr>
      </vt:variant>
      <vt:variant>
        <vt:lpwstr/>
      </vt:variant>
      <vt:variant>
        <vt:i4>3211382</vt:i4>
      </vt:variant>
      <vt:variant>
        <vt:i4>303</vt:i4>
      </vt:variant>
      <vt:variant>
        <vt:i4>0</vt:i4>
      </vt:variant>
      <vt:variant>
        <vt:i4>5</vt:i4>
      </vt:variant>
      <vt:variant>
        <vt:lpwstr>https://www.w3.org/TR/xpath-10/</vt:lpwstr>
      </vt:variant>
      <vt:variant>
        <vt:lpwstr/>
      </vt:variant>
      <vt:variant>
        <vt:i4>524360</vt:i4>
      </vt:variant>
      <vt:variant>
        <vt:i4>300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28.531_CR0238R3_(Rel-18)_eNETSLICE_PRO</cp:lastModifiedBy>
  <cp:revision>2</cp:revision>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