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proofErr w:type="spellStart"/>
      <w:r w:rsidRPr="005307A3">
        <w:t>implemention</w:t>
      </w:r>
      <w:proofErr w:type="spellEnd"/>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 xml:space="preserve">The ME is connected to the USIM Simulator and only connected to the USS if the USS is mentioned in the sequence </w:t>
      </w:r>
      <w:proofErr w:type="spellStart"/>
      <w:r w:rsidRPr="005307A3">
        <w:t>table.The</w:t>
      </w:r>
      <w:proofErr w:type="spellEnd"/>
      <w:r w:rsidRPr="005307A3">
        <w:t xml:space="preserve"> elementary files are coded as Toolkit default with the following </w:t>
      </w:r>
      <w:proofErr w:type="spellStart"/>
      <w:r w:rsidRPr="005307A3">
        <w:t>exeception</w:t>
      </w:r>
      <w:proofErr w:type="spellEnd"/>
      <w:r w:rsidRPr="005307A3">
        <w:t>:</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 xml:space="preserve">ME supports </w:t>
      </w:r>
      <w:proofErr w:type="spellStart"/>
      <w:r w:rsidRPr="005307A3">
        <w:t>eFDD</w:t>
      </w:r>
      <w:proofErr w:type="spellEnd"/>
      <w:r w:rsidRPr="005307A3">
        <w:t xml:space="preserve"> or </w:t>
      </w:r>
      <w:proofErr w:type="spellStart"/>
      <w:r w:rsidRPr="005307A3">
        <w:t>eTDD</w:t>
      </w:r>
      <w:proofErr w:type="spellEnd"/>
      <w:r w:rsidRPr="005307A3">
        <w:t xml:space="preserve">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r>
      <w:proofErr w:type="spellStart"/>
      <w:r w:rsidRPr="005307A3">
        <w:t>Class</w:t>
      </w:r>
      <w:proofErr w:type="spellEnd"/>
      <w:r w:rsidRPr="005307A3">
        <w:t xml:space="preserve">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w:t>
      </w:r>
      <w:proofErr w:type="spellStart"/>
      <w:r w:rsidRPr="005307A3">
        <w:t>TestMessage</w:t>
      </w:r>
      <w:proofErr w:type="spellEnd"/>
      <w:r w:rsidRPr="005307A3">
        <w:t xml:space="preserv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r>
      <w:proofErr w:type="spellStart"/>
      <w:r w:rsidRPr="005307A3">
        <w:t>Class</w:t>
      </w:r>
      <w:proofErr w:type="spellEnd"/>
      <w:r w:rsidRPr="005307A3">
        <w:t xml:space="preserve">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r>
      <w:proofErr w:type="spellStart"/>
      <w:r w:rsidRPr="005307A3">
        <w:t>Class</w:t>
      </w:r>
      <w:proofErr w:type="spellEnd"/>
      <w:r w:rsidRPr="005307A3">
        <w:t xml:space="preserve">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 xml:space="preserve">No RC, CC or DS and No </w:t>
      </w:r>
      <w:proofErr w:type="spellStart"/>
      <w:r w:rsidRPr="005307A3">
        <w:t>PoR</w:t>
      </w:r>
      <w:proofErr w:type="spellEnd"/>
      <w:r w:rsidRPr="005307A3">
        <w:t xml:space="preserve">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 xml:space="preserve">The ME supporting </w:t>
      </w:r>
      <w:proofErr w:type="spellStart"/>
      <w:r w:rsidRPr="005307A3">
        <w:t>eFDD</w:t>
      </w:r>
      <w:proofErr w:type="spellEnd"/>
      <w:r w:rsidRPr="005307A3">
        <w:t xml:space="preserve"> or </w:t>
      </w:r>
      <w:proofErr w:type="spellStart"/>
      <w:r w:rsidRPr="005307A3">
        <w:t>eTDD</w:t>
      </w:r>
      <w:proofErr w:type="spellEnd"/>
      <w:r w:rsidRPr="005307A3">
        <w:t xml:space="preserve">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proofErr w:type="spellStart"/>
      <w:r w:rsidRPr="005307A3">
        <w:t>implemention</w:t>
      </w:r>
      <w:proofErr w:type="spellEnd"/>
      <w:r w:rsidRPr="005307A3">
        <w:t xml:space="preserve">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 xml:space="preserve">ME supports </w:t>
      </w:r>
      <w:proofErr w:type="spellStart"/>
      <w:r w:rsidRPr="005307A3">
        <w:t>eFDD</w:t>
      </w:r>
      <w:proofErr w:type="spellEnd"/>
      <w:r w:rsidRPr="005307A3">
        <w:t xml:space="preserve"> or </w:t>
      </w:r>
      <w:proofErr w:type="spellStart"/>
      <w:r w:rsidRPr="005307A3">
        <w:t>eTDD</w:t>
      </w:r>
      <w:proofErr w:type="spellEnd"/>
      <w:r w:rsidRPr="005307A3">
        <w:t xml:space="preserve">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 xml:space="preserve">ME will perform </w:t>
            </w:r>
            <w:proofErr w:type="spellStart"/>
            <w:r w:rsidRPr="005307A3">
              <w:t>Profle</w:t>
            </w:r>
            <w:proofErr w:type="spellEnd"/>
            <w:r w:rsidRPr="005307A3">
              <w:t xml:space="preserv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proofErr w:type="spellStart"/>
      <w:r w:rsidRPr="005307A3">
        <w:t>Subaddress</w:t>
      </w:r>
      <w:proofErr w:type="spellEnd"/>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proofErr w:type="spellStart"/>
      <w:r w:rsidRPr="005307A3">
        <w:t>Subaddress</w:t>
      </w:r>
      <w:proofErr w:type="spellEnd"/>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proofErr w:type="spellStart"/>
      <w:r w:rsidRPr="005307A3">
        <w:t>Subaddress</w:t>
      </w:r>
      <w:proofErr w:type="spellEnd"/>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proofErr w:type="spellStart"/>
      <w:r w:rsidRPr="005307A3">
        <w:t>Subaddress</w:t>
      </w:r>
      <w:proofErr w:type="spellEnd"/>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proofErr w:type="spellStart"/>
      <w:r w:rsidRPr="005307A3">
        <w:t>Subaddress</w:t>
      </w:r>
      <w:proofErr w:type="spellEnd"/>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proofErr w:type="spellStart"/>
      <w:r w:rsidRPr="005307A3">
        <w:t>Subaddress</w:t>
      </w:r>
      <w:proofErr w:type="spellEnd"/>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proofErr w:type="spellStart"/>
      <w:r w:rsidRPr="005307A3">
        <w:t>Subaddress</w:t>
      </w:r>
      <w:proofErr w:type="spellEnd"/>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proofErr w:type="spellStart"/>
      <w:r w:rsidRPr="005307A3">
        <w:t>Subaddress</w:t>
      </w:r>
      <w:proofErr w:type="spellEnd"/>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proofErr w:type="spellStart"/>
      <w:r w:rsidRPr="005307A3">
        <w:t>Subaddress</w:t>
      </w:r>
      <w:proofErr w:type="spellEnd"/>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proofErr w:type="spellStart"/>
      <w:r w:rsidRPr="005307A3">
        <w:lastRenderedPageBreak/>
        <w:t>Subaddress</w:t>
      </w:r>
      <w:proofErr w:type="spellEnd"/>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proofErr w:type="spellStart"/>
      <w:r w:rsidRPr="005307A3">
        <w:t>Subaddress</w:t>
      </w:r>
      <w:proofErr w:type="spellEnd"/>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proofErr w:type="spellStart"/>
      <w:r w:rsidRPr="005307A3">
        <w:t>Subaddress</w:t>
      </w:r>
      <w:proofErr w:type="spellEnd"/>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proofErr w:type="spellStart"/>
      <w:r w:rsidRPr="005307A3">
        <w:t>Subaddress</w:t>
      </w:r>
      <w:proofErr w:type="spellEnd"/>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proofErr w:type="spellStart"/>
      <w:r w:rsidRPr="005307A3">
        <w:t>Subaddress</w:t>
      </w:r>
      <w:proofErr w:type="spellEnd"/>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proofErr w:type="spellStart"/>
      <w:r w:rsidRPr="005307A3">
        <w:t>Subaddress</w:t>
      </w:r>
      <w:proofErr w:type="spellEnd"/>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proofErr w:type="spellStart"/>
      <w:r w:rsidRPr="005307A3">
        <w:t>Subaddress</w:t>
      </w:r>
      <w:proofErr w:type="spellEnd"/>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proofErr w:type="spellStart"/>
      <w:r w:rsidRPr="005307A3">
        <w:t>Subaddress</w:t>
      </w:r>
      <w:proofErr w:type="spellEnd"/>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proofErr w:type="spellStart"/>
      <w:r w:rsidRPr="005307A3">
        <w:t>Subaddress</w:t>
      </w:r>
      <w:proofErr w:type="spellEnd"/>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r>
      <w:proofErr w:type="spellStart"/>
      <w:r w:rsidRPr="005307A3">
        <w:rPr>
          <w:snapToGrid w:val="0"/>
        </w:rPr>
        <w:t>TeleserviceCode</w:t>
      </w:r>
      <w:proofErr w:type="spellEnd"/>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r>
      <w:proofErr w:type="spellStart"/>
      <w:r w:rsidRPr="005307A3">
        <w:t>TeleserviceCode</w:t>
      </w:r>
      <w:proofErr w:type="spellEnd"/>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r>
      <w:proofErr w:type="spellStart"/>
      <w:r w:rsidRPr="005307A3">
        <w:t>LongFTN</w:t>
      </w:r>
      <w:proofErr w:type="spellEnd"/>
      <w:r w:rsidRPr="005307A3">
        <w:t xml:space="preserve">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r>
      <w:proofErr w:type="spellStart"/>
      <w:r w:rsidRPr="005307A3">
        <w:t>ForwardingInfo</w:t>
      </w:r>
      <w:proofErr w:type="spellEnd"/>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r>
      <w:proofErr w:type="spellStart"/>
      <w:r w:rsidRPr="005307A3">
        <w:t>ForwardFeatureList</w:t>
      </w:r>
      <w:proofErr w:type="spellEnd"/>
    </w:p>
    <w:p w14:paraId="333AA726" w14:textId="77777777" w:rsidR="00BF46E1" w:rsidRPr="005307A3" w:rsidRDefault="00BF46E1" w:rsidP="0041528A">
      <w:pPr>
        <w:pStyle w:val="EW"/>
      </w:pPr>
      <w:r w:rsidRPr="005307A3">
        <w:tab/>
      </w:r>
      <w:proofErr w:type="spellStart"/>
      <w:r w:rsidRPr="005307A3">
        <w:t>ForwardingFeature</w:t>
      </w:r>
      <w:proofErr w:type="spellEnd"/>
    </w:p>
    <w:p w14:paraId="6C2B2E19" w14:textId="77777777" w:rsidR="00BF46E1" w:rsidRPr="005307A3" w:rsidRDefault="00BF46E1" w:rsidP="0041528A">
      <w:pPr>
        <w:pStyle w:val="EW"/>
      </w:pPr>
      <w:r w:rsidRPr="005307A3">
        <w:tab/>
      </w:r>
      <w:proofErr w:type="spellStart"/>
      <w:r w:rsidRPr="005307A3">
        <w:t>TeleserviceCode</w:t>
      </w:r>
      <w:proofErr w:type="spellEnd"/>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r>
      <w:proofErr w:type="spellStart"/>
      <w:r w:rsidRPr="005307A3">
        <w:t>LongFTN</w:t>
      </w:r>
      <w:proofErr w:type="spellEnd"/>
      <w:r w:rsidRPr="005307A3">
        <w:t xml:space="preserve">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proofErr w:type="spellStart"/>
      <w:r w:rsidRPr="005307A3">
        <w:t>Subaddress</w:t>
      </w:r>
      <w:proofErr w:type="spellEnd"/>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proofErr w:type="spellStart"/>
      <w:r w:rsidRPr="005307A3">
        <w:t>Subaddress</w:t>
      </w:r>
      <w:proofErr w:type="spellEnd"/>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proofErr w:type="spellStart"/>
      <w:r w:rsidRPr="005307A3">
        <w:t>Subaddress</w:t>
      </w:r>
      <w:proofErr w:type="spellEnd"/>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proofErr w:type="spellStart"/>
      <w:r w:rsidRPr="005307A3">
        <w:t>Subaddress</w:t>
      </w:r>
      <w:proofErr w:type="spellEnd"/>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proofErr w:type="spellStart"/>
      <w:r w:rsidRPr="005307A3">
        <w:t>Subaddress</w:t>
      </w:r>
      <w:proofErr w:type="spellEnd"/>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proofErr w:type="spellStart"/>
      <w:r w:rsidRPr="005307A3">
        <w:t>Subaddress</w:t>
      </w:r>
      <w:proofErr w:type="spellEnd"/>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proofErr w:type="spellStart"/>
      <w:r w:rsidRPr="005307A3">
        <w:t>Subaddress</w:t>
      </w:r>
      <w:proofErr w:type="spellEnd"/>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proofErr w:type="spellStart"/>
      <w:r w:rsidRPr="005307A3">
        <w:t>Subaddress</w:t>
      </w:r>
      <w:proofErr w:type="spellEnd"/>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 xml:space="preserve">Note 3: </w:t>
      </w:r>
      <w:proofErr w:type="spellStart"/>
      <w:r w:rsidRPr="005307A3">
        <w:t>Subaddress</w:t>
      </w:r>
      <w:proofErr w:type="spellEnd"/>
      <w:r w:rsidRPr="005307A3">
        <w:t xml:space="preserve">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proofErr w:type="spellStart"/>
      <w:r w:rsidRPr="005307A3">
        <w:t>Subaddress</w:t>
      </w:r>
      <w:proofErr w:type="spellEnd"/>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proofErr w:type="spellStart"/>
      <w:r w:rsidRPr="005307A3">
        <w:t>Subaddress</w:t>
      </w:r>
      <w:proofErr w:type="spellEnd"/>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 xml:space="preserve">implicitly verified at </w:t>
            </w:r>
            <w:proofErr w:type="spellStart"/>
            <w:r w:rsidRPr="005307A3">
              <w:rPr>
                <w:rFonts w:cs="Arial"/>
              </w:rPr>
              <w:t>ste</w:t>
            </w:r>
            <w:proofErr w:type="spellEnd"/>
            <w:r w:rsidRPr="005307A3">
              <w:rPr>
                <w:rFonts w:cs="Arial"/>
              </w:rPr>
              <w:t xml:space="preserv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 xml:space="preserve">A valid access to a </w:t>
      </w:r>
      <w:proofErr w:type="spellStart"/>
      <w:r w:rsidRPr="005307A3">
        <w:t>Wap</w:t>
      </w:r>
      <w:proofErr w:type="spellEnd"/>
      <w:r w:rsidRPr="005307A3">
        <w:t xml:space="preserve">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 xml:space="preserve">To verify that the ME is performing BIP session correctly when the ME is configured and using PSM or </w:t>
      </w:r>
      <w:proofErr w:type="spellStart"/>
      <w:r w:rsidRPr="005307A3">
        <w:t>eDRX</w:t>
      </w:r>
      <w:proofErr w:type="spellEnd"/>
      <w:r w:rsidRPr="005307A3">
        <w:t>.</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w:t>
      </w:r>
      <w:proofErr w:type="spellStart"/>
      <w:r w:rsidRPr="005307A3">
        <w:t>i.e</w:t>
      </w:r>
      <w:proofErr w:type="spellEnd"/>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r>
      <w:proofErr w:type="spellStart"/>
      <w:r w:rsidRPr="005307A3">
        <w:t>UserLog</w:t>
      </w:r>
      <w:proofErr w:type="spellEnd"/>
    </w:p>
    <w:p w14:paraId="2A7EEB92" w14:textId="77777777" w:rsidR="00BF46E1" w:rsidRPr="005307A3" w:rsidRDefault="00BF46E1" w:rsidP="00BF46E1">
      <w:pPr>
        <w:keepLines/>
        <w:tabs>
          <w:tab w:val="left" w:pos="851"/>
        </w:tabs>
        <w:spacing w:after="0"/>
      </w:pPr>
      <w:r w:rsidRPr="005307A3">
        <w:t>User password:</w:t>
      </w:r>
      <w:r w:rsidRPr="005307A3">
        <w:tab/>
      </w:r>
      <w:r w:rsidRPr="005307A3">
        <w:tab/>
      </w:r>
      <w:proofErr w:type="spellStart"/>
      <w:r w:rsidRPr="005307A3">
        <w:t>UserPwd</w:t>
      </w:r>
      <w:proofErr w:type="spellEnd"/>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 xml:space="preserve">Prior to sequence 1.5, the ME was prepared to use </w:t>
      </w:r>
      <w:proofErr w:type="spellStart"/>
      <w:r w:rsidRPr="005307A3">
        <w:t>eDRX</w:t>
      </w:r>
      <w:proofErr w:type="spellEnd"/>
      <w:r w:rsidRPr="005307A3">
        <w:t xml:space="preserve">, has been powered on, attached to the E-USS/NB-SS where the </w:t>
      </w:r>
      <w:proofErr w:type="spellStart"/>
      <w:r w:rsidRPr="005307A3">
        <w:t>eDRX</w:t>
      </w:r>
      <w:proofErr w:type="spellEnd"/>
      <w:r w:rsidRPr="005307A3">
        <w:t xml:space="preserve">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r>
      <w:proofErr w:type="spellStart"/>
      <w:r w:rsidRPr="005307A3">
        <w:t>UserLog</w:t>
      </w:r>
      <w:proofErr w:type="spellEnd"/>
      <w:r w:rsidRPr="005307A3">
        <w:t xml:space="preserve">  (User login)</w:t>
      </w:r>
    </w:p>
    <w:p w14:paraId="6B878821" w14:textId="77777777" w:rsidR="00BF46E1" w:rsidRPr="005307A3" w:rsidRDefault="00BF46E1" w:rsidP="0041528A">
      <w:pPr>
        <w:pStyle w:val="EW"/>
      </w:pPr>
      <w:r w:rsidRPr="005307A3">
        <w:t>Text String:</w:t>
      </w:r>
      <w:r w:rsidRPr="005307A3">
        <w:tab/>
      </w:r>
      <w:proofErr w:type="spellStart"/>
      <w:r w:rsidRPr="005307A3">
        <w:t>UserPwd</w:t>
      </w:r>
      <w:proofErr w:type="spellEnd"/>
      <w:r w:rsidRPr="005307A3">
        <w:t xml:space="preserve">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proofErr w:type="spellStart"/>
            <w:r w:rsidRPr="005307A3">
              <w:t>Coding:BER-TLV</w:t>
            </w:r>
            <w:proofErr w:type="spellEnd"/>
            <w:r w:rsidRPr="005307A3">
              <w:t>:</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 xml:space="preserve">Expected sequence 1.5 (EVENT DOWNLOAD - Data available, </w:t>
      </w:r>
      <w:proofErr w:type="spellStart"/>
      <w:r w:rsidRPr="005307A3">
        <w:t>eDRX</w:t>
      </w:r>
      <w:proofErr w:type="spellEnd"/>
      <w:r w:rsidRPr="005307A3">
        <w:t xml:space="preserve">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 xml:space="preserve">200 bytes </w:t>
            </w:r>
            <w:proofErr w:type="spellStart"/>
            <w:r w:rsidRPr="005307A3">
              <w:rPr>
                <w:rFonts w:cs="Arial"/>
                <w:szCs w:val="18"/>
              </w:rPr>
              <w:t>ofdata</w:t>
            </w:r>
            <w:proofErr w:type="spellEnd"/>
            <w:r w:rsidRPr="005307A3">
              <w:rPr>
                <w:rFonts w:cs="Arial"/>
                <w:szCs w:val="18"/>
              </w:rPr>
              <w:t xml:space="preserve">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w:t>
      </w:r>
      <w:proofErr w:type="spellStart"/>
      <w:r w:rsidRPr="005307A3">
        <w:t>i.e</w:t>
      </w:r>
      <w:proofErr w:type="spellEnd"/>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r>
      <w:proofErr w:type="spellStart"/>
      <w:r w:rsidRPr="005307A3">
        <w:t>UserLog</w:t>
      </w:r>
      <w:proofErr w:type="spellEnd"/>
      <w:r w:rsidRPr="005307A3">
        <w:t xml:space="preserve"> (User login)</w:t>
      </w:r>
    </w:p>
    <w:p w14:paraId="0F8ED2AA" w14:textId="77777777" w:rsidR="00BF46E1" w:rsidRPr="005307A3" w:rsidRDefault="00BF46E1" w:rsidP="0041528A">
      <w:pPr>
        <w:pStyle w:val="EW"/>
      </w:pPr>
      <w:r w:rsidRPr="005307A3">
        <w:t>Text String:</w:t>
      </w:r>
      <w:r w:rsidRPr="005307A3">
        <w:tab/>
      </w:r>
      <w:proofErr w:type="spellStart"/>
      <w:r w:rsidRPr="005307A3">
        <w:t>UserPwd</w:t>
      </w:r>
      <w:proofErr w:type="spellEnd"/>
      <w:r w:rsidRPr="005307A3">
        <w:t xml:space="preserve">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UserLog</w:t>
      </w:r>
      <w:proofErr w:type="spellEnd"/>
      <w:r w:rsidRPr="005307A3">
        <w:t>"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w:t>
      </w:r>
      <w:proofErr w:type="spellStart"/>
      <w:r w:rsidRPr="005307A3">
        <w:t>UserPwd</w:t>
      </w:r>
      <w:proofErr w:type="spellEnd"/>
      <w:r w:rsidRPr="005307A3">
        <w:t>"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proofErr w:type="spellStart"/>
            <w:r w:rsidRPr="005307A3">
              <w:rPr>
                <w:rFonts w:cs="Arial"/>
                <w:szCs w:val="18"/>
              </w:rPr>
              <w:t>ste</w:t>
            </w:r>
            <w:proofErr w:type="spellEnd"/>
            <w:r w:rsidRPr="005307A3">
              <w:rPr>
                <w:rFonts w:cs="Arial"/>
                <w:szCs w:val="18"/>
              </w:rPr>
              <w:t xml:space="preserv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619F8BCB"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3734186C"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r>
      <w:proofErr w:type="spellStart"/>
      <w:r w:rsidRPr="005307A3">
        <w:t>csg</w:t>
      </w:r>
      <w:proofErr w:type="spellEnd"/>
      <w:r w:rsidRPr="005307A3">
        <w:t>-Indication: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-Indication:</w:t>
      </w:r>
      <w:r w:rsidRPr="005307A3">
        <w:tab/>
        <w:t>TRUE</w:t>
      </w:r>
    </w:p>
    <w:p w14:paraId="6F870038" w14:textId="77777777" w:rsidR="00BF46E1" w:rsidRPr="005307A3" w:rsidRDefault="00BF46E1" w:rsidP="00BF46E1">
      <w:pPr>
        <w:pStyle w:val="B1"/>
        <w:tabs>
          <w:tab w:val="left" w:pos="2835"/>
        </w:tabs>
      </w:pPr>
      <w:r w:rsidRPr="005307A3">
        <w:t>-</w:t>
      </w:r>
      <w:r w:rsidRPr="005307A3">
        <w:tab/>
      </w:r>
      <w:proofErr w:type="spellStart"/>
      <w:r w:rsidRPr="005307A3">
        <w:t>csg</w:t>
      </w:r>
      <w:proofErr w:type="spellEnd"/>
      <w:r w:rsidRPr="005307A3">
        <w:t>-Identity: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w:t>
      </w:r>
      <w:proofErr w:type="spellStart"/>
      <w:r w:rsidRPr="005307A3">
        <w:t>CSG</w:t>
      </w:r>
      <w:proofErr w:type="spellEnd"/>
      <w:r w:rsidRPr="005307A3">
        <w:t xml:space="preserve">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w:t>
      </w:r>
      <w:proofErr w:type="spellStart"/>
      <w:r w:rsidRPr="005307A3">
        <w:t>CSG</w:t>
      </w:r>
      <w:proofErr w:type="spellEnd"/>
      <w:r w:rsidRPr="005307A3">
        <w:t xml:space="preserve">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w:t>
      </w:r>
      <w:proofErr w:type="spellStart"/>
      <w:r w:rsidRPr="005307A3">
        <w:rPr>
          <w:b/>
        </w:rPr>
        <w:t>NodeB</w:t>
      </w:r>
      <w:proofErr w:type="spellEnd"/>
      <w:r w:rsidRPr="005307A3">
        <w:rPr>
          <w:b/>
        </w:rPr>
        <w:t xml:space="preserve">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proofErr w:type="spellStart"/>
            <w:r w:rsidRPr="005307A3">
              <w:rPr>
                <w:i/>
              </w:rPr>
              <w:t>AttachReject</w:t>
            </w:r>
            <w:proofErr w:type="spellEnd"/>
            <w:r w:rsidRPr="005307A3">
              <w:rPr>
                <w:i/>
              </w:rPr>
              <w:t xml:space="preserve">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 xml:space="preserve">It is expected that the IMS registration event will not be used </w:t>
      </w:r>
      <w:proofErr w:type="spellStart"/>
      <w:r w:rsidRPr="005307A3">
        <w:t>seperately</w:t>
      </w:r>
      <w:proofErr w:type="spellEnd"/>
      <w:r w:rsidRPr="005307A3">
        <w:t>,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 xml:space="preserve">The ME activates the required bearer, discovers P-CSCF and registers with the value from the ISIM to IMS services. The ME has registered the IARI associated with active applications </w:t>
      </w:r>
      <w:proofErr w:type="spellStart"/>
      <w:r w:rsidRPr="005307A3">
        <w:t>intalled</w:t>
      </w:r>
      <w:proofErr w:type="spellEnd"/>
      <w:r w:rsidRPr="005307A3">
        <w:t xml:space="preserve">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 xml:space="preserve">The E-UTRAN/EPC ISIM-UICC with the following </w:t>
      </w:r>
      <w:proofErr w:type="spellStart"/>
      <w:r w:rsidRPr="005307A3">
        <w:t>execptions</w:t>
      </w:r>
      <w:proofErr w:type="spellEnd"/>
      <w:r w:rsidRPr="005307A3">
        <w:t xml:space="preserve">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w:t>
            </w:r>
            <w:proofErr w:type="spellStart"/>
            <w:r w:rsidRPr="005307A3">
              <w:t>intial</w:t>
            </w:r>
            <w:proofErr w:type="spellEnd"/>
            <w:r w:rsidRPr="005307A3">
              <w:t xml:space="preserve">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 xml:space="preserve">[After the IARI "urn:ur-7:3gpp-application.ims.iari.uicctest" has been successfully registered during the </w:t>
            </w:r>
            <w:proofErr w:type="spellStart"/>
            <w:r w:rsidRPr="005307A3">
              <w:t>intial</w:t>
            </w:r>
            <w:proofErr w:type="spellEnd"/>
            <w:r w:rsidRPr="005307A3">
              <w:t xml:space="preserve">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 xml:space="preserve">If the IARI "urn:ur-7:3gpp-application.ims.iari.uicctest" is not registered during the </w:t>
            </w:r>
            <w:proofErr w:type="spellStart"/>
            <w:r w:rsidRPr="005307A3">
              <w:t>intial</w:t>
            </w:r>
            <w:proofErr w:type="spellEnd"/>
            <w:r w:rsidRPr="005307A3">
              <w:t xml:space="preserve">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proofErr w:type="spellStart"/>
            <w:r w:rsidRPr="005307A3">
              <w:t>ef</w:t>
            </w:r>
            <w:proofErr w:type="spellEnd"/>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proofErr w:type="spellStart"/>
            <w:r w:rsidRPr="005307A3">
              <w:t>xy</w:t>
            </w:r>
            <w:proofErr w:type="spellEnd"/>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proofErr w:type="spellStart"/>
      <w:r w:rsidRPr="00981C71">
        <w:t>UserLog</w:t>
      </w:r>
      <w:proofErr w:type="spellEnd"/>
    </w:p>
    <w:p w14:paraId="6AC02379" w14:textId="77777777" w:rsidR="005D5551" w:rsidRPr="00981C71" w:rsidRDefault="005D5551" w:rsidP="005D5551">
      <w:pPr>
        <w:ind w:left="284" w:firstLine="284"/>
      </w:pPr>
      <w:r w:rsidRPr="00981C71">
        <w:t>User password:</w:t>
      </w:r>
      <w:r w:rsidRPr="00981C71">
        <w:tab/>
      </w:r>
      <w:r w:rsidRPr="00981C71">
        <w:tab/>
      </w:r>
      <w:proofErr w:type="spellStart"/>
      <w:r w:rsidRPr="00981C71">
        <w:t>UserPwd</w:t>
      </w:r>
      <w:proofErr w:type="spellEnd"/>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bookmarkEnd w:id="120"/>
    <w:p w14:paraId="11F54562" w14:textId="4C6F63CE" w:rsidR="000C336E" w:rsidRPr="005307A3" w:rsidRDefault="000C336E" w:rsidP="000C336E">
      <w:pPr>
        <w:keepLines/>
        <w:tabs>
          <w:tab w:val="left" w:pos="851"/>
        </w:tabs>
        <w:spacing w:after="0"/>
        <w:ind w:left="2552" w:hanging="2268"/>
      </w:pPr>
      <w:r w:rsidRPr="005307A3">
        <w:t>Location Information:</w:t>
      </w:r>
      <w:r w:rsidRPr="005307A3">
        <w:tab/>
        <w:t>Mobile Country Codes (MCC)</w:t>
      </w:r>
      <w:r>
        <w:t>:</w:t>
      </w:r>
      <w:r>
        <w:tab/>
      </w:r>
      <w:r w:rsidRPr="005307A3">
        <w:t>001</w:t>
      </w:r>
    </w:p>
    <w:p w14:paraId="097373EE" w14:textId="6854A39C" w:rsidR="000C336E" w:rsidRPr="005307A3" w:rsidRDefault="000C336E" w:rsidP="000C336E">
      <w:pPr>
        <w:keepLines/>
        <w:tabs>
          <w:tab w:val="left" w:pos="851"/>
        </w:tabs>
        <w:spacing w:after="0"/>
        <w:ind w:left="4820" w:hanging="2268"/>
      </w:pPr>
      <w:r w:rsidRPr="005307A3">
        <w:t>MNC:</w:t>
      </w:r>
      <w:r>
        <w:tab/>
      </w:r>
      <w:r>
        <w:tab/>
      </w:r>
      <w:r>
        <w:tab/>
      </w:r>
      <w:r w:rsidRPr="005307A3">
        <w:t>01</w:t>
      </w:r>
    </w:p>
    <w:p w14:paraId="2D333533" w14:textId="12158658" w:rsidR="000C336E" w:rsidRPr="005307A3" w:rsidRDefault="000C336E" w:rsidP="000C336E">
      <w:pPr>
        <w:keepLines/>
        <w:tabs>
          <w:tab w:val="left" w:pos="851"/>
        </w:tabs>
        <w:spacing w:after="0"/>
        <w:ind w:left="4820" w:hanging="2268"/>
      </w:pPr>
      <w:r w:rsidRPr="005307A3">
        <w:t>TAC:</w:t>
      </w:r>
      <w:r>
        <w:tab/>
      </w:r>
      <w:r>
        <w:tab/>
      </w:r>
      <w:r>
        <w:tab/>
      </w:r>
      <w:r w:rsidRPr="005307A3">
        <w:t>0001</w:t>
      </w:r>
    </w:p>
    <w:p w14:paraId="208CA0CC" w14:textId="5ECF9C4F" w:rsidR="000C336E" w:rsidRPr="004E2855" w:rsidRDefault="000C336E" w:rsidP="000C336E">
      <w:pPr>
        <w:keepLines/>
        <w:tabs>
          <w:tab w:val="left" w:pos="851"/>
        </w:tabs>
        <w:spacing w:after="0"/>
        <w:ind w:left="4820" w:hanging="2268"/>
      </w:pPr>
      <w:r w:rsidRPr="005307A3">
        <w:t>ECI:</w:t>
      </w:r>
      <w:r>
        <w:tab/>
      </w:r>
      <w:r>
        <w:tab/>
      </w:r>
      <w:r>
        <w:tab/>
      </w:r>
      <w:r w:rsidRPr="005307A3">
        <w:t>00000001</w:t>
      </w:r>
    </w:p>
    <w:p w14:paraId="4E017F96" w14:textId="77777777" w:rsidR="000C336E" w:rsidRPr="005307A3" w:rsidRDefault="000C336E" w:rsidP="000C336E">
      <w:pPr>
        <w:keepLines/>
        <w:tabs>
          <w:tab w:val="left" w:pos="851"/>
        </w:tabs>
        <w:spacing w:after="0"/>
        <w:ind w:left="2552" w:hanging="2268"/>
      </w:pPr>
      <w:r w:rsidRPr="005307A3">
        <w:t>Access Technology:</w:t>
      </w:r>
      <w:r w:rsidRPr="005307A3">
        <w:tab/>
        <w:t>E-UTRAN</w:t>
      </w:r>
    </w:p>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00251C9E" w14:textId="77777777" w:rsidR="000C336E" w:rsidRPr="005307A3" w:rsidRDefault="000C336E" w:rsidP="000C336E">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0C336E" w:rsidRPr="005307A3" w14:paraId="7A209330"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hideMark/>
          </w:tcPr>
          <w:p w14:paraId="2AC78B87" w14:textId="77777777" w:rsidR="000C336E" w:rsidRPr="005307A3" w:rsidRDefault="000C336E" w:rsidP="00C51994">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44408160" w14:textId="5DAC6155" w:rsidR="000C336E" w:rsidRPr="005307A3" w:rsidRDefault="000C336E" w:rsidP="00C51994">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79B0251A" w14:textId="77777777" w:rsidR="000C336E" w:rsidRPr="005307A3" w:rsidRDefault="000C336E" w:rsidP="00C5199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758C3F7E" w14:textId="77777777" w:rsidR="000C336E" w:rsidRPr="005307A3" w:rsidRDefault="000C336E"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6CB817"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5DF12D1" w14:textId="77777777" w:rsidR="000C336E" w:rsidRPr="005307A3" w:rsidRDefault="000C336E" w:rsidP="00C51994">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9E181D7" w14:textId="77777777" w:rsidR="000C336E" w:rsidRPr="005307A3" w:rsidRDefault="000C336E"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EB80" w14:textId="77777777" w:rsidR="000C336E" w:rsidRPr="005307A3" w:rsidRDefault="000C336E"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DD5188" w14:textId="77777777" w:rsidR="000C336E" w:rsidRPr="005307A3" w:rsidRDefault="000C336E"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8DCBEA" w14:textId="77777777" w:rsidR="000C336E" w:rsidRPr="005307A3" w:rsidRDefault="000C336E"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D48D13" w14:textId="77777777" w:rsidR="000C336E" w:rsidRPr="005307A3" w:rsidRDefault="000C336E" w:rsidP="00C51994">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734ED2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7B52B4" w14:textId="77777777" w:rsidR="000C336E" w:rsidRPr="005307A3" w:rsidRDefault="000C336E" w:rsidP="00C51994">
            <w:pPr>
              <w:pStyle w:val="TAC"/>
            </w:pPr>
            <w:r w:rsidRPr="005307A3">
              <w:t>00</w:t>
            </w:r>
          </w:p>
        </w:tc>
      </w:tr>
      <w:tr w:rsidR="000C336E" w:rsidRPr="005307A3" w14:paraId="2744E121"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EBB836F"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0AAE21DA" w14:textId="77777777" w:rsidR="000C336E" w:rsidRPr="005307A3" w:rsidRDefault="000C336E" w:rsidP="00C51994">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55556A95"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E6AD6C"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97D329" w14:textId="77777777" w:rsidR="000C336E" w:rsidRPr="005307A3" w:rsidRDefault="000C336E" w:rsidP="00C51994">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5F8CBE4F" w14:textId="391EE387" w:rsidR="000C336E" w:rsidRPr="005307A3" w:rsidRDefault="000C336E" w:rsidP="00C51994">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356DC48D" w14:textId="77777777" w:rsidR="000C336E" w:rsidRPr="005307A3" w:rsidRDefault="000C336E" w:rsidP="00C51994">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F1A259F" w14:textId="77777777" w:rsidR="000C336E" w:rsidRPr="005307A3" w:rsidRDefault="000C336E" w:rsidP="00C5199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221AC8" w14:textId="710B903A" w:rsidR="000C336E" w:rsidRPr="005307A3" w:rsidRDefault="000C336E" w:rsidP="00C51994">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6A3236"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152D5D" w14:textId="77777777" w:rsidR="000C336E" w:rsidRPr="005307A3" w:rsidRDefault="000C336E" w:rsidP="00C51994">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47A2A6A" w14:textId="77777777" w:rsidR="000C336E" w:rsidRPr="005307A3" w:rsidRDefault="000C336E" w:rsidP="00C5199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BA1859" w14:textId="77777777" w:rsidR="000C336E" w:rsidRPr="005307A3" w:rsidRDefault="000C336E" w:rsidP="00C51994">
            <w:pPr>
              <w:pStyle w:val="TAC"/>
            </w:pPr>
            <w:r w:rsidRPr="005307A3">
              <w:t>00</w:t>
            </w:r>
          </w:p>
        </w:tc>
      </w:tr>
      <w:tr w:rsidR="000C336E" w:rsidRPr="005307A3" w14:paraId="3F33940C"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187D7DD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215071B3"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626B16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079EF"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2A489" w14:textId="77777777" w:rsidR="000C336E" w:rsidRPr="005307A3" w:rsidRDefault="000C336E" w:rsidP="00C51994">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B6EE605" w14:textId="77777777" w:rsidR="000C336E" w:rsidRPr="005307A3" w:rsidRDefault="000C336E" w:rsidP="00C51994">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687B4E3E" w14:textId="77777777" w:rsidR="000C336E" w:rsidRPr="005307A3" w:rsidRDefault="000C336E"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758740"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D27D38" w14:textId="77777777" w:rsidR="000C336E" w:rsidRPr="005307A3" w:rsidRDefault="000C336E" w:rsidP="00C5199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1A6E17" w14:textId="77777777" w:rsidR="000C336E" w:rsidRPr="005307A3" w:rsidRDefault="000C336E" w:rsidP="00C51994">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EFE2A4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A95E9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EB933" w14:textId="77777777" w:rsidR="000C336E" w:rsidRPr="005307A3" w:rsidRDefault="000C336E" w:rsidP="00C51994">
            <w:pPr>
              <w:pStyle w:val="TAC"/>
            </w:pPr>
            <w:r w:rsidRPr="005307A3">
              <w:t>C7</w:t>
            </w:r>
          </w:p>
        </w:tc>
      </w:tr>
      <w:tr w:rsidR="000C336E" w:rsidRPr="005307A3" w14:paraId="718301A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38C364E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3B01E162" w14:textId="77777777" w:rsidR="000C336E" w:rsidRPr="005307A3" w:rsidRDefault="000C336E" w:rsidP="00C51994">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523037AE" w14:textId="63A8E745" w:rsidR="000C336E" w:rsidRPr="005307A3" w:rsidRDefault="000C336E" w:rsidP="00C51994">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ED4E834" w14:textId="77777777" w:rsidR="000C336E" w:rsidRPr="005307A3" w:rsidRDefault="000C336E" w:rsidP="00C5199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DCCC22" w14:textId="77777777" w:rsidR="000C336E" w:rsidRPr="005307A3" w:rsidRDefault="000C336E" w:rsidP="00C51994">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79902BDC" w14:textId="77777777" w:rsidR="000C336E" w:rsidRPr="005307A3" w:rsidRDefault="000C336E" w:rsidP="00C51994">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AEF8C43" w14:textId="77777777" w:rsidR="000C336E" w:rsidRPr="005307A3" w:rsidRDefault="000C336E" w:rsidP="00C5199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2E4AB33" w14:textId="77777777" w:rsidR="000C336E" w:rsidRPr="005307A3" w:rsidRDefault="000C336E" w:rsidP="00C5199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9889A98" w14:textId="77777777" w:rsidR="000C336E" w:rsidRPr="005307A3" w:rsidRDefault="000C336E" w:rsidP="00C5199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89F959A" w14:textId="61BD38FA" w:rsidR="000C336E" w:rsidRPr="005307A3" w:rsidRDefault="000C336E"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3B33B9" w14:textId="77777777" w:rsidR="000C336E" w:rsidRPr="005307A3" w:rsidRDefault="000C336E" w:rsidP="00C5199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3C26EE" w14:textId="77777777" w:rsidR="000C336E" w:rsidRPr="005307A3" w:rsidRDefault="000C336E" w:rsidP="00C5199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5AE79C9" w14:textId="333FB2C7" w:rsidR="000C336E" w:rsidRPr="005307A3" w:rsidRDefault="000C336E" w:rsidP="00C51994">
            <w:pPr>
              <w:pStyle w:val="TAC"/>
            </w:pPr>
            <w:r w:rsidRPr="005307A3">
              <w:t>0B</w:t>
            </w:r>
          </w:p>
        </w:tc>
      </w:tr>
      <w:tr w:rsidR="000C336E" w:rsidRPr="005307A3" w14:paraId="32C06BB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9E2C074"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1AFDEDE5" w14:textId="77777777" w:rsidR="000C336E" w:rsidRPr="005307A3" w:rsidRDefault="000C336E" w:rsidP="00C51994">
            <w:pPr>
              <w:pStyle w:val="TAC"/>
            </w:pPr>
            <w:r w:rsidRPr="005307A3">
              <w:t>Note 4</w:t>
            </w:r>
          </w:p>
        </w:tc>
        <w:tc>
          <w:tcPr>
            <w:tcW w:w="680" w:type="dxa"/>
            <w:tcBorders>
              <w:top w:val="single" w:sz="4" w:space="0" w:color="auto"/>
              <w:left w:val="single" w:sz="4" w:space="0" w:color="auto"/>
              <w:bottom w:val="single" w:sz="4" w:space="0" w:color="auto"/>
              <w:right w:val="single" w:sz="4" w:space="0" w:color="auto"/>
            </w:tcBorders>
          </w:tcPr>
          <w:p w14:paraId="1A9C362C"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75D6F08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D55962"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00D2DA40"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340B6DF7"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358676B9"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02855BF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257F66"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26954B2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487081D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1F30EB52" w14:textId="77777777" w:rsidR="000C336E" w:rsidRPr="005307A3" w:rsidRDefault="000C336E" w:rsidP="00C51994">
            <w:pPr>
              <w:pStyle w:val="TAC"/>
            </w:pPr>
          </w:p>
        </w:tc>
      </w:tr>
      <w:tr w:rsidR="000C336E" w:rsidRPr="005307A3" w14:paraId="59B526C2" w14:textId="77777777" w:rsidTr="00C51994">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1AF093BD" w14:textId="2DBA3B9C" w:rsidR="000C336E" w:rsidRPr="005307A3" w:rsidRDefault="000C336E" w:rsidP="00C51994">
            <w:pPr>
              <w:pStyle w:val="TAN"/>
            </w:pPr>
            <w:r w:rsidRPr="005307A3">
              <w:t>Note 1:</w:t>
            </w:r>
            <w:r>
              <w:tab/>
            </w:r>
            <w:r w:rsidRPr="005307A3">
              <w:t>The length of the BER-TLV is present here.</w:t>
            </w:r>
          </w:p>
          <w:p w14:paraId="1A6067BE" w14:textId="5C8D95CE" w:rsidR="000C336E" w:rsidRPr="005307A3" w:rsidRDefault="000C336E" w:rsidP="00C51994">
            <w:pPr>
              <w:pStyle w:val="TAN"/>
            </w:pPr>
            <w:r w:rsidRPr="005307A3">
              <w:t>Note 2:</w:t>
            </w:r>
            <w:r>
              <w:tab/>
            </w:r>
            <w:r w:rsidRPr="005307A3">
              <w:t>Transaction identifier length and data.</w:t>
            </w:r>
          </w:p>
          <w:p w14:paraId="7F78B2B2" w14:textId="3EB8DA46" w:rsidR="000C336E" w:rsidRPr="005307A3" w:rsidRDefault="000C336E" w:rsidP="00C51994">
            <w:pPr>
              <w:pStyle w:val="TAN"/>
            </w:pPr>
            <w:r w:rsidRPr="005307A3">
              <w:t>Note 3:</w:t>
            </w:r>
            <w:r>
              <w:tab/>
            </w:r>
            <w:r w:rsidRPr="005307A3">
              <w:t>If A.1/185 is supported by the ME, Date-Time and Time zone shall be provided.</w:t>
            </w:r>
          </w:p>
          <w:p w14:paraId="546C4C3A" w14:textId="549A927C" w:rsidR="000C336E" w:rsidRPr="005307A3" w:rsidRDefault="000C336E" w:rsidP="00C51994">
            <w:pPr>
              <w:pStyle w:val="TAN"/>
            </w:pPr>
            <w:r w:rsidRPr="005307A3">
              <w:t>Note 4:</w:t>
            </w:r>
            <w:r>
              <w:tab/>
            </w:r>
            <w:r w:rsidRPr="005307A3">
              <w:t>The PDN Type length and data.</w:t>
            </w:r>
          </w:p>
        </w:tc>
      </w:tr>
    </w:tbl>
    <w:p w14:paraId="159CCA94" w14:textId="77777777" w:rsidR="000C336E" w:rsidRDefault="000C336E" w:rsidP="000C336E"/>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C89CB9" w14:textId="291A377A" w:rsidR="002261ED" w:rsidRPr="005307A3" w:rsidRDefault="002261ED" w:rsidP="002261ED">
      <w:pPr>
        <w:keepLines/>
        <w:tabs>
          <w:tab w:val="left" w:pos="851"/>
        </w:tabs>
        <w:spacing w:after="0"/>
        <w:ind w:left="2552" w:hanging="2268"/>
        <w:rPr>
          <w:color w:val="2E74B5"/>
        </w:rPr>
      </w:pPr>
      <w:r w:rsidRPr="005307A3">
        <w:lastRenderedPageBreak/>
        <w:t>Access Technology:</w:t>
      </w:r>
      <w:r w:rsidRPr="005307A3">
        <w:tab/>
      </w:r>
      <w:r>
        <w:tab/>
        <w:t xml:space="preserve">         </w:t>
      </w:r>
      <w:r>
        <w:tab/>
        <w:t>Not Checked</w:t>
      </w:r>
    </w:p>
    <w:p w14:paraId="5C33D8D6" w14:textId="77777777" w:rsidR="00BF46E1" w:rsidRPr="005307A3" w:rsidRDefault="00BF46E1" w:rsidP="00BF46E1">
      <w:pPr>
        <w:keepLines/>
        <w:tabs>
          <w:tab w:val="left" w:pos="851"/>
        </w:tabs>
        <w:spacing w:after="0"/>
        <w:ind w:left="3402" w:hanging="3118"/>
      </w:pPr>
      <w:r w:rsidRPr="005307A3">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23C6BF08" w14:textId="77777777" w:rsidR="002261ED" w:rsidRPr="005307A3" w:rsidRDefault="002261ED" w:rsidP="002261E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2261ED" w:rsidRPr="005307A3" w14:paraId="5A6E699D"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hideMark/>
          </w:tcPr>
          <w:p w14:paraId="1A9B68EE" w14:textId="77777777" w:rsidR="002261ED" w:rsidRPr="005307A3" w:rsidRDefault="002261ED" w:rsidP="00BC779F">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7152FD3" w14:textId="77777777" w:rsidR="002261ED" w:rsidRPr="005307A3" w:rsidRDefault="002261ED" w:rsidP="00BC779F">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2D8A8C9" w14:textId="77777777" w:rsidR="002261ED" w:rsidRPr="005307A3" w:rsidRDefault="002261ED" w:rsidP="00BC779F">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CD01FE1" w14:textId="77777777" w:rsidR="002261ED" w:rsidRPr="005307A3" w:rsidRDefault="002261ED" w:rsidP="00BC779F">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4763D40D"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BCAE457" w14:textId="77777777" w:rsidR="002261ED" w:rsidRPr="005307A3" w:rsidRDefault="002261ED" w:rsidP="00BC779F">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1A6D3D8" w14:textId="77777777" w:rsidR="002261ED" w:rsidRPr="005307A3" w:rsidRDefault="002261ED" w:rsidP="00BC779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19D112" w14:textId="77777777" w:rsidR="002261ED" w:rsidRPr="005307A3" w:rsidRDefault="002261ED" w:rsidP="00BC779F">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217683F2" w14:textId="77777777" w:rsidR="002261ED" w:rsidRPr="005307A3" w:rsidRDefault="002261ED" w:rsidP="00BC779F">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AB09DAD" w14:textId="77777777" w:rsidR="002261ED" w:rsidRPr="005307A3" w:rsidRDefault="002261ED" w:rsidP="00BC779F">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49DC99E" w14:textId="77777777" w:rsidR="002261ED" w:rsidRPr="005307A3" w:rsidRDefault="002261ED" w:rsidP="00BC779F">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744C8F15" w14:textId="77777777"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81A0CEB" w14:textId="77777777" w:rsidR="002261ED" w:rsidRPr="005307A3" w:rsidRDefault="002261ED" w:rsidP="00BC779F">
            <w:pPr>
              <w:pStyle w:val="TAC"/>
            </w:pPr>
            <w:r w:rsidRPr="005307A3">
              <w:t>02</w:t>
            </w:r>
          </w:p>
        </w:tc>
      </w:tr>
      <w:tr w:rsidR="002261ED" w:rsidRPr="005307A3" w14:paraId="3ADD0180"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58D6887F"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393F4F85" w14:textId="77777777" w:rsidR="002261ED" w:rsidRPr="005307A3" w:rsidRDefault="002261ED" w:rsidP="00BC779F">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CDA83EC"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03D012"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22C7E"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6A818B41"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C82046" w14:textId="77777777" w:rsidR="002261ED" w:rsidRPr="005307A3" w:rsidRDefault="002261ED" w:rsidP="00BC779F">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68AC0DF" w14:textId="77777777" w:rsidR="002261ED" w:rsidRPr="005307A3" w:rsidRDefault="002261ED" w:rsidP="00BC779F">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541601A1" w14:textId="77777777" w:rsidR="002261ED" w:rsidRPr="005307A3" w:rsidRDefault="002261ED" w:rsidP="00BC779F">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B49566D" w14:textId="77777777" w:rsidR="002261ED" w:rsidRPr="005307A3" w:rsidRDefault="002261ED" w:rsidP="00BC779F">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778584BC" w14:textId="77777777" w:rsidR="002261ED" w:rsidRPr="005307A3" w:rsidRDefault="002261ED" w:rsidP="00BC779F">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58422B4A" w14:textId="77777777" w:rsidR="002261ED" w:rsidRPr="005307A3" w:rsidRDefault="002261ED" w:rsidP="00BC779F">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7D838D9F" w14:textId="77777777" w:rsidR="002261ED" w:rsidRPr="005307A3" w:rsidRDefault="002261ED" w:rsidP="00BC779F">
            <w:pPr>
              <w:pStyle w:val="TAC"/>
            </w:pPr>
            <w:r w:rsidRPr="005307A3">
              <w:t>00</w:t>
            </w:r>
          </w:p>
        </w:tc>
      </w:tr>
      <w:tr w:rsidR="002261ED" w:rsidRPr="005307A3" w14:paraId="765DF7C1" w14:textId="77777777" w:rsidTr="00BC779F">
        <w:trPr>
          <w:jc w:val="center"/>
        </w:trPr>
        <w:tc>
          <w:tcPr>
            <w:tcW w:w="992" w:type="dxa"/>
            <w:tcBorders>
              <w:top w:val="single" w:sz="4" w:space="0" w:color="auto"/>
              <w:left w:val="single" w:sz="4" w:space="0" w:color="auto"/>
              <w:bottom w:val="single" w:sz="4" w:space="0" w:color="auto"/>
              <w:right w:val="single" w:sz="4" w:space="0" w:color="auto"/>
            </w:tcBorders>
          </w:tcPr>
          <w:p w14:paraId="4B8F6557" w14:textId="77777777" w:rsidR="002261ED" w:rsidRPr="005307A3" w:rsidRDefault="002261ED" w:rsidP="00BC779F">
            <w:pPr>
              <w:pStyle w:val="TAL"/>
            </w:pPr>
          </w:p>
        </w:tc>
        <w:tc>
          <w:tcPr>
            <w:tcW w:w="674" w:type="dxa"/>
            <w:tcBorders>
              <w:top w:val="single" w:sz="4" w:space="0" w:color="auto"/>
              <w:left w:val="single" w:sz="4" w:space="0" w:color="auto"/>
              <w:bottom w:val="single" w:sz="4" w:space="0" w:color="auto"/>
              <w:right w:val="single" w:sz="4" w:space="0" w:color="auto"/>
            </w:tcBorders>
          </w:tcPr>
          <w:p w14:paraId="572F8C47" w14:textId="77777777" w:rsidR="002261ED" w:rsidRPr="005307A3" w:rsidRDefault="002261ED" w:rsidP="00BC779F">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625592E" w14:textId="77777777" w:rsidR="002261ED" w:rsidRPr="005307A3" w:rsidRDefault="002261ED" w:rsidP="00BC779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DB2E4C"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8C0BBB" w14:textId="77777777" w:rsidR="002261ED" w:rsidRPr="005307A3" w:rsidRDefault="002261ED" w:rsidP="00BC779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AAAAA0"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7D9E" w14:textId="77777777" w:rsidR="002261ED" w:rsidRPr="005307A3" w:rsidRDefault="002261ED" w:rsidP="00BC779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FCBEF" w14:textId="77777777" w:rsidR="002261ED" w:rsidRPr="005307A3" w:rsidRDefault="002261ED" w:rsidP="00BC779F">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9FF747E" w14:textId="77777777" w:rsidR="002261ED" w:rsidRPr="005307A3" w:rsidRDefault="002261ED" w:rsidP="00BC779F">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824CDB5" w14:textId="469F55C0" w:rsidR="002261ED" w:rsidRPr="005307A3" w:rsidRDefault="002261ED" w:rsidP="00BC779F">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56F45A9D" w14:textId="69A9835C" w:rsidR="002261ED" w:rsidRPr="005307A3" w:rsidRDefault="002261ED" w:rsidP="00BC779F">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77452C46" w14:textId="27214DBE" w:rsidR="002261ED" w:rsidRPr="005307A3" w:rsidRDefault="002261ED" w:rsidP="00BC779F">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33C06135" w14:textId="77777777" w:rsidR="002261ED" w:rsidRPr="005307A3" w:rsidRDefault="002261ED" w:rsidP="00BC779F">
            <w:pPr>
              <w:pStyle w:val="TAC"/>
            </w:pPr>
            <w:r w:rsidRPr="005307A3">
              <w:t>00</w:t>
            </w:r>
          </w:p>
        </w:tc>
      </w:tr>
      <w:tr w:rsidR="002261ED" w:rsidRPr="005307A3" w14:paraId="7196199E" w14:textId="77777777" w:rsidTr="00BC779F">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F6AE96" w14:textId="77777777" w:rsidR="002261ED" w:rsidRPr="005307A3" w:rsidRDefault="002261ED" w:rsidP="00BC779F">
            <w:pPr>
              <w:pStyle w:val="TAN"/>
            </w:pPr>
            <w:r w:rsidRPr="005307A3">
              <w:t>Note 1: The length of the BER-TLV is present here.</w:t>
            </w:r>
          </w:p>
          <w:p w14:paraId="4B94738D" w14:textId="77777777" w:rsidR="002261ED" w:rsidRPr="005307A3" w:rsidRDefault="002261ED" w:rsidP="00BC779F">
            <w:pPr>
              <w:pStyle w:val="TAN"/>
            </w:pPr>
            <w:r w:rsidRPr="005307A3">
              <w:t>Note 2: Transaction identifier length and data.</w:t>
            </w:r>
          </w:p>
          <w:p w14:paraId="1921D7DE" w14:textId="77777777" w:rsidR="002261ED" w:rsidRDefault="002261ED" w:rsidP="00BC779F">
            <w:pPr>
              <w:pStyle w:val="TAN"/>
            </w:pPr>
            <w:r w:rsidRPr="005307A3">
              <w:t xml:space="preserve">Note 3: If A.1/185 is supported by the ME, Date-Time and Time zone shall be provided. </w:t>
            </w:r>
          </w:p>
          <w:p w14:paraId="42632BDA" w14:textId="77777777" w:rsidR="002261ED" w:rsidRPr="005307A3" w:rsidRDefault="002261ED" w:rsidP="00BC779F">
            <w:pPr>
              <w:pStyle w:val="TAN"/>
            </w:pPr>
            <w:r>
              <w:t xml:space="preserve">Note 4: </w:t>
            </w:r>
            <w:r w:rsidRPr="006B4D19">
              <w:t>Access Technology may be present</w:t>
            </w:r>
            <w:r>
              <w:t>, but not checked</w:t>
            </w:r>
          </w:p>
        </w:tc>
      </w:tr>
    </w:tbl>
    <w:p w14:paraId="2661B0EB" w14:textId="77777777" w:rsidR="002261ED" w:rsidRPr="005307A3" w:rsidRDefault="002261ED" w:rsidP="002261ED">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proofErr w:type="spellStart"/>
            <w:r>
              <w:rPr>
                <w:lang w:val="fr-FR"/>
              </w:rPr>
              <w:t>Step</w:t>
            </w:r>
            <w:proofErr w:type="spellEnd"/>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proofErr w:type="spellStart"/>
            <w:r>
              <w:rPr>
                <w:lang w:val="fr-FR"/>
              </w:rPr>
              <w:t>Comments</w:t>
            </w:r>
            <w:proofErr w:type="spellEnd"/>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 xml:space="preserve">Set, configure and </w:t>
            </w:r>
            <w:proofErr w:type="spellStart"/>
            <w:r>
              <w:rPr>
                <w:lang w:val="fr-FR"/>
              </w:rPr>
              <w:t>initiate</w:t>
            </w:r>
            <w:proofErr w:type="spellEnd"/>
            <w:r>
              <w:rPr>
                <w:lang w:val="fr-FR"/>
              </w:rPr>
              <w:t xml:space="preserve"> an PDU session </w:t>
            </w:r>
            <w:proofErr w:type="spellStart"/>
            <w:r>
              <w:rPr>
                <w:lang w:val="fr-FR"/>
              </w:rPr>
              <w:t>with</w:t>
            </w:r>
            <w:proofErr w:type="spellEnd"/>
            <w:r>
              <w:rPr>
                <w:lang w:val="fr-FR"/>
              </w:rPr>
              <w:t xml:space="preserve">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 xml:space="preserve">The PDU session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established</w:t>
            </w:r>
            <w:proofErr w:type="spellEnd"/>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successful</w:t>
            </w:r>
            <w:proofErr w:type="spellEnd"/>
            <w:r>
              <w:rPr>
                <w:lang w:val="fr-FR"/>
              </w:rPr>
              <w:t xml:space="preserve">; i.e. </w:t>
            </w:r>
            <w:proofErr w:type="spellStart"/>
            <w:r>
              <w:rPr>
                <w:lang w:val="fr-FR"/>
              </w:rPr>
              <w:t>accepted</w:t>
            </w:r>
            <w:proofErr w:type="spellEnd"/>
            <w:r>
              <w:rPr>
                <w:lang w:val="fr-FR"/>
              </w:rPr>
              <w:t xml:space="preserve"> by the network and </w:t>
            </w:r>
            <w:proofErr w:type="spellStart"/>
            <w:r>
              <w:rPr>
                <w:lang w:val="fr-FR"/>
              </w:rPr>
              <w:t>completed</w:t>
            </w:r>
            <w:proofErr w:type="spellEnd"/>
            <w:r>
              <w:rPr>
                <w:lang w:val="fr-FR"/>
              </w:rPr>
              <w:t xml:space="preserve"> by the </w:t>
            </w:r>
            <w:proofErr w:type="spellStart"/>
            <w:r>
              <w:rPr>
                <w:lang w:val="fr-FR"/>
              </w:rPr>
              <w:t>device</w:t>
            </w:r>
            <w:proofErr w:type="spellEnd"/>
            <w:r>
              <w:rPr>
                <w:lang w:val="fr-FR"/>
              </w:rPr>
              <w:t>]</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 xml:space="preserve">PDU SESSION RELEASE COMMAND message </w:t>
            </w:r>
            <w:proofErr w:type="spellStart"/>
            <w:r>
              <w:rPr>
                <w:lang w:val="fr-FR"/>
              </w:rPr>
              <w:t>contains</w:t>
            </w:r>
            <w:proofErr w:type="spellEnd"/>
            <w:r>
              <w:rPr>
                <w:lang w:val="fr-FR"/>
              </w:rPr>
              <w:t xml:space="preserve"> an (E/5G)SM cause #26: </w:t>
            </w:r>
            <w:proofErr w:type="spellStart"/>
            <w:r>
              <w:rPr>
                <w:lang w:val="fr-FR"/>
              </w:rPr>
              <w:t>insufficient</w:t>
            </w:r>
            <w:proofErr w:type="spellEnd"/>
            <w:r>
              <w:rPr>
                <w:lang w:val="fr-FR"/>
              </w:rPr>
              <w:t xml:space="preserve"> </w:t>
            </w:r>
            <w:proofErr w:type="spellStart"/>
            <w:r>
              <w:rPr>
                <w:lang w:val="fr-FR"/>
              </w:rPr>
              <w:t>resources</w:t>
            </w:r>
            <w:proofErr w:type="spellEnd"/>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dropped</w:t>
            </w:r>
            <w:proofErr w:type="spellEnd"/>
            <w:r>
              <w:rPr>
                <w:lang w:val="fr-FR"/>
              </w:rPr>
              <w:t xml:space="preserve"> or </w:t>
            </w:r>
            <w:proofErr w:type="spellStart"/>
            <w:r>
              <w:rPr>
                <w:lang w:val="fr-FR"/>
              </w:rPr>
              <w:t>deactivated</w:t>
            </w:r>
            <w:proofErr w:type="spellEnd"/>
            <w:r>
              <w:rPr>
                <w:lang w:val="fr-FR"/>
              </w:rPr>
              <w:t>]</w:t>
            </w:r>
          </w:p>
        </w:tc>
      </w:tr>
    </w:tbl>
    <w:p w14:paraId="57C523B7" w14:textId="77777777" w:rsidR="000C336E" w:rsidRDefault="000C336E" w:rsidP="000C336E">
      <w:pPr>
        <w:rPr>
          <w:highlight w:val="green"/>
        </w:rPr>
      </w:pPr>
    </w:p>
    <w:p w14:paraId="388110E8" w14:textId="4CEAE76D" w:rsidR="00A773C5" w:rsidRPr="005307A3" w:rsidRDefault="00A773C5" w:rsidP="00A773C5">
      <w:r w:rsidRPr="005307A3">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D4C4FD7" w14:textId="353424DE" w:rsidR="000C336E" w:rsidRDefault="000C336E" w:rsidP="000C336E">
      <w:pPr>
        <w:keepLines/>
        <w:tabs>
          <w:tab w:val="left" w:pos="851"/>
        </w:tabs>
        <w:spacing w:after="0"/>
        <w:ind w:left="2552" w:hanging="2268"/>
      </w:pPr>
      <w:r>
        <w:t>Data connection type:</w:t>
      </w:r>
      <w:r>
        <w:tab/>
        <w:t>PDU connection</w:t>
      </w:r>
    </w:p>
    <w:p w14:paraId="339FAF24" w14:textId="77777777" w:rsidR="000C336E" w:rsidRDefault="000C336E" w:rsidP="000C336E">
      <w:pPr>
        <w:keepLines/>
        <w:tabs>
          <w:tab w:val="left" w:pos="851"/>
        </w:tabs>
        <w:spacing w:after="0"/>
        <w:ind w:left="2552" w:hanging="2268"/>
      </w:pPr>
      <w:r>
        <w:t>Transaction identifier:</w:t>
      </w:r>
      <w:r>
        <w:tab/>
        <w:t>the Transaction identifier data object shall contain:</w:t>
      </w:r>
    </w:p>
    <w:p w14:paraId="100ECF39"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3" w:name="MCCQCTEMPBM_00000093"/>
      <w:r>
        <w:t>TI value generated by the terminal to uniquely identify the PDP or PDN data connection</w:t>
      </w:r>
    </w:p>
    <w:p w14:paraId="23307AB3"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4" w:name="MCCQCTEMPBM_00000094"/>
      <w:bookmarkEnd w:id="123"/>
      <w:r>
        <w:t>TI flag is 0.</w:t>
      </w:r>
    </w:p>
    <w:bookmarkEnd w:id="124"/>
    <w:p w14:paraId="15DFF953" w14:textId="77777777" w:rsidR="000C336E" w:rsidRDefault="000C336E" w:rsidP="000C336E">
      <w:pPr>
        <w:keepLines/>
        <w:tabs>
          <w:tab w:val="left" w:pos="851"/>
        </w:tabs>
        <w:spacing w:after="0"/>
        <w:ind w:left="2552" w:hanging="2268"/>
      </w:pPr>
      <w:r>
        <w:t>Date-Time and Time zone:</w:t>
      </w:r>
      <w:r>
        <w:tab/>
        <w:t>Date and time set by the user if A.1/185 is supported by the ME</w:t>
      </w:r>
    </w:p>
    <w:p w14:paraId="4C6CA5E4" w14:textId="2C771D0F" w:rsidR="000C336E" w:rsidRDefault="000C336E" w:rsidP="000C336E">
      <w:pPr>
        <w:keepLines/>
        <w:tabs>
          <w:tab w:val="left" w:pos="851"/>
        </w:tabs>
        <w:spacing w:after="0"/>
        <w:ind w:left="2552" w:hanging="2268"/>
      </w:pPr>
      <w:r>
        <w:t>Location Information:</w:t>
      </w:r>
      <w:r>
        <w:tab/>
        <w:t>Mobile Country Codes (MCC):</w:t>
      </w:r>
      <w:r>
        <w:tab/>
        <w:t>001</w:t>
      </w:r>
    </w:p>
    <w:p w14:paraId="7F24F344" w14:textId="70A29C11" w:rsidR="000C336E" w:rsidRDefault="000C336E" w:rsidP="000C336E">
      <w:pPr>
        <w:keepLines/>
        <w:tabs>
          <w:tab w:val="left" w:pos="851"/>
        </w:tabs>
        <w:spacing w:after="0"/>
        <w:ind w:left="2552" w:hanging="2268"/>
      </w:pPr>
      <w:r>
        <w:tab/>
      </w:r>
      <w:r>
        <w:tab/>
        <w:t>MNC:</w:t>
      </w:r>
      <w:r>
        <w:tab/>
      </w:r>
      <w:r>
        <w:tab/>
      </w:r>
      <w:r>
        <w:tab/>
      </w:r>
      <w:r>
        <w:tab/>
      </w:r>
      <w:r>
        <w:tab/>
      </w:r>
      <w:r>
        <w:tab/>
      </w:r>
      <w:r>
        <w:tab/>
      </w:r>
      <w:r>
        <w:tab/>
        <w:t>01</w:t>
      </w:r>
    </w:p>
    <w:p w14:paraId="479576EE" w14:textId="294A2D4A" w:rsidR="000C336E" w:rsidRDefault="000C336E" w:rsidP="000C336E">
      <w:pPr>
        <w:keepLines/>
        <w:tabs>
          <w:tab w:val="left" w:pos="851"/>
        </w:tabs>
        <w:spacing w:after="0"/>
        <w:ind w:left="2552" w:hanging="2268"/>
      </w:pPr>
      <w:r>
        <w:tab/>
      </w:r>
      <w:r>
        <w:tab/>
        <w:t>TAC:</w:t>
      </w:r>
      <w:r>
        <w:tab/>
      </w:r>
      <w:r>
        <w:tab/>
      </w:r>
      <w:r>
        <w:tab/>
      </w:r>
      <w:r>
        <w:tab/>
      </w:r>
      <w:r>
        <w:tab/>
      </w:r>
      <w:r>
        <w:tab/>
      </w:r>
      <w:r>
        <w:tab/>
      </w:r>
      <w:r>
        <w:tab/>
        <w:t>000001</w:t>
      </w:r>
    </w:p>
    <w:p w14:paraId="4C0072C9" w14:textId="1DB84621" w:rsidR="000C336E" w:rsidRPr="00775FB0" w:rsidRDefault="000C336E" w:rsidP="000C336E">
      <w:pPr>
        <w:keepLines/>
        <w:tabs>
          <w:tab w:val="left" w:pos="851"/>
        </w:tabs>
        <w:spacing w:after="0"/>
        <w:ind w:left="2552" w:hanging="2268"/>
      </w:pPr>
      <w:r>
        <w:tab/>
      </w:r>
      <w:r>
        <w:tab/>
        <w:t>NCI:</w:t>
      </w:r>
      <w:r>
        <w:tab/>
      </w:r>
      <w:r>
        <w:tab/>
      </w:r>
      <w:r>
        <w:tab/>
      </w:r>
      <w:r>
        <w:tab/>
      </w:r>
      <w:r>
        <w:tab/>
      </w:r>
      <w:r>
        <w:tab/>
      </w:r>
      <w:r>
        <w:tab/>
      </w:r>
      <w:r>
        <w:tab/>
        <w:t>0000000001</w:t>
      </w:r>
    </w:p>
    <w:p w14:paraId="48405931" w14:textId="77777777" w:rsidR="000C336E" w:rsidRDefault="000C336E" w:rsidP="000C336E">
      <w:pPr>
        <w:keepLines/>
        <w:tabs>
          <w:tab w:val="left" w:pos="851"/>
        </w:tabs>
        <w:spacing w:after="0"/>
        <w:ind w:left="2552" w:hanging="2268"/>
      </w:pPr>
      <w:r>
        <w:t>Access Technology:</w:t>
      </w:r>
      <w:r>
        <w:tab/>
        <w:t>3GPP NR</w:t>
      </w:r>
    </w:p>
    <w:p w14:paraId="67AA9446" w14:textId="77777777" w:rsidR="000C336E" w:rsidRDefault="000C336E" w:rsidP="000C336E">
      <w:pPr>
        <w:keepLines/>
        <w:tabs>
          <w:tab w:val="left" w:pos="851"/>
        </w:tabs>
        <w:spacing w:after="0"/>
        <w:ind w:left="2552" w:hanging="2268"/>
      </w:pPr>
      <w:r>
        <w:t>Location status:</w:t>
      </w:r>
      <w:r>
        <w:tab/>
        <w:t>Normal service</w:t>
      </w:r>
    </w:p>
    <w:p w14:paraId="16073BB7" w14:textId="77777777" w:rsidR="000C336E" w:rsidRDefault="000C336E" w:rsidP="000C336E">
      <w:pPr>
        <w:keepLines/>
        <w:tabs>
          <w:tab w:val="left" w:pos="851"/>
        </w:tabs>
        <w:spacing w:after="0"/>
        <w:ind w:left="2552" w:hanging="2268"/>
      </w:pPr>
      <w:r>
        <w:t>Network Access Name:</w:t>
      </w:r>
      <w:r>
        <w:tab/>
        <w:t>TestGp.rs</w:t>
      </w:r>
    </w:p>
    <w:p w14:paraId="2E8A9FBE" w14:textId="77777777" w:rsidR="000C336E" w:rsidRDefault="000C336E" w:rsidP="000C336E">
      <w:pPr>
        <w:keepLines/>
        <w:tabs>
          <w:tab w:val="left" w:pos="851"/>
        </w:tabs>
        <w:spacing w:after="0"/>
        <w:ind w:left="2552" w:hanging="2268"/>
      </w:pPr>
      <w:r>
        <w:t>PDP/PDN type</w:t>
      </w:r>
      <w:r>
        <w:tab/>
        <w:t>ME dependent</w:t>
      </w:r>
    </w:p>
    <w:p w14:paraId="171F01B6" w14:textId="77777777" w:rsidR="000C336E" w:rsidRDefault="000C336E" w:rsidP="000C336E">
      <w:pPr>
        <w:tabs>
          <w:tab w:val="left" w:pos="851"/>
        </w:tabs>
        <w:spacing w:after="0"/>
        <w:ind w:left="2552" w:hanging="2268"/>
      </w:pPr>
    </w:p>
    <w:p w14:paraId="1B9153C0" w14:textId="77777777" w:rsidR="000C336E" w:rsidRDefault="000C336E" w:rsidP="000C336E">
      <w:pPr>
        <w:keepNext/>
      </w:pPr>
      <w:r>
        <w:lastRenderedPageBreak/>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0C336E" w14:paraId="25BDB947"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hideMark/>
          </w:tcPr>
          <w:p w14:paraId="31469BCE" w14:textId="77777777" w:rsidR="000C336E" w:rsidRDefault="000C336E" w:rsidP="00C51994">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7CD40A5E" w14:textId="77777777" w:rsidR="000C336E" w:rsidRDefault="000C336E" w:rsidP="00C51994">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6D9EC4DC" w14:textId="77777777" w:rsidR="000C336E" w:rsidRDefault="000C336E" w:rsidP="00C51994">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EF330EB" w14:textId="77777777" w:rsidR="000C336E" w:rsidRDefault="000C336E" w:rsidP="00C51994">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52A89118"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7D32AF3" w14:textId="77777777" w:rsidR="000C336E" w:rsidRDefault="000C336E" w:rsidP="00C51994">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6B236EF6" w14:textId="77777777" w:rsidR="000C336E" w:rsidRDefault="000C336E" w:rsidP="00C51994">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4964C688" w14:textId="77777777" w:rsidR="000C336E" w:rsidRDefault="000C336E" w:rsidP="00C51994">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3A21304A" w14:textId="77777777" w:rsidR="000C336E" w:rsidRDefault="000C336E" w:rsidP="00C51994">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26465B67" w14:textId="77777777" w:rsidR="000C336E" w:rsidRDefault="000C336E" w:rsidP="00C51994">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742D540F" w14:textId="77777777" w:rsidR="000C336E" w:rsidRDefault="000C336E" w:rsidP="00C51994">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09FEB4E5" w14:textId="77777777" w:rsidR="000C336E" w:rsidRDefault="000C336E" w:rsidP="00C51994">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0B6E68F8" w14:textId="77777777" w:rsidR="000C336E" w:rsidRDefault="000C336E" w:rsidP="00C51994">
            <w:pPr>
              <w:pStyle w:val="TAC"/>
              <w:rPr>
                <w:lang w:val="fr-FR"/>
              </w:rPr>
            </w:pPr>
            <w:r>
              <w:rPr>
                <w:lang w:val="fr-FR"/>
              </w:rPr>
              <w:t>00</w:t>
            </w:r>
          </w:p>
        </w:tc>
      </w:tr>
      <w:tr w:rsidR="000C336E" w14:paraId="4C01FBA5"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7A79A1B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273D1FC1" w14:textId="77777777" w:rsidR="000C336E" w:rsidRDefault="000C336E" w:rsidP="00C51994">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6EF7ECC7"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38437AF1" w14:textId="41671616" w:rsidR="000C336E" w:rsidRDefault="000C336E" w:rsidP="00C51994">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0FD031B7" w14:textId="77777777" w:rsidR="000C336E" w:rsidRDefault="000C336E" w:rsidP="00C51994">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410FFBDE" w14:textId="2AC72961" w:rsidR="000C336E" w:rsidRDefault="000C336E" w:rsidP="00C51994">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1D3E4AF1" w14:textId="77777777" w:rsidR="000C336E" w:rsidRDefault="000C336E" w:rsidP="00C51994">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79CDCA7A" w14:textId="77777777" w:rsidR="000C336E" w:rsidRDefault="000C336E" w:rsidP="00C51994">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66DD9CBC" w14:textId="77777777" w:rsidR="000C336E" w:rsidRDefault="000C336E" w:rsidP="00C51994">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5ED2C039"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56252213" w14:textId="77777777" w:rsidR="000C336E" w:rsidRDefault="000C336E" w:rsidP="00C51994">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699904CC" w14:textId="77777777" w:rsidR="000C336E" w:rsidRDefault="000C336E" w:rsidP="00C51994">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2E59F468" w14:textId="77777777" w:rsidR="000C336E" w:rsidRDefault="000C336E" w:rsidP="00C51994">
            <w:pPr>
              <w:pStyle w:val="TAC"/>
              <w:rPr>
                <w:lang w:val="fr-FR"/>
              </w:rPr>
            </w:pPr>
            <w:r>
              <w:rPr>
                <w:lang w:val="fr-FR"/>
              </w:rPr>
              <w:t>00</w:t>
            </w:r>
          </w:p>
        </w:tc>
      </w:tr>
      <w:tr w:rsidR="000C336E" w14:paraId="11AF02F9"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31FB5D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28EFAB3"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723494D2"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63E2D81" w14:textId="77777777" w:rsidR="000C336E" w:rsidRDefault="000C336E" w:rsidP="00C51994">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7A649962" w14:textId="77777777" w:rsidR="000C336E" w:rsidRDefault="000C336E" w:rsidP="00C51994">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005D378C" w14:textId="77777777" w:rsidR="000C336E" w:rsidRDefault="000C336E" w:rsidP="00C51994">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13289B8D"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17E431B7" w14:textId="77777777" w:rsidR="000C336E" w:rsidRDefault="000C336E" w:rsidP="00C51994">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2853F1E2" w14:textId="77777777" w:rsidR="000C336E" w:rsidRDefault="000C336E" w:rsidP="00C51994">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3773442C" w14:textId="77777777" w:rsidR="000C336E" w:rsidRDefault="000C336E" w:rsidP="00C51994">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5C0B2C91" w14:textId="77777777" w:rsidR="000C336E" w:rsidRDefault="000C336E" w:rsidP="00C51994">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33B995B0" w14:textId="77777777" w:rsidR="000C336E" w:rsidRDefault="000C336E" w:rsidP="00C51994">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1B040B3" w14:textId="77777777" w:rsidR="000C336E" w:rsidRDefault="000C336E" w:rsidP="00C51994">
            <w:pPr>
              <w:pStyle w:val="TAC"/>
              <w:rPr>
                <w:lang w:val="fr-FR"/>
              </w:rPr>
            </w:pPr>
            <w:r>
              <w:rPr>
                <w:lang w:val="fr-FR"/>
              </w:rPr>
              <w:t>01</w:t>
            </w:r>
          </w:p>
        </w:tc>
      </w:tr>
      <w:tr w:rsidR="000C336E" w14:paraId="03BCE2F6"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211CC53"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FD832A9"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41C8B8A" w14:textId="77777777" w:rsidR="000C336E" w:rsidRDefault="000C336E" w:rsidP="00C51994">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7621E733" w14:textId="77777777" w:rsidR="000C336E" w:rsidRDefault="000C336E" w:rsidP="00C51994">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0DAF86F7" w14:textId="358B2A7B" w:rsidR="000C336E" w:rsidRDefault="000C336E" w:rsidP="00C51994">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21D979E3" w14:textId="77777777" w:rsidR="000C336E" w:rsidRDefault="000C336E" w:rsidP="00C51994">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2F25D03C" w14:textId="77777777" w:rsidR="000C336E" w:rsidRDefault="000C336E" w:rsidP="00C51994">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58B24E4F" w14:textId="77777777" w:rsidR="000C336E" w:rsidRDefault="000C336E" w:rsidP="00C51994">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4B731599" w14:textId="77777777" w:rsidR="000C336E" w:rsidRDefault="000C336E" w:rsidP="00C51994">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191073D0" w14:textId="77777777" w:rsidR="000C336E" w:rsidRDefault="000C336E" w:rsidP="00C51994">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2737B540" w14:textId="77777777" w:rsidR="000C336E" w:rsidRDefault="000C336E" w:rsidP="00C51994">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F31250E" w14:textId="36E98C06" w:rsidR="000C336E" w:rsidRDefault="000C336E" w:rsidP="00C51994">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3B674488" w14:textId="77777777" w:rsidR="000C336E" w:rsidRDefault="000C336E" w:rsidP="00C51994">
            <w:pPr>
              <w:pStyle w:val="TAC"/>
              <w:rPr>
                <w:lang w:val="fr-FR"/>
              </w:rPr>
            </w:pPr>
            <w:r>
              <w:rPr>
                <w:lang w:val="fr-FR"/>
              </w:rPr>
              <w:t>72</w:t>
            </w:r>
          </w:p>
        </w:tc>
      </w:tr>
      <w:tr w:rsidR="000C336E" w14:paraId="3912379C"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05BAAC6"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7B31245" w14:textId="77777777" w:rsidR="000C336E" w:rsidRDefault="000C336E" w:rsidP="00C51994">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0BD0BE95" w14:textId="77777777" w:rsidR="000C336E" w:rsidRDefault="000C336E" w:rsidP="00C51994">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622C1000" w14:textId="77777777" w:rsidR="000C336E" w:rsidRDefault="000C336E" w:rsidP="00C51994">
            <w:pPr>
              <w:pStyle w:val="TAC"/>
              <w:rPr>
                <w:lang w:val="fr-FR"/>
              </w:rPr>
            </w:pPr>
            <w:r>
              <w:rPr>
                <w:lang w:val="fr-FR"/>
              </w:rPr>
              <w:t>Note 4</w:t>
            </w:r>
          </w:p>
        </w:tc>
        <w:tc>
          <w:tcPr>
            <w:tcW w:w="350" w:type="pct"/>
            <w:tcBorders>
              <w:top w:val="single" w:sz="4" w:space="0" w:color="auto"/>
              <w:left w:val="single" w:sz="4" w:space="0" w:color="auto"/>
              <w:bottom w:val="single" w:sz="4" w:space="0" w:color="auto"/>
              <w:right w:val="single" w:sz="4" w:space="0" w:color="auto"/>
            </w:tcBorders>
          </w:tcPr>
          <w:p w14:paraId="4F6EC0D7" w14:textId="77777777" w:rsidR="000C336E" w:rsidRDefault="000C336E" w:rsidP="00C51994">
            <w:pPr>
              <w:pStyle w:val="TAC"/>
              <w:rPr>
                <w:lang w:val="fr-FR"/>
              </w:rPr>
            </w:pPr>
          </w:p>
        </w:tc>
        <w:tc>
          <w:tcPr>
            <w:tcW w:w="412" w:type="pct"/>
            <w:tcBorders>
              <w:top w:val="single" w:sz="4" w:space="0" w:color="auto"/>
              <w:left w:val="single" w:sz="4" w:space="0" w:color="auto"/>
              <w:bottom w:val="single" w:sz="4" w:space="0" w:color="auto"/>
              <w:right w:val="single" w:sz="4" w:space="0" w:color="auto"/>
            </w:tcBorders>
          </w:tcPr>
          <w:p w14:paraId="66E8E712" w14:textId="77777777" w:rsidR="000C336E" w:rsidRDefault="000C336E" w:rsidP="00C51994">
            <w:pPr>
              <w:pStyle w:val="TAC"/>
              <w:rPr>
                <w:lang w:val="fr-FR"/>
              </w:rPr>
            </w:pPr>
          </w:p>
        </w:tc>
        <w:tc>
          <w:tcPr>
            <w:tcW w:w="411" w:type="pct"/>
            <w:tcBorders>
              <w:top w:val="single" w:sz="4" w:space="0" w:color="auto"/>
              <w:left w:val="single" w:sz="4" w:space="0" w:color="auto"/>
              <w:bottom w:val="single" w:sz="4" w:space="0" w:color="auto"/>
              <w:right w:val="single" w:sz="4" w:space="0" w:color="auto"/>
            </w:tcBorders>
          </w:tcPr>
          <w:p w14:paraId="0FF59E1F"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5CBFB30C"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4144BE82"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54D5154"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235BDAA" w14:textId="77777777" w:rsidR="000C336E" w:rsidRDefault="000C336E" w:rsidP="00C51994">
            <w:pPr>
              <w:pStyle w:val="TAC"/>
              <w:rPr>
                <w:lang w:val="fr-FR"/>
              </w:rPr>
            </w:pPr>
          </w:p>
        </w:tc>
        <w:tc>
          <w:tcPr>
            <w:tcW w:w="344" w:type="pct"/>
            <w:tcBorders>
              <w:top w:val="single" w:sz="4" w:space="0" w:color="auto"/>
              <w:left w:val="single" w:sz="4" w:space="0" w:color="auto"/>
              <w:bottom w:val="single" w:sz="4" w:space="0" w:color="auto"/>
              <w:right w:val="single" w:sz="4" w:space="0" w:color="auto"/>
            </w:tcBorders>
          </w:tcPr>
          <w:p w14:paraId="62B9D46F" w14:textId="77777777" w:rsidR="000C336E" w:rsidRDefault="000C336E" w:rsidP="00C51994">
            <w:pPr>
              <w:pStyle w:val="TAC"/>
              <w:rPr>
                <w:lang w:val="fr-FR"/>
              </w:rPr>
            </w:pPr>
          </w:p>
        </w:tc>
        <w:tc>
          <w:tcPr>
            <w:tcW w:w="342" w:type="pct"/>
            <w:tcBorders>
              <w:top w:val="single" w:sz="4" w:space="0" w:color="auto"/>
              <w:left w:val="single" w:sz="4" w:space="0" w:color="auto"/>
              <w:bottom w:val="single" w:sz="4" w:space="0" w:color="auto"/>
              <w:right w:val="single" w:sz="4" w:space="0" w:color="auto"/>
            </w:tcBorders>
          </w:tcPr>
          <w:p w14:paraId="0E179094" w14:textId="77777777" w:rsidR="000C336E" w:rsidRDefault="000C336E" w:rsidP="00C51994">
            <w:pPr>
              <w:pStyle w:val="TAC"/>
              <w:rPr>
                <w:lang w:val="fr-FR"/>
              </w:rPr>
            </w:pPr>
          </w:p>
        </w:tc>
      </w:tr>
      <w:tr w:rsidR="000C336E" w14:paraId="4F754A73" w14:textId="77777777" w:rsidTr="00C51994">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0AEC3E35" w14:textId="38AD85C4" w:rsidR="000C336E" w:rsidRPr="00E6086D" w:rsidRDefault="000C336E" w:rsidP="00C51994">
            <w:pPr>
              <w:pStyle w:val="TAN"/>
            </w:pPr>
            <w:r w:rsidRPr="00E6086D">
              <w:t>Note 1:</w:t>
            </w:r>
            <w:r w:rsidRPr="00E6086D">
              <w:tab/>
              <w:t>The length of the BER-TLV is present here.</w:t>
            </w:r>
          </w:p>
          <w:p w14:paraId="241B2543" w14:textId="73F183E5" w:rsidR="000C336E" w:rsidRPr="00E6086D" w:rsidRDefault="000C336E" w:rsidP="00C51994">
            <w:pPr>
              <w:pStyle w:val="TAN"/>
            </w:pPr>
            <w:r w:rsidRPr="00E6086D">
              <w:t>Note 2:</w:t>
            </w:r>
            <w:r w:rsidRPr="00E6086D">
              <w:tab/>
              <w:t>Transaction identifier length and data.</w:t>
            </w:r>
          </w:p>
          <w:p w14:paraId="4071430C" w14:textId="135DE447" w:rsidR="000C336E" w:rsidRPr="00E6086D" w:rsidRDefault="000C336E" w:rsidP="00C51994">
            <w:pPr>
              <w:pStyle w:val="TAN"/>
            </w:pPr>
            <w:r w:rsidRPr="00E6086D">
              <w:t>Note 3:</w:t>
            </w:r>
            <w:r w:rsidRPr="00E6086D">
              <w:tab/>
              <w:t>If A.1/185 is supported by the ME, Date-Time and Time zone shall be provided.</w:t>
            </w:r>
          </w:p>
          <w:p w14:paraId="5425F6AE" w14:textId="140B237B" w:rsidR="000C336E" w:rsidRDefault="000C336E" w:rsidP="00C51994">
            <w:pPr>
              <w:pStyle w:val="TAC"/>
              <w:jc w:val="left"/>
              <w:rPr>
                <w:lang w:val="fr-FR"/>
              </w:rPr>
            </w:pPr>
            <w:r w:rsidRPr="00E6086D">
              <w:t>Note 4:</w:t>
            </w:r>
            <w:r w:rsidRPr="00E6086D">
              <w:tab/>
              <w:t>The PDN Type length and data.</w:t>
            </w:r>
          </w:p>
        </w:tc>
      </w:tr>
    </w:tbl>
    <w:p w14:paraId="03327A17" w14:textId="77777777" w:rsidR="00A773C5" w:rsidRPr="005307A3" w:rsidRDefault="00A773C5" w:rsidP="00A773C5"/>
    <w:p w14:paraId="227AF8FA" w14:textId="77777777" w:rsidR="005D5551" w:rsidRPr="005307A3" w:rsidRDefault="005D5551" w:rsidP="005D5551">
      <w:r w:rsidRPr="005307A3">
        <w:t>EVENT DOWNLOAD - Data Connection Status Change 1.</w:t>
      </w:r>
      <w:r>
        <w:t>2</w:t>
      </w:r>
      <w:r w:rsidRPr="005307A3">
        <w:t>.2</w:t>
      </w:r>
    </w:p>
    <w:p w14:paraId="62AE4C7C" w14:textId="77777777" w:rsidR="005D5551" w:rsidRPr="005307A3" w:rsidRDefault="005D5551" w:rsidP="005D5551">
      <w:r w:rsidRPr="005307A3">
        <w:t>Logically:</w:t>
      </w:r>
    </w:p>
    <w:p w14:paraId="53B91DB1" w14:textId="77777777" w:rsidR="005D5551" w:rsidRPr="005307A3" w:rsidRDefault="005D5551" w:rsidP="005D5551">
      <w:pPr>
        <w:keepLines/>
        <w:tabs>
          <w:tab w:val="left" w:pos="851"/>
        </w:tabs>
        <w:spacing w:after="0"/>
        <w:ind w:left="3402" w:hanging="3118"/>
      </w:pPr>
      <w:r w:rsidRPr="005307A3">
        <w:t>Event list</w:t>
      </w:r>
    </w:p>
    <w:p w14:paraId="7FB4F7AC" w14:textId="77777777" w:rsidR="005D5551" w:rsidRPr="005307A3" w:rsidRDefault="005D5551" w:rsidP="005D5551">
      <w:pPr>
        <w:keepLines/>
        <w:tabs>
          <w:tab w:val="left" w:pos="851"/>
        </w:tabs>
        <w:spacing w:after="0"/>
        <w:ind w:left="3402" w:hanging="3118"/>
      </w:pPr>
      <w:r w:rsidRPr="005307A3">
        <w:tab/>
        <w:t>Event 1:</w:t>
      </w:r>
      <w:r w:rsidRPr="005307A3">
        <w:tab/>
        <w:t>Data Connection Status Change</w:t>
      </w:r>
    </w:p>
    <w:p w14:paraId="5C8E82A9" w14:textId="77777777" w:rsidR="005D5551" w:rsidRPr="008369CD" w:rsidRDefault="005D5551" w:rsidP="005D5551">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2376CED" w14:textId="77777777" w:rsidR="005D5551" w:rsidRPr="008369CD" w:rsidRDefault="005D5551" w:rsidP="005D5551">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035AB0A5" w14:textId="77777777" w:rsidR="005D5551" w:rsidRPr="008369CD" w:rsidRDefault="005D5551" w:rsidP="005D5551">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493756AC" w14:textId="77777777" w:rsidR="005D5551" w:rsidRPr="005307A3" w:rsidRDefault="005D5551" w:rsidP="005D5551">
      <w:pPr>
        <w:keepLines/>
        <w:tabs>
          <w:tab w:val="left" w:pos="851"/>
        </w:tabs>
        <w:spacing w:after="0"/>
        <w:ind w:left="3402" w:hanging="3118"/>
      </w:pPr>
      <w:r w:rsidRPr="005307A3">
        <w:t>Data connection status:</w:t>
      </w:r>
      <w:r w:rsidRPr="005307A3">
        <w:tab/>
        <w:t>Data connection dropped or deactivated.</w:t>
      </w:r>
    </w:p>
    <w:p w14:paraId="6B04EF2E" w14:textId="013D87FA" w:rsidR="005D5551" w:rsidRPr="005307A3" w:rsidRDefault="005D5551" w:rsidP="005D5551">
      <w:pPr>
        <w:keepLines/>
        <w:tabs>
          <w:tab w:val="left" w:pos="851"/>
        </w:tabs>
        <w:spacing w:after="0"/>
        <w:ind w:left="3402" w:hanging="3118"/>
      </w:pPr>
      <w:r w:rsidRPr="005307A3">
        <w:t>Data connection type:</w:t>
      </w:r>
      <w:r w:rsidRPr="005307A3">
        <w:tab/>
        <w:t>PD</w:t>
      </w:r>
      <w:r>
        <w:t>U</w:t>
      </w:r>
      <w:r w:rsidRPr="005307A3">
        <w:t xml:space="preserve"> </w:t>
      </w:r>
      <w:r>
        <w:t>session</w:t>
      </w:r>
    </w:p>
    <w:p w14:paraId="3758AABA" w14:textId="77777777" w:rsidR="005D5551" w:rsidRPr="0079741A" w:rsidRDefault="005D5551" w:rsidP="005D5551">
      <w:pPr>
        <w:keepLines/>
        <w:tabs>
          <w:tab w:val="left" w:pos="851"/>
        </w:tabs>
        <w:spacing w:after="0"/>
        <w:ind w:left="3402" w:hanging="3118"/>
      </w:pPr>
      <w:r w:rsidRPr="0079741A">
        <w:t>(E/5G)SM cause:</w:t>
      </w:r>
      <w:r w:rsidRPr="0079741A">
        <w:tab/>
        <w:t>Insufficient resources</w:t>
      </w:r>
    </w:p>
    <w:p w14:paraId="5F9A7484" w14:textId="77777777" w:rsidR="005D5551" w:rsidRPr="005307A3" w:rsidRDefault="005D5551" w:rsidP="005D5551">
      <w:pPr>
        <w:keepLines/>
        <w:tabs>
          <w:tab w:val="left" w:pos="851"/>
        </w:tabs>
        <w:spacing w:after="0"/>
        <w:ind w:left="3402" w:hanging="3118"/>
      </w:pPr>
      <w:r w:rsidRPr="005307A3">
        <w:t>Transaction identifier:</w:t>
      </w:r>
      <w:r w:rsidRPr="005307A3">
        <w:tab/>
        <w:t>the Transaction identifier data object shall contain:</w:t>
      </w:r>
    </w:p>
    <w:p w14:paraId="4374C8B7" w14:textId="0B94BCB9"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w:t>
      </w:r>
      <w:r>
        <w:t>U</w:t>
      </w:r>
      <w:r w:rsidRPr="005307A3">
        <w:t xml:space="preserve"> data connection</w:t>
      </w:r>
    </w:p>
    <w:p w14:paraId="7244E95F" w14:textId="77777777"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8B9D9FF" w14:textId="77777777" w:rsidR="005D5551" w:rsidRPr="005307A3" w:rsidRDefault="005D5551" w:rsidP="005D5551">
      <w:pPr>
        <w:keepLines/>
        <w:tabs>
          <w:tab w:val="left" w:pos="851"/>
        </w:tabs>
        <w:spacing w:after="0"/>
        <w:ind w:left="3402" w:hanging="3118"/>
      </w:pPr>
      <w:r w:rsidRPr="005307A3">
        <w:t>Date-Time and Time zone:</w:t>
      </w:r>
      <w:r w:rsidRPr="005307A3">
        <w:tab/>
        <w:t>Date and time set by the user if A.1/185 is supported by the ME</w:t>
      </w:r>
    </w:p>
    <w:p w14:paraId="6CECE878" w14:textId="77777777" w:rsidR="005D5551" w:rsidRPr="008369CD" w:rsidRDefault="005D5551" w:rsidP="005D5551">
      <w:pPr>
        <w:keepLines/>
        <w:tabs>
          <w:tab w:val="left" w:pos="851"/>
        </w:tabs>
        <w:spacing w:after="0"/>
        <w:ind w:left="3402" w:hanging="3118"/>
        <w:rPr>
          <w:lang w:val="fr-FR"/>
        </w:rPr>
      </w:pPr>
      <w:r w:rsidRPr="008369CD">
        <w:rPr>
          <w:lang w:val="fr-FR"/>
        </w:rPr>
        <w:t>Location Information:</w:t>
      </w:r>
      <w:r w:rsidRPr="008369CD">
        <w:rPr>
          <w:lang w:val="fr-FR"/>
        </w:rPr>
        <w:tab/>
        <w:t>MCC: 001</w:t>
      </w:r>
    </w:p>
    <w:p w14:paraId="579F45D1" w14:textId="77777777" w:rsidR="005D5551" w:rsidRPr="008369CD" w:rsidRDefault="005D5551" w:rsidP="005D5551">
      <w:pPr>
        <w:keepLines/>
        <w:tabs>
          <w:tab w:val="left" w:pos="851"/>
        </w:tabs>
        <w:spacing w:after="0"/>
        <w:ind w:left="6520" w:hanging="3118"/>
        <w:rPr>
          <w:lang w:val="fr-FR"/>
        </w:rPr>
      </w:pPr>
      <w:r w:rsidRPr="008369CD">
        <w:rPr>
          <w:lang w:val="fr-FR"/>
        </w:rPr>
        <w:t>MNC: 01</w:t>
      </w:r>
    </w:p>
    <w:p w14:paraId="14465771" w14:textId="77777777" w:rsidR="005D5551" w:rsidRPr="008369CD" w:rsidRDefault="005D5551" w:rsidP="005D5551">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9954ED5" w14:textId="77777777" w:rsidR="005D5551" w:rsidRPr="005307A3" w:rsidRDefault="005D5551" w:rsidP="005D5551">
      <w:pPr>
        <w:keepLines/>
        <w:tabs>
          <w:tab w:val="left" w:pos="851"/>
        </w:tabs>
        <w:spacing w:after="0"/>
        <w:ind w:left="6520" w:hanging="3118"/>
        <w:rPr>
          <w:color w:val="2E74B5"/>
        </w:rPr>
      </w:pPr>
      <w:r>
        <w:t>N</w:t>
      </w:r>
      <w:r w:rsidRPr="005307A3">
        <w:t>CI: 00000000</w:t>
      </w:r>
      <w:r>
        <w:t>0</w:t>
      </w:r>
      <w:r w:rsidRPr="005307A3">
        <w:t>1</w:t>
      </w:r>
    </w:p>
    <w:p w14:paraId="1FFE37D8" w14:textId="77777777" w:rsidR="005D5551" w:rsidRPr="005307A3" w:rsidRDefault="005D5551" w:rsidP="005D5551">
      <w:pPr>
        <w:keepLines/>
        <w:tabs>
          <w:tab w:val="left" w:pos="851"/>
        </w:tabs>
        <w:spacing w:after="0"/>
        <w:ind w:left="3402" w:hanging="3118"/>
      </w:pPr>
      <w:r w:rsidRPr="005307A3">
        <w:t>Location status:</w:t>
      </w:r>
      <w:r w:rsidRPr="005307A3">
        <w:tab/>
        <w:t>Normal service</w:t>
      </w:r>
    </w:p>
    <w:p w14:paraId="76B1139C" w14:textId="77777777" w:rsidR="005D5551" w:rsidRPr="005307A3" w:rsidRDefault="005D5551" w:rsidP="005D5551">
      <w:pPr>
        <w:keepLines/>
        <w:tabs>
          <w:tab w:val="left" w:pos="851"/>
        </w:tabs>
        <w:spacing w:after="0"/>
        <w:ind w:left="3402" w:hanging="3118"/>
      </w:pPr>
    </w:p>
    <w:p w14:paraId="024A4614" w14:textId="77777777" w:rsidR="005D5551" w:rsidRPr="005307A3" w:rsidRDefault="005D5551" w:rsidP="005D555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5D5551" w:rsidRPr="005307A3" w14:paraId="271BBF4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hideMark/>
          </w:tcPr>
          <w:p w14:paraId="766F3139" w14:textId="77777777" w:rsidR="005D5551" w:rsidRPr="005307A3" w:rsidRDefault="005D5551" w:rsidP="0071136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C04E3F" w14:textId="77777777" w:rsidR="005D5551" w:rsidRPr="005307A3" w:rsidRDefault="005D5551" w:rsidP="0071136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46869F14" w14:textId="77777777" w:rsidR="005D5551" w:rsidRPr="005307A3" w:rsidRDefault="005D5551" w:rsidP="0071136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919417" w14:textId="77777777" w:rsidR="005D5551" w:rsidRPr="005307A3" w:rsidRDefault="005D5551" w:rsidP="0071136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CEAF752"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ECAC6" w14:textId="77777777" w:rsidR="005D5551" w:rsidRPr="005307A3" w:rsidRDefault="005D5551" w:rsidP="0071136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155DA6F" w14:textId="77777777" w:rsidR="005D5551" w:rsidRPr="005307A3" w:rsidRDefault="005D5551" w:rsidP="0071136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A99942" w14:textId="77777777" w:rsidR="005D5551" w:rsidRPr="005307A3" w:rsidRDefault="005D5551" w:rsidP="0071136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6695704" w14:textId="77777777" w:rsidR="005D5551" w:rsidRPr="005307A3" w:rsidRDefault="005D5551" w:rsidP="0071136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623BE65B" w14:textId="77777777" w:rsidR="005D5551" w:rsidRPr="005307A3" w:rsidRDefault="005D5551" w:rsidP="0071136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F0109DA" w14:textId="77777777" w:rsidR="005D5551" w:rsidRPr="005307A3" w:rsidRDefault="005D5551" w:rsidP="0071136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5E3AD09" w14:textId="77777777" w:rsidR="005D5551" w:rsidRPr="005307A3" w:rsidRDefault="005D5551" w:rsidP="0071136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A721EFE" w14:textId="77777777" w:rsidR="005D5551" w:rsidRPr="005307A3" w:rsidRDefault="005D5551" w:rsidP="0071136D">
            <w:pPr>
              <w:pStyle w:val="TAC"/>
            </w:pPr>
            <w:r w:rsidRPr="005307A3">
              <w:t>02</w:t>
            </w:r>
          </w:p>
        </w:tc>
      </w:tr>
      <w:tr w:rsidR="005D5551" w:rsidRPr="005307A3" w14:paraId="7F729FC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E84F74E"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E104B3E" w14:textId="77777777" w:rsidR="005D5551" w:rsidRPr="005307A3" w:rsidRDefault="005D5551" w:rsidP="0071136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5223768B"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7976D" w14:textId="6418C904" w:rsidR="005D5551" w:rsidRPr="005307A3" w:rsidRDefault="005D5551" w:rsidP="0071136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DC8FDC6" w14:textId="77777777" w:rsidR="005D5551" w:rsidRPr="005307A3" w:rsidRDefault="005D5551" w:rsidP="0071136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2BC7238"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6874A" w14:textId="77777777" w:rsidR="005D5551" w:rsidRPr="005307A3" w:rsidRDefault="005D5551" w:rsidP="0071136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30FD84" w14:textId="77777777" w:rsidR="005D5551" w:rsidRPr="005307A3" w:rsidRDefault="005D5551" w:rsidP="0071136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A7AB6C7" w14:textId="77777777" w:rsidR="005D5551" w:rsidRPr="005307A3" w:rsidRDefault="005D5551" w:rsidP="0071136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20C2B3A8" w14:textId="77777777" w:rsidR="005D5551" w:rsidRPr="005307A3" w:rsidRDefault="005D5551" w:rsidP="0071136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6872F2D2" w14:textId="77777777" w:rsidR="005D5551" w:rsidRPr="005307A3" w:rsidRDefault="005D5551" w:rsidP="0071136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CDA445F" w14:textId="77777777" w:rsidR="005D5551" w:rsidRPr="005307A3" w:rsidRDefault="005D5551" w:rsidP="0071136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7C7DC16E" w14:textId="77777777" w:rsidR="005D5551" w:rsidRPr="005307A3" w:rsidRDefault="005D5551" w:rsidP="0071136D">
            <w:pPr>
              <w:pStyle w:val="TAC"/>
            </w:pPr>
            <w:r w:rsidRPr="005307A3">
              <w:t>00</w:t>
            </w:r>
          </w:p>
        </w:tc>
      </w:tr>
      <w:tr w:rsidR="005D5551" w:rsidRPr="005307A3" w14:paraId="7360079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B67A69F"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0270172E" w14:textId="77777777" w:rsidR="005D5551" w:rsidRPr="005307A3" w:rsidRDefault="005D5551" w:rsidP="0071136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135E51A" w14:textId="77777777" w:rsidR="005D5551" w:rsidRPr="005307A3" w:rsidRDefault="005D5551" w:rsidP="0071136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A2E26D"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411F" w14:textId="77777777" w:rsidR="005D5551" w:rsidRPr="005307A3" w:rsidRDefault="005D5551" w:rsidP="0071136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300DB6" w14:textId="77777777" w:rsidR="005D5551" w:rsidRPr="005307A3" w:rsidRDefault="005D5551" w:rsidP="0071136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08AFBF2"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06447" w14:textId="77777777" w:rsidR="005D5551" w:rsidRPr="005307A3" w:rsidRDefault="005D5551" w:rsidP="0071136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743F12D" w14:textId="77777777" w:rsidR="005D5551" w:rsidRPr="005307A3" w:rsidRDefault="005D5551" w:rsidP="0071136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34882F14" w14:textId="77777777" w:rsidR="005D5551" w:rsidRPr="005307A3" w:rsidRDefault="005D5551" w:rsidP="0071136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6782E309" w14:textId="77777777" w:rsidR="005D5551" w:rsidRPr="005307A3" w:rsidRDefault="005D5551" w:rsidP="0071136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234CC922" w14:textId="77777777" w:rsidR="005D5551" w:rsidRPr="005307A3" w:rsidRDefault="005D5551" w:rsidP="0071136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53CCD04D" w14:textId="77777777" w:rsidR="005D5551" w:rsidRPr="005307A3" w:rsidRDefault="005D5551" w:rsidP="0071136D">
            <w:pPr>
              <w:pStyle w:val="TAC"/>
            </w:pPr>
            <w:r>
              <w:t>01</w:t>
            </w:r>
          </w:p>
        </w:tc>
      </w:tr>
      <w:tr w:rsidR="005D5551" w:rsidRPr="005307A3" w14:paraId="076F817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46102218"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3F8BE78" w14:textId="77777777" w:rsidR="005D5551" w:rsidRPr="005307A3" w:rsidRDefault="005D5551" w:rsidP="0071136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8AFF3F0"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12DF8DC"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5BB0CC03"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88F82DB"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49BE2DA"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B5A9021" w14:textId="77777777" w:rsidR="005D5551" w:rsidRPr="005307A3" w:rsidRDefault="005D5551" w:rsidP="0071136D">
            <w:pPr>
              <w:pStyle w:val="TAC"/>
            </w:pPr>
          </w:p>
        </w:tc>
        <w:tc>
          <w:tcPr>
            <w:tcW w:w="709" w:type="dxa"/>
            <w:tcBorders>
              <w:top w:val="single" w:sz="4" w:space="0" w:color="auto"/>
              <w:left w:val="single" w:sz="4" w:space="0" w:color="auto"/>
              <w:bottom w:val="single" w:sz="4" w:space="0" w:color="auto"/>
              <w:right w:val="single" w:sz="4" w:space="0" w:color="auto"/>
            </w:tcBorders>
          </w:tcPr>
          <w:p w14:paraId="2C57E7AE" w14:textId="77777777" w:rsidR="005D5551" w:rsidRPr="005307A3" w:rsidRDefault="005D5551" w:rsidP="0071136D">
            <w:pPr>
              <w:pStyle w:val="TAC"/>
            </w:pPr>
          </w:p>
        </w:tc>
        <w:tc>
          <w:tcPr>
            <w:tcW w:w="742" w:type="dxa"/>
            <w:tcBorders>
              <w:top w:val="single" w:sz="4" w:space="0" w:color="auto"/>
              <w:left w:val="single" w:sz="4" w:space="0" w:color="auto"/>
              <w:bottom w:val="single" w:sz="4" w:space="0" w:color="auto"/>
              <w:right w:val="single" w:sz="4" w:space="0" w:color="auto"/>
            </w:tcBorders>
          </w:tcPr>
          <w:p w14:paraId="435FBFB3" w14:textId="77777777" w:rsidR="005D5551" w:rsidRPr="005307A3" w:rsidRDefault="005D5551" w:rsidP="0071136D">
            <w:pPr>
              <w:pStyle w:val="TAC"/>
            </w:pPr>
          </w:p>
        </w:tc>
        <w:tc>
          <w:tcPr>
            <w:tcW w:w="710" w:type="dxa"/>
            <w:tcBorders>
              <w:top w:val="single" w:sz="4" w:space="0" w:color="auto"/>
              <w:left w:val="single" w:sz="4" w:space="0" w:color="auto"/>
              <w:bottom w:val="single" w:sz="4" w:space="0" w:color="auto"/>
              <w:right w:val="single" w:sz="4" w:space="0" w:color="auto"/>
            </w:tcBorders>
          </w:tcPr>
          <w:p w14:paraId="4B4A066D" w14:textId="77777777" w:rsidR="005D5551" w:rsidRPr="005307A3" w:rsidRDefault="005D5551" w:rsidP="0071136D">
            <w:pPr>
              <w:pStyle w:val="TAC"/>
            </w:pPr>
          </w:p>
        </w:tc>
        <w:tc>
          <w:tcPr>
            <w:tcW w:w="674" w:type="dxa"/>
            <w:tcBorders>
              <w:top w:val="single" w:sz="4" w:space="0" w:color="auto"/>
              <w:left w:val="single" w:sz="4" w:space="0" w:color="auto"/>
              <w:bottom w:val="single" w:sz="4" w:space="0" w:color="auto"/>
              <w:right w:val="single" w:sz="4" w:space="0" w:color="auto"/>
            </w:tcBorders>
          </w:tcPr>
          <w:p w14:paraId="71E5599D" w14:textId="77777777" w:rsidR="005D5551" w:rsidRPr="005307A3" w:rsidRDefault="005D5551" w:rsidP="0071136D">
            <w:pPr>
              <w:pStyle w:val="TAC"/>
            </w:pPr>
          </w:p>
        </w:tc>
        <w:tc>
          <w:tcPr>
            <w:tcW w:w="389" w:type="dxa"/>
            <w:tcBorders>
              <w:top w:val="single" w:sz="4" w:space="0" w:color="auto"/>
              <w:left w:val="single" w:sz="4" w:space="0" w:color="auto"/>
              <w:bottom w:val="single" w:sz="4" w:space="0" w:color="auto"/>
              <w:right w:val="single" w:sz="4" w:space="0" w:color="auto"/>
            </w:tcBorders>
          </w:tcPr>
          <w:p w14:paraId="06ABC9F5" w14:textId="77777777" w:rsidR="005D5551" w:rsidRPr="005307A3" w:rsidRDefault="005D5551" w:rsidP="0071136D">
            <w:pPr>
              <w:pStyle w:val="TAC"/>
            </w:pPr>
          </w:p>
        </w:tc>
      </w:tr>
      <w:tr w:rsidR="005D5551" w:rsidRPr="005307A3" w14:paraId="73D2B7AC" w14:textId="77777777" w:rsidTr="0071136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5BC67451" w14:textId="77777777" w:rsidR="005D5551" w:rsidRPr="005307A3" w:rsidRDefault="005D5551" w:rsidP="0071136D">
            <w:pPr>
              <w:pStyle w:val="TAN"/>
            </w:pPr>
            <w:r w:rsidRPr="005307A3">
              <w:t>Note 1: The length of the BER-TLV is present here.</w:t>
            </w:r>
          </w:p>
          <w:p w14:paraId="67692935" w14:textId="77777777" w:rsidR="005D5551" w:rsidRPr="005307A3" w:rsidRDefault="005D5551" w:rsidP="0071136D">
            <w:pPr>
              <w:pStyle w:val="TAN"/>
            </w:pPr>
            <w:r w:rsidRPr="005307A3">
              <w:t>Note 2: Transaction identifier length and data.</w:t>
            </w:r>
          </w:p>
          <w:p w14:paraId="485EB1AB" w14:textId="77777777" w:rsidR="005D5551" w:rsidRPr="005307A3" w:rsidRDefault="005D5551" w:rsidP="0071136D">
            <w:pPr>
              <w:pStyle w:val="TAN"/>
            </w:pPr>
            <w:r w:rsidRPr="005307A3">
              <w:t xml:space="preserve">Note 3: If A.1/185 is supported by the ME, Date-Time and Time zone shall be provided. </w:t>
            </w:r>
          </w:p>
        </w:tc>
      </w:tr>
    </w:tbl>
    <w:p w14:paraId="75DD376B" w14:textId="77777777" w:rsidR="005D5551" w:rsidRDefault="005D5551" w:rsidP="005D5551">
      <w:pPr>
        <w:rPr>
          <w:highlight w:val="yellow"/>
        </w:rPr>
      </w:pPr>
    </w:p>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71F0E804" w14:textId="77777777" w:rsidR="0003593A" w:rsidRDefault="0003593A" w:rsidP="0003593A">
      <w:pPr>
        <w:pStyle w:val="B1"/>
        <w:ind w:firstLine="0"/>
      </w:pPr>
      <w:r>
        <w:t>-</w:t>
      </w:r>
      <w:r>
        <w:tab/>
        <w:t>CAG H</w:t>
      </w:r>
      <w:r w:rsidRPr="001B7C50">
        <w:t>uman-readable network name</w:t>
      </w:r>
      <w:r>
        <w:t>: ′CAG-0000000</w:t>
      </w:r>
      <w:r w:rsidRPr="000E2855">
        <w:rPr>
          <w:lang w:val="en-US"/>
        </w:rPr>
        <w:t>1</w:t>
      </w:r>
      <w:r>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7DFE22FD" w14:textId="77777777" w:rsidR="0003593A" w:rsidRDefault="0003593A" w:rsidP="0003593A">
      <w:pPr>
        <w:pStyle w:val="B1"/>
        <w:ind w:firstLine="0"/>
      </w:pPr>
      <w:r>
        <w:t>-</w:t>
      </w:r>
      <w:r>
        <w:tab/>
        <w:t>CAG H</w:t>
      </w:r>
      <w:r w:rsidRPr="001B7C50">
        <w:t>uman-readable network name</w:t>
      </w:r>
      <w:r>
        <w:t>: ′CAG-00000002′</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lastRenderedPageBreak/>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2668B534" w14:textId="77777777" w:rsidR="0003593A" w:rsidRDefault="0003593A" w:rsidP="0003593A">
      <w:pPr>
        <w:pStyle w:val="B1"/>
        <w:ind w:firstLine="0"/>
      </w:pPr>
      <w:r>
        <w:t>-</w:t>
      </w:r>
      <w:r>
        <w:tab/>
        <w:t>CAG H</w:t>
      </w:r>
      <w:r w:rsidRPr="001B7C50">
        <w:t>uman-readable network name</w:t>
      </w:r>
      <w:r>
        <w:t>: ′CAG-0000000</w:t>
      </w:r>
      <w:r w:rsidRPr="000E2855">
        <w:rPr>
          <w:lang w:val="en-US"/>
        </w:rPr>
        <w:t>3</w:t>
      </w:r>
      <w:r>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lastRenderedPageBreak/>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6CB241FB" w14:textId="2107B486" w:rsidR="00D73343" w:rsidRPr="005307A3" w:rsidRDefault="00D73343" w:rsidP="00D73343">
      <w:r w:rsidRPr="005307A3">
        <w:t>PROACTIVE COMMAND: SET UP EVENT LIST 1.1.1</w:t>
      </w:r>
    </w:p>
    <w:p w14:paraId="0D9A24CF" w14:textId="77777777" w:rsidR="00D73343" w:rsidRPr="005307A3" w:rsidRDefault="00D73343" w:rsidP="00D73343">
      <w:r w:rsidRPr="005307A3">
        <w:t>Logically:</w:t>
      </w:r>
    </w:p>
    <w:p w14:paraId="6D82DEF4" w14:textId="77777777" w:rsidR="00D73343" w:rsidRPr="005307A3" w:rsidRDefault="00D73343" w:rsidP="00D73343">
      <w:pPr>
        <w:pStyle w:val="EW"/>
        <w:ind w:left="284" w:firstLine="0"/>
      </w:pPr>
      <w:r w:rsidRPr="005307A3">
        <w:t>Command details</w:t>
      </w:r>
    </w:p>
    <w:p w14:paraId="50B03AF7" w14:textId="77777777" w:rsidR="00D73343" w:rsidRPr="005307A3" w:rsidRDefault="00D73343" w:rsidP="00D73343">
      <w:pPr>
        <w:pStyle w:val="EW"/>
        <w:ind w:left="284" w:firstLine="0"/>
      </w:pPr>
      <w:r w:rsidRPr="005307A3">
        <w:tab/>
        <w:t>Command number:</w:t>
      </w:r>
      <w:r w:rsidRPr="005307A3">
        <w:tab/>
        <w:t>1</w:t>
      </w:r>
    </w:p>
    <w:p w14:paraId="13D2E72E" w14:textId="77777777" w:rsidR="00D73343" w:rsidRPr="005307A3" w:rsidRDefault="00D73343" w:rsidP="00D73343">
      <w:pPr>
        <w:pStyle w:val="EW"/>
        <w:ind w:left="284" w:firstLine="0"/>
      </w:pPr>
      <w:r w:rsidRPr="005307A3">
        <w:tab/>
        <w:t>Command type:</w:t>
      </w:r>
      <w:r w:rsidRPr="005307A3">
        <w:tab/>
      </w:r>
      <w:r>
        <w:tab/>
      </w:r>
      <w:r w:rsidRPr="005307A3">
        <w:t>SET UP EVENT LIST</w:t>
      </w:r>
    </w:p>
    <w:p w14:paraId="1CFB9433" w14:textId="77777777" w:rsidR="00D73343" w:rsidRPr="00E36038" w:rsidRDefault="00D73343" w:rsidP="00D73343">
      <w:pPr>
        <w:pStyle w:val="EW"/>
        <w:ind w:left="284" w:firstLine="0"/>
        <w:rPr>
          <w:lang w:val="fr-FR"/>
        </w:rPr>
      </w:pPr>
      <w:r w:rsidRPr="005307A3">
        <w:tab/>
      </w:r>
      <w:r w:rsidRPr="00E36038">
        <w:rPr>
          <w:lang w:val="fr-FR"/>
        </w:rPr>
        <w:t>Command qualifier:</w:t>
      </w:r>
      <w:r w:rsidRPr="00E36038">
        <w:rPr>
          <w:lang w:val="fr-FR"/>
        </w:rPr>
        <w:tab/>
        <w:t>'00'</w:t>
      </w:r>
    </w:p>
    <w:p w14:paraId="7A711CC0" w14:textId="77777777" w:rsidR="00D73343" w:rsidRPr="00E36038" w:rsidRDefault="00D73343" w:rsidP="00D73343">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6068E2BD" w14:textId="77777777" w:rsidR="00D73343" w:rsidRPr="00E36038" w:rsidRDefault="00D73343" w:rsidP="00D73343">
      <w:pPr>
        <w:pStyle w:val="EW"/>
        <w:ind w:left="284"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UICC</w:t>
      </w:r>
    </w:p>
    <w:p w14:paraId="32CF6991" w14:textId="77777777" w:rsidR="00D73343" w:rsidRPr="005B0E45" w:rsidRDefault="00D73343" w:rsidP="00D73343">
      <w:pPr>
        <w:pStyle w:val="EW"/>
        <w:keepLines w:val="0"/>
        <w:ind w:left="284" w:firstLine="0"/>
      </w:pPr>
      <w:r w:rsidRPr="00E36038">
        <w:rPr>
          <w:lang w:val="fr-FR"/>
        </w:rPr>
        <w:tab/>
      </w:r>
      <w:r w:rsidRPr="005B0E45">
        <w:t>Destination device:</w:t>
      </w:r>
      <w:r w:rsidRPr="005B0E45">
        <w:tab/>
        <w:t>ME</w:t>
      </w:r>
    </w:p>
    <w:p w14:paraId="5A11B1A5" w14:textId="77777777" w:rsidR="00D73343" w:rsidRPr="005307A3" w:rsidRDefault="00D73343" w:rsidP="00D73343">
      <w:pPr>
        <w:pStyle w:val="EW"/>
        <w:keepNext/>
        <w:ind w:left="284" w:firstLine="0"/>
      </w:pPr>
      <w:r w:rsidRPr="005307A3">
        <w:t>Event list</w:t>
      </w:r>
    </w:p>
    <w:p w14:paraId="73D8FC34" w14:textId="4B95E2AC" w:rsidR="00D73343" w:rsidRPr="005307A3" w:rsidRDefault="00D73343" w:rsidP="00D73343">
      <w:pPr>
        <w:pStyle w:val="EX"/>
        <w:ind w:left="284" w:firstLine="0"/>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66503AFE"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2AA5466E"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EF415E4"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4F889B8" w14:textId="77777777" w:rsidR="00D73343" w:rsidRPr="00190264" w:rsidRDefault="00D73343" w:rsidP="00C51994">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2DC83308" w14:textId="77777777" w:rsidR="00D73343" w:rsidRPr="00190264" w:rsidRDefault="00D73343" w:rsidP="00C51994">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745A95EA"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36344F" w14:textId="77777777" w:rsidR="00D73343" w:rsidRPr="008E3401" w:rsidRDefault="00D73343" w:rsidP="00C51994">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4818FBF"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9744C14" w14:textId="77777777" w:rsidR="00D73343" w:rsidRPr="008E3401" w:rsidRDefault="00D73343" w:rsidP="00C51994">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7D979638"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B6AE565"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EEF21B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6EC6084"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53F59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A69DF38" w14:textId="77777777" w:rsidR="00D73343" w:rsidRPr="008E3401" w:rsidRDefault="00D73343" w:rsidP="00C51994">
            <w:pPr>
              <w:pStyle w:val="TAC"/>
            </w:pPr>
            <w:r w:rsidRPr="008E3401">
              <w:t>99</w:t>
            </w:r>
          </w:p>
        </w:tc>
      </w:tr>
      <w:tr w:rsidR="00D73343" w:rsidRPr="005307A3" w14:paraId="069A75A1" w14:textId="77777777" w:rsidTr="00C51994">
        <w:trPr>
          <w:jc w:val="center"/>
        </w:trPr>
        <w:tc>
          <w:tcPr>
            <w:tcW w:w="1134" w:type="dxa"/>
            <w:tcBorders>
              <w:top w:val="single" w:sz="4" w:space="0" w:color="auto"/>
              <w:right w:val="single" w:sz="4" w:space="0" w:color="auto"/>
            </w:tcBorders>
          </w:tcPr>
          <w:p w14:paraId="218BB0B2"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066220"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F27B7" w14:textId="77777777" w:rsidR="00D73343" w:rsidRPr="00190264" w:rsidRDefault="00D73343" w:rsidP="00C51994">
            <w:pPr>
              <w:pStyle w:val="TAC"/>
            </w:pPr>
            <w:r w:rsidRPr="00190264">
              <w:t>1E</w:t>
            </w:r>
          </w:p>
        </w:tc>
        <w:tc>
          <w:tcPr>
            <w:tcW w:w="567" w:type="dxa"/>
            <w:tcBorders>
              <w:top w:val="single" w:sz="4" w:space="0" w:color="auto"/>
              <w:left w:val="single" w:sz="4" w:space="0" w:color="auto"/>
            </w:tcBorders>
          </w:tcPr>
          <w:p w14:paraId="63D352E6" w14:textId="77777777" w:rsidR="00D73343" w:rsidRPr="008E3401" w:rsidRDefault="00D73343" w:rsidP="00C51994">
            <w:pPr>
              <w:pStyle w:val="TAC"/>
            </w:pPr>
          </w:p>
        </w:tc>
        <w:tc>
          <w:tcPr>
            <w:tcW w:w="567" w:type="dxa"/>
            <w:tcBorders>
              <w:top w:val="single" w:sz="4" w:space="0" w:color="auto"/>
            </w:tcBorders>
          </w:tcPr>
          <w:p w14:paraId="3D201CF8" w14:textId="77777777" w:rsidR="00D73343" w:rsidRPr="008E3401" w:rsidRDefault="00D73343" w:rsidP="00C51994">
            <w:pPr>
              <w:pStyle w:val="TAC"/>
            </w:pPr>
          </w:p>
        </w:tc>
        <w:tc>
          <w:tcPr>
            <w:tcW w:w="567" w:type="dxa"/>
            <w:tcBorders>
              <w:top w:val="single" w:sz="4" w:space="0" w:color="auto"/>
            </w:tcBorders>
          </w:tcPr>
          <w:p w14:paraId="140420A7" w14:textId="77777777" w:rsidR="00D73343" w:rsidRPr="008E3401" w:rsidRDefault="00D73343" w:rsidP="00C51994">
            <w:pPr>
              <w:pStyle w:val="TAC"/>
            </w:pPr>
          </w:p>
        </w:tc>
        <w:tc>
          <w:tcPr>
            <w:tcW w:w="567" w:type="dxa"/>
            <w:tcBorders>
              <w:top w:val="single" w:sz="4" w:space="0" w:color="auto"/>
            </w:tcBorders>
          </w:tcPr>
          <w:p w14:paraId="7D654FE0" w14:textId="77777777" w:rsidR="00D73343" w:rsidRPr="008E3401" w:rsidRDefault="00D73343" w:rsidP="00C51994">
            <w:pPr>
              <w:pStyle w:val="TAC"/>
            </w:pPr>
          </w:p>
        </w:tc>
        <w:tc>
          <w:tcPr>
            <w:tcW w:w="567" w:type="dxa"/>
            <w:tcBorders>
              <w:top w:val="single" w:sz="4" w:space="0" w:color="auto"/>
            </w:tcBorders>
          </w:tcPr>
          <w:p w14:paraId="32B640D5" w14:textId="77777777" w:rsidR="00D73343" w:rsidRPr="008E3401" w:rsidRDefault="00D73343" w:rsidP="00C51994">
            <w:pPr>
              <w:pStyle w:val="TAC"/>
            </w:pPr>
          </w:p>
        </w:tc>
        <w:tc>
          <w:tcPr>
            <w:tcW w:w="567" w:type="dxa"/>
            <w:tcBorders>
              <w:top w:val="single" w:sz="4" w:space="0" w:color="auto"/>
            </w:tcBorders>
          </w:tcPr>
          <w:p w14:paraId="14E1F9FB" w14:textId="77777777" w:rsidR="00D73343" w:rsidRPr="008E3401" w:rsidRDefault="00D73343" w:rsidP="00C51994">
            <w:pPr>
              <w:pStyle w:val="TAC"/>
            </w:pPr>
          </w:p>
        </w:tc>
        <w:tc>
          <w:tcPr>
            <w:tcW w:w="567" w:type="dxa"/>
            <w:tcBorders>
              <w:top w:val="single" w:sz="4" w:space="0" w:color="auto"/>
            </w:tcBorders>
          </w:tcPr>
          <w:p w14:paraId="3C3FDA6A" w14:textId="77777777" w:rsidR="00D73343" w:rsidRPr="008E3401" w:rsidRDefault="00D73343" w:rsidP="00C51994">
            <w:pPr>
              <w:pStyle w:val="TAC"/>
            </w:pPr>
          </w:p>
        </w:tc>
        <w:tc>
          <w:tcPr>
            <w:tcW w:w="567" w:type="dxa"/>
            <w:tcBorders>
              <w:top w:val="single" w:sz="4" w:space="0" w:color="auto"/>
            </w:tcBorders>
          </w:tcPr>
          <w:p w14:paraId="78AAF23D" w14:textId="77777777" w:rsidR="00D73343" w:rsidRPr="008E3401" w:rsidRDefault="00D73343" w:rsidP="00C51994">
            <w:pPr>
              <w:pStyle w:val="TAC"/>
            </w:pPr>
          </w:p>
        </w:tc>
        <w:tc>
          <w:tcPr>
            <w:tcW w:w="567" w:type="dxa"/>
            <w:tcBorders>
              <w:top w:val="single" w:sz="4" w:space="0" w:color="auto"/>
            </w:tcBorders>
          </w:tcPr>
          <w:p w14:paraId="511C1747" w14:textId="77777777" w:rsidR="00D73343" w:rsidRPr="008E3401" w:rsidRDefault="00D73343" w:rsidP="00C51994">
            <w:pPr>
              <w:pStyle w:val="TAC"/>
            </w:pPr>
          </w:p>
        </w:tc>
        <w:tc>
          <w:tcPr>
            <w:tcW w:w="567" w:type="dxa"/>
            <w:tcBorders>
              <w:top w:val="single" w:sz="4" w:space="0" w:color="auto"/>
            </w:tcBorders>
          </w:tcPr>
          <w:p w14:paraId="3DB5E838" w14:textId="77777777" w:rsidR="00D73343" w:rsidRPr="008E3401" w:rsidRDefault="00D73343" w:rsidP="00C51994">
            <w:pPr>
              <w:pStyle w:val="TAC"/>
            </w:pPr>
          </w:p>
        </w:tc>
      </w:tr>
    </w:tbl>
    <w:p w14:paraId="6E9F4753" w14:textId="77777777" w:rsidR="00D73343" w:rsidRPr="005307A3" w:rsidRDefault="00D73343" w:rsidP="00D73343">
      <w:pPr>
        <w:ind w:left="284"/>
      </w:pPr>
    </w:p>
    <w:p w14:paraId="6F8030F0" w14:textId="77777777" w:rsidR="00D73343" w:rsidRPr="005307A3" w:rsidRDefault="00D73343" w:rsidP="00D73343">
      <w:pPr>
        <w:ind w:left="284"/>
      </w:pPr>
      <w:r w:rsidRPr="005307A3">
        <w:t>TERMINAL RESPONSE: SET UP EVENT LIST 1.1.1</w:t>
      </w:r>
    </w:p>
    <w:p w14:paraId="23E255B5" w14:textId="77777777" w:rsidR="00D73343" w:rsidRPr="005307A3" w:rsidRDefault="00D73343" w:rsidP="00D73343">
      <w:pPr>
        <w:ind w:left="284"/>
      </w:pPr>
      <w:r w:rsidRPr="005307A3">
        <w:t>Logically:</w:t>
      </w:r>
    </w:p>
    <w:p w14:paraId="3CFED799" w14:textId="77777777" w:rsidR="00D73343" w:rsidRPr="005307A3" w:rsidRDefault="00D73343" w:rsidP="00D73343">
      <w:pPr>
        <w:pStyle w:val="EW"/>
        <w:ind w:left="568" w:firstLine="0"/>
      </w:pPr>
      <w:r w:rsidRPr="005307A3">
        <w:t>Command details</w:t>
      </w:r>
      <w:r>
        <w:t>:</w:t>
      </w:r>
    </w:p>
    <w:p w14:paraId="17A1D011" w14:textId="77777777" w:rsidR="00D73343" w:rsidRPr="005307A3" w:rsidRDefault="00D73343" w:rsidP="00D73343">
      <w:pPr>
        <w:pStyle w:val="EW"/>
        <w:ind w:left="568" w:firstLine="0"/>
      </w:pPr>
      <w:r w:rsidRPr="005307A3">
        <w:tab/>
        <w:t>Command number:</w:t>
      </w:r>
      <w:r w:rsidRPr="005307A3">
        <w:tab/>
        <w:t>1</w:t>
      </w:r>
    </w:p>
    <w:p w14:paraId="35B7DA98" w14:textId="77777777" w:rsidR="00D73343" w:rsidRPr="005307A3" w:rsidRDefault="00D73343" w:rsidP="00D73343">
      <w:pPr>
        <w:pStyle w:val="EW"/>
        <w:ind w:left="568" w:firstLine="0"/>
      </w:pPr>
      <w:r w:rsidRPr="005307A3">
        <w:tab/>
        <w:t>Command type:</w:t>
      </w:r>
      <w:r w:rsidRPr="005307A3">
        <w:tab/>
      </w:r>
      <w:r>
        <w:tab/>
      </w:r>
      <w:r w:rsidRPr="005307A3">
        <w:t>SET UP EVENT LIST</w:t>
      </w:r>
    </w:p>
    <w:p w14:paraId="6949B875" w14:textId="77777777" w:rsidR="00D73343" w:rsidRPr="00E36038" w:rsidRDefault="00D73343" w:rsidP="00D73343">
      <w:pPr>
        <w:pStyle w:val="EW"/>
        <w:ind w:left="568" w:firstLine="0"/>
        <w:rPr>
          <w:lang w:val="fr-FR"/>
        </w:rPr>
      </w:pPr>
      <w:r w:rsidRPr="005307A3">
        <w:tab/>
      </w:r>
      <w:r w:rsidRPr="00E36038">
        <w:rPr>
          <w:lang w:val="fr-FR"/>
        </w:rPr>
        <w:t>Command qualifier:</w:t>
      </w:r>
      <w:r w:rsidRPr="00E36038">
        <w:rPr>
          <w:lang w:val="fr-FR"/>
        </w:rPr>
        <w:tab/>
        <w:t>'00'</w:t>
      </w:r>
    </w:p>
    <w:p w14:paraId="4C364608"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 :</w:t>
      </w:r>
    </w:p>
    <w:p w14:paraId="59297F77"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ME</w:t>
      </w:r>
    </w:p>
    <w:p w14:paraId="280BDAEA" w14:textId="77777777" w:rsidR="00D73343" w:rsidRPr="005B0E45" w:rsidRDefault="00D73343" w:rsidP="00D73343">
      <w:pPr>
        <w:pStyle w:val="EW"/>
        <w:ind w:left="568" w:firstLine="0"/>
      </w:pPr>
      <w:r w:rsidRPr="00E36038">
        <w:rPr>
          <w:lang w:val="fr-FR"/>
        </w:rPr>
        <w:tab/>
      </w:r>
      <w:r w:rsidRPr="005B0E45">
        <w:t>Destination device:</w:t>
      </w:r>
      <w:r w:rsidRPr="005B0E45">
        <w:tab/>
        <w:t>UICC</w:t>
      </w:r>
    </w:p>
    <w:p w14:paraId="69D9FEF3" w14:textId="77777777" w:rsidR="00D73343" w:rsidRPr="005307A3" w:rsidRDefault="00D73343" w:rsidP="00D73343">
      <w:pPr>
        <w:pStyle w:val="EW"/>
        <w:ind w:left="568" w:firstLine="0"/>
      </w:pPr>
      <w:r w:rsidRPr="005307A3">
        <w:t>Result</w:t>
      </w:r>
      <w:r>
        <w:t>:</w:t>
      </w:r>
    </w:p>
    <w:p w14:paraId="6B16961A" w14:textId="77777777" w:rsidR="00D73343" w:rsidRPr="005307A3" w:rsidRDefault="00D73343" w:rsidP="00D73343">
      <w:pPr>
        <w:pStyle w:val="EX"/>
        <w:ind w:left="568" w:firstLine="0"/>
      </w:pPr>
      <w:r w:rsidRPr="005307A3">
        <w:tab/>
        <w:t>General Result:</w:t>
      </w:r>
      <w:r w:rsidRPr="005307A3">
        <w:tab/>
      </w:r>
      <w:r>
        <w:tab/>
      </w:r>
      <w:r w:rsidRPr="005307A3">
        <w:t>Command performed successfully</w:t>
      </w:r>
    </w:p>
    <w:p w14:paraId="5C895DE0" w14:textId="77777777" w:rsidR="00D73343" w:rsidRPr="005307A3" w:rsidRDefault="00D73343" w:rsidP="00D73343">
      <w:pPr>
        <w:ind w:left="284"/>
      </w:pPr>
      <w:r w:rsidRPr="005307A3">
        <w:t>Coding:</w:t>
      </w:r>
    </w:p>
    <w:p w14:paraId="5FD9CE85"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371EB5D1"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1D4B48F"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1FAF8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DEF97"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FD3F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710AF"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7E510"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B685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7E76B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C612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7205B"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B1161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A8F7FF"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3EDFDB" w14:textId="77777777" w:rsidR="0003593A" w:rsidRPr="005307A3" w:rsidRDefault="0003593A" w:rsidP="00340D1F">
            <w:pPr>
              <w:pStyle w:val="TAC"/>
            </w:pPr>
            <w:r w:rsidRPr="005307A3">
              <w:t>00</w:t>
            </w:r>
          </w:p>
        </w:tc>
      </w:tr>
    </w:tbl>
    <w:p w14:paraId="3031E413" w14:textId="77777777" w:rsidR="0003593A" w:rsidRPr="005307A3" w:rsidRDefault="0003593A" w:rsidP="0003593A"/>
    <w:p w14:paraId="05077BE1" w14:textId="77777777" w:rsidR="0003593A" w:rsidRPr="005307A3" w:rsidRDefault="0003593A" w:rsidP="0003593A">
      <w:r w:rsidRPr="005307A3">
        <w:t xml:space="preserve">EVENT DOWNLOAD – </w:t>
      </w:r>
      <w:r>
        <w:t>CAG</w:t>
      </w:r>
      <w:r w:rsidRPr="005307A3">
        <w:t xml:space="preserve"> CELL SELECTION 1.1.1A</w:t>
      </w:r>
    </w:p>
    <w:p w14:paraId="73706CFB" w14:textId="77777777" w:rsidR="00D73343" w:rsidRPr="00EE38C3" w:rsidRDefault="00D73343" w:rsidP="00D73343">
      <w:pPr>
        <w:ind w:left="284"/>
      </w:pPr>
      <w:r w:rsidRPr="00EE38C3">
        <w:t>Logically:</w:t>
      </w:r>
    </w:p>
    <w:p w14:paraId="3B11DEB5" w14:textId="77777777" w:rsidR="00D73343" w:rsidRPr="00EE38C3" w:rsidRDefault="00D73343" w:rsidP="00D73343">
      <w:pPr>
        <w:pStyle w:val="EW"/>
        <w:ind w:left="568" w:firstLine="0"/>
      </w:pPr>
      <w:r w:rsidRPr="00EE38C3">
        <w:t>Event list</w:t>
      </w:r>
      <w:r>
        <w:t>:</w:t>
      </w:r>
    </w:p>
    <w:p w14:paraId="3799939B" w14:textId="77777777" w:rsidR="00D73343" w:rsidRPr="00EE38C3" w:rsidRDefault="00D73343" w:rsidP="00D73343">
      <w:pPr>
        <w:pStyle w:val="EW"/>
        <w:ind w:left="568" w:firstLine="0"/>
      </w:pPr>
      <w:r w:rsidRPr="00EE38C3">
        <w:tab/>
        <w:t>Event 1:</w:t>
      </w:r>
      <w:r w:rsidRPr="00EE38C3">
        <w:tab/>
      </w:r>
      <w:r>
        <w:tab/>
      </w:r>
      <w:r>
        <w:tab/>
      </w:r>
      <w:r>
        <w:tab/>
      </w:r>
      <w:r w:rsidRPr="00EE38C3">
        <w:t>CAG Cell selection</w:t>
      </w:r>
    </w:p>
    <w:p w14:paraId="19C07096" w14:textId="77777777" w:rsidR="00D73343" w:rsidRPr="00EE38C3" w:rsidRDefault="00D73343" w:rsidP="00D73343">
      <w:pPr>
        <w:pStyle w:val="EW"/>
        <w:ind w:left="568" w:firstLine="0"/>
        <w:rPr>
          <w:lang w:val="fr-FR"/>
        </w:rPr>
      </w:pPr>
      <w:proofErr w:type="spellStart"/>
      <w:r w:rsidRPr="00EE38C3">
        <w:rPr>
          <w:lang w:val="fr-FR"/>
        </w:rPr>
        <w:t>Device</w:t>
      </w:r>
      <w:proofErr w:type="spellEnd"/>
      <w:r w:rsidRPr="00EE38C3">
        <w:rPr>
          <w:lang w:val="fr-FR"/>
        </w:rPr>
        <w:t xml:space="preserve"> </w:t>
      </w:r>
      <w:proofErr w:type="spellStart"/>
      <w:r w:rsidRPr="00EE38C3">
        <w:rPr>
          <w:lang w:val="fr-FR"/>
        </w:rPr>
        <w:t>identities</w:t>
      </w:r>
      <w:proofErr w:type="spellEnd"/>
      <w:r>
        <w:rPr>
          <w:lang w:val="fr-FR"/>
        </w:rPr>
        <w:t>:</w:t>
      </w:r>
    </w:p>
    <w:p w14:paraId="06ABE4B7" w14:textId="77777777" w:rsidR="00D73343" w:rsidRPr="00AF6740" w:rsidRDefault="00D73343" w:rsidP="00D73343">
      <w:pPr>
        <w:pStyle w:val="EW"/>
        <w:ind w:left="568" w:firstLine="0"/>
        <w:rPr>
          <w:lang w:val="fr-FR"/>
        </w:rPr>
      </w:pPr>
      <w:r w:rsidRPr="00AF6740">
        <w:rPr>
          <w:lang w:val="fr-FR"/>
        </w:rPr>
        <w:tab/>
        <w:t xml:space="preserve">Source </w:t>
      </w:r>
      <w:proofErr w:type="spellStart"/>
      <w:r w:rsidRPr="00AF6740">
        <w:rPr>
          <w:lang w:val="fr-FR"/>
        </w:rPr>
        <w:t>device</w:t>
      </w:r>
      <w:proofErr w:type="spellEnd"/>
      <w:r w:rsidRPr="00AF6740">
        <w:rPr>
          <w:lang w:val="fr-FR"/>
        </w:rPr>
        <w:t>:</w:t>
      </w:r>
      <w:r w:rsidRPr="00AF6740">
        <w:rPr>
          <w:lang w:val="fr-FR"/>
        </w:rPr>
        <w:tab/>
      </w:r>
      <w:r>
        <w:rPr>
          <w:lang w:val="fr-FR"/>
        </w:rPr>
        <w:tab/>
      </w:r>
      <w:r w:rsidRPr="00AF6740">
        <w:rPr>
          <w:lang w:val="fr-FR"/>
        </w:rPr>
        <w:t>Network</w:t>
      </w:r>
    </w:p>
    <w:p w14:paraId="0B71F921" w14:textId="77777777" w:rsidR="00D73343" w:rsidRPr="00AF6740" w:rsidRDefault="00D73343" w:rsidP="00D73343">
      <w:pPr>
        <w:pStyle w:val="EW"/>
        <w:ind w:left="568" w:firstLine="0"/>
        <w:rPr>
          <w:lang w:val="fr-FR"/>
        </w:rPr>
      </w:pPr>
      <w:r w:rsidRPr="00AF6740">
        <w:rPr>
          <w:lang w:val="fr-FR"/>
        </w:rPr>
        <w:tab/>
        <w:t xml:space="preserve">Destination </w:t>
      </w:r>
      <w:proofErr w:type="spellStart"/>
      <w:r w:rsidRPr="00AF6740">
        <w:rPr>
          <w:lang w:val="fr-FR"/>
        </w:rPr>
        <w:t>device</w:t>
      </w:r>
      <w:proofErr w:type="spellEnd"/>
      <w:r w:rsidRPr="00AF6740">
        <w:rPr>
          <w:lang w:val="fr-FR"/>
        </w:rPr>
        <w:t>:</w:t>
      </w:r>
      <w:r w:rsidRPr="00AF6740">
        <w:rPr>
          <w:lang w:val="fr-FR"/>
        </w:rPr>
        <w:tab/>
        <w:t>UICC</w:t>
      </w:r>
    </w:p>
    <w:p w14:paraId="2E6F26C1" w14:textId="77777777" w:rsidR="00D73343" w:rsidRPr="00EE38C3" w:rsidRDefault="00D73343" w:rsidP="00D73343">
      <w:pPr>
        <w:pStyle w:val="EW"/>
        <w:ind w:left="568" w:firstLine="0"/>
      </w:pPr>
      <w:r w:rsidRPr="00EE38C3">
        <w:t>Access Technology</w:t>
      </w:r>
      <w:r>
        <w:t>:</w:t>
      </w:r>
    </w:p>
    <w:p w14:paraId="792E83B1" w14:textId="77777777" w:rsidR="00D73343" w:rsidRPr="00EE38C3" w:rsidRDefault="00D73343" w:rsidP="00D73343">
      <w:pPr>
        <w:pStyle w:val="EW"/>
        <w:ind w:left="568" w:firstLine="0"/>
      </w:pPr>
      <w:r w:rsidRPr="00EE38C3">
        <w:tab/>
        <w:t>Technology:</w:t>
      </w:r>
      <w:r w:rsidRPr="00EE38C3">
        <w:tab/>
      </w:r>
      <w:r>
        <w:tab/>
      </w:r>
      <w:r>
        <w:tab/>
      </w:r>
      <w:r w:rsidRPr="00EE38C3">
        <w:t>3GPP NG-RAN</w:t>
      </w:r>
    </w:p>
    <w:p w14:paraId="087F0561" w14:textId="5025CEEE" w:rsidR="00D73343" w:rsidRPr="00EE38C3" w:rsidRDefault="00D73343" w:rsidP="00D73343">
      <w:pPr>
        <w:pStyle w:val="EW"/>
        <w:ind w:left="568" w:firstLine="0"/>
      </w:pPr>
      <w:r w:rsidRPr="00EE38C3">
        <w:t>CAG Cell selection status:</w:t>
      </w:r>
    </w:p>
    <w:p w14:paraId="0BFE1942" w14:textId="77777777" w:rsidR="00D73343" w:rsidRPr="00AF6740" w:rsidRDefault="00D73343" w:rsidP="00D73343">
      <w:pPr>
        <w:pStyle w:val="EW"/>
        <w:ind w:left="568" w:firstLine="0"/>
      </w:pPr>
      <w:r w:rsidRPr="00AF6740">
        <w:tab/>
        <w:t>Byte 1, general information: '01' (camped on a CAG cell)</w:t>
      </w:r>
    </w:p>
    <w:p w14:paraId="2E1BA33D" w14:textId="77777777" w:rsidR="00D73343" w:rsidRPr="00E420EF" w:rsidRDefault="00D73343" w:rsidP="00D73343">
      <w:pPr>
        <w:pStyle w:val="EW"/>
        <w:ind w:left="568" w:firstLine="284"/>
      </w:pPr>
      <w:r w:rsidRPr="00AF6740">
        <w:t xml:space="preserve">Byte 2, </w:t>
      </w:r>
      <w:r w:rsidRPr="00E420EF">
        <w:t>additional information: '41' (Result of a manual CAG selection)</w:t>
      </w:r>
    </w:p>
    <w:p w14:paraId="75521FB7" w14:textId="77777777" w:rsidR="00D73343" w:rsidRDefault="00D73343" w:rsidP="00D73343">
      <w:pPr>
        <w:pStyle w:val="EW"/>
        <w:ind w:left="568" w:firstLine="0"/>
      </w:pPr>
      <w:r w:rsidRPr="00EE38C3">
        <w:t>CAG information list</w:t>
      </w:r>
      <w:r>
        <w:t>:</w:t>
      </w:r>
    </w:p>
    <w:p w14:paraId="6A97B766" w14:textId="55805042" w:rsidR="00D73343" w:rsidRDefault="00D73343" w:rsidP="00D73343">
      <w:pPr>
        <w:pStyle w:val="EW"/>
        <w:ind w:left="568" w:firstLine="0"/>
      </w:pPr>
      <w:r>
        <w:tab/>
        <w:t>One CAG ID for MCC = 244, MNC = 083</w:t>
      </w:r>
    </w:p>
    <w:p w14:paraId="5963B113" w14:textId="77777777" w:rsidR="00D73343" w:rsidRDefault="00D73343" w:rsidP="00D73343">
      <w:pPr>
        <w:pStyle w:val="EW"/>
        <w:ind w:left="568" w:firstLine="284"/>
      </w:pPr>
      <w:r>
        <w:t>Ignore 'CAG only' bit = true</w:t>
      </w:r>
    </w:p>
    <w:p w14:paraId="608D0AC1" w14:textId="61DDDEFB" w:rsidR="00D73343" w:rsidRDefault="00D73343" w:rsidP="00D73343">
      <w:pPr>
        <w:pStyle w:val="EW"/>
        <w:ind w:left="568" w:firstLine="0"/>
      </w:pPr>
      <w:r>
        <w:tab/>
        <w:t>CAG ID:</w:t>
      </w:r>
      <w:r>
        <w:tab/>
        <w:t>00 00 00 01</w:t>
      </w:r>
    </w:p>
    <w:p w14:paraId="1DE27AB0" w14:textId="77777777" w:rsidR="00D73343" w:rsidRDefault="00D73343" w:rsidP="00D73343">
      <w:pPr>
        <w:pStyle w:val="EW"/>
        <w:ind w:left="568" w:firstLine="0"/>
      </w:pPr>
      <w:r>
        <w:t>CAG Human-readable network name list:</w:t>
      </w:r>
    </w:p>
    <w:p w14:paraId="14896CFC" w14:textId="77777777" w:rsidR="00D73343" w:rsidRDefault="00D73343" w:rsidP="00D73343">
      <w:pPr>
        <w:pStyle w:val="EW"/>
        <w:ind w:left="568" w:firstLine="0"/>
      </w:pPr>
      <w:r>
        <w:lastRenderedPageBreak/>
        <w:tab/>
        <w:t>Only one CAG Human-readable network name in the list</w:t>
      </w:r>
    </w:p>
    <w:p w14:paraId="7726B81D" w14:textId="4262471E" w:rsidR="00D73343" w:rsidRDefault="00D73343" w:rsidP="00D73343">
      <w:pPr>
        <w:pStyle w:val="EW"/>
        <w:keepLines w:val="0"/>
        <w:ind w:left="568" w:firstLine="0"/>
      </w:pPr>
      <w:r>
        <w:tab/>
        <w:t>CAG Human-readable network name:</w:t>
      </w:r>
      <w:r>
        <w:tab/>
        <w:t>′CAG-00000001′</w:t>
      </w:r>
    </w:p>
    <w:p w14:paraId="2372360F" w14:textId="77777777" w:rsidR="00D73343" w:rsidRPr="005307A3" w:rsidRDefault="00D73343" w:rsidP="00D73343">
      <w:pPr>
        <w:pStyle w:val="EW"/>
        <w:keepLines w:val="0"/>
        <w:ind w:left="284" w:firstLine="0"/>
      </w:pPr>
    </w:p>
    <w:p w14:paraId="6F90AB4C"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8E3401" w14:paraId="39D5F38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0BF9E99F"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843F59" w14:textId="4F4F14D3"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57EF0DB"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11EACBE4"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779CA47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F5F7E98"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D885AC6"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30F115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18B495"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2D495A5"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07D826E"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A01853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7614663" w14:textId="77777777" w:rsidR="00D73343" w:rsidRPr="008E3401" w:rsidRDefault="00D73343" w:rsidP="00C51994">
            <w:pPr>
              <w:pStyle w:val="TAC"/>
            </w:pPr>
            <w:r w:rsidRPr="008E3401">
              <w:t>0A</w:t>
            </w:r>
          </w:p>
        </w:tc>
      </w:tr>
      <w:tr w:rsidR="00D73343" w:rsidRPr="008E3401" w14:paraId="7B18E321" w14:textId="77777777" w:rsidTr="00C51994">
        <w:trPr>
          <w:jc w:val="center"/>
        </w:trPr>
        <w:tc>
          <w:tcPr>
            <w:tcW w:w="1134" w:type="dxa"/>
            <w:tcBorders>
              <w:top w:val="single" w:sz="4" w:space="0" w:color="auto"/>
              <w:right w:val="single" w:sz="4" w:space="0" w:color="auto"/>
            </w:tcBorders>
          </w:tcPr>
          <w:p w14:paraId="5FED0272"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283BF49"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34E0E4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548609C3"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5316D7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441FA40"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322A38AD"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8CD0D02"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D78B62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AEFF6DD"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2DE6530"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78DCA14D"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4324F006" w14:textId="77777777" w:rsidR="00D73343" w:rsidRPr="008E3401" w:rsidRDefault="00D73343" w:rsidP="00C51994">
            <w:pPr>
              <w:pStyle w:val="TAC"/>
            </w:pPr>
            <w:r w:rsidRPr="008E3401">
              <w:t>00</w:t>
            </w:r>
          </w:p>
        </w:tc>
      </w:tr>
      <w:tr w:rsidR="00D73343" w:rsidRPr="008E3401" w14:paraId="5961712E" w14:textId="77777777" w:rsidTr="00C51994">
        <w:trPr>
          <w:jc w:val="center"/>
        </w:trPr>
        <w:tc>
          <w:tcPr>
            <w:tcW w:w="1134" w:type="dxa"/>
            <w:tcBorders>
              <w:right w:val="single" w:sz="4" w:space="0" w:color="auto"/>
            </w:tcBorders>
          </w:tcPr>
          <w:p w14:paraId="04CE57BC"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88CC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20CB09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BDE663F"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6E0541DF" w14:textId="77777777" w:rsidR="00D73343" w:rsidRPr="008E3401" w:rsidRDefault="00D73343" w:rsidP="00C51994">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5ABCF0AF" w14:textId="27DED512"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D6A6057" w14:textId="77777777" w:rsidR="00D73343" w:rsidRPr="00190264" w:rsidRDefault="00D73343" w:rsidP="00C51994">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4FE9943" w14:textId="77777777" w:rsidR="00D73343" w:rsidRPr="00A8795B"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64A66E6" w14:textId="77777777" w:rsidR="00D73343" w:rsidRPr="00A8795B" w:rsidRDefault="00D73343" w:rsidP="00C51994">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5A4AF0"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5F9BAAB"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087B181A"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5585929" w14:textId="77777777" w:rsidR="00D73343" w:rsidRPr="008E3401" w:rsidRDefault="00D73343" w:rsidP="00C51994">
            <w:pPr>
              <w:pStyle w:val="TAC"/>
            </w:pPr>
            <w:r w:rsidRPr="008E3401">
              <w:t>30</w:t>
            </w:r>
          </w:p>
        </w:tc>
      </w:tr>
      <w:tr w:rsidR="00D73343" w:rsidRPr="008E3401" w14:paraId="7480A87B" w14:textId="77777777" w:rsidTr="00C51994">
        <w:trPr>
          <w:jc w:val="center"/>
        </w:trPr>
        <w:tc>
          <w:tcPr>
            <w:tcW w:w="1134" w:type="dxa"/>
            <w:tcBorders>
              <w:right w:val="single" w:sz="4" w:space="0" w:color="auto"/>
            </w:tcBorders>
          </w:tcPr>
          <w:p w14:paraId="0A3FD226"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6DA68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299DDF7"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3E4EF32"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0B94049"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DE4094F"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045FEE7" w14:textId="77777777" w:rsidR="00D73343" w:rsidRPr="00190264"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850D0A4"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5F60ECA2" w14:textId="77777777" w:rsidR="00D73343" w:rsidRPr="00A8795B" w:rsidRDefault="00D73343" w:rsidP="00C51994">
            <w:pPr>
              <w:pStyle w:val="TAC"/>
            </w:pPr>
          </w:p>
        </w:tc>
        <w:tc>
          <w:tcPr>
            <w:tcW w:w="567" w:type="dxa"/>
            <w:tcBorders>
              <w:top w:val="single" w:sz="4" w:space="0" w:color="auto"/>
            </w:tcBorders>
          </w:tcPr>
          <w:p w14:paraId="2462E084" w14:textId="77777777" w:rsidR="00D73343" w:rsidRPr="00A8795B" w:rsidRDefault="00D73343" w:rsidP="00C51994">
            <w:pPr>
              <w:pStyle w:val="TAC"/>
            </w:pPr>
          </w:p>
        </w:tc>
        <w:tc>
          <w:tcPr>
            <w:tcW w:w="567" w:type="dxa"/>
            <w:tcBorders>
              <w:top w:val="single" w:sz="4" w:space="0" w:color="auto"/>
            </w:tcBorders>
          </w:tcPr>
          <w:p w14:paraId="004BDD62" w14:textId="77777777" w:rsidR="00D73343" w:rsidRPr="00A8795B" w:rsidRDefault="00D73343" w:rsidP="00C51994">
            <w:pPr>
              <w:pStyle w:val="TAC"/>
            </w:pPr>
          </w:p>
        </w:tc>
        <w:tc>
          <w:tcPr>
            <w:tcW w:w="567" w:type="dxa"/>
            <w:tcBorders>
              <w:top w:val="single" w:sz="4" w:space="0" w:color="auto"/>
            </w:tcBorders>
          </w:tcPr>
          <w:p w14:paraId="79789944" w14:textId="77777777" w:rsidR="00D73343" w:rsidRPr="00A8795B" w:rsidRDefault="00D73343" w:rsidP="00C51994">
            <w:pPr>
              <w:pStyle w:val="TAC"/>
            </w:pPr>
          </w:p>
        </w:tc>
        <w:tc>
          <w:tcPr>
            <w:tcW w:w="567" w:type="dxa"/>
            <w:tcBorders>
              <w:top w:val="single" w:sz="4" w:space="0" w:color="auto"/>
            </w:tcBorders>
          </w:tcPr>
          <w:p w14:paraId="229CCD67" w14:textId="77777777" w:rsidR="00D73343" w:rsidRPr="00A8795B" w:rsidRDefault="00D73343" w:rsidP="00C51994">
            <w:pPr>
              <w:pStyle w:val="TAC"/>
            </w:pPr>
          </w:p>
        </w:tc>
      </w:tr>
    </w:tbl>
    <w:p w14:paraId="06CC5C24" w14:textId="77777777" w:rsidR="00D73343" w:rsidRPr="005307A3" w:rsidRDefault="00D73343" w:rsidP="00D73343">
      <w:pPr>
        <w:ind w:left="284"/>
      </w:pPr>
    </w:p>
    <w:p w14:paraId="394DFE63" w14:textId="77777777" w:rsidR="00D73343" w:rsidRPr="005307A3" w:rsidRDefault="00D73343" w:rsidP="00D73343">
      <w:pPr>
        <w:keepNext/>
        <w:ind w:left="284"/>
      </w:pPr>
      <w:r w:rsidRPr="005307A3">
        <w:t xml:space="preserve">EVENT DOWNLOAD – </w:t>
      </w:r>
      <w:r>
        <w:t>CAG</w:t>
      </w:r>
      <w:r w:rsidRPr="005307A3">
        <w:t xml:space="preserve"> CELL SELECTION 1.1.1</w:t>
      </w:r>
      <w:r>
        <w:t>B</w:t>
      </w:r>
    </w:p>
    <w:p w14:paraId="0024FE80" w14:textId="77777777" w:rsidR="00D73343" w:rsidRPr="005307A3" w:rsidRDefault="00D73343" w:rsidP="00D73343">
      <w:pPr>
        <w:keepNext/>
        <w:ind w:left="284"/>
      </w:pPr>
      <w:r w:rsidRPr="005307A3">
        <w:t>Logically:</w:t>
      </w:r>
    </w:p>
    <w:p w14:paraId="26442282" w14:textId="77777777" w:rsidR="00D73343" w:rsidRPr="005307A3" w:rsidRDefault="00D73343" w:rsidP="00D73343">
      <w:pPr>
        <w:pStyle w:val="EW"/>
        <w:ind w:left="568" w:firstLine="0"/>
      </w:pPr>
      <w:r w:rsidRPr="005307A3">
        <w:t>Event list</w:t>
      </w:r>
      <w:r>
        <w:t>:</w:t>
      </w:r>
    </w:p>
    <w:p w14:paraId="1EEC9CF0" w14:textId="77777777" w:rsidR="00D73343" w:rsidRPr="005307A3" w:rsidRDefault="00D73343" w:rsidP="00D73343">
      <w:pPr>
        <w:pStyle w:val="EW"/>
        <w:ind w:left="568" w:firstLine="0"/>
      </w:pPr>
      <w:r w:rsidRPr="005307A3">
        <w:tab/>
        <w:t>Event 1:</w:t>
      </w:r>
      <w:r w:rsidRPr="005307A3">
        <w:tab/>
      </w:r>
      <w:r>
        <w:tab/>
      </w:r>
      <w:r>
        <w:tab/>
      </w:r>
      <w:r>
        <w:tab/>
        <w:t>CAG</w:t>
      </w:r>
      <w:r w:rsidRPr="005307A3">
        <w:t xml:space="preserve"> Cell selection</w:t>
      </w:r>
    </w:p>
    <w:p w14:paraId="764D5E87"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11305BDB"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074088F3"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51D28215" w14:textId="77777777" w:rsidR="00D73343" w:rsidRPr="005307A3" w:rsidRDefault="00D73343" w:rsidP="00D73343">
      <w:pPr>
        <w:pStyle w:val="EW"/>
        <w:ind w:left="568" w:firstLine="0"/>
      </w:pPr>
      <w:r w:rsidRPr="005307A3">
        <w:t>Access Technology</w:t>
      </w:r>
      <w:r>
        <w:t>:</w:t>
      </w:r>
    </w:p>
    <w:p w14:paraId="13D53520"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7563C9C3" w14:textId="77777777" w:rsidR="00D73343" w:rsidRDefault="00D73343" w:rsidP="00D73343">
      <w:pPr>
        <w:pStyle w:val="EW"/>
        <w:ind w:left="568" w:firstLine="0"/>
      </w:pPr>
      <w:r>
        <w:t>CAG</w:t>
      </w:r>
      <w:r w:rsidRPr="005307A3">
        <w:t xml:space="preserve"> Cell selection status:</w:t>
      </w:r>
      <w:r w:rsidRPr="005307A3">
        <w:tab/>
      </w:r>
    </w:p>
    <w:p w14:paraId="10404670"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CDAEF43"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46199623" w14:textId="77777777" w:rsidR="00D73343" w:rsidRDefault="00D73343" w:rsidP="00D73343">
      <w:pPr>
        <w:pStyle w:val="EW"/>
        <w:ind w:left="568" w:firstLine="0"/>
      </w:pPr>
      <w:r>
        <w:t>CAG information list</w:t>
      </w:r>
    </w:p>
    <w:p w14:paraId="5EA18A6A" w14:textId="2AA0D507" w:rsidR="00D73343" w:rsidRDefault="00D73343" w:rsidP="00D73343">
      <w:pPr>
        <w:pStyle w:val="EW"/>
        <w:ind w:left="568" w:firstLine="0"/>
      </w:pPr>
      <w:r>
        <w:tab/>
        <w:t>One CAG IDs for MCC = 244, MNC = 083</w:t>
      </w:r>
    </w:p>
    <w:p w14:paraId="7647EC35" w14:textId="77777777" w:rsidR="00D73343" w:rsidRDefault="00D73343" w:rsidP="00D73343">
      <w:pPr>
        <w:pStyle w:val="EW"/>
        <w:ind w:left="568" w:firstLine="284"/>
      </w:pPr>
      <w:r>
        <w:t>Ignore 'CAG only' bit = true</w:t>
      </w:r>
    </w:p>
    <w:p w14:paraId="403D9614" w14:textId="1E6A1C92" w:rsidR="00D73343" w:rsidRDefault="00D73343" w:rsidP="00D73343">
      <w:pPr>
        <w:pStyle w:val="EW"/>
        <w:ind w:left="568" w:firstLine="0"/>
      </w:pPr>
      <w:r>
        <w:tab/>
        <w:t>CAG ID:</w:t>
      </w:r>
      <w:r>
        <w:tab/>
        <w:t>00 00 00 01</w:t>
      </w:r>
    </w:p>
    <w:p w14:paraId="15B35B9A" w14:textId="77777777" w:rsidR="00D73343" w:rsidRDefault="00D73343" w:rsidP="00D73343">
      <w:pPr>
        <w:pStyle w:val="EW"/>
        <w:ind w:left="568" w:firstLine="0"/>
      </w:pPr>
      <w:r>
        <w:t>CAG Human-readable network name list:</w:t>
      </w:r>
    </w:p>
    <w:p w14:paraId="1CCDF0B9" w14:textId="77777777" w:rsidR="00D73343" w:rsidRDefault="00D73343" w:rsidP="00D73343">
      <w:pPr>
        <w:pStyle w:val="EW"/>
        <w:ind w:left="568" w:firstLine="0"/>
      </w:pPr>
      <w:r>
        <w:tab/>
        <w:t>Only one CAG Human-readable network name in the list</w:t>
      </w:r>
    </w:p>
    <w:p w14:paraId="2398B184" w14:textId="37A6B6F7" w:rsidR="00D73343" w:rsidRDefault="00D73343" w:rsidP="00D73343">
      <w:pPr>
        <w:pStyle w:val="EW"/>
        <w:ind w:left="568" w:firstLine="0"/>
      </w:pPr>
      <w:r>
        <w:tab/>
      </w:r>
      <w:r>
        <w:tab/>
        <w:t>CAG Human-readable network name:</w:t>
      </w:r>
      <w:r>
        <w:tab/>
        <w:t>′CAG-00000001′</w:t>
      </w:r>
    </w:p>
    <w:p w14:paraId="33DED34B" w14:textId="77777777" w:rsidR="00D73343" w:rsidRPr="005307A3" w:rsidRDefault="00D73343" w:rsidP="00D73343">
      <w:pPr>
        <w:pStyle w:val="EW"/>
        <w:ind w:left="284" w:firstLine="0"/>
      </w:pPr>
    </w:p>
    <w:p w14:paraId="065CC2E2"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64E8DA6D"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FAD1B63"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F008327" w14:textId="11C60337"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1B42F01"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287C3047"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F54D176"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3F46227"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66342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8ECA387"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94A2B36"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D68A729"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2E1A324"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53C6E5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A62371B" w14:textId="77777777" w:rsidR="00D73343" w:rsidRPr="008E3401" w:rsidRDefault="00D73343" w:rsidP="00C51994">
            <w:pPr>
              <w:pStyle w:val="TAC"/>
            </w:pPr>
            <w:r w:rsidRPr="008E3401">
              <w:t>0A</w:t>
            </w:r>
          </w:p>
        </w:tc>
      </w:tr>
      <w:tr w:rsidR="00D73343" w:rsidRPr="005307A3" w14:paraId="0BADE240" w14:textId="77777777" w:rsidTr="00C51994">
        <w:trPr>
          <w:jc w:val="center"/>
        </w:trPr>
        <w:tc>
          <w:tcPr>
            <w:tcW w:w="1134" w:type="dxa"/>
            <w:tcBorders>
              <w:top w:val="single" w:sz="4" w:space="0" w:color="auto"/>
              <w:right w:val="single" w:sz="4" w:space="0" w:color="auto"/>
            </w:tcBorders>
          </w:tcPr>
          <w:p w14:paraId="54107C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78D284A"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1D4F4E0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0670AC9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B9A2574"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39B8BA3"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48C469"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FA39B9B" w14:textId="77777777" w:rsidR="00D73343" w:rsidRPr="008E3401" w:rsidRDefault="00D73343" w:rsidP="00C51994">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2954A46"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44F256A"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B5B2003"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E7D806"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76573C36" w14:textId="77777777" w:rsidR="00D73343" w:rsidRPr="008E3401" w:rsidRDefault="00D73343" w:rsidP="00C51994">
            <w:pPr>
              <w:pStyle w:val="TAC"/>
            </w:pPr>
            <w:r w:rsidRPr="008E3401">
              <w:t>00</w:t>
            </w:r>
          </w:p>
        </w:tc>
      </w:tr>
      <w:tr w:rsidR="00D73343" w:rsidRPr="005307A3" w14:paraId="0F116516" w14:textId="77777777" w:rsidTr="00C51994">
        <w:trPr>
          <w:jc w:val="center"/>
        </w:trPr>
        <w:tc>
          <w:tcPr>
            <w:tcW w:w="1134" w:type="dxa"/>
            <w:tcBorders>
              <w:right w:val="single" w:sz="4" w:space="0" w:color="auto"/>
            </w:tcBorders>
          </w:tcPr>
          <w:p w14:paraId="28CD63D4"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A7B86CB"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FEEFE3A"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E9BC0CD"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28404820" w14:textId="77777777" w:rsidR="00D73343" w:rsidRPr="008E3401" w:rsidRDefault="00D73343" w:rsidP="00C51994">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51BAA53" w14:textId="74761484"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161FC8E" w14:textId="77777777" w:rsidR="00D73343" w:rsidRPr="00190264" w:rsidRDefault="00D73343" w:rsidP="00C51994">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3722BB96" w14:textId="77777777" w:rsidR="00D73343" w:rsidRPr="008E3401"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A8347D4"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9675DCB"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D85FD0C"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1849C06E"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067F43B" w14:textId="77777777" w:rsidR="00D73343" w:rsidRPr="008E3401" w:rsidRDefault="00D73343" w:rsidP="00C51994">
            <w:pPr>
              <w:pStyle w:val="TAC"/>
            </w:pPr>
            <w:r w:rsidRPr="008E3401">
              <w:t>30</w:t>
            </w:r>
          </w:p>
        </w:tc>
      </w:tr>
      <w:tr w:rsidR="00D73343" w:rsidRPr="005307A3" w14:paraId="40EB2BE5" w14:textId="77777777" w:rsidTr="00C51994">
        <w:trPr>
          <w:jc w:val="center"/>
        </w:trPr>
        <w:tc>
          <w:tcPr>
            <w:tcW w:w="1134" w:type="dxa"/>
            <w:tcBorders>
              <w:right w:val="single" w:sz="4" w:space="0" w:color="auto"/>
            </w:tcBorders>
          </w:tcPr>
          <w:p w14:paraId="295FB4D1"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7A875C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BAB0C0"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1B99B5"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2E47437"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4B5C6A"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2520DC" w14:textId="77777777" w:rsidR="00D73343" w:rsidRPr="00190264"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26A3CF0"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00B092B1" w14:textId="77777777" w:rsidR="00D73343" w:rsidRPr="00A8795B" w:rsidRDefault="00D73343" w:rsidP="00C51994">
            <w:pPr>
              <w:pStyle w:val="TAC"/>
            </w:pPr>
          </w:p>
        </w:tc>
        <w:tc>
          <w:tcPr>
            <w:tcW w:w="567" w:type="dxa"/>
            <w:tcBorders>
              <w:top w:val="single" w:sz="4" w:space="0" w:color="auto"/>
            </w:tcBorders>
          </w:tcPr>
          <w:p w14:paraId="10F85011" w14:textId="77777777" w:rsidR="00D73343" w:rsidRPr="008E3401" w:rsidRDefault="00D73343" w:rsidP="00C51994">
            <w:pPr>
              <w:pStyle w:val="TAC"/>
            </w:pPr>
          </w:p>
        </w:tc>
        <w:tc>
          <w:tcPr>
            <w:tcW w:w="567" w:type="dxa"/>
            <w:tcBorders>
              <w:top w:val="single" w:sz="4" w:space="0" w:color="auto"/>
            </w:tcBorders>
          </w:tcPr>
          <w:p w14:paraId="212465C2" w14:textId="77777777" w:rsidR="00D73343" w:rsidRPr="008E3401" w:rsidRDefault="00D73343" w:rsidP="00C51994">
            <w:pPr>
              <w:pStyle w:val="TAC"/>
            </w:pPr>
          </w:p>
        </w:tc>
        <w:tc>
          <w:tcPr>
            <w:tcW w:w="567" w:type="dxa"/>
            <w:tcBorders>
              <w:top w:val="single" w:sz="4" w:space="0" w:color="auto"/>
            </w:tcBorders>
          </w:tcPr>
          <w:p w14:paraId="0C6090B2" w14:textId="77777777" w:rsidR="00D73343" w:rsidRPr="008E3401" w:rsidRDefault="00D73343" w:rsidP="00C51994">
            <w:pPr>
              <w:pStyle w:val="TAC"/>
            </w:pPr>
          </w:p>
        </w:tc>
        <w:tc>
          <w:tcPr>
            <w:tcW w:w="567" w:type="dxa"/>
            <w:tcBorders>
              <w:top w:val="single" w:sz="4" w:space="0" w:color="auto"/>
            </w:tcBorders>
          </w:tcPr>
          <w:p w14:paraId="6F9BA3E3" w14:textId="77777777" w:rsidR="00D73343" w:rsidRPr="008E3401" w:rsidRDefault="00D73343" w:rsidP="00C51994">
            <w:pPr>
              <w:pStyle w:val="TAC"/>
            </w:pPr>
          </w:p>
        </w:tc>
      </w:tr>
    </w:tbl>
    <w:p w14:paraId="18FFCC22" w14:textId="77777777" w:rsidR="00D73343" w:rsidRPr="005307A3" w:rsidRDefault="00D73343" w:rsidP="00D73343">
      <w:pPr>
        <w:ind w:left="284"/>
      </w:pPr>
    </w:p>
    <w:p w14:paraId="2259AB80" w14:textId="77777777" w:rsidR="0003593A" w:rsidRPr="005307A3" w:rsidRDefault="0003593A" w:rsidP="0003593A">
      <w:r w:rsidRPr="005307A3">
        <w:t xml:space="preserve">EVENT DOWNLOAD – </w:t>
      </w:r>
      <w:r>
        <w:t>CAG</w:t>
      </w:r>
      <w:r w:rsidRPr="005307A3">
        <w:t xml:space="preserve"> CELL SELECTION 1.1.</w:t>
      </w:r>
      <w:r>
        <w:t>2A</w:t>
      </w:r>
    </w:p>
    <w:p w14:paraId="2F9DE0CC" w14:textId="77777777" w:rsidR="00D73343" w:rsidRPr="005307A3" w:rsidRDefault="00D73343" w:rsidP="00D73343">
      <w:pPr>
        <w:ind w:left="284"/>
      </w:pPr>
      <w:r w:rsidRPr="005307A3">
        <w:t>Logically:</w:t>
      </w:r>
    </w:p>
    <w:p w14:paraId="56C5B5EB" w14:textId="77777777" w:rsidR="00D73343" w:rsidRPr="005307A3" w:rsidRDefault="00D73343" w:rsidP="00D73343">
      <w:pPr>
        <w:pStyle w:val="EW"/>
        <w:ind w:left="284" w:firstLine="0"/>
      </w:pPr>
      <w:r w:rsidRPr="005307A3">
        <w:t>Event list</w:t>
      </w:r>
      <w:r>
        <w:t>:</w:t>
      </w:r>
    </w:p>
    <w:p w14:paraId="79E0E0F8" w14:textId="77777777" w:rsidR="00D73343" w:rsidRPr="005307A3" w:rsidRDefault="00D73343" w:rsidP="00D73343">
      <w:pPr>
        <w:pStyle w:val="EW"/>
        <w:ind w:left="284" w:firstLine="0"/>
      </w:pPr>
      <w:r w:rsidRPr="005307A3">
        <w:tab/>
        <w:t>Event 1:</w:t>
      </w:r>
      <w:r w:rsidRPr="005307A3">
        <w:tab/>
      </w:r>
      <w:r>
        <w:tab/>
      </w:r>
      <w:r>
        <w:tab/>
      </w:r>
      <w:r>
        <w:tab/>
        <w:t>CAG</w:t>
      </w:r>
      <w:r w:rsidRPr="005307A3">
        <w:t xml:space="preserve"> Cell selection</w:t>
      </w:r>
    </w:p>
    <w:p w14:paraId="432379D0" w14:textId="77777777" w:rsidR="00D73343" w:rsidRPr="00E36038" w:rsidRDefault="00D73343" w:rsidP="00D73343">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4304F3CF" w14:textId="77777777" w:rsidR="00D73343" w:rsidRPr="00E36038" w:rsidRDefault="00D73343" w:rsidP="00D73343">
      <w:pPr>
        <w:pStyle w:val="EW"/>
        <w:ind w:left="284"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300A1E79" w14:textId="77777777" w:rsidR="00D73343" w:rsidRPr="00E36038" w:rsidRDefault="00D73343" w:rsidP="00D73343">
      <w:pPr>
        <w:pStyle w:val="EW"/>
        <w:ind w:left="284"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0F3FCC5F" w14:textId="77777777" w:rsidR="00D73343" w:rsidRDefault="00D73343" w:rsidP="00D73343">
      <w:pPr>
        <w:pStyle w:val="EW"/>
        <w:ind w:left="284" w:firstLine="0"/>
      </w:pPr>
      <w:r>
        <w:t>CAG</w:t>
      </w:r>
      <w:r w:rsidRPr="005307A3">
        <w:t xml:space="preserve"> Cell selection status:</w:t>
      </w:r>
      <w:r w:rsidRPr="005307A3">
        <w:tab/>
      </w:r>
    </w:p>
    <w:p w14:paraId="1D9005C5" w14:textId="77777777" w:rsidR="00D73343" w:rsidRDefault="00D73343" w:rsidP="00D73343">
      <w:pPr>
        <w:pStyle w:val="EW"/>
        <w:ind w:left="284" w:firstLine="0"/>
      </w:pPr>
      <w:r w:rsidRPr="005307A3">
        <w:tab/>
        <w:t>Byte 1</w:t>
      </w:r>
      <w:r>
        <w:t>, general information:</w:t>
      </w:r>
      <w:r w:rsidRPr="005307A3">
        <w:t xml:space="preserve"> '0</w:t>
      </w:r>
      <w:r>
        <w:t>0</w:t>
      </w:r>
      <w:r w:rsidRPr="005307A3">
        <w:t>' (</w:t>
      </w:r>
      <w:r>
        <w:t>not camped on a CAG cell</w:t>
      </w:r>
      <w:r w:rsidRPr="005307A3">
        <w:t>)</w:t>
      </w:r>
    </w:p>
    <w:p w14:paraId="393A2551" w14:textId="77777777" w:rsidR="00D73343" w:rsidRPr="005307A3" w:rsidRDefault="00D73343" w:rsidP="00D73343">
      <w:pPr>
        <w:pStyle w:val="EW"/>
        <w:keepLines w:val="0"/>
        <w:spacing w:after="180"/>
        <w:ind w:left="284" w:firstLine="284"/>
      </w:pPr>
      <w:r>
        <w:t xml:space="preserve">Byte 2, no </w:t>
      </w:r>
      <w:r w:rsidRPr="005307A3">
        <w:t>additional information</w:t>
      </w:r>
      <w:r>
        <w:t xml:space="preserve">: </w:t>
      </w:r>
      <w:r w:rsidRPr="005307A3">
        <w:t>'</w:t>
      </w:r>
      <w:r>
        <w:t>00</w:t>
      </w:r>
      <w:r w:rsidRPr="005307A3">
        <w:t>'</w:t>
      </w:r>
    </w:p>
    <w:p w14:paraId="06B66A99"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507080C3"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F241EB7" w14:textId="77777777" w:rsidR="00D73343" w:rsidRPr="005307A3" w:rsidRDefault="00D73343" w:rsidP="00C51994">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47BB0F9F" w14:textId="70FE0D5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6E5328FD" w14:textId="5D532A35"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7587723"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7DF2BB1"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C050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77AEF89"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244219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AC8F732"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ABFF721"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178A624"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5C8A729E"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65BF270" w14:textId="77777777" w:rsidR="00D73343" w:rsidRPr="008E3401" w:rsidRDefault="00D73343" w:rsidP="00C51994">
            <w:pPr>
              <w:pStyle w:val="TAC"/>
            </w:pPr>
            <w:r w:rsidRPr="008E3401">
              <w:t>00</w:t>
            </w:r>
          </w:p>
        </w:tc>
      </w:tr>
      <w:tr w:rsidR="00D73343" w:rsidRPr="005307A3" w14:paraId="1A56A131" w14:textId="77777777" w:rsidTr="00C51994">
        <w:trPr>
          <w:trHeight w:val="47"/>
          <w:jc w:val="center"/>
        </w:trPr>
        <w:tc>
          <w:tcPr>
            <w:tcW w:w="1134" w:type="dxa"/>
            <w:tcBorders>
              <w:top w:val="single" w:sz="4" w:space="0" w:color="auto"/>
              <w:right w:val="single" w:sz="4" w:space="0" w:color="auto"/>
            </w:tcBorders>
          </w:tcPr>
          <w:p w14:paraId="07089D0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07C9D08" w14:textId="77777777" w:rsidR="00D73343" w:rsidRPr="00A8795B" w:rsidRDefault="00D73343" w:rsidP="00C51994">
            <w:pPr>
              <w:pStyle w:val="TAC"/>
            </w:pPr>
            <w:r w:rsidRPr="008E3401">
              <w:t>00</w:t>
            </w:r>
          </w:p>
        </w:tc>
        <w:tc>
          <w:tcPr>
            <w:tcW w:w="567" w:type="dxa"/>
            <w:tcBorders>
              <w:top w:val="single" w:sz="4" w:space="0" w:color="auto"/>
              <w:left w:val="single" w:sz="4" w:space="0" w:color="auto"/>
            </w:tcBorders>
          </w:tcPr>
          <w:p w14:paraId="77A14266" w14:textId="77777777" w:rsidR="00D73343" w:rsidRPr="00A8795B" w:rsidRDefault="00D73343" w:rsidP="00C51994">
            <w:pPr>
              <w:pStyle w:val="TAC"/>
            </w:pPr>
          </w:p>
        </w:tc>
        <w:tc>
          <w:tcPr>
            <w:tcW w:w="567" w:type="dxa"/>
            <w:tcBorders>
              <w:top w:val="single" w:sz="4" w:space="0" w:color="auto"/>
            </w:tcBorders>
          </w:tcPr>
          <w:p w14:paraId="007D450F" w14:textId="77777777" w:rsidR="00D73343" w:rsidRPr="00A8795B" w:rsidRDefault="00D73343" w:rsidP="00C51994">
            <w:pPr>
              <w:pStyle w:val="TAC"/>
            </w:pPr>
          </w:p>
        </w:tc>
        <w:tc>
          <w:tcPr>
            <w:tcW w:w="567" w:type="dxa"/>
            <w:tcBorders>
              <w:top w:val="single" w:sz="4" w:space="0" w:color="auto"/>
            </w:tcBorders>
          </w:tcPr>
          <w:p w14:paraId="60CF099E" w14:textId="77777777" w:rsidR="00D73343" w:rsidRPr="008E3401" w:rsidRDefault="00D73343" w:rsidP="00C51994">
            <w:pPr>
              <w:pStyle w:val="TAC"/>
            </w:pPr>
          </w:p>
        </w:tc>
        <w:tc>
          <w:tcPr>
            <w:tcW w:w="567" w:type="dxa"/>
            <w:tcBorders>
              <w:top w:val="single" w:sz="4" w:space="0" w:color="auto"/>
            </w:tcBorders>
          </w:tcPr>
          <w:p w14:paraId="01B0E2F2" w14:textId="77777777" w:rsidR="00D73343" w:rsidRPr="00A8795B" w:rsidRDefault="00D73343" w:rsidP="00C51994">
            <w:pPr>
              <w:pStyle w:val="TAC"/>
            </w:pPr>
          </w:p>
        </w:tc>
        <w:tc>
          <w:tcPr>
            <w:tcW w:w="567" w:type="dxa"/>
            <w:tcBorders>
              <w:top w:val="single" w:sz="4" w:space="0" w:color="auto"/>
            </w:tcBorders>
          </w:tcPr>
          <w:p w14:paraId="79FF161B" w14:textId="77777777" w:rsidR="00D73343" w:rsidRPr="00A8795B" w:rsidRDefault="00D73343" w:rsidP="00C51994">
            <w:pPr>
              <w:pStyle w:val="TAC"/>
            </w:pPr>
          </w:p>
        </w:tc>
        <w:tc>
          <w:tcPr>
            <w:tcW w:w="567" w:type="dxa"/>
            <w:tcBorders>
              <w:top w:val="single" w:sz="4" w:space="0" w:color="auto"/>
            </w:tcBorders>
          </w:tcPr>
          <w:p w14:paraId="4A0012DB" w14:textId="77777777" w:rsidR="00D73343" w:rsidRPr="00A8795B" w:rsidRDefault="00D73343" w:rsidP="00C51994">
            <w:pPr>
              <w:pStyle w:val="TAC"/>
            </w:pPr>
          </w:p>
        </w:tc>
        <w:tc>
          <w:tcPr>
            <w:tcW w:w="567" w:type="dxa"/>
            <w:tcBorders>
              <w:top w:val="single" w:sz="4" w:space="0" w:color="auto"/>
            </w:tcBorders>
          </w:tcPr>
          <w:p w14:paraId="7FE02E80" w14:textId="77777777" w:rsidR="00D73343" w:rsidRPr="008E3401" w:rsidRDefault="00D73343" w:rsidP="00C51994">
            <w:pPr>
              <w:pStyle w:val="TAC"/>
            </w:pPr>
          </w:p>
        </w:tc>
        <w:tc>
          <w:tcPr>
            <w:tcW w:w="567" w:type="dxa"/>
            <w:tcBorders>
              <w:top w:val="single" w:sz="4" w:space="0" w:color="auto"/>
            </w:tcBorders>
          </w:tcPr>
          <w:p w14:paraId="5664E7A0" w14:textId="77777777" w:rsidR="00D73343" w:rsidRPr="008E3401" w:rsidRDefault="00D73343" w:rsidP="00C51994">
            <w:pPr>
              <w:pStyle w:val="TAC"/>
            </w:pPr>
          </w:p>
        </w:tc>
        <w:tc>
          <w:tcPr>
            <w:tcW w:w="567" w:type="dxa"/>
            <w:tcBorders>
              <w:top w:val="single" w:sz="4" w:space="0" w:color="auto"/>
            </w:tcBorders>
          </w:tcPr>
          <w:p w14:paraId="7816BA2A" w14:textId="77777777" w:rsidR="00D73343" w:rsidRPr="008E3401" w:rsidRDefault="00D73343" w:rsidP="00C51994">
            <w:pPr>
              <w:pStyle w:val="TAC"/>
            </w:pPr>
          </w:p>
        </w:tc>
        <w:tc>
          <w:tcPr>
            <w:tcW w:w="567" w:type="dxa"/>
            <w:tcBorders>
              <w:top w:val="single" w:sz="4" w:space="0" w:color="auto"/>
            </w:tcBorders>
          </w:tcPr>
          <w:p w14:paraId="1AF0E3AF" w14:textId="77777777" w:rsidR="00D73343" w:rsidRPr="008E3401" w:rsidRDefault="00D73343" w:rsidP="00C51994">
            <w:pPr>
              <w:pStyle w:val="TAC"/>
            </w:pPr>
          </w:p>
        </w:tc>
        <w:tc>
          <w:tcPr>
            <w:tcW w:w="567" w:type="dxa"/>
            <w:tcBorders>
              <w:top w:val="single" w:sz="4" w:space="0" w:color="auto"/>
            </w:tcBorders>
          </w:tcPr>
          <w:p w14:paraId="265B5EF5" w14:textId="77777777" w:rsidR="00D73343" w:rsidRPr="008E3401" w:rsidRDefault="00D73343" w:rsidP="00C51994">
            <w:pPr>
              <w:pStyle w:val="TAC"/>
            </w:pPr>
          </w:p>
        </w:tc>
      </w:tr>
    </w:tbl>
    <w:p w14:paraId="08729385" w14:textId="77777777" w:rsidR="00D73343" w:rsidRDefault="00D73343" w:rsidP="00D73343">
      <w:pPr>
        <w:ind w:left="284"/>
      </w:pPr>
    </w:p>
    <w:p w14:paraId="2E920A11" w14:textId="77777777" w:rsidR="00D73343" w:rsidRPr="005307A3" w:rsidRDefault="00D73343" w:rsidP="00D73343">
      <w:pPr>
        <w:ind w:left="284"/>
      </w:pPr>
      <w:r w:rsidRPr="005307A3">
        <w:t xml:space="preserve">EVENT DOWNLOAD – </w:t>
      </w:r>
      <w:r>
        <w:t>CAG</w:t>
      </w:r>
      <w:r w:rsidRPr="005307A3">
        <w:t xml:space="preserve"> CELL SELECTION 1.1.</w:t>
      </w:r>
      <w:r>
        <w:t>2B</w:t>
      </w:r>
    </w:p>
    <w:p w14:paraId="33990338" w14:textId="77777777" w:rsidR="00D73343" w:rsidRPr="005307A3" w:rsidRDefault="00D73343" w:rsidP="00D73343">
      <w:pPr>
        <w:ind w:left="284"/>
      </w:pPr>
      <w:r w:rsidRPr="005307A3">
        <w:t>Logically:</w:t>
      </w:r>
    </w:p>
    <w:p w14:paraId="101D5B68" w14:textId="77777777" w:rsidR="00D73343" w:rsidRPr="005307A3" w:rsidRDefault="00D73343" w:rsidP="00D73343">
      <w:pPr>
        <w:pStyle w:val="EW"/>
        <w:ind w:left="568" w:firstLine="0"/>
      </w:pPr>
      <w:r w:rsidRPr="005307A3">
        <w:t>Event list</w:t>
      </w:r>
      <w:r>
        <w:t>:</w:t>
      </w:r>
    </w:p>
    <w:p w14:paraId="51485303" w14:textId="77777777" w:rsidR="00D73343" w:rsidRPr="005307A3" w:rsidRDefault="00D73343" w:rsidP="00D73343">
      <w:pPr>
        <w:pStyle w:val="EW"/>
        <w:ind w:left="568" w:firstLine="0"/>
      </w:pPr>
      <w:r w:rsidRPr="005307A3">
        <w:lastRenderedPageBreak/>
        <w:tab/>
        <w:t>Event 1:</w:t>
      </w:r>
      <w:r>
        <w:tab/>
      </w:r>
      <w:r>
        <w:tab/>
      </w:r>
      <w:r>
        <w:tab/>
      </w:r>
      <w:r w:rsidRPr="005307A3">
        <w:tab/>
      </w:r>
      <w:r>
        <w:t>CAG</w:t>
      </w:r>
      <w:r w:rsidRPr="005307A3">
        <w:t xml:space="preserve"> Cell selection</w:t>
      </w:r>
    </w:p>
    <w:p w14:paraId="5EA576B3"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0CC79E5A"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Pr>
          <w:lang w:val="fr-FR"/>
        </w:rPr>
        <w:tab/>
      </w:r>
      <w:r w:rsidRPr="00E36038">
        <w:rPr>
          <w:lang w:val="fr-FR"/>
        </w:rPr>
        <w:tab/>
        <w:t>Network</w:t>
      </w:r>
    </w:p>
    <w:p w14:paraId="611296B2"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212C06C1" w14:textId="77777777" w:rsidR="00D73343" w:rsidRDefault="00D73343" w:rsidP="00D73343">
      <w:pPr>
        <w:pStyle w:val="EW"/>
        <w:ind w:left="568" w:firstLine="0"/>
      </w:pPr>
      <w:r>
        <w:t>CAG</w:t>
      </w:r>
      <w:r w:rsidRPr="005307A3">
        <w:t xml:space="preserve"> Cell selection status:</w:t>
      </w:r>
      <w:r w:rsidRPr="005307A3">
        <w:tab/>
      </w:r>
    </w:p>
    <w:p w14:paraId="310BD6A8" w14:textId="77777777" w:rsidR="00D73343" w:rsidRDefault="00D73343" w:rsidP="00D73343">
      <w:pPr>
        <w:pStyle w:val="EW"/>
        <w:ind w:left="568" w:firstLine="0"/>
      </w:pPr>
      <w:r w:rsidRPr="005307A3">
        <w:tab/>
        <w:t>Byte 1</w:t>
      </w:r>
      <w:r>
        <w:t>, general information:</w:t>
      </w:r>
      <w:r w:rsidRPr="005307A3">
        <w:t xml:space="preserve"> '0</w:t>
      </w:r>
      <w:r>
        <w:t>0</w:t>
      </w:r>
      <w:r w:rsidRPr="005307A3">
        <w:t>' (</w:t>
      </w:r>
      <w:r>
        <w:t>not camped on a CAG cell</w:t>
      </w:r>
      <w:r w:rsidRPr="005307A3">
        <w:t>)</w:t>
      </w:r>
    </w:p>
    <w:p w14:paraId="2E36BBE1" w14:textId="77777777" w:rsidR="00D73343" w:rsidRPr="005307A3" w:rsidRDefault="00D73343" w:rsidP="00D73343">
      <w:pPr>
        <w:pStyle w:val="EW"/>
        <w:keepLines w:val="0"/>
        <w:spacing w:after="180"/>
        <w:ind w:left="851" w:firstLine="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4D28035"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184B4D18"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A8D2016" w14:textId="77777777" w:rsidR="00D73343" w:rsidRPr="005307A3" w:rsidRDefault="00D73343" w:rsidP="00C5199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14B3A0" w14:textId="5A871E7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3C3BCD7A" w14:textId="0CA90564"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5D469EAE"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79425F7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25615E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B9404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88E0484"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B501591"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A583ECF"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66E4A96"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304FF6"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8784065" w14:textId="77777777" w:rsidR="00D73343" w:rsidRPr="008E3401" w:rsidRDefault="00D73343" w:rsidP="00C51994">
            <w:pPr>
              <w:pStyle w:val="TAC"/>
            </w:pPr>
            <w:r w:rsidRPr="008E3401">
              <w:t>00</w:t>
            </w:r>
          </w:p>
        </w:tc>
      </w:tr>
      <w:tr w:rsidR="00D73343" w:rsidRPr="005307A3" w14:paraId="14A41CF9" w14:textId="77777777" w:rsidTr="00C51994">
        <w:trPr>
          <w:jc w:val="center"/>
        </w:trPr>
        <w:tc>
          <w:tcPr>
            <w:tcW w:w="1134" w:type="dxa"/>
            <w:tcBorders>
              <w:top w:val="single" w:sz="4" w:space="0" w:color="auto"/>
              <w:right w:val="single" w:sz="4" w:space="0" w:color="auto"/>
            </w:tcBorders>
          </w:tcPr>
          <w:p w14:paraId="1BD950E3"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0CCA8" w14:textId="77777777" w:rsidR="00D73343" w:rsidRPr="00A8795B" w:rsidRDefault="00D73343" w:rsidP="00C51994">
            <w:pPr>
              <w:pStyle w:val="TAC"/>
            </w:pPr>
            <w:r w:rsidRPr="008E3401">
              <w:t>41</w:t>
            </w:r>
          </w:p>
        </w:tc>
        <w:tc>
          <w:tcPr>
            <w:tcW w:w="567" w:type="dxa"/>
            <w:tcBorders>
              <w:top w:val="single" w:sz="4" w:space="0" w:color="auto"/>
              <w:left w:val="single" w:sz="4" w:space="0" w:color="auto"/>
            </w:tcBorders>
          </w:tcPr>
          <w:p w14:paraId="68B85213" w14:textId="77777777" w:rsidR="00D73343" w:rsidRPr="008E3401" w:rsidRDefault="00D73343" w:rsidP="00C51994">
            <w:pPr>
              <w:pStyle w:val="TAC"/>
            </w:pPr>
          </w:p>
        </w:tc>
        <w:tc>
          <w:tcPr>
            <w:tcW w:w="567" w:type="dxa"/>
            <w:tcBorders>
              <w:top w:val="single" w:sz="4" w:space="0" w:color="auto"/>
            </w:tcBorders>
          </w:tcPr>
          <w:p w14:paraId="0231854A" w14:textId="77777777" w:rsidR="00D73343" w:rsidRPr="008E3401" w:rsidRDefault="00D73343" w:rsidP="00C51994">
            <w:pPr>
              <w:pStyle w:val="TAC"/>
            </w:pPr>
          </w:p>
        </w:tc>
        <w:tc>
          <w:tcPr>
            <w:tcW w:w="567" w:type="dxa"/>
            <w:tcBorders>
              <w:top w:val="single" w:sz="4" w:space="0" w:color="auto"/>
            </w:tcBorders>
          </w:tcPr>
          <w:p w14:paraId="40D307F4" w14:textId="77777777" w:rsidR="00D73343" w:rsidRPr="008E3401" w:rsidRDefault="00D73343" w:rsidP="00C51994">
            <w:pPr>
              <w:pStyle w:val="TAC"/>
            </w:pPr>
          </w:p>
        </w:tc>
        <w:tc>
          <w:tcPr>
            <w:tcW w:w="567" w:type="dxa"/>
            <w:tcBorders>
              <w:top w:val="single" w:sz="4" w:space="0" w:color="auto"/>
            </w:tcBorders>
          </w:tcPr>
          <w:p w14:paraId="7AE4EB97" w14:textId="77777777" w:rsidR="00D73343" w:rsidRPr="00A8795B" w:rsidRDefault="00D73343" w:rsidP="00C51994">
            <w:pPr>
              <w:pStyle w:val="TAC"/>
            </w:pPr>
          </w:p>
        </w:tc>
        <w:tc>
          <w:tcPr>
            <w:tcW w:w="567" w:type="dxa"/>
            <w:tcBorders>
              <w:top w:val="single" w:sz="4" w:space="0" w:color="auto"/>
            </w:tcBorders>
          </w:tcPr>
          <w:p w14:paraId="3B2EE96E" w14:textId="77777777" w:rsidR="00D73343" w:rsidRPr="008E3401" w:rsidRDefault="00D73343" w:rsidP="00C51994">
            <w:pPr>
              <w:pStyle w:val="TAC"/>
            </w:pPr>
          </w:p>
        </w:tc>
        <w:tc>
          <w:tcPr>
            <w:tcW w:w="567" w:type="dxa"/>
            <w:tcBorders>
              <w:top w:val="single" w:sz="4" w:space="0" w:color="auto"/>
            </w:tcBorders>
          </w:tcPr>
          <w:p w14:paraId="11BDF841" w14:textId="77777777" w:rsidR="00D73343" w:rsidRPr="008E3401" w:rsidRDefault="00D73343" w:rsidP="00C51994">
            <w:pPr>
              <w:pStyle w:val="TAC"/>
            </w:pPr>
          </w:p>
        </w:tc>
        <w:tc>
          <w:tcPr>
            <w:tcW w:w="567" w:type="dxa"/>
            <w:tcBorders>
              <w:top w:val="single" w:sz="4" w:space="0" w:color="auto"/>
            </w:tcBorders>
          </w:tcPr>
          <w:p w14:paraId="3FE9A08B" w14:textId="77777777" w:rsidR="00D73343" w:rsidRPr="008E3401" w:rsidRDefault="00D73343" w:rsidP="00C51994">
            <w:pPr>
              <w:pStyle w:val="TAC"/>
            </w:pPr>
          </w:p>
        </w:tc>
        <w:tc>
          <w:tcPr>
            <w:tcW w:w="567" w:type="dxa"/>
            <w:tcBorders>
              <w:top w:val="single" w:sz="4" w:space="0" w:color="auto"/>
            </w:tcBorders>
          </w:tcPr>
          <w:p w14:paraId="00C0C08D" w14:textId="77777777" w:rsidR="00D73343" w:rsidRPr="008E3401" w:rsidRDefault="00D73343" w:rsidP="00C51994">
            <w:pPr>
              <w:pStyle w:val="TAC"/>
            </w:pPr>
          </w:p>
        </w:tc>
        <w:tc>
          <w:tcPr>
            <w:tcW w:w="567" w:type="dxa"/>
            <w:tcBorders>
              <w:top w:val="single" w:sz="4" w:space="0" w:color="auto"/>
            </w:tcBorders>
          </w:tcPr>
          <w:p w14:paraId="7DA7A2B5" w14:textId="77777777" w:rsidR="00D73343" w:rsidRPr="008E3401" w:rsidRDefault="00D73343" w:rsidP="00C51994">
            <w:pPr>
              <w:pStyle w:val="TAC"/>
            </w:pPr>
          </w:p>
        </w:tc>
        <w:tc>
          <w:tcPr>
            <w:tcW w:w="567" w:type="dxa"/>
            <w:tcBorders>
              <w:top w:val="single" w:sz="4" w:space="0" w:color="auto"/>
            </w:tcBorders>
          </w:tcPr>
          <w:p w14:paraId="2319F085" w14:textId="77777777" w:rsidR="00D73343" w:rsidRPr="008E3401" w:rsidRDefault="00D73343" w:rsidP="00C51994">
            <w:pPr>
              <w:pStyle w:val="TAC"/>
            </w:pPr>
          </w:p>
        </w:tc>
        <w:tc>
          <w:tcPr>
            <w:tcW w:w="567" w:type="dxa"/>
            <w:tcBorders>
              <w:top w:val="single" w:sz="4" w:space="0" w:color="auto"/>
            </w:tcBorders>
          </w:tcPr>
          <w:p w14:paraId="352CD996" w14:textId="77777777" w:rsidR="00D73343" w:rsidRPr="008E3401" w:rsidRDefault="00D73343" w:rsidP="00C51994">
            <w:pPr>
              <w:pStyle w:val="TAC"/>
            </w:pPr>
          </w:p>
        </w:tc>
      </w:tr>
    </w:tbl>
    <w:p w14:paraId="76F828E3" w14:textId="77777777" w:rsidR="00D73343" w:rsidRDefault="00D73343" w:rsidP="00D73343">
      <w:pPr>
        <w:ind w:left="284"/>
      </w:pPr>
    </w:p>
    <w:p w14:paraId="68A56BC0" w14:textId="77777777" w:rsidR="0003593A" w:rsidRPr="005307A3" w:rsidRDefault="0003593A" w:rsidP="0003593A">
      <w:r w:rsidRPr="005307A3">
        <w:t xml:space="preserve">EVENT DOWNLOAD – </w:t>
      </w:r>
      <w:r>
        <w:t>CAG</w:t>
      </w:r>
      <w:r w:rsidRPr="005307A3">
        <w:t xml:space="preserve"> CELL SELECTION 1.1.</w:t>
      </w:r>
      <w:r>
        <w:t>3</w:t>
      </w:r>
      <w:r w:rsidRPr="005307A3">
        <w:t>A</w:t>
      </w:r>
    </w:p>
    <w:p w14:paraId="53FF8227" w14:textId="77777777" w:rsidR="00D73343" w:rsidRPr="005307A3" w:rsidRDefault="00D73343" w:rsidP="00D73343">
      <w:pPr>
        <w:ind w:left="284"/>
      </w:pPr>
      <w:r w:rsidRPr="005307A3">
        <w:t>Logically:</w:t>
      </w:r>
    </w:p>
    <w:p w14:paraId="0C31076F" w14:textId="77777777" w:rsidR="00D73343" w:rsidRPr="005307A3" w:rsidRDefault="00D73343" w:rsidP="00D73343">
      <w:pPr>
        <w:pStyle w:val="EW"/>
        <w:ind w:left="568" w:firstLine="0"/>
      </w:pPr>
      <w:r w:rsidRPr="005307A3">
        <w:t>Event list</w:t>
      </w:r>
      <w:r>
        <w:t>:</w:t>
      </w:r>
    </w:p>
    <w:p w14:paraId="4FF6EB11"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4EA4B86D"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w:t>
      </w:r>
    </w:p>
    <w:p w14:paraId="204411DB"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6E6DB361"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0187929E" w14:textId="77777777" w:rsidR="00D73343" w:rsidRPr="005307A3" w:rsidRDefault="00D73343" w:rsidP="00D73343">
      <w:pPr>
        <w:pStyle w:val="EW"/>
        <w:ind w:left="568" w:firstLine="0"/>
      </w:pPr>
      <w:r w:rsidRPr="005307A3">
        <w:t>Access Technology</w:t>
      </w:r>
      <w:r>
        <w:t>:</w:t>
      </w:r>
    </w:p>
    <w:p w14:paraId="49106CF9"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1631616E" w14:textId="77777777" w:rsidR="00D73343" w:rsidRDefault="00D73343" w:rsidP="00D73343">
      <w:pPr>
        <w:pStyle w:val="EW"/>
        <w:ind w:left="568" w:firstLine="0"/>
      </w:pPr>
      <w:r>
        <w:t>CAG</w:t>
      </w:r>
      <w:r w:rsidRPr="005307A3">
        <w:t xml:space="preserve"> Cell selection status:</w:t>
      </w:r>
      <w:r w:rsidRPr="005307A3">
        <w:tab/>
      </w:r>
    </w:p>
    <w:p w14:paraId="7F73772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BAEE3DF" w14:textId="77777777" w:rsidR="00D73343" w:rsidRPr="005307A3" w:rsidRDefault="00D73343" w:rsidP="00D73343">
      <w:pPr>
        <w:pStyle w:val="EW"/>
        <w:ind w:left="568" w:firstLine="284"/>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4F688740" w14:textId="77777777" w:rsidR="00D73343" w:rsidRDefault="00D73343" w:rsidP="00D73343">
      <w:pPr>
        <w:pStyle w:val="EW"/>
        <w:ind w:left="568" w:firstLine="0"/>
      </w:pPr>
      <w:r>
        <w:t>CAG information list:</w:t>
      </w:r>
    </w:p>
    <w:p w14:paraId="781986A7" w14:textId="4B40835A" w:rsidR="00D73343" w:rsidRDefault="00D73343" w:rsidP="00D73343">
      <w:pPr>
        <w:pStyle w:val="EW"/>
        <w:ind w:left="568" w:firstLine="0"/>
      </w:pPr>
      <w:r>
        <w:tab/>
        <w:t>One CAG IDs for MCC = 244, MNC = 083</w:t>
      </w:r>
    </w:p>
    <w:p w14:paraId="064F9DCC" w14:textId="77777777" w:rsidR="00D73343" w:rsidRDefault="00D73343" w:rsidP="00D73343">
      <w:pPr>
        <w:pStyle w:val="EW"/>
        <w:ind w:left="568" w:firstLine="284"/>
      </w:pPr>
      <w:r>
        <w:t>Ignore 'CAG only' bit = true</w:t>
      </w:r>
    </w:p>
    <w:p w14:paraId="37654897" w14:textId="4F9DD4E6" w:rsidR="00D73343" w:rsidRDefault="00D73343" w:rsidP="00D73343">
      <w:pPr>
        <w:pStyle w:val="EW"/>
        <w:ind w:left="568" w:firstLine="0"/>
      </w:pPr>
      <w:r>
        <w:tab/>
        <w:t>CAG ID:</w:t>
      </w:r>
      <w:r>
        <w:tab/>
        <w:t>00 00 00 02</w:t>
      </w:r>
    </w:p>
    <w:p w14:paraId="439EAC83" w14:textId="77777777" w:rsidR="00D73343" w:rsidRDefault="00D73343" w:rsidP="00D73343">
      <w:pPr>
        <w:pStyle w:val="EW"/>
        <w:ind w:left="568" w:firstLine="0"/>
      </w:pPr>
      <w:r>
        <w:t>CAG Human-readable network name list:</w:t>
      </w:r>
    </w:p>
    <w:p w14:paraId="394CE765" w14:textId="77777777" w:rsidR="00D73343" w:rsidRDefault="00D73343" w:rsidP="00D73343">
      <w:pPr>
        <w:pStyle w:val="EW"/>
        <w:ind w:left="568" w:firstLine="0"/>
      </w:pPr>
      <w:r>
        <w:tab/>
        <w:t>Only one CAG Human-readable network name in the list</w:t>
      </w:r>
    </w:p>
    <w:p w14:paraId="5655E44F" w14:textId="5E435E9C" w:rsidR="00D73343" w:rsidRDefault="00D73343" w:rsidP="00D73343">
      <w:pPr>
        <w:pStyle w:val="EW"/>
        <w:keepLines w:val="0"/>
        <w:spacing w:after="180"/>
        <w:ind w:left="568" w:firstLine="0"/>
      </w:pPr>
      <w:r>
        <w:tab/>
        <w:t>CAG Human-readable network name:</w:t>
      </w:r>
      <w:r>
        <w:tab/>
        <w:t>′CAG-00000002′</w:t>
      </w:r>
    </w:p>
    <w:p w14:paraId="6BDAF55B"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4358D184"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4A03888A" w14:textId="77777777" w:rsidR="00D73343" w:rsidRPr="00A8795B" w:rsidRDefault="00D73343" w:rsidP="00C51994">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0499DFF1" w14:textId="77777777" w:rsidR="00D73343" w:rsidRPr="00A8795B" w:rsidRDefault="00D73343" w:rsidP="00C51994">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E30D0CF" w14:textId="77777777" w:rsidR="00D73343" w:rsidRPr="008E3401" w:rsidRDefault="00D73343" w:rsidP="00C51994">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C747C6"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5196812"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ABA5F05"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ADC0C8B"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6DA268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A04265C"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408F28"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3C0D56A"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7C7FBE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E18AAAE" w14:textId="77777777" w:rsidR="00D73343" w:rsidRPr="008E3401" w:rsidRDefault="00D73343" w:rsidP="00C51994">
            <w:pPr>
              <w:pStyle w:val="TAC"/>
            </w:pPr>
            <w:r w:rsidRPr="008E3401">
              <w:t>0A</w:t>
            </w:r>
          </w:p>
        </w:tc>
      </w:tr>
      <w:tr w:rsidR="00D73343" w:rsidRPr="005307A3" w14:paraId="45AE4C34" w14:textId="77777777" w:rsidTr="00C51994">
        <w:trPr>
          <w:jc w:val="center"/>
        </w:trPr>
        <w:tc>
          <w:tcPr>
            <w:tcW w:w="1134" w:type="dxa"/>
            <w:tcBorders>
              <w:top w:val="single" w:sz="4" w:space="0" w:color="auto"/>
              <w:right w:val="single" w:sz="4" w:space="0" w:color="auto"/>
            </w:tcBorders>
          </w:tcPr>
          <w:p w14:paraId="416A9BFB"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1EEBCA8" w14:textId="77777777" w:rsidR="00D73343" w:rsidRPr="00A8795B" w:rsidRDefault="00D73343" w:rsidP="00C51994">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2EC8560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698C140"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D3AA05F"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D273A7A" w14:textId="77777777" w:rsidR="00D73343" w:rsidRPr="00A8795B" w:rsidRDefault="00D73343" w:rsidP="00C51994">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34FB0541" w14:textId="77777777" w:rsidR="00D73343" w:rsidRPr="008E3401" w:rsidRDefault="00D73343" w:rsidP="00C51994">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1D056B87"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FAD68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79042977"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FB7BE55"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0D7F59"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1BDB4337" w14:textId="77777777" w:rsidR="00D73343" w:rsidRPr="008E3401" w:rsidRDefault="00D73343" w:rsidP="00C51994">
            <w:pPr>
              <w:pStyle w:val="TAC"/>
            </w:pPr>
            <w:r w:rsidRPr="008E3401">
              <w:t>00</w:t>
            </w:r>
          </w:p>
        </w:tc>
      </w:tr>
      <w:tr w:rsidR="00D73343" w:rsidRPr="005307A3" w14:paraId="27B99161" w14:textId="77777777" w:rsidTr="00C51994">
        <w:trPr>
          <w:jc w:val="center"/>
        </w:trPr>
        <w:tc>
          <w:tcPr>
            <w:tcW w:w="1134" w:type="dxa"/>
            <w:tcBorders>
              <w:right w:val="single" w:sz="4" w:space="0" w:color="auto"/>
            </w:tcBorders>
          </w:tcPr>
          <w:p w14:paraId="4AAE3B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9358046" w14:textId="77777777" w:rsidR="00D73343" w:rsidRPr="00A8795B" w:rsidRDefault="00D73343" w:rsidP="00C51994">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3486B806"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2F4E99AB"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56A06A4" w14:textId="77777777" w:rsidR="00D73343" w:rsidRPr="008E3401" w:rsidRDefault="00D73343" w:rsidP="00C51994">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7F8DB364" w14:textId="5991617C" w:rsidR="00D73343" w:rsidRPr="00A8795B"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7A28003B" w14:textId="77777777" w:rsidR="00D73343" w:rsidRPr="008E3401" w:rsidRDefault="00D73343" w:rsidP="00C51994">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B9DCFD7" w14:textId="77777777" w:rsidR="00D73343" w:rsidRPr="008E3401" w:rsidRDefault="00D73343" w:rsidP="00C51994">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203B676A"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1FB0E2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75B7E75"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C0F2B7D"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D044435" w14:textId="77777777" w:rsidR="00D73343" w:rsidRPr="008E3401" w:rsidRDefault="00D73343" w:rsidP="00C51994">
            <w:pPr>
              <w:pStyle w:val="TAC"/>
            </w:pPr>
            <w:r w:rsidRPr="008E3401">
              <w:t>30</w:t>
            </w:r>
          </w:p>
        </w:tc>
      </w:tr>
      <w:tr w:rsidR="00D73343" w:rsidRPr="005307A3" w14:paraId="6E457CD5" w14:textId="77777777" w:rsidTr="00C51994">
        <w:trPr>
          <w:jc w:val="center"/>
        </w:trPr>
        <w:tc>
          <w:tcPr>
            <w:tcW w:w="1134" w:type="dxa"/>
            <w:tcBorders>
              <w:right w:val="single" w:sz="4" w:space="0" w:color="auto"/>
            </w:tcBorders>
          </w:tcPr>
          <w:p w14:paraId="150AEDEA"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F55DBE9"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7BE2526E"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4814F88"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FD4DAC3"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3D95A30"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46593C4" w14:textId="77777777" w:rsidR="00D73343" w:rsidRPr="00A8795B"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7E2A61D" w14:textId="77777777" w:rsidR="00D73343" w:rsidRPr="008E3401" w:rsidRDefault="00D73343" w:rsidP="00C51994">
            <w:pPr>
              <w:pStyle w:val="TAC"/>
            </w:pPr>
            <w:r w:rsidRPr="008E3401">
              <w:t>32</w:t>
            </w:r>
          </w:p>
        </w:tc>
        <w:tc>
          <w:tcPr>
            <w:tcW w:w="567" w:type="dxa"/>
            <w:tcBorders>
              <w:top w:val="single" w:sz="4" w:space="0" w:color="auto"/>
              <w:left w:val="single" w:sz="4" w:space="0" w:color="auto"/>
            </w:tcBorders>
          </w:tcPr>
          <w:p w14:paraId="1D0B6D32" w14:textId="77777777" w:rsidR="00D73343" w:rsidRPr="008E3401" w:rsidRDefault="00D73343" w:rsidP="00C51994">
            <w:pPr>
              <w:pStyle w:val="TAC"/>
            </w:pPr>
          </w:p>
        </w:tc>
        <w:tc>
          <w:tcPr>
            <w:tcW w:w="567" w:type="dxa"/>
            <w:tcBorders>
              <w:top w:val="single" w:sz="4" w:space="0" w:color="auto"/>
            </w:tcBorders>
          </w:tcPr>
          <w:p w14:paraId="5A68D5A7" w14:textId="77777777" w:rsidR="00D73343" w:rsidRPr="008E3401" w:rsidRDefault="00D73343" w:rsidP="00C51994">
            <w:pPr>
              <w:pStyle w:val="TAC"/>
            </w:pPr>
          </w:p>
        </w:tc>
        <w:tc>
          <w:tcPr>
            <w:tcW w:w="567" w:type="dxa"/>
            <w:tcBorders>
              <w:top w:val="single" w:sz="4" w:space="0" w:color="auto"/>
            </w:tcBorders>
          </w:tcPr>
          <w:p w14:paraId="02D9543E" w14:textId="77777777" w:rsidR="00D73343" w:rsidRPr="008E3401" w:rsidRDefault="00D73343" w:rsidP="00C51994">
            <w:pPr>
              <w:pStyle w:val="TAC"/>
            </w:pPr>
          </w:p>
        </w:tc>
        <w:tc>
          <w:tcPr>
            <w:tcW w:w="567" w:type="dxa"/>
            <w:tcBorders>
              <w:top w:val="single" w:sz="4" w:space="0" w:color="auto"/>
            </w:tcBorders>
          </w:tcPr>
          <w:p w14:paraId="66818991" w14:textId="77777777" w:rsidR="00D73343" w:rsidRPr="008E3401" w:rsidRDefault="00D73343" w:rsidP="00C51994">
            <w:pPr>
              <w:pStyle w:val="TAC"/>
            </w:pPr>
          </w:p>
        </w:tc>
        <w:tc>
          <w:tcPr>
            <w:tcW w:w="567" w:type="dxa"/>
            <w:tcBorders>
              <w:top w:val="single" w:sz="4" w:space="0" w:color="auto"/>
            </w:tcBorders>
          </w:tcPr>
          <w:p w14:paraId="12875E9E" w14:textId="77777777" w:rsidR="00D73343" w:rsidRPr="008E3401" w:rsidRDefault="00D73343" w:rsidP="00C51994">
            <w:pPr>
              <w:pStyle w:val="TAC"/>
            </w:pPr>
          </w:p>
        </w:tc>
      </w:tr>
    </w:tbl>
    <w:p w14:paraId="7AD2E260" w14:textId="77777777" w:rsidR="00D73343" w:rsidRPr="005307A3" w:rsidRDefault="00D73343" w:rsidP="00D73343">
      <w:pPr>
        <w:ind w:left="284"/>
      </w:pPr>
    </w:p>
    <w:p w14:paraId="61424AA0" w14:textId="77777777" w:rsidR="0003593A" w:rsidRPr="005307A3" w:rsidRDefault="0003593A" w:rsidP="0003593A">
      <w:r w:rsidRPr="005307A3">
        <w:t xml:space="preserve">EVENT DOWNLOAD – </w:t>
      </w:r>
      <w:r>
        <w:t>CAG</w:t>
      </w:r>
      <w:r w:rsidRPr="005307A3">
        <w:t xml:space="preserve"> CELL SELECTION 1.1.</w:t>
      </w:r>
      <w:r>
        <w:t>3B</w:t>
      </w:r>
    </w:p>
    <w:p w14:paraId="5FA2594A" w14:textId="77777777" w:rsidR="00D73343" w:rsidRPr="005307A3" w:rsidRDefault="00D73343" w:rsidP="00D73343">
      <w:pPr>
        <w:ind w:left="284"/>
      </w:pPr>
      <w:r w:rsidRPr="005307A3">
        <w:t>Logically:</w:t>
      </w:r>
    </w:p>
    <w:p w14:paraId="72485155" w14:textId="77777777" w:rsidR="00D73343" w:rsidRPr="005307A3" w:rsidRDefault="00D73343" w:rsidP="00D73343">
      <w:pPr>
        <w:pStyle w:val="EW"/>
        <w:ind w:left="568" w:firstLine="0"/>
      </w:pPr>
      <w:r w:rsidRPr="005307A3">
        <w:t>Event list</w:t>
      </w:r>
      <w:r>
        <w:t>:</w:t>
      </w:r>
    </w:p>
    <w:p w14:paraId="5B6527D5"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2B5FD41" w14:textId="77777777" w:rsidR="00D73343" w:rsidRPr="00E36038" w:rsidRDefault="00D73343" w:rsidP="00D73343">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2AC18F84" w14:textId="77777777" w:rsidR="00D73343" w:rsidRPr="00E36038" w:rsidRDefault="00D73343" w:rsidP="00D73343">
      <w:pPr>
        <w:pStyle w:val="EW"/>
        <w:ind w:left="568" w:firstLine="0"/>
        <w:rPr>
          <w:lang w:val="fr-FR"/>
        </w:rPr>
      </w:pPr>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r>
      <w:r>
        <w:rPr>
          <w:lang w:val="fr-FR"/>
        </w:rPr>
        <w:tab/>
      </w:r>
      <w:r w:rsidRPr="00E36038">
        <w:rPr>
          <w:lang w:val="fr-FR"/>
        </w:rPr>
        <w:t>Network</w:t>
      </w:r>
    </w:p>
    <w:p w14:paraId="5EAB79D1" w14:textId="77777777" w:rsidR="00D73343" w:rsidRPr="00E36038" w:rsidRDefault="00D73343" w:rsidP="00D73343">
      <w:pPr>
        <w:pStyle w:val="EW"/>
        <w:ind w:left="568" w:firstLine="0"/>
        <w:rPr>
          <w:lang w:val="fr-FR"/>
        </w:rPr>
      </w:pPr>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p>
    <w:p w14:paraId="736D2FF9" w14:textId="77777777" w:rsidR="00D73343" w:rsidRPr="005307A3" w:rsidRDefault="00D73343" w:rsidP="00D73343">
      <w:pPr>
        <w:pStyle w:val="EW"/>
        <w:ind w:left="568" w:firstLine="0"/>
      </w:pPr>
      <w:r w:rsidRPr="005307A3">
        <w:t>Access Technology</w:t>
      </w:r>
    </w:p>
    <w:p w14:paraId="3ED6569F"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3FC5F2A5" w14:textId="77777777" w:rsidR="00D73343" w:rsidRDefault="00D73343" w:rsidP="00D73343">
      <w:pPr>
        <w:pStyle w:val="EW"/>
        <w:ind w:left="568" w:firstLine="0"/>
      </w:pPr>
      <w:r>
        <w:t>CAG</w:t>
      </w:r>
      <w:r w:rsidRPr="005307A3">
        <w:t xml:space="preserve"> Cell selection status:</w:t>
      </w:r>
      <w:r w:rsidRPr="005307A3">
        <w:tab/>
      </w:r>
    </w:p>
    <w:p w14:paraId="27FA787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4EEC1C82"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530E98AB" w14:textId="77777777" w:rsidR="00D73343" w:rsidRDefault="00D73343" w:rsidP="00D73343">
      <w:pPr>
        <w:pStyle w:val="EW"/>
        <w:ind w:left="568" w:firstLine="0"/>
      </w:pPr>
      <w:r>
        <w:t>CAG information list:</w:t>
      </w:r>
    </w:p>
    <w:p w14:paraId="7203B21B" w14:textId="3955B195" w:rsidR="00D73343" w:rsidRDefault="00D73343" w:rsidP="00D73343">
      <w:pPr>
        <w:pStyle w:val="EW"/>
        <w:ind w:left="568" w:firstLine="0"/>
      </w:pPr>
      <w:r>
        <w:tab/>
        <w:t>One CAG IDs for MCC = 244, MNC = 083</w:t>
      </w:r>
    </w:p>
    <w:p w14:paraId="12D4BBC9" w14:textId="77777777" w:rsidR="00D73343" w:rsidRDefault="00D73343" w:rsidP="00D73343">
      <w:pPr>
        <w:pStyle w:val="EW"/>
        <w:ind w:left="568" w:firstLine="284"/>
      </w:pPr>
      <w:r>
        <w:t>Ignore 'CAG only' bit = true</w:t>
      </w:r>
    </w:p>
    <w:p w14:paraId="0634B8CF" w14:textId="044388CC" w:rsidR="00D73343" w:rsidRDefault="00D73343" w:rsidP="00D73343">
      <w:pPr>
        <w:pStyle w:val="EW"/>
        <w:ind w:left="568" w:firstLine="0"/>
      </w:pPr>
      <w:r>
        <w:tab/>
        <w:t>CAG ID:</w:t>
      </w:r>
      <w:r>
        <w:tab/>
        <w:t>00 00 00 02</w:t>
      </w:r>
    </w:p>
    <w:p w14:paraId="2FA285D0" w14:textId="77777777" w:rsidR="00D73343" w:rsidRDefault="00D73343" w:rsidP="00D73343">
      <w:pPr>
        <w:pStyle w:val="EW"/>
        <w:ind w:left="568" w:firstLine="0"/>
      </w:pPr>
      <w:r>
        <w:t>CAG Human-readable network name list</w:t>
      </w:r>
    </w:p>
    <w:p w14:paraId="08F44147" w14:textId="77777777" w:rsidR="00D73343" w:rsidRDefault="00D73343" w:rsidP="00D73343">
      <w:pPr>
        <w:pStyle w:val="EW"/>
        <w:ind w:left="568" w:firstLine="0"/>
      </w:pPr>
      <w:r>
        <w:tab/>
        <w:t>Only one CAG Human-readable network name in the list</w:t>
      </w:r>
    </w:p>
    <w:p w14:paraId="1D78E390" w14:textId="150DE812" w:rsidR="00D73343" w:rsidRDefault="00D73343" w:rsidP="00D73343">
      <w:pPr>
        <w:pStyle w:val="EW"/>
        <w:keepLines w:val="0"/>
        <w:spacing w:after="180"/>
        <w:ind w:left="568" w:firstLine="0"/>
      </w:pPr>
      <w:r>
        <w:lastRenderedPageBreak/>
        <w:tab/>
        <w:t>CAG Human-readable network name:</w:t>
      </w:r>
      <w:r>
        <w:tab/>
        <w:t>′CAG-00000002′</w:t>
      </w:r>
    </w:p>
    <w:p w14:paraId="4F480A6E"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7DFDFC4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9C50BBC" w14:textId="77777777" w:rsidR="00D73343" w:rsidRPr="008E3401" w:rsidRDefault="00D73343" w:rsidP="00C51994">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375FE2BF" w14:textId="77777777" w:rsidR="00D73343" w:rsidRPr="005307A3" w:rsidRDefault="00D73343" w:rsidP="00C51994">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48A7CBF" w14:textId="77777777" w:rsidR="00D73343" w:rsidRPr="005307A3" w:rsidRDefault="00D73343" w:rsidP="00C51994">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7FE09089" w14:textId="77777777" w:rsidR="00D73343" w:rsidRPr="005307A3" w:rsidRDefault="00D73343"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15E05D"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4D2EB9" w14:textId="77777777" w:rsidR="00D73343" w:rsidRPr="005307A3" w:rsidRDefault="00D73343" w:rsidP="00C51994">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13062801" w14:textId="77777777" w:rsidR="00D73343" w:rsidRPr="005307A3" w:rsidRDefault="00D73343"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397C10" w14:textId="77777777" w:rsidR="00D73343" w:rsidRPr="005307A3" w:rsidRDefault="00D73343"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595984" w14:textId="77777777" w:rsidR="00D73343" w:rsidRPr="005307A3" w:rsidRDefault="00D73343"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CBDF6A" w14:textId="77777777" w:rsidR="00D73343" w:rsidRPr="005307A3" w:rsidRDefault="00D73343"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46C3C5" w14:textId="77777777" w:rsidR="00D73343" w:rsidRPr="005307A3" w:rsidRDefault="00D73343"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1D12360"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46E64E" w14:textId="77777777" w:rsidR="00D73343" w:rsidRPr="005307A3" w:rsidRDefault="00D73343" w:rsidP="00C51994">
            <w:pPr>
              <w:pStyle w:val="TAC"/>
            </w:pPr>
            <w:r>
              <w:t>0A</w:t>
            </w:r>
          </w:p>
        </w:tc>
      </w:tr>
      <w:tr w:rsidR="00D73343" w:rsidRPr="005307A3" w14:paraId="44D32BC7" w14:textId="77777777" w:rsidTr="00C51994">
        <w:trPr>
          <w:jc w:val="center"/>
        </w:trPr>
        <w:tc>
          <w:tcPr>
            <w:tcW w:w="1134" w:type="dxa"/>
            <w:tcBorders>
              <w:top w:val="single" w:sz="4" w:space="0" w:color="auto"/>
              <w:right w:val="single" w:sz="4" w:space="0" w:color="auto"/>
            </w:tcBorders>
          </w:tcPr>
          <w:p w14:paraId="13C4F822"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066FE208" w14:textId="77777777" w:rsidR="00D73343" w:rsidRPr="005307A3" w:rsidRDefault="00D73343" w:rsidP="00C51994">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D3F10CB" w14:textId="77777777" w:rsidR="00D73343" w:rsidRPr="005307A3" w:rsidRDefault="00D73343" w:rsidP="00C51994">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477404F3" w14:textId="77777777" w:rsidR="00D73343" w:rsidRPr="005307A3" w:rsidRDefault="00D73343" w:rsidP="00C51994">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48EEC9E0" w14:textId="77777777" w:rsidR="00D73343" w:rsidRPr="009A3622" w:rsidRDefault="00D73343" w:rsidP="00C51994">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0BC369EC" w14:textId="77777777" w:rsidR="00D73343" w:rsidRPr="005307A3" w:rsidRDefault="00D73343" w:rsidP="00C51994">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62C34A84" w14:textId="77777777" w:rsidR="00D73343" w:rsidRPr="005307A3" w:rsidRDefault="00D73343" w:rsidP="00C51994">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90E843D" w14:textId="77777777" w:rsidR="00D73343" w:rsidRPr="005307A3" w:rsidRDefault="00D73343" w:rsidP="00C51994">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CF413A4" w14:textId="77777777" w:rsidR="00D73343" w:rsidRPr="005307A3" w:rsidRDefault="00D73343" w:rsidP="00C51994">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A2619A" w14:textId="77777777" w:rsidR="00D73343" w:rsidRPr="005307A3" w:rsidRDefault="00D73343" w:rsidP="00C51994">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28747C8" w14:textId="77777777" w:rsidR="00D73343" w:rsidRPr="005307A3" w:rsidRDefault="00D73343" w:rsidP="00C5199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AD9A0CA" w14:textId="77777777" w:rsidR="00D73343" w:rsidRPr="005307A3" w:rsidRDefault="00D73343" w:rsidP="00C5199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9FA5D1E" w14:textId="77777777" w:rsidR="00D73343" w:rsidRPr="005307A3" w:rsidRDefault="00D73343" w:rsidP="00C51994">
            <w:pPr>
              <w:pStyle w:val="TAC"/>
            </w:pPr>
            <w:r>
              <w:t>00</w:t>
            </w:r>
          </w:p>
        </w:tc>
      </w:tr>
      <w:tr w:rsidR="00D73343" w:rsidRPr="005307A3" w14:paraId="6A762FDA" w14:textId="77777777" w:rsidTr="00C51994">
        <w:trPr>
          <w:jc w:val="center"/>
        </w:trPr>
        <w:tc>
          <w:tcPr>
            <w:tcW w:w="1134" w:type="dxa"/>
            <w:tcBorders>
              <w:right w:val="single" w:sz="4" w:space="0" w:color="auto"/>
            </w:tcBorders>
          </w:tcPr>
          <w:p w14:paraId="74435000"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5561009E"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61878B"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998051" w14:textId="77777777" w:rsidR="00D73343" w:rsidRPr="005307A3" w:rsidRDefault="00D73343"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DC6C54" w14:textId="77777777" w:rsidR="00D73343" w:rsidRPr="0081223E" w:rsidRDefault="00D73343" w:rsidP="00C51994">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334C89B" w14:textId="518CA70C" w:rsidR="00D73343" w:rsidRPr="005307A3"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B009FFA" w14:textId="77777777" w:rsidR="00D73343" w:rsidRPr="009A3622" w:rsidRDefault="00D73343" w:rsidP="00C51994">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206001C" w14:textId="77777777" w:rsidR="00D73343" w:rsidRPr="005307A3" w:rsidRDefault="00D73343" w:rsidP="00C51994">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B3EE4D3" w14:textId="77777777" w:rsidR="00D73343" w:rsidRPr="005307A3" w:rsidRDefault="00D73343" w:rsidP="00C51994">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6DD4466" w14:textId="77777777" w:rsidR="00D73343" w:rsidRPr="005307A3" w:rsidRDefault="00D73343" w:rsidP="00C51994">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95F46B" w14:textId="77777777" w:rsidR="00D73343" w:rsidRPr="005307A3" w:rsidRDefault="00D73343" w:rsidP="00C51994">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0CE6DFD" w14:textId="77777777" w:rsidR="00D73343" w:rsidRPr="009A3622" w:rsidRDefault="00D73343" w:rsidP="00C51994">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A5E3077" w14:textId="77777777" w:rsidR="00D73343" w:rsidRPr="005307A3" w:rsidRDefault="00D73343" w:rsidP="00C51994">
            <w:pPr>
              <w:pStyle w:val="TAC"/>
            </w:pPr>
            <w:r>
              <w:t>30</w:t>
            </w:r>
          </w:p>
        </w:tc>
      </w:tr>
      <w:tr w:rsidR="00D73343" w:rsidRPr="005307A3" w14:paraId="5D2E1791" w14:textId="77777777" w:rsidTr="00C51994">
        <w:trPr>
          <w:jc w:val="center"/>
        </w:trPr>
        <w:tc>
          <w:tcPr>
            <w:tcW w:w="1134" w:type="dxa"/>
            <w:tcBorders>
              <w:right w:val="single" w:sz="4" w:space="0" w:color="auto"/>
            </w:tcBorders>
          </w:tcPr>
          <w:p w14:paraId="5316AA3E"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278DE384"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95E1460"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9405D0C"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3E7BB6" w14:textId="77777777" w:rsidR="00D73343" w:rsidRPr="009A3622" w:rsidRDefault="00D73343" w:rsidP="00C51994">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91CD3C1"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1F45667" w14:textId="77777777" w:rsidR="00D73343" w:rsidRPr="009A3622" w:rsidRDefault="00D73343" w:rsidP="00C51994">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35A3653E" w14:textId="77777777" w:rsidR="00D73343" w:rsidRPr="005307A3" w:rsidRDefault="00D73343" w:rsidP="00C51994">
            <w:pPr>
              <w:pStyle w:val="TAC"/>
            </w:pPr>
            <w:r>
              <w:t>32</w:t>
            </w:r>
          </w:p>
        </w:tc>
        <w:tc>
          <w:tcPr>
            <w:tcW w:w="567" w:type="dxa"/>
            <w:tcBorders>
              <w:top w:val="single" w:sz="4" w:space="0" w:color="auto"/>
              <w:left w:val="single" w:sz="4" w:space="0" w:color="auto"/>
            </w:tcBorders>
          </w:tcPr>
          <w:p w14:paraId="586FBB5C" w14:textId="77777777" w:rsidR="00D73343" w:rsidRPr="005307A3" w:rsidRDefault="00D73343" w:rsidP="00C51994">
            <w:pPr>
              <w:pStyle w:val="TAC"/>
            </w:pPr>
          </w:p>
        </w:tc>
        <w:tc>
          <w:tcPr>
            <w:tcW w:w="567" w:type="dxa"/>
            <w:tcBorders>
              <w:top w:val="single" w:sz="4" w:space="0" w:color="auto"/>
            </w:tcBorders>
          </w:tcPr>
          <w:p w14:paraId="5173AF55" w14:textId="77777777" w:rsidR="00D73343" w:rsidRPr="005307A3" w:rsidRDefault="00D73343" w:rsidP="00C51994">
            <w:pPr>
              <w:pStyle w:val="TAC"/>
            </w:pPr>
          </w:p>
        </w:tc>
        <w:tc>
          <w:tcPr>
            <w:tcW w:w="567" w:type="dxa"/>
            <w:tcBorders>
              <w:top w:val="single" w:sz="4" w:space="0" w:color="auto"/>
            </w:tcBorders>
          </w:tcPr>
          <w:p w14:paraId="5E1A33D5" w14:textId="77777777" w:rsidR="00D73343" w:rsidRPr="005307A3" w:rsidRDefault="00D73343" w:rsidP="00C51994">
            <w:pPr>
              <w:pStyle w:val="TAC"/>
            </w:pPr>
          </w:p>
        </w:tc>
        <w:tc>
          <w:tcPr>
            <w:tcW w:w="567" w:type="dxa"/>
            <w:tcBorders>
              <w:top w:val="single" w:sz="4" w:space="0" w:color="auto"/>
            </w:tcBorders>
          </w:tcPr>
          <w:p w14:paraId="2E43580F" w14:textId="77777777" w:rsidR="00D73343" w:rsidRPr="009A3622" w:rsidRDefault="00D73343" w:rsidP="00C51994">
            <w:pPr>
              <w:pStyle w:val="TAC"/>
            </w:pPr>
          </w:p>
        </w:tc>
        <w:tc>
          <w:tcPr>
            <w:tcW w:w="567" w:type="dxa"/>
            <w:tcBorders>
              <w:top w:val="single" w:sz="4" w:space="0" w:color="auto"/>
            </w:tcBorders>
          </w:tcPr>
          <w:p w14:paraId="6895FD94" w14:textId="77777777" w:rsidR="00D73343" w:rsidRPr="005307A3" w:rsidRDefault="00D73343" w:rsidP="00C51994">
            <w:pPr>
              <w:pStyle w:val="TAC"/>
            </w:pPr>
          </w:p>
        </w:tc>
      </w:tr>
    </w:tbl>
    <w:p w14:paraId="4C4AF8BB" w14:textId="77777777" w:rsidR="00D73343" w:rsidRPr="005307A3" w:rsidRDefault="00D73343" w:rsidP="00D73343">
      <w:pPr>
        <w:ind w:left="284"/>
      </w:pPr>
    </w:p>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Pr="005307A3" w:rsidRDefault="0003593A" w:rsidP="00A773C5">
      <w:r w:rsidRPr="005307A3">
        <w:t>The ME shall operate in the manner defined in expected sequence 1.1.</w:t>
      </w:r>
    </w:p>
    <w:sectPr w:rsidR="0003593A" w:rsidRPr="005307A3" w:rsidSect="0095666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2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EA332" w14:textId="77777777" w:rsidR="003959F7" w:rsidRDefault="003959F7">
      <w:r>
        <w:separator/>
      </w:r>
    </w:p>
  </w:endnote>
  <w:endnote w:type="continuationSeparator" w:id="0">
    <w:p w14:paraId="10010919" w14:textId="77777777" w:rsidR="003959F7" w:rsidRDefault="0039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98C79" w14:textId="77777777" w:rsidR="00956666" w:rsidRDefault="00956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279FEE" w:rsidR="00597B11" w:rsidRDefault="009566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8ED5E" w14:textId="77777777" w:rsidR="00956666" w:rsidRDefault="00956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8A707" w14:textId="77777777" w:rsidR="003959F7" w:rsidRDefault="003959F7">
      <w:r>
        <w:separator/>
      </w:r>
    </w:p>
  </w:footnote>
  <w:footnote w:type="continuationSeparator" w:id="0">
    <w:p w14:paraId="50F81546" w14:textId="77777777" w:rsidR="003959F7" w:rsidRDefault="00395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C1A5C" w14:textId="77777777" w:rsidR="00956666" w:rsidRDefault="00956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94E0A55" w:rsidR="00597B11" w:rsidRDefault="00956666">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56A8DF6" w:rsidR="00597B11" w:rsidRDefault="00956666">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8037F" w14:textId="77777777" w:rsidR="00956666" w:rsidRDefault="00956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D58AB"/>
    <w:rsid w:val="000F021F"/>
    <w:rsid w:val="000F06BA"/>
    <w:rsid w:val="00133525"/>
    <w:rsid w:val="00134D55"/>
    <w:rsid w:val="00141407"/>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E00EE"/>
    <w:rsid w:val="002E1C50"/>
    <w:rsid w:val="0030384C"/>
    <w:rsid w:val="003172DC"/>
    <w:rsid w:val="0035462D"/>
    <w:rsid w:val="003631C7"/>
    <w:rsid w:val="00370408"/>
    <w:rsid w:val="003765B8"/>
    <w:rsid w:val="00390CEC"/>
    <w:rsid w:val="00391D40"/>
    <w:rsid w:val="003959F7"/>
    <w:rsid w:val="003C3971"/>
    <w:rsid w:val="003C612D"/>
    <w:rsid w:val="003D7E7B"/>
    <w:rsid w:val="003F7214"/>
    <w:rsid w:val="00400ED7"/>
    <w:rsid w:val="0041503E"/>
    <w:rsid w:val="0041528A"/>
    <w:rsid w:val="004217E9"/>
    <w:rsid w:val="00423334"/>
    <w:rsid w:val="004345EC"/>
    <w:rsid w:val="00447E8E"/>
    <w:rsid w:val="00465515"/>
    <w:rsid w:val="00470323"/>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A400E"/>
    <w:rsid w:val="005B3C1D"/>
    <w:rsid w:val="005C2A0F"/>
    <w:rsid w:val="005C2FBF"/>
    <w:rsid w:val="005C7B4C"/>
    <w:rsid w:val="005D2E01"/>
    <w:rsid w:val="005D555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56666"/>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8286F"/>
    <w:rsid w:val="00D87E00"/>
    <w:rsid w:val="00D9134D"/>
    <w:rsid w:val="00DA1F84"/>
    <w:rsid w:val="00DA7A03"/>
    <w:rsid w:val="00DB1818"/>
    <w:rsid w:val="00DC309B"/>
    <w:rsid w:val="00DC4DA2"/>
    <w:rsid w:val="00DD08D3"/>
    <w:rsid w:val="00DD30EB"/>
    <w:rsid w:val="00DD4C17"/>
    <w:rsid w:val="00DD74A5"/>
    <w:rsid w:val="00DF2B1F"/>
    <w:rsid w:val="00DF62CD"/>
    <w:rsid w:val="00E026FC"/>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C7"/>
    <w:rsid w:val="00F2660C"/>
    <w:rsid w:val="00F325C8"/>
    <w:rsid w:val="00F43928"/>
    <w:rsid w:val="00F57160"/>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154</Pages>
  <Words>37206</Words>
  <Characters>212080</Characters>
  <Application>Microsoft Office Word</Application>
  <DocSecurity>0</DocSecurity>
  <Lines>1767</Lines>
  <Paragraphs>497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248789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23</cp:revision>
  <cp:lastPrinted>2019-02-25T14:05:00Z</cp:lastPrinted>
  <dcterms:created xsi:type="dcterms:W3CDTF">2023-09-25T10:05:00Z</dcterms:created>
  <dcterms:modified xsi:type="dcterms:W3CDTF">2024-06-26T11:13:00Z</dcterms:modified>
</cp:coreProperties>
</file>