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39A234D" w14:textId="51D42FF2" w:rsidR="00FE563E" w:rsidRDefault="00BF46E1" w:rsidP="000949CB">
      <w:pPr>
        <w:pStyle w:val="TH"/>
      </w:pPr>
      <w:r w:rsidRPr="0041528A">
        <w:lastRenderedPageBreak/>
        <w:t>Table B.1: Applicability of tests</w:t>
      </w: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FE563E" w14:paraId="73FA4550" w14:textId="77777777" w:rsidTr="00EB007F">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5B49200E" w14:textId="77777777" w:rsidR="00FE563E" w:rsidRDefault="00FE563E" w:rsidP="00A94524">
            <w:pPr>
              <w:jc w:val="center"/>
              <w:rPr>
                <w:rFonts w:ascii="Arial" w:hAnsi="Arial" w:cs="Arial"/>
                <w:sz w:val="18"/>
                <w:szCs w:val="18"/>
                <w:lang w:val="en-US"/>
              </w:rPr>
            </w:pPr>
            <w:r w:rsidRPr="002143A2">
              <w:rPr>
                <w:rFonts w:ascii="Arial" w:hAnsi="Arial" w:cs="Arial"/>
                <w:sz w:val="12"/>
                <w:szCs w:val="12"/>
                <w:lang w:val="en-US"/>
              </w:rPr>
              <w:lastRenderedPageBreak/>
              <w:t>Test</w:t>
            </w:r>
          </w:p>
        </w:tc>
        <w:tc>
          <w:tcPr>
            <w:tcW w:w="775" w:type="dxa"/>
            <w:tcBorders>
              <w:top w:val="single" w:sz="4" w:space="0" w:color="auto"/>
              <w:bottom w:val="single" w:sz="4" w:space="0" w:color="auto"/>
            </w:tcBorders>
            <w:shd w:val="clear" w:color="auto" w:fill="BFBFBF" w:themeFill="background1" w:themeFillShade="BF"/>
            <w:vAlign w:val="center"/>
          </w:tcPr>
          <w:p w14:paraId="1F5FB1A6"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352EEABF"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3F07920"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B63B55E"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5B318A79"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169A2E0F"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33E5B0B8"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0DB95053"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94B2C96"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FE563E" w14:paraId="4C88E3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342118F"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8A892C2"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6130752"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0CD5E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E766478"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F924DE"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70800E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916CCB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B7A666"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7779CF"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559526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A8B7AAA"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3EDA034"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1E27B991"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7506BED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ED570FE"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D5C7D09"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035CE62"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0B3B7938"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03A6173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5D633F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2FB4EE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F517E3"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6A2346F"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7C25F6B" w14:textId="77777777" w:rsidR="00FE563E" w:rsidRDefault="00FE563E" w:rsidP="00A94524">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D33E39"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06ECF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1BCCA6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2AD4D4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D7B36E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AF5EABF"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3B8F7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48F5F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E0EADC4"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42CF45E"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2BA7B4E2" w14:textId="77777777" w:rsidR="00FE563E" w:rsidRDefault="00FE563E" w:rsidP="00A9452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5BD309CE"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A2C1D85"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1975508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4A03E3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52807E27"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6748FC3"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60BBED67"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BAF11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B5A73EB"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81DC64D"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94D6033"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8705167"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EFC43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467B99"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F00505C"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A17A09A"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792337"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D48C4B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647929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63C2298"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C07EA32"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06B07D39"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3BC0AD54"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69C63D24"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5246EC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11BBE826"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70C5B179"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B366D95"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216EC6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CC8A7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2D8ECC"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CBEDB8"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F6B7BDE"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7BCD30"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7B869A"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6E7857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AF7A63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9B0FF4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3DF21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7DA8FC"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92C7E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8D6B4A1" w14:textId="77777777" w:rsidR="00FE563E" w:rsidRDefault="00FE563E" w:rsidP="00EB007F">
            <w:pPr>
              <w:keepLines/>
              <w:rPr>
                <w:rFonts w:ascii="Arial" w:hAnsi="Arial" w:cs="Arial"/>
                <w:sz w:val="18"/>
                <w:szCs w:val="18"/>
                <w:lang w:val="en-US"/>
              </w:rPr>
            </w:pPr>
          </w:p>
        </w:tc>
        <w:tc>
          <w:tcPr>
            <w:tcW w:w="775" w:type="dxa"/>
            <w:tcBorders>
              <w:top w:val="single" w:sz="4" w:space="0" w:color="auto"/>
              <w:left w:val="single" w:sz="4" w:space="0" w:color="auto"/>
            </w:tcBorders>
            <w:shd w:val="clear" w:color="auto" w:fill="auto"/>
            <w:vAlign w:val="center"/>
          </w:tcPr>
          <w:p w14:paraId="4FDC5137"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22484D2"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Unpacked</w:t>
            </w:r>
          </w:p>
        </w:tc>
        <w:tc>
          <w:tcPr>
            <w:tcW w:w="673" w:type="dxa"/>
            <w:tcBorders>
              <w:top w:val="single" w:sz="4" w:space="0" w:color="auto"/>
            </w:tcBorders>
            <w:shd w:val="clear" w:color="auto" w:fill="auto"/>
            <w:vAlign w:val="center"/>
          </w:tcPr>
          <w:p w14:paraId="5E083DF6"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D3DDFC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tcBorders>
            <w:shd w:val="clear" w:color="auto" w:fill="auto"/>
            <w:vAlign w:val="center"/>
          </w:tcPr>
          <w:p w14:paraId="49BDE3B4"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14D53C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371236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3668A0C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6EBE0A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tcBorders>
            <w:shd w:val="clear" w:color="auto" w:fill="auto"/>
            <w:vAlign w:val="center"/>
          </w:tcPr>
          <w:p w14:paraId="02157C8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4F04A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611AF9"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25492B2"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1.2</w:t>
            </w:r>
          </w:p>
        </w:tc>
        <w:tc>
          <w:tcPr>
            <w:tcW w:w="2687" w:type="dxa"/>
            <w:shd w:val="clear" w:color="auto" w:fill="auto"/>
            <w:vAlign w:val="center"/>
          </w:tcPr>
          <w:p w14:paraId="118C95DD"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Screen busy</w:t>
            </w:r>
          </w:p>
        </w:tc>
        <w:tc>
          <w:tcPr>
            <w:tcW w:w="673" w:type="dxa"/>
            <w:shd w:val="clear" w:color="auto" w:fill="auto"/>
            <w:vAlign w:val="center"/>
          </w:tcPr>
          <w:p w14:paraId="595DFD5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5CC4248"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817719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66C7E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B2A93EE"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79C15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8FB0312"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0B182B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810719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5F18B5"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8439C16"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1.3</w:t>
            </w:r>
          </w:p>
        </w:tc>
        <w:tc>
          <w:tcPr>
            <w:tcW w:w="2687" w:type="dxa"/>
            <w:shd w:val="clear" w:color="auto" w:fill="auto"/>
            <w:vAlign w:val="center"/>
          </w:tcPr>
          <w:p w14:paraId="34C7EB02"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high priority</w:t>
            </w:r>
          </w:p>
        </w:tc>
        <w:tc>
          <w:tcPr>
            <w:tcW w:w="673" w:type="dxa"/>
            <w:shd w:val="clear" w:color="auto" w:fill="auto"/>
            <w:vAlign w:val="center"/>
          </w:tcPr>
          <w:p w14:paraId="748F7E9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FF8896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CBB00F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D20DC7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0B5DDA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051A3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CBCC4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768BC6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0E3DCF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E29436"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45C93E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1.4</w:t>
            </w:r>
          </w:p>
        </w:tc>
        <w:tc>
          <w:tcPr>
            <w:tcW w:w="2687" w:type="dxa"/>
            <w:shd w:val="clear" w:color="auto" w:fill="auto"/>
            <w:vAlign w:val="center"/>
          </w:tcPr>
          <w:p w14:paraId="1EA2551E"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Packed</w:t>
            </w:r>
          </w:p>
        </w:tc>
        <w:tc>
          <w:tcPr>
            <w:tcW w:w="673" w:type="dxa"/>
            <w:shd w:val="clear" w:color="auto" w:fill="auto"/>
            <w:vAlign w:val="center"/>
          </w:tcPr>
          <w:p w14:paraId="54A817DE"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FA893C9"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13A74B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A9B68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70A3A37"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681344"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9B7F5E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160EBAB"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9DB090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54B713"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1003994"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1.5</w:t>
            </w:r>
          </w:p>
        </w:tc>
        <w:tc>
          <w:tcPr>
            <w:tcW w:w="2687" w:type="dxa"/>
            <w:shd w:val="clear" w:color="auto" w:fill="auto"/>
            <w:vAlign w:val="center"/>
          </w:tcPr>
          <w:p w14:paraId="30ADCF57"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clear after delay</w:t>
            </w:r>
          </w:p>
        </w:tc>
        <w:tc>
          <w:tcPr>
            <w:tcW w:w="673" w:type="dxa"/>
            <w:shd w:val="clear" w:color="auto" w:fill="auto"/>
            <w:vAlign w:val="center"/>
          </w:tcPr>
          <w:p w14:paraId="16F7F7B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1E75A1C"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378BF35"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A4C48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B8D927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394CE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E481A0D"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F1C404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4F9F7F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F57F6B"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26291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1.6</w:t>
            </w:r>
          </w:p>
        </w:tc>
        <w:tc>
          <w:tcPr>
            <w:tcW w:w="2687" w:type="dxa"/>
            <w:shd w:val="clear" w:color="auto" w:fill="auto"/>
            <w:vAlign w:val="center"/>
          </w:tcPr>
          <w:p w14:paraId="0602ABD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2F86830A"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565DD1C0"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84498A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AA119B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16402D5"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CD633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663496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A03204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82D6C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A9C294"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9A5C11"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1.7</w:t>
            </w:r>
          </w:p>
        </w:tc>
        <w:tc>
          <w:tcPr>
            <w:tcW w:w="2687" w:type="dxa"/>
            <w:shd w:val="clear" w:color="auto" w:fill="auto"/>
            <w:vAlign w:val="center"/>
          </w:tcPr>
          <w:p w14:paraId="6FCAC9C5"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Backwards move in USIM session</w:t>
            </w:r>
          </w:p>
        </w:tc>
        <w:tc>
          <w:tcPr>
            <w:tcW w:w="673" w:type="dxa"/>
            <w:shd w:val="clear" w:color="auto" w:fill="auto"/>
            <w:vAlign w:val="center"/>
          </w:tcPr>
          <w:p w14:paraId="51AB835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BDAE60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7B7FF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CCD56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752292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A6E39A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A65646"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485B0C"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3D9CE3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5C9577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7FA00E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AC8A98"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34DAE9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1.8</w:t>
            </w:r>
          </w:p>
        </w:tc>
        <w:tc>
          <w:tcPr>
            <w:tcW w:w="2687" w:type="dxa"/>
            <w:shd w:val="clear" w:color="auto" w:fill="auto"/>
            <w:vAlign w:val="center"/>
          </w:tcPr>
          <w:p w14:paraId="76302B6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30FEDA8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C113B8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C25EB3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5BD346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6915A9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14E4681"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F373F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0B3BD6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7675A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D8D7C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0AF0A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020A8A"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25B41C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1.9</w:t>
            </w:r>
          </w:p>
        </w:tc>
        <w:tc>
          <w:tcPr>
            <w:tcW w:w="2687" w:type="dxa"/>
            <w:shd w:val="clear" w:color="auto" w:fill="auto"/>
            <w:vAlign w:val="center"/>
          </w:tcPr>
          <w:p w14:paraId="01F81E15"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Pr>
                <w:rFonts w:ascii="Arial" w:hAnsi="Arial" w:cs="Arial"/>
                <w:color w:val="000000"/>
                <w:sz w:val="14"/>
                <w:szCs w:val="14"/>
                <w:lang w:val="en-US"/>
              </w:rPr>
              <w:t xml:space="preserve">Command </w:t>
            </w:r>
            <w:r w:rsidRPr="004062C7">
              <w:rPr>
                <w:rFonts w:ascii="Arial" w:hAnsi="Arial" w:cs="Arial"/>
                <w:color w:val="000000"/>
                <w:sz w:val="14"/>
                <w:szCs w:val="14"/>
                <w:lang w:val="en-US"/>
              </w:rPr>
              <w:t>not understood by ME</w:t>
            </w:r>
          </w:p>
        </w:tc>
        <w:tc>
          <w:tcPr>
            <w:tcW w:w="673" w:type="dxa"/>
            <w:shd w:val="clear" w:color="auto" w:fill="auto"/>
            <w:vAlign w:val="center"/>
          </w:tcPr>
          <w:p w14:paraId="26A6BF7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60CB6D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0CEE3D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C06ABF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7009AF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45ED6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EB0F23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549F0F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1EA7D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62557C2"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61A45C0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2.1</w:t>
            </w:r>
          </w:p>
        </w:tc>
        <w:tc>
          <w:tcPr>
            <w:tcW w:w="2687" w:type="dxa"/>
            <w:shd w:val="clear" w:color="auto" w:fill="auto"/>
            <w:vAlign w:val="center"/>
          </w:tcPr>
          <w:p w14:paraId="796A8AD8"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075D83A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991130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D94FB6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177E10F7"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A5D861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0EDAFDD"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980A22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6D8949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C9656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245217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1220A1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5599A4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ED0DCA"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036D66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3.1</w:t>
            </w:r>
          </w:p>
        </w:tc>
        <w:tc>
          <w:tcPr>
            <w:tcW w:w="2687" w:type="dxa"/>
            <w:shd w:val="clear" w:color="auto" w:fill="auto"/>
            <w:vAlign w:val="center"/>
          </w:tcPr>
          <w:p w14:paraId="12CCD77C"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Extension Text</w:t>
            </w:r>
          </w:p>
        </w:tc>
        <w:tc>
          <w:tcPr>
            <w:tcW w:w="673" w:type="dxa"/>
            <w:shd w:val="clear" w:color="auto" w:fill="auto"/>
            <w:vAlign w:val="center"/>
          </w:tcPr>
          <w:p w14:paraId="5773794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3FF77D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AA593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D13B8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887724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E.1/16 </w:t>
            </w:r>
            <w:r>
              <w:rPr>
                <w:rFonts w:ascii="Arial" w:hAnsi="Arial" w:cs="Arial"/>
                <w:color w:val="000000"/>
                <w:sz w:val="14"/>
                <w:szCs w:val="14"/>
                <w:lang w:val="en-US"/>
              </w:rPr>
              <w:t>AND</w:t>
            </w:r>
          </w:p>
          <w:p w14:paraId="3F370AA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A120E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978358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3A96BC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325668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253A2E4"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D9CBF92"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4.1, 4.2</w:t>
            </w:r>
          </w:p>
        </w:tc>
        <w:tc>
          <w:tcPr>
            <w:tcW w:w="2687" w:type="dxa"/>
            <w:shd w:val="clear" w:color="auto" w:fill="auto"/>
            <w:vAlign w:val="center"/>
          </w:tcPr>
          <w:p w14:paraId="616E2D77"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5AD30E8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DE0A11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D90BF9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5136578"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4285D0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3B84898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9C4F7D"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15A253A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F6F7D4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12ED12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DA43AD"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C62EB09"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4.3</w:t>
            </w:r>
          </w:p>
        </w:tc>
        <w:tc>
          <w:tcPr>
            <w:tcW w:w="2687" w:type="dxa"/>
            <w:shd w:val="clear" w:color="auto" w:fill="auto"/>
            <w:vAlign w:val="center"/>
          </w:tcPr>
          <w:p w14:paraId="69DF9208"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40F22DF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5DA86F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B78A5F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83043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334486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6D64CE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465100A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C92CC2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ADD01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5144AB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681F6FD"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B4B77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EA2ECE"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52126AEE"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279CFAF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4C557D2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6AFE2D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Rel-7</w:t>
            </w:r>
          </w:p>
        </w:tc>
        <w:tc>
          <w:tcPr>
            <w:tcW w:w="890" w:type="dxa"/>
            <w:shd w:val="clear" w:color="auto" w:fill="auto"/>
            <w:vAlign w:val="center"/>
          </w:tcPr>
          <w:p w14:paraId="249E347D"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45065D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C180</w:t>
            </w:r>
          </w:p>
        </w:tc>
        <w:tc>
          <w:tcPr>
            <w:tcW w:w="1070" w:type="dxa"/>
            <w:shd w:val="clear" w:color="auto" w:fill="auto"/>
            <w:vAlign w:val="center"/>
          </w:tcPr>
          <w:p w14:paraId="7B5FDF6A"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80ADE7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4404757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A1BE71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7E584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0D17F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65D7B2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71C759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3D7A4F"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689EAB7"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43FE22E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078EE40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Rel-8</w:t>
            </w:r>
          </w:p>
        </w:tc>
        <w:tc>
          <w:tcPr>
            <w:tcW w:w="708" w:type="dxa"/>
            <w:shd w:val="clear" w:color="auto" w:fill="auto"/>
            <w:vAlign w:val="center"/>
          </w:tcPr>
          <w:p w14:paraId="0FCD77D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87A60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9C28A8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48B69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C183</w:t>
            </w:r>
          </w:p>
        </w:tc>
        <w:tc>
          <w:tcPr>
            <w:tcW w:w="1070" w:type="dxa"/>
            <w:shd w:val="clear" w:color="auto" w:fill="auto"/>
            <w:vAlign w:val="center"/>
          </w:tcPr>
          <w:p w14:paraId="6B922B2D"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18F598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536982F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D1A35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74B64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824C1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BADD6F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08C4B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D7A348"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09FC605"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5.1, 5.3</w:t>
            </w:r>
          </w:p>
        </w:tc>
        <w:tc>
          <w:tcPr>
            <w:tcW w:w="2687" w:type="dxa"/>
            <w:shd w:val="clear" w:color="auto" w:fill="auto"/>
            <w:vAlign w:val="center"/>
          </w:tcPr>
          <w:p w14:paraId="0C7C5E86"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A42F0B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5190D4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D205EB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C108 AND</w:t>
            </w:r>
            <w:r w:rsidRPr="004062C7">
              <w:rPr>
                <w:rFonts w:ascii="Arial" w:hAnsi="Arial" w:cs="Arial"/>
                <w:color w:val="000000"/>
                <w:sz w:val="14"/>
                <w:szCs w:val="14"/>
                <w:lang w:val="en-US"/>
              </w:rPr>
              <w:br/>
              <w:t>C177</w:t>
            </w:r>
          </w:p>
        </w:tc>
        <w:tc>
          <w:tcPr>
            <w:tcW w:w="1070" w:type="dxa"/>
            <w:shd w:val="clear" w:color="auto" w:fill="auto"/>
            <w:vAlign w:val="center"/>
          </w:tcPr>
          <w:p w14:paraId="5DDE477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369871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6F45E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1DAA27D"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B9865F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07F2C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4ADBA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FDA8EB5"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5.2</w:t>
            </w:r>
          </w:p>
        </w:tc>
        <w:tc>
          <w:tcPr>
            <w:tcW w:w="2687" w:type="dxa"/>
            <w:shd w:val="clear" w:color="auto" w:fill="auto"/>
            <w:vAlign w:val="center"/>
          </w:tcPr>
          <w:p w14:paraId="5EA19031"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7258AD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764CD25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C2E4B4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C171 AND</w:t>
            </w:r>
            <w:r w:rsidRPr="004062C7">
              <w:rPr>
                <w:rFonts w:ascii="Arial" w:hAnsi="Arial" w:cs="Arial"/>
                <w:color w:val="000000"/>
                <w:sz w:val="14"/>
                <w:szCs w:val="14"/>
                <w:lang w:val="en-US"/>
              </w:rPr>
              <w:br/>
              <w:t>C177</w:t>
            </w:r>
          </w:p>
        </w:tc>
        <w:tc>
          <w:tcPr>
            <w:tcW w:w="1070" w:type="dxa"/>
            <w:shd w:val="clear" w:color="auto" w:fill="auto"/>
            <w:vAlign w:val="center"/>
          </w:tcPr>
          <w:p w14:paraId="170A4CB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12CE5D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79294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D31D5B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BE0F76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2DFA7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D3DE5D"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00685CE"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6.1</w:t>
            </w:r>
          </w:p>
        </w:tc>
        <w:tc>
          <w:tcPr>
            <w:tcW w:w="2687" w:type="dxa"/>
            <w:shd w:val="clear" w:color="auto" w:fill="auto"/>
            <w:vAlign w:val="center"/>
          </w:tcPr>
          <w:p w14:paraId="0547F885"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3515C12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E9F25B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A77D58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C118 AND</w:t>
            </w:r>
            <w:r w:rsidRPr="004062C7">
              <w:rPr>
                <w:rFonts w:ascii="Arial" w:hAnsi="Arial" w:cs="Arial"/>
                <w:color w:val="000000"/>
                <w:sz w:val="14"/>
                <w:szCs w:val="14"/>
                <w:lang w:val="en-US"/>
              </w:rPr>
              <w:br/>
              <w:t>C177</w:t>
            </w:r>
          </w:p>
        </w:tc>
        <w:tc>
          <w:tcPr>
            <w:tcW w:w="1070" w:type="dxa"/>
            <w:shd w:val="clear" w:color="auto" w:fill="auto"/>
            <w:vAlign w:val="center"/>
          </w:tcPr>
          <w:p w14:paraId="4248287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5441C97"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09A6C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4FAC3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D8E428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59AE8B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11B63F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2D8BF9"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35F9ECF"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7.1</w:t>
            </w:r>
          </w:p>
        </w:tc>
        <w:tc>
          <w:tcPr>
            <w:tcW w:w="2687" w:type="dxa"/>
            <w:shd w:val="clear" w:color="auto" w:fill="auto"/>
            <w:vAlign w:val="center"/>
          </w:tcPr>
          <w:p w14:paraId="065C2C64"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191FACD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708" w:type="dxa"/>
            <w:shd w:val="clear" w:color="auto" w:fill="auto"/>
            <w:vAlign w:val="center"/>
          </w:tcPr>
          <w:p w14:paraId="6F370DB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E15521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02FAE98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DE1A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9BB5D4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3F718B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E.1/137 </w:t>
            </w:r>
            <w:r>
              <w:rPr>
                <w:rFonts w:ascii="Arial" w:hAnsi="Arial" w:cs="Arial"/>
                <w:color w:val="000000"/>
                <w:sz w:val="14"/>
                <w:szCs w:val="14"/>
                <w:lang w:val="en-US"/>
              </w:rPr>
              <w:t>AND</w:t>
            </w:r>
          </w:p>
          <w:p w14:paraId="397C9BE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75717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8FA55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1C61D9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86B26A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7B50F4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A20314"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D5CE16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w:t>
            </w:r>
          </w:p>
        </w:tc>
        <w:tc>
          <w:tcPr>
            <w:tcW w:w="2687" w:type="dxa"/>
            <w:shd w:val="clear" w:color="auto" w:fill="auto"/>
            <w:vAlign w:val="center"/>
          </w:tcPr>
          <w:p w14:paraId="2F40A6D4"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5E4CEE8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48669C6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38A4D6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BC8D85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3204C9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927CFB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579D0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7300CC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66219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E22FFF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FC2480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96D215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BAFE0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FB14582"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8.2</w:t>
            </w:r>
          </w:p>
        </w:tc>
        <w:tc>
          <w:tcPr>
            <w:tcW w:w="2687" w:type="dxa"/>
            <w:shd w:val="clear" w:color="auto" w:fill="auto"/>
            <w:vAlign w:val="center"/>
          </w:tcPr>
          <w:p w14:paraId="4EC4981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70C958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68D16C0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52B334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255AC44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6285B9E"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54F79FD"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07C49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60D9B1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302963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549C14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9889FF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B5223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A4EE4F"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4570F2A"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8.3</w:t>
            </w:r>
          </w:p>
        </w:tc>
        <w:tc>
          <w:tcPr>
            <w:tcW w:w="2687" w:type="dxa"/>
            <w:shd w:val="clear" w:color="auto" w:fill="auto"/>
            <w:vAlign w:val="center"/>
          </w:tcPr>
          <w:p w14:paraId="6AED7627"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2DAA35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08B90D1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E38B01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1FC8D9D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775A0BB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4810416"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86A345"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C3281C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8A8B45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B1B1E6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A6978F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2ED291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2101B6"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24B7A8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8.4</w:t>
            </w:r>
          </w:p>
        </w:tc>
        <w:tc>
          <w:tcPr>
            <w:tcW w:w="2687" w:type="dxa"/>
            <w:shd w:val="clear" w:color="auto" w:fill="auto"/>
            <w:vAlign w:val="center"/>
          </w:tcPr>
          <w:p w14:paraId="54A998D0" w14:textId="77777777" w:rsidR="00FE563E" w:rsidRPr="00D511F4"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9584DE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BB0CDA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8CDCDB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A58D33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CABF5F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C07F0C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7ACD97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1E5AC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08C796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8193AD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F3BB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368273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DB564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F34F4E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4F4203"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EA425F6"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8.5</w:t>
            </w:r>
          </w:p>
        </w:tc>
        <w:tc>
          <w:tcPr>
            <w:tcW w:w="2687" w:type="dxa"/>
            <w:shd w:val="clear" w:color="auto" w:fill="auto"/>
            <w:vAlign w:val="center"/>
          </w:tcPr>
          <w:p w14:paraId="3A512309"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55B9F3D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9CCB50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D49CEA6"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3389688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97B118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415C3AC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A47391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964D5B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C6751C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2B81A2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D0171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913C8A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7053E5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F39AC3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A53530"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5F64D66"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8.6</w:t>
            </w:r>
          </w:p>
        </w:tc>
        <w:tc>
          <w:tcPr>
            <w:tcW w:w="2687" w:type="dxa"/>
            <w:shd w:val="clear" w:color="auto" w:fill="auto"/>
            <w:vAlign w:val="center"/>
          </w:tcPr>
          <w:p w14:paraId="65042F86"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6CA00FF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391E40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EE5C44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6FA7823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83AD76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5465CA5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010D348"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086634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E9B4068"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502B6A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2677B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42CC81A6"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A969E0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6F92C20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9097D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01EE9F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8.7</w:t>
            </w:r>
          </w:p>
        </w:tc>
        <w:tc>
          <w:tcPr>
            <w:tcW w:w="2687" w:type="dxa"/>
            <w:shd w:val="clear" w:color="auto" w:fill="auto"/>
            <w:vAlign w:val="center"/>
          </w:tcPr>
          <w:p w14:paraId="5D02FCDA"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6AB19A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7D03E91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A11235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1E86A01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DB8957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D4B649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05E53E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DC5084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ADC4DE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E.1/227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30A5B8B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0AB17F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EC4663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0A8CF9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2B0D50"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AAAB6D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8.8</w:t>
            </w:r>
          </w:p>
        </w:tc>
        <w:tc>
          <w:tcPr>
            <w:tcW w:w="2687" w:type="dxa"/>
            <w:shd w:val="clear" w:color="auto" w:fill="auto"/>
            <w:vAlign w:val="center"/>
          </w:tcPr>
          <w:p w14:paraId="12361F6B"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41600B4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C9CD67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7DB835E"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B4B9094"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CF6590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1C2448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4CBA08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D8FD7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981444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E.1/228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2F24530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1F91C5C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65C35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173C7A1" w14:textId="77777777" w:rsidTr="00A94524">
        <w:trPr>
          <w:cnfStyle w:val="000000100000" w:firstRow="0" w:lastRow="0" w:firstColumn="0" w:lastColumn="0" w:oddVBand="0" w:evenVBand="0" w:oddHBand="1" w:evenHBand="0" w:firstRowFirstColumn="0" w:firstRowLastColumn="0" w:lastRowFirstColumn="0" w:lastRowLastColumn="0"/>
          <w:trHeight w:val="731"/>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468CAB"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68F64F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8.9</w:t>
            </w:r>
          </w:p>
        </w:tc>
        <w:tc>
          <w:tcPr>
            <w:tcW w:w="2687" w:type="dxa"/>
            <w:shd w:val="clear" w:color="auto" w:fill="auto"/>
            <w:vAlign w:val="center"/>
          </w:tcPr>
          <w:p w14:paraId="7620762C"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662634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78881C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AE76BF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4B268155"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F3C6B2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BE87A4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0A718C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6F8728"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2A0C7BA"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D1AD4E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6693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F4149A2"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6B2B91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FFDD90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BE3346"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8C1B85C"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8.10</w:t>
            </w:r>
          </w:p>
        </w:tc>
        <w:tc>
          <w:tcPr>
            <w:tcW w:w="2687" w:type="dxa"/>
            <w:shd w:val="clear" w:color="auto" w:fill="auto"/>
            <w:vAlign w:val="center"/>
          </w:tcPr>
          <w:p w14:paraId="5ACA502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1E72B5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31A4F45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03ED75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5D7283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4A2EFED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7F2E8F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CE0901F"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05ABD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A9D070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52387C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1D079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7B99A2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65AAF2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B00E4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87C09C2"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098F290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5424B074"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E92289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82CB3A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890" w:type="dxa"/>
            <w:shd w:val="clear" w:color="auto" w:fill="auto"/>
            <w:vAlign w:val="center"/>
          </w:tcPr>
          <w:p w14:paraId="15F5C6D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shd w:val="clear" w:color="auto" w:fill="auto"/>
            <w:vAlign w:val="center"/>
          </w:tcPr>
          <w:p w14:paraId="10DB166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FF65803"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9B3D9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967C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63ED87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402D06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B9637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DB040"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413F6822"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388AB4DF"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3C49A4A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703E8C1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A91E82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A844C9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07AA1E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BA125F4"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039ED16"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495C8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E6E8FE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293CFC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14C002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E82DD0"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423232B8"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1AD0927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E90907D"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03E567"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8459A9"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3709FE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2B3565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503C68F"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CE520F5"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2E3C03"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C0ECDF"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BDC38E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AF9E07"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B4E7106" w14:textId="77777777" w:rsidR="00FE563E" w:rsidRPr="004062C7"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52BE09" w14:textId="77777777" w:rsidR="00FE563E" w:rsidRPr="004062C7"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051245B" w14:textId="1EF44510"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5</w:t>
            </w:r>
          </w:p>
        </w:tc>
        <w:tc>
          <w:tcPr>
            <w:tcW w:w="708" w:type="dxa"/>
            <w:shd w:val="clear" w:color="auto" w:fill="auto"/>
            <w:vAlign w:val="center"/>
          </w:tcPr>
          <w:p w14:paraId="63EC7CAA"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777C2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3CE270FB" w14:textId="77777777" w:rsidR="00FE563E" w:rsidRPr="004062C7"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615295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4E015D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3B2E97F" w14:textId="77777777" w:rsidR="00FE563E" w:rsidRPr="004062C7"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B46170"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0AD749"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F1DDF0"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07B74D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A7F9AEF" w14:textId="77777777" w:rsidR="00FE563E" w:rsidRDefault="00FE563E" w:rsidP="001F5FEF">
            <w:pPr>
              <w:keepLines/>
              <w:rPr>
                <w:rFonts w:ascii="Arial" w:hAnsi="Arial" w:cs="Arial"/>
                <w:sz w:val="18"/>
                <w:szCs w:val="18"/>
                <w:lang w:val="en-US"/>
              </w:rPr>
            </w:pPr>
          </w:p>
        </w:tc>
        <w:tc>
          <w:tcPr>
            <w:tcW w:w="775" w:type="dxa"/>
            <w:tcBorders>
              <w:left w:val="single" w:sz="4" w:space="0" w:color="auto"/>
              <w:bottom w:val="single" w:sz="4" w:space="0" w:color="auto"/>
            </w:tcBorders>
            <w:shd w:val="clear" w:color="auto" w:fill="auto"/>
            <w:vAlign w:val="center"/>
          </w:tcPr>
          <w:p w14:paraId="2C679253" w14:textId="77777777" w:rsidR="00FE563E" w:rsidRPr="004062C7"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1C654947" w14:textId="77777777" w:rsidR="00FE563E" w:rsidRPr="004062C7"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4B8FB70"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792DEF0"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7F82B7"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EC6851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0ED933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5345043"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42F7DA2E"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979E742"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4A9B2EF"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D423A23"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87238B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6E21B0D"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27.22.4.2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B34CB2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620E6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CF559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413695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7BCB5C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D973DB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281AF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39FE6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84E21C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40A2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50F79103"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4482FEB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072E8D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prompt unpacked</w:t>
            </w:r>
          </w:p>
        </w:tc>
        <w:tc>
          <w:tcPr>
            <w:tcW w:w="673" w:type="dxa"/>
            <w:tcBorders>
              <w:top w:val="single" w:sz="4" w:space="0" w:color="auto"/>
            </w:tcBorders>
            <w:shd w:val="clear" w:color="auto" w:fill="auto"/>
            <w:vAlign w:val="center"/>
          </w:tcPr>
          <w:p w14:paraId="035BF7B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A3C1A4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6EC9D3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C342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10D12A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35E123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EEE2F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0985DCA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F6F7C2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2FA39C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5985C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06E52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925FB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66DBE4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packed</w:t>
            </w:r>
          </w:p>
        </w:tc>
        <w:tc>
          <w:tcPr>
            <w:tcW w:w="673" w:type="dxa"/>
            <w:shd w:val="clear" w:color="auto" w:fill="auto"/>
            <w:vAlign w:val="center"/>
          </w:tcPr>
          <w:p w14:paraId="4B296D6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55F5F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C8A78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FD0518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D5177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AF10AB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C34DF0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5CF37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F634D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54FC2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63F1EE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6D426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999954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4019F0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3D3F03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8829E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BCFAA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E7DFA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7C22D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250B6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7AAD8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60F87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12953A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7A5C9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3CA2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90EB57"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8A152A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6FEBC53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42FA1AA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DCADA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FF336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C644F7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F4A2A0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B3C250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65D52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6B0634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DDC10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44389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FB128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E3A6155"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0B4A51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5D2F277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7509948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942E3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BE34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1F5918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4DCB2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p>
          <w:p w14:paraId="51C226F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w:t>
            </w:r>
            <w:r>
              <w:rPr>
                <w:rFonts w:ascii="Arial" w:hAnsi="Arial" w:cs="Arial"/>
                <w:color w:val="000000"/>
                <w:sz w:val="14"/>
                <w:szCs w:val="14"/>
                <w:lang w:val="en-US"/>
              </w:rPr>
              <w:t>.</w:t>
            </w:r>
            <w:r w:rsidRPr="004062C7">
              <w:rPr>
                <w:rFonts w:ascii="Arial" w:hAnsi="Arial" w:cs="Arial"/>
                <w:color w:val="000000"/>
                <w:sz w:val="14"/>
                <w:szCs w:val="14"/>
                <w:lang w:val="en-US"/>
              </w:rPr>
              <w:t xml:space="preserve">1/110 </w:t>
            </w:r>
            <w:r>
              <w:rPr>
                <w:rFonts w:ascii="Arial" w:hAnsi="Arial" w:cs="Arial"/>
                <w:color w:val="000000"/>
                <w:sz w:val="14"/>
                <w:szCs w:val="14"/>
                <w:lang w:val="en-US"/>
              </w:rPr>
              <w:t>AND</w:t>
            </w:r>
          </w:p>
          <w:p w14:paraId="205DF35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4D95D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794FC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F5C7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3A277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032348"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F6D516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FD8CAD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3AEB501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6C20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2F628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E36CF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D757A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4A966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78ED7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3AFEB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49AD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E811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C797C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162F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C24EC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4F9062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12391D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9E2A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5ACBFC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E90E5C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7CBA4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63B57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347F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F1992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22B78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F3DF27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05C24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FA718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58E17B0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5D392C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77D6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78C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0A25B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9E22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09CC9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9E0B7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CE88B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2F97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CDB6A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82F4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0E9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497B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8A8F7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AE03A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7ACFAFA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Long text up to 70 chars in Cyrillic</w:t>
            </w:r>
          </w:p>
        </w:tc>
        <w:tc>
          <w:tcPr>
            <w:tcW w:w="673" w:type="dxa"/>
            <w:shd w:val="clear" w:color="auto" w:fill="auto"/>
            <w:vAlign w:val="center"/>
          </w:tcPr>
          <w:p w14:paraId="0C938A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2293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75B38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2E758E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F4F86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E9CF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CDE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35681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E8119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F81E7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B547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93EA7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4965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40EDF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F70A8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45BD46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31F05A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D8F7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91CD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69502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D96F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3461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9EB0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6CD4D3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C80A2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3A50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2BA89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021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4C085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D7509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53CA75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22ECD52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"Yes/No" response</w:t>
            </w:r>
          </w:p>
        </w:tc>
        <w:tc>
          <w:tcPr>
            <w:tcW w:w="673" w:type="dxa"/>
            <w:shd w:val="clear" w:color="auto" w:fill="auto"/>
            <w:vAlign w:val="center"/>
          </w:tcPr>
          <w:p w14:paraId="72BB03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6F072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72D35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2183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5D0AE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1B4737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E.1/60 </w:t>
            </w:r>
            <w:r>
              <w:rPr>
                <w:rFonts w:ascii="Arial" w:hAnsi="Arial" w:cs="Arial"/>
                <w:color w:val="000000"/>
                <w:sz w:val="14"/>
                <w:szCs w:val="14"/>
                <w:lang w:val="en-US"/>
              </w:rPr>
              <w:t>AND</w:t>
            </w:r>
          </w:p>
          <w:p w14:paraId="02BE696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DDE981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7CBA7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F0AF1F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F1CF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9AEAF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DC3FA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483F29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74FE78C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16C2F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6DE1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6FF9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AB66C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37491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F055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416EB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4D3A5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C502E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0C97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0ADC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11C3C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DA1D1A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3F5BB1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6517CBC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CF285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EE421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6B1A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8F46EA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46E3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9DFA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D908D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A3F4F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F930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D4BB2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1C56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EDC00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5764E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AC655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25D16F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6E9DBE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A050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4092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194C12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66988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9B2D6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CEE03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174D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0C44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A56F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BB20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72A7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91CB08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CAC43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47A051D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6C6FD0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18A7A8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F2F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5CF13E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E01BD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3C5DD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8D9B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E.1/140 </w:t>
            </w:r>
            <w:r>
              <w:rPr>
                <w:rFonts w:ascii="Arial" w:hAnsi="Arial" w:cs="Arial"/>
                <w:color w:val="000000"/>
                <w:sz w:val="14"/>
                <w:szCs w:val="14"/>
                <w:lang w:val="en-US"/>
              </w:rPr>
              <w:t>AND</w:t>
            </w:r>
          </w:p>
          <w:p w14:paraId="446009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6A82D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29A07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FC9C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1108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6D53D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84F9A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69BF3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2DD8F15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6AEE94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3817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E646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E182C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69E43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965E1C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494A0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4D9B5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F2070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8443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2084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7EEA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03EE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49044F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AF66F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D0EC92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0B46F34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3BF06B3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4D4D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910D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20AD158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1F323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6D6F3F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F5B736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67E4C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6BF96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F0C1C9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B29C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517E4E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B616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1ABC47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B1621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90DAB7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6C7869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26D4E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5FB0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0735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5FA8C1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81D1A4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8696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94E2B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DE4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8FDCD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CA597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D6546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57227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5C79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431312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9D9A1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A2E5F6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100F62A4"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3947EE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785D1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98F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00D014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49A20F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93310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71408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6A84A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3A98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FF272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3161A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F451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F037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823E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1E1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77C886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373BF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03952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7C7D8B4C" w14:textId="77777777" w:rsidR="00FE563E" w:rsidRPr="0007731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755E1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ABDA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CF8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1B378E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D7462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4F317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CCDC5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1C1F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E696C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B3294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E77CE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31B3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D2D9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9E3C0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5B529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56DA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8ABD6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91D3C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7D76DA6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3A487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F2894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89C9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78F5CA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861F1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08674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38FE4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280BE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E.1/221 </w:t>
            </w:r>
            <w:r>
              <w:rPr>
                <w:rFonts w:ascii="Arial" w:hAnsi="Arial" w:cs="Arial"/>
                <w:color w:val="000000"/>
                <w:sz w:val="14"/>
                <w:szCs w:val="14"/>
                <w:lang w:val="en-US"/>
              </w:rPr>
              <w:t>AND</w:t>
            </w:r>
          </w:p>
          <w:p w14:paraId="50077F5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AAC1F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47A3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54C7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687B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4F474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98DF0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8A4D8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3CCD17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38D911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903C95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4EF7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78CF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EACD7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7E2B3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C177 AND</w:t>
            </w:r>
          </w:p>
          <w:p w14:paraId="2F176F0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0B06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E.1/18 </w:t>
            </w:r>
            <w:r>
              <w:rPr>
                <w:rFonts w:ascii="Arial" w:hAnsi="Arial" w:cs="Arial"/>
                <w:color w:val="000000"/>
                <w:sz w:val="14"/>
                <w:szCs w:val="14"/>
                <w:lang w:val="en-US"/>
              </w:rPr>
              <w:t>AND</w:t>
            </w:r>
          </w:p>
          <w:p w14:paraId="0F084D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E.1/124 E.1/225 </w:t>
            </w:r>
            <w:r>
              <w:rPr>
                <w:rFonts w:ascii="Arial" w:hAnsi="Arial" w:cs="Arial"/>
                <w:color w:val="000000"/>
                <w:sz w:val="14"/>
                <w:szCs w:val="14"/>
                <w:lang w:val="en-US"/>
              </w:rPr>
              <w:t>AND</w:t>
            </w:r>
          </w:p>
          <w:p w14:paraId="4CA382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7E381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DA318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ADA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03805A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D26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C3765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541FF4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FEAFFB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2561D14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4A730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CEEC5A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2037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520BB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6822B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D092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8BA9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E77C1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018F97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CAA74D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5199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8155F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CCCA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7F0A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EFEA2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7A0DD1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4FDA7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1F7C9F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strikethough on</w:t>
            </w:r>
          </w:p>
        </w:tc>
        <w:tc>
          <w:tcPr>
            <w:tcW w:w="673" w:type="dxa"/>
            <w:shd w:val="clear" w:color="auto" w:fill="auto"/>
            <w:vAlign w:val="center"/>
          </w:tcPr>
          <w:p w14:paraId="0AFD32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E8A15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6DA9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4401A5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E3170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A275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86B1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25BD3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07C24E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43932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56E44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8184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C673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557F3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D170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A5095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B6500C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5CDB19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5C76A2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4D8F3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7BFC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F81A56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BB499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69C9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76DE67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2EB4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DCD85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363CCC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6B3EC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7DF3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F592C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0C06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56B7A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20F24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CDBE2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30558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5F0FE22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F6406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6994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7C528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7607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2F7EA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E6B7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138DD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3575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DB4E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69EF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83BB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F7811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20133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8EFAB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359D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DB4E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528F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9543CB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A9C0D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E5912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A15DA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35D1A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D9C7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EC90B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CF8A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BBC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70EB7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C99DD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2B820B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10.2</w:t>
            </w:r>
          </w:p>
        </w:tc>
        <w:tc>
          <w:tcPr>
            <w:tcW w:w="2687" w:type="dxa"/>
            <w:vMerge w:val="restart"/>
            <w:shd w:val="clear" w:color="auto" w:fill="auto"/>
            <w:vAlign w:val="center"/>
          </w:tcPr>
          <w:p w14:paraId="6CCAB78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 Long text up to 70 chars</w:t>
            </w:r>
          </w:p>
        </w:tc>
        <w:tc>
          <w:tcPr>
            <w:tcW w:w="673" w:type="dxa"/>
            <w:shd w:val="clear" w:color="auto" w:fill="auto"/>
            <w:vAlign w:val="center"/>
          </w:tcPr>
          <w:p w14:paraId="37EFD4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A784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383401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3FAF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F4E74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FCE3C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EEFE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98D8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B22D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77128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29450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AAF4AB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D1E3F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24196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EF82F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8073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D36F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E6622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4D39B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0ABE6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DB62E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1F6C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981BD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09A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D32F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E288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B50466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E177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AA6AF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57A98D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1EB04E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AD3F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D7841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9665C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6EF2E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0CBE7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7111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A705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8300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A5B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2807B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1A966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AC7BC5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906FC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1D04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51E3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0D2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780AE6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5480E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F3F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EDB5E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70C39C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4F07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D878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A045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488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62423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019C3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6D2353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vMerge w:val="restart"/>
            <w:shd w:val="clear" w:color="auto" w:fill="auto"/>
            <w:vAlign w:val="center"/>
          </w:tcPr>
          <w:p w14:paraId="7950F7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22330E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17CC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B17FDB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26CD5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44989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428B53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BDE5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1212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5FE2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6E0E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1844B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36955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AF63E2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C04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F696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4E9BE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424B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48697F7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24C34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073C5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46066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139DEF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2B9C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263E6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3435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03D16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37EE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5468B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0415F2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w:t>
            </w:r>
            <w:r w:rsidRPr="004062C7">
              <w:rPr>
                <w:rFonts w:ascii="Arial" w:hAnsi="Arial" w:cs="Arial"/>
                <w:sz w:val="14"/>
                <w:szCs w:val="14"/>
                <w:lang w:val="en-US"/>
              </w:rPr>
              <w:t>2</w:t>
            </w:r>
            <w:r w:rsidRPr="004062C7">
              <w:rPr>
                <w:rFonts w:ascii="Arial" w:hAnsi="Arial" w:cs="Arial"/>
                <w:color w:val="000000"/>
                <w:sz w:val="14"/>
                <w:szCs w:val="14"/>
                <w:lang w:val="en-US"/>
              </w:rPr>
              <w:t>.2</w:t>
            </w:r>
          </w:p>
        </w:tc>
        <w:tc>
          <w:tcPr>
            <w:tcW w:w="2687" w:type="dxa"/>
            <w:vMerge w:val="restart"/>
            <w:shd w:val="clear" w:color="auto" w:fill="auto"/>
            <w:vAlign w:val="center"/>
          </w:tcPr>
          <w:p w14:paraId="66EBAB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 Long text up to 70 chars</w:t>
            </w:r>
          </w:p>
        </w:tc>
        <w:tc>
          <w:tcPr>
            <w:tcW w:w="673" w:type="dxa"/>
            <w:shd w:val="clear" w:color="auto" w:fill="auto"/>
            <w:vAlign w:val="center"/>
          </w:tcPr>
          <w:p w14:paraId="7A170D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5E70C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19E73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C765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FA0B2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2F7D0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0075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98EB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8574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E571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F2C39E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D44D7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7AD71C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F2BE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8415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44AA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5061C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17C304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F85FA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1D90A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E783D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5E8312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B352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6954B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4E333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2CC2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A19D6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B6060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811C3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13.1</w:t>
            </w:r>
          </w:p>
        </w:tc>
        <w:tc>
          <w:tcPr>
            <w:tcW w:w="2687" w:type="dxa"/>
            <w:vMerge w:val="restart"/>
            <w:shd w:val="clear" w:color="auto" w:fill="auto"/>
            <w:vAlign w:val="center"/>
          </w:tcPr>
          <w:p w14:paraId="4C7311C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757E92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C45F3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F850E4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80AE9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9B62B0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C9D55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D4C5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B0D5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F553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9A00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09583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3C4A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01380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7BB9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F4F96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10EB4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1F4D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31FD40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BB2CCC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65CD5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D83A2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1E0C59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D5FD7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E6A02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E7C4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76C5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E910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22E1A4A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45758F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49FBDD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E5B09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659575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B8DF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C66C2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50EF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150DDA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4F883B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5CE3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EA2885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C557D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6B68FF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584CC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2476BDF"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0210A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4654F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GET INPUT </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836C10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980AF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EE8EB3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9455C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DAB80F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8077F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87744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B5C9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2A2EBAE"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5F383EA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0BC7D78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input unpacked</w:t>
            </w:r>
          </w:p>
        </w:tc>
        <w:tc>
          <w:tcPr>
            <w:tcW w:w="673" w:type="dxa"/>
            <w:tcBorders>
              <w:top w:val="single" w:sz="4" w:space="0" w:color="auto"/>
            </w:tcBorders>
            <w:shd w:val="clear" w:color="auto" w:fill="auto"/>
            <w:vAlign w:val="center"/>
          </w:tcPr>
          <w:p w14:paraId="0CA4D1A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A0BC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18D094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AA920C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055BA9D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890843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2DE2C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A6235E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4BB971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B9F5C7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884ED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85F0F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87B4AF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CF7C7E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input packed</w:t>
            </w:r>
          </w:p>
        </w:tc>
        <w:tc>
          <w:tcPr>
            <w:tcW w:w="673" w:type="dxa"/>
            <w:shd w:val="clear" w:color="auto" w:fill="auto"/>
            <w:vAlign w:val="center"/>
          </w:tcPr>
          <w:p w14:paraId="38BC278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446A1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A7A3B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41754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83C388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951347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566D2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A66CA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4A3035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C3A45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BD5260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9F1602"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1C36D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2D7100D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digits only</w:t>
            </w:r>
          </w:p>
        </w:tc>
        <w:tc>
          <w:tcPr>
            <w:tcW w:w="673" w:type="dxa"/>
            <w:shd w:val="clear" w:color="auto" w:fill="auto"/>
            <w:vAlign w:val="center"/>
          </w:tcPr>
          <w:p w14:paraId="633B1C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D115C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3E165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EAE7C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7CAD3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B0D7D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F9BCF3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69114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C88F4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2DA9B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3EFE6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21A69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502232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E0BD06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664710E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F614A8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76307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B2DD08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7A64E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227BE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9CD523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D7137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12AB2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3BBDD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4141C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6242ED"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5AE781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1418C6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hidden input</w:t>
            </w:r>
          </w:p>
        </w:tc>
        <w:tc>
          <w:tcPr>
            <w:tcW w:w="673" w:type="dxa"/>
            <w:shd w:val="clear" w:color="auto" w:fill="auto"/>
            <w:vAlign w:val="center"/>
          </w:tcPr>
          <w:p w14:paraId="6AB33B6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FADA4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9492E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D5BD0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2C2A0F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FA53C1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FFA9A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1B6CD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2A53E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E1DE2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38EA62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2A23C92"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FA5AD1" w14:textId="1C0A3F6C"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37B037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min / max acceptable length</w:t>
            </w:r>
          </w:p>
        </w:tc>
        <w:tc>
          <w:tcPr>
            <w:tcW w:w="673" w:type="dxa"/>
            <w:shd w:val="clear" w:color="auto" w:fill="auto"/>
            <w:vAlign w:val="center"/>
          </w:tcPr>
          <w:p w14:paraId="614058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A22E8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DF1A3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FD02C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61381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2B14D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FCD93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25A26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D4A6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058A1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9D48B7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885F2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B6940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B5AF54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0B8008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C92A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7E08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F2544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3BDA3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D4738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05B120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CF4C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BAACFB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05A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DB3A23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F68F6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2E70C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04C8EE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2B75A47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3451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3547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41160D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BDD7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30AC1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AD78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F996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50AAB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56CA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C0F3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61FF5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D8DF97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shd w:val="clear" w:color="auto" w:fill="auto"/>
            <w:vAlign w:val="center"/>
          </w:tcPr>
          <w:p w14:paraId="0AA7EE9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text up to 160 bytes</w:t>
            </w:r>
          </w:p>
        </w:tc>
        <w:tc>
          <w:tcPr>
            <w:tcW w:w="673" w:type="dxa"/>
            <w:shd w:val="clear" w:color="auto" w:fill="auto"/>
            <w:vAlign w:val="center"/>
          </w:tcPr>
          <w:p w14:paraId="677834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984D31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A24F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C451E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87F6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1073F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2465C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61B8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E0560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50EDD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4CD9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47576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CF16DE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3511FC1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default alphabet, ME to echo text, packing not required</w:t>
            </w:r>
          </w:p>
        </w:tc>
        <w:tc>
          <w:tcPr>
            <w:tcW w:w="673" w:type="dxa"/>
            <w:shd w:val="clear" w:color="auto" w:fill="auto"/>
            <w:vAlign w:val="center"/>
          </w:tcPr>
          <w:p w14:paraId="0E0057D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36C5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3EA7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CA9D9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FFCE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29F2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B0FC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D53E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C140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C85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D7A77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04D481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FD3B5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shd w:val="clear" w:color="auto" w:fill="auto"/>
            <w:vAlign w:val="center"/>
          </w:tcPr>
          <w:p w14:paraId="47F0A2A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Null length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text string</w:t>
            </w:r>
          </w:p>
        </w:tc>
        <w:tc>
          <w:tcPr>
            <w:tcW w:w="673" w:type="dxa"/>
            <w:shd w:val="clear" w:color="auto" w:fill="auto"/>
            <w:vAlign w:val="center"/>
          </w:tcPr>
          <w:p w14:paraId="759DA0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21B1F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669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F8CE4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0F32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4047F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9C30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F251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83BB21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2B69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CBCD2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4F6DC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832BA3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D1EAAC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3C8B0D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894D5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68AF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661B60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62CA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F3FF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EA7B1A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566C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9B526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9B4C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2B35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5D27B9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D69DE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744C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3EB73DB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6C782B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EEEC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059FF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D59C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EA13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4EFEC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57EF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F8570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29DE8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4A8F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9618D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692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948C33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C7FB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41C4EE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4D0A8E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290084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EB966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F5EF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8FD1A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0F580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5512D9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64EAC3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133149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DD314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4B7533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0065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44ED1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1FF86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767E8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7E107E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3EF974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default text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input</w:t>
            </w:r>
          </w:p>
        </w:tc>
        <w:tc>
          <w:tcPr>
            <w:tcW w:w="673" w:type="dxa"/>
            <w:shd w:val="clear" w:color="auto" w:fill="auto"/>
            <w:vAlign w:val="center"/>
          </w:tcPr>
          <w:p w14:paraId="02E5DA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005B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D18B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F3BA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9339D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C3192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DD9B1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93556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4177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8839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514C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DE4DE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5E58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5F79D7B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054BA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70993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B3DA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35CE9D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27A29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39DAB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42D610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3E1D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0BB6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62F82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D5ACC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F26D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BF9ECB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DFA09B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1C53429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412D78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862D6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C8CF5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7CC627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8E061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3136D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B56E4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8F5F3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A43CA4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5B483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3400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E017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161A5F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A28FC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16E79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0630806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B9B0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C649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7D0FF0E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798F8F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935D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A643B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38FD4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58FA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8981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6080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7ED97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FC9EC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6349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1CFB0E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667684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1E6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8276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14C3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D9C2F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CDCE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16C18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E653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29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082E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DF70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AB51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DFD7F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66D8AC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5370EE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E768D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269E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8E631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7C14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D3756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0D2E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7C9AE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27871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771B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5B98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6FF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EE8763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6C3D9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83B9F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36816EE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1E8957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E46A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C9D7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85D28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DC69D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AD66A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EB0417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CCD8C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A56D5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605FA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4324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C701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0CD5D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75085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5ECE3DB5" w14:textId="77777777" w:rsidR="00FE563E" w:rsidRPr="00D511F4"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92240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1F55A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25825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0636E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A75C4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F1783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49D63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50940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F1CB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21B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5E2F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4E600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B7770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88C9A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EABC7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shd w:val="clear" w:color="auto" w:fill="auto"/>
            <w:vAlign w:val="center"/>
          </w:tcPr>
          <w:p w14:paraId="1F1FEAE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2682F2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ACC1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98D5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303F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5FD73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53B6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17A76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2142A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8435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9FC40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498E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E6EF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DE88F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029B76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B6D79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8.6</w:t>
            </w:r>
          </w:p>
        </w:tc>
        <w:tc>
          <w:tcPr>
            <w:tcW w:w="2687" w:type="dxa"/>
            <w:shd w:val="clear" w:color="auto" w:fill="auto"/>
            <w:vAlign w:val="center"/>
          </w:tcPr>
          <w:p w14:paraId="51E5AA3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2BF37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BC37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A3D9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7ED14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D458CF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03CD7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2A4D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6F0EE2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ED58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35FD3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E32D2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B056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FECE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E7C69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FBAF3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8.7</w:t>
            </w:r>
          </w:p>
        </w:tc>
        <w:tc>
          <w:tcPr>
            <w:tcW w:w="2687" w:type="dxa"/>
            <w:shd w:val="clear" w:color="auto" w:fill="auto"/>
            <w:vAlign w:val="center"/>
          </w:tcPr>
          <w:p w14:paraId="422C160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056B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306F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3E81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2FF31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2C809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4EBD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0BAA0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2B52E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D80F2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C924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1884A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93CBD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27E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3FC3E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F4AD0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8.8</w:t>
            </w:r>
          </w:p>
        </w:tc>
        <w:tc>
          <w:tcPr>
            <w:tcW w:w="2687" w:type="dxa"/>
            <w:shd w:val="clear" w:color="auto" w:fill="auto"/>
            <w:vAlign w:val="center"/>
          </w:tcPr>
          <w:p w14:paraId="542234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F47FB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962E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92BA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16E9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10D945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FF9E3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964F2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0C762B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237F7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DDE8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37D2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95C80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BEE052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C27F3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96213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8.9</w:t>
            </w:r>
          </w:p>
        </w:tc>
        <w:tc>
          <w:tcPr>
            <w:tcW w:w="2687" w:type="dxa"/>
            <w:shd w:val="clear" w:color="auto" w:fill="auto"/>
            <w:vAlign w:val="center"/>
          </w:tcPr>
          <w:p w14:paraId="748601F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40654A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EA17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9F25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067E0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C2BF2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0330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E7AD9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9E9DA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7AD8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DC79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22B1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FCC3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8B5D4B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48545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2D7F1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8.10</w:t>
            </w:r>
          </w:p>
        </w:tc>
        <w:tc>
          <w:tcPr>
            <w:tcW w:w="2687" w:type="dxa"/>
            <w:shd w:val="clear" w:color="auto" w:fill="auto"/>
            <w:vAlign w:val="center"/>
          </w:tcPr>
          <w:p w14:paraId="6158DD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93EBF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7427B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862C0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553A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AAD69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BC65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B925E3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93486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0C0FF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CC4E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F59F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FD47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5DA9C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AEF74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D5053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9.1, 9.2</w:t>
            </w:r>
          </w:p>
        </w:tc>
        <w:tc>
          <w:tcPr>
            <w:tcW w:w="2687" w:type="dxa"/>
            <w:vMerge w:val="restart"/>
            <w:shd w:val="clear" w:color="auto" w:fill="auto"/>
            <w:vAlign w:val="center"/>
          </w:tcPr>
          <w:p w14:paraId="4D8EFCD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1871CF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6E63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0E756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F074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4B165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A02D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0749B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A378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4DC9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3CE2E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51DE0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A7455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1BFB5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85FF3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9BB25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914E4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8E23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4FD05F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D995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4C8D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2E445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A4BDC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46C0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46B7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EAD1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66E9A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97998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3DDA8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F5F09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w:t>
            </w:r>
          </w:p>
        </w:tc>
        <w:tc>
          <w:tcPr>
            <w:tcW w:w="2687" w:type="dxa"/>
            <w:vMerge w:val="restart"/>
            <w:shd w:val="clear" w:color="auto" w:fill="auto"/>
            <w:vAlign w:val="center"/>
          </w:tcPr>
          <w:p w14:paraId="5F1BD8D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4A5AF0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D2A9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5B007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2AD3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F0189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6905F5A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4AEF4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6F1EE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A6148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1D3C1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0E888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E9689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05F65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6C2828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F173C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752BD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1E8FB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327C78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C3282E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8D571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F75C5F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4437AA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889B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C904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AE50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664FC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7561A8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98DF7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4C291A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11.1, 11.2</w:t>
            </w:r>
          </w:p>
        </w:tc>
        <w:tc>
          <w:tcPr>
            <w:tcW w:w="2687" w:type="dxa"/>
            <w:vMerge w:val="restart"/>
            <w:shd w:val="clear" w:color="auto" w:fill="auto"/>
            <w:vAlign w:val="center"/>
          </w:tcPr>
          <w:p w14:paraId="175AAC4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C90F0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F70A3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F2A527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AAE8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A5D8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D7EF96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3386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BA62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51E48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B9A0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36E6A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44E61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73CD96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6D09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60F7F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9F0B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794A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5B2F8F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AF320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E1E41F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9D515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EA933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C17FEE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9A5F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42F07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0EA2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91726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DEF4E8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0A36D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w:t>
            </w:r>
          </w:p>
        </w:tc>
        <w:tc>
          <w:tcPr>
            <w:tcW w:w="2687" w:type="dxa"/>
            <w:vMerge w:val="restart"/>
            <w:shd w:val="clear" w:color="auto" w:fill="auto"/>
            <w:vAlign w:val="center"/>
          </w:tcPr>
          <w:p w14:paraId="08A307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71652A6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1963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610BF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B8511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B08B7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386F7F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78FA4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2642A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AD881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FC1DF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1EF18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33F51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C4F6F2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6894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0FD7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3DE3E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0838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466D94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4DEE7B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66D76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073B6B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023685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9F9C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536B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95A15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599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CDF6C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C9C114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2A5031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196511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EB1BC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63A19E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A544F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F8DA31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7B728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8A768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79700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8B8B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9829D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02DEDC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AB677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DE899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1DD183D"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F7CE6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2B7059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E2B1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1A8559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1E8773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3194F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F2C1BA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A2E76D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9107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9F44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F469480"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bottom w:val="single" w:sz="4" w:space="0" w:color="auto"/>
            </w:tcBorders>
            <w:shd w:val="clear" w:color="auto" w:fill="auto"/>
            <w:vAlign w:val="center"/>
          </w:tcPr>
          <w:p w14:paraId="21BBB75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9761B7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bottom w:val="single" w:sz="4" w:space="0" w:color="auto"/>
            </w:tcBorders>
            <w:shd w:val="clear" w:color="auto" w:fill="auto"/>
            <w:vAlign w:val="center"/>
          </w:tcPr>
          <w:p w14:paraId="030966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AB9788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5851936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C90EEB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top w:val="single" w:sz="4" w:space="0" w:color="auto"/>
              <w:bottom w:val="single" w:sz="4" w:space="0" w:color="auto"/>
            </w:tcBorders>
            <w:shd w:val="clear" w:color="auto" w:fill="auto"/>
            <w:vAlign w:val="center"/>
          </w:tcPr>
          <w:p w14:paraId="6F23F9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232A38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7BB7861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6A1631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B07FC1E"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C5FEF7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77205D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56D4A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28284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19E65C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4B2E39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DD244C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A5E76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ABB08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A5D37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0863876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6D4D712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EFAA1A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play all tones, display alpha, user termination, superimpose</w:t>
            </w:r>
          </w:p>
        </w:tc>
        <w:tc>
          <w:tcPr>
            <w:tcW w:w="673" w:type="dxa"/>
            <w:tcBorders>
              <w:top w:val="single" w:sz="4" w:space="0" w:color="auto"/>
            </w:tcBorders>
            <w:shd w:val="clear" w:color="auto" w:fill="auto"/>
            <w:vAlign w:val="center"/>
          </w:tcPr>
          <w:p w14:paraId="0017B42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867BA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E5E210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C26A28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2135CE5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83A9DF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BCB51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07E7E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458755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A5E2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D1AC5F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728D5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44C892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4662A5"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243204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43ABA9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15B2B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76BBC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0D8C5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FCDCC6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152793B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A5AA21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208C7D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5E820A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39AFD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1C7B2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ADD7D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3E4E4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4E380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BFF1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9E968E"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02BD7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0C2B966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F36109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28220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AEACB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625464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1F0591B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3B412B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E3ECC4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2F727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94651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4724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458638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A8EBF9"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57177E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2D12184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2A3A7EE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239B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FFCC2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09473E1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0D250CF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6FEE3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12CFE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BED0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60C4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54D2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EF98B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BC3BBA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3.3, 3.4</w:t>
            </w:r>
          </w:p>
        </w:tc>
        <w:tc>
          <w:tcPr>
            <w:tcW w:w="2687" w:type="dxa"/>
            <w:shd w:val="clear" w:color="auto" w:fill="auto"/>
            <w:vAlign w:val="center"/>
          </w:tcPr>
          <w:p w14:paraId="1F025DC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38D4044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B56D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1AF3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9EC43E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67F5A3B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597C46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55AFF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44C010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F434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3BA133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15008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1C247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753C3C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2E900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C5ACE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8627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9DAC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DF5A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A295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83C80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0ADBE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FA410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20A72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FB9C07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80ACE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775038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4F1589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8530CB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1C245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AA351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C331A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253E6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CCDCB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93D35C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45A5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EF04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135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12FE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19D3E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DE3E92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3B73CCD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48627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B499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60C8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C01D0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7CB80A7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75EA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5B1C2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7BF9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1CCF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43A4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51102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B4EF4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B4B76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591440BB" w14:textId="77777777" w:rsidR="00FE563E" w:rsidRPr="00D511F4"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90432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0400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A404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C522C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76F70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9412B1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41EFB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3B2B1F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635E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39A0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D575B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B90FA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89ED9F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11BCB4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1251CB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709A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59A6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55C9C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BB1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757FB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5FAB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24D38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777865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6AD4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711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7437E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A96FF3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DE1E1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B35C1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283A43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E3643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D169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7E4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D248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94635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8030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E270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703E93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1705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2999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EA96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B885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DCAD3B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92957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11FFFDD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4BA79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E24C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9DF1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4CE9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3B2AF5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8FDBA8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8EAAF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E5CB4F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9864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469A3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95E6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3CF6E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F115D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EE068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320FE67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270A20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8425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8FEE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EBD63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12A82F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92722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D76735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432CC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E507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C6797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3B97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419172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D9206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FBC44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1496974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037025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61CB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CCA0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3601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2F3C5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CF142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E8845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CD6AA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551EB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87595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A83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1E2A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99EE3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9546C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16D53C6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0D7A49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5AF6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60D4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296D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66C3D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73B3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EC497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6EBA1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916D6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E1E7F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1119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2683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589BD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45F9B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2E1B0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73635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5A67F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F66A33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8F89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08AD5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923E4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FA0E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0EFF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676F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DE7D54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81DA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AAA2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16A69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026D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A3C89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6C31A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4B9B5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386F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BC97F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30960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EF9549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E2F76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0BF6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EE2B9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90AD9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004EC1C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686CE5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9A3E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C6C804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9822BD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D991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B8819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510CD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F67A0B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8CDD2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C7AA1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F30F7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0A4A7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CB711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BE3D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3AB55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4B622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100A4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0B53B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B651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6D8A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970E1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76D9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0D03F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8DFA9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CD3C3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2F58DB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14B8DA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A866B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E473C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3A23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57B99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1CF19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10CBCD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B50C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7C9EEBC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C949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0014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E5E904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5CD189F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DA6F3F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Themed</w:t>
            </w:r>
            <w:r>
              <w:rPr>
                <w:rFonts w:ascii="Arial" w:hAnsi="Arial" w:cs="Arial"/>
                <w:color w:val="000000"/>
                <w:sz w:val="14"/>
                <w:szCs w:val="14"/>
                <w:lang w:val="en-US"/>
              </w:rPr>
              <w:t xml:space="preserve"> and </w:t>
            </w:r>
            <w:r w:rsidRPr="004062C7">
              <w:rPr>
                <w:rFonts w:ascii="Arial" w:hAnsi="Arial" w:cs="Arial"/>
                <w:color w:val="000000"/>
                <w:sz w:val="14"/>
                <w:szCs w:val="14"/>
                <w:lang w:val="en-US"/>
              </w:rPr>
              <w:t>Melody tones</w:t>
            </w:r>
          </w:p>
        </w:tc>
        <w:tc>
          <w:tcPr>
            <w:tcW w:w="673" w:type="dxa"/>
            <w:tcBorders>
              <w:bottom w:val="single" w:sz="4" w:space="0" w:color="auto"/>
            </w:tcBorders>
            <w:shd w:val="clear" w:color="auto" w:fill="auto"/>
            <w:vAlign w:val="center"/>
          </w:tcPr>
          <w:p w14:paraId="38E9F8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02E413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2C70E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974F4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6CD44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E.1/171 </w:t>
            </w:r>
            <w:r>
              <w:rPr>
                <w:rFonts w:ascii="Arial" w:hAnsi="Arial" w:cs="Arial"/>
                <w:color w:val="000000"/>
                <w:sz w:val="14"/>
                <w:szCs w:val="14"/>
                <w:lang w:val="en-US"/>
              </w:rPr>
              <w:t>AND</w:t>
            </w:r>
          </w:p>
          <w:p w14:paraId="0BCF713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0372D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FE54E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AFF22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50E7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BCED06B"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81EA03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F4537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31CF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E4A80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10E78A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338227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B8E3F9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2A44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FA4B21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80F4D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6D1270E"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0D41B7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42E030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duration</w:t>
            </w:r>
          </w:p>
        </w:tc>
        <w:tc>
          <w:tcPr>
            <w:tcW w:w="673" w:type="dxa"/>
            <w:tcBorders>
              <w:top w:val="single" w:sz="4" w:space="0" w:color="auto"/>
              <w:bottom w:val="single" w:sz="4" w:space="0" w:color="auto"/>
            </w:tcBorders>
            <w:shd w:val="clear" w:color="auto" w:fill="auto"/>
            <w:vAlign w:val="center"/>
          </w:tcPr>
          <w:p w14:paraId="64375E9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B33A28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46EF550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69D158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E.1/22</w:t>
            </w:r>
          </w:p>
        </w:tc>
        <w:tc>
          <w:tcPr>
            <w:tcW w:w="1049" w:type="dxa"/>
            <w:tcBorders>
              <w:top w:val="single" w:sz="4" w:space="0" w:color="auto"/>
              <w:bottom w:val="single" w:sz="4" w:space="0" w:color="auto"/>
            </w:tcBorders>
            <w:shd w:val="clear" w:color="auto" w:fill="auto"/>
            <w:vAlign w:val="center"/>
          </w:tcPr>
          <w:p w14:paraId="334EBF4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F0D7A6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731CEF2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71F50E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2ACEA8"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B46E5C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9EA394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A4D3F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640C1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03076A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E454D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3B9DC2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C3F525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46470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2DE9C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176E74EC"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388498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E79273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USIM initialization, enabling FDN mode</w:t>
            </w:r>
          </w:p>
        </w:tc>
        <w:tc>
          <w:tcPr>
            <w:tcW w:w="673" w:type="dxa"/>
            <w:tcBorders>
              <w:top w:val="single" w:sz="4" w:space="0" w:color="auto"/>
            </w:tcBorders>
            <w:shd w:val="clear" w:color="auto" w:fill="auto"/>
            <w:vAlign w:val="center"/>
          </w:tcPr>
          <w:p w14:paraId="28E34AA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2B35C9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5F476C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E7DB3A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761846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C178 AND</w:t>
            </w:r>
          </w:p>
          <w:p w14:paraId="632042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7B70E9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E.1/24 </w:t>
            </w:r>
            <w:r>
              <w:rPr>
                <w:rFonts w:ascii="Arial" w:hAnsi="Arial" w:cs="Arial"/>
                <w:color w:val="000000"/>
                <w:sz w:val="14"/>
                <w:szCs w:val="14"/>
                <w:lang w:val="en-US"/>
              </w:rPr>
              <w:t>AND</w:t>
            </w:r>
          </w:p>
          <w:p w14:paraId="74B7D4E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6E98A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tcBorders>
              <w:top w:val="single" w:sz="4" w:space="0" w:color="auto"/>
            </w:tcBorders>
            <w:shd w:val="clear" w:color="auto" w:fill="auto"/>
            <w:vAlign w:val="center"/>
          </w:tcPr>
          <w:p w14:paraId="6CE2FB2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AC9379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4669FF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013366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66DB9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FD0A2E"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77C52E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85AA6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E82C7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FF417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7EBFC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691124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783DA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E34C6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3F5C4A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8558D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4ACF4D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3A78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3A663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6FEF8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43B8D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1825C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6085A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715F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A5763F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5A3AF9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file change notification of FDN file</w:t>
            </w:r>
          </w:p>
        </w:tc>
        <w:tc>
          <w:tcPr>
            <w:tcW w:w="673" w:type="dxa"/>
            <w:shd w:val="clear" w:color="auto" w:fill="auto"/>
            <w:vAlign w:val="center"/>
          </w:tcPr>
          <w:p w14:paraId="5393DCB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A864B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1B332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5785AB7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E0FE7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3386DF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6E0199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E43774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44989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9ECDF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50795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4BB4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603CC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20289B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88F4FB"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2B00A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C4B46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48991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7252B5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FCA6B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729462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193557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C427A0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D50BA3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D05592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13A005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2BD4E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93B7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E70C9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DAF57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08A72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26A96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69406A"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ED8F8A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4C8F15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file change notification of ADN</w:t>
            </w:r>
          </w:p>
        </w:tc>
        <w:tc>
          <w:tcPr>
            <w:tcW w:w="673" w:type="dxa"/>
            <w:shd w:val="clear" w:color="auto" w:fill="auto"/>
            <w:vAlign w:val="center"/>
          </w:tcPr>
          <w:p w14:paraId="0BDF976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C053D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3C5D178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C168 AND</w:t>
            </w:r>
          </w:p>
          <w:p w14:paraId="5A5C674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5F271A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0FEAD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561F3B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ED4C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C572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D943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016A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CEACE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E284B5C"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ADFB8D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C25D8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8AECF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6B0BEC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93C15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6D19E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4883B3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953931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3E3C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A9E36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86CA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042AC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404878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10DC0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CD687B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D21124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full file change notification, enabling FDN mode</w:t>
            </w:r>
          </w:p>
        </w:tc>
        <w:tc>
          <w:tcPr>
            <w:tcW w:w="673" w:type="dxa"/>
            <w:shd w:val="clear" w:color="auto" w:fill="auto"/>
            <w:vAlign w:val="center"/>
          </w:tcPr>
          <w:p w14:paraId="38C8153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E3123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3E67A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D1C2B6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B9897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4DBC13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D91630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D90046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0540C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993D57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70D34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671D1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3FF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65CB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CF6324"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B1B188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897CB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833C4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AB11B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D317E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1549003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9AFFA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14E54D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51914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E33160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8E22ED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82ADB0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21398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A8499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1C924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23A46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CBF24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4716B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A3E51C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3D4121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UICC reset</w:t>
            </w:r>
          </w:p>
        </w:tc>
        <w:tc>
          <w:tcPr>
            <w:tcW w:w="673" w:type="dxa"/>
            <w:shd w:val="clear" w:color="auto" w:fill="auto"/>
            <w:vAlign w:val="center"/>
          </w:tcPr>
          <w:p w14:paraId="79C6CB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6D80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F4D6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CCD4C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B020A2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4CDE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F713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70D5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F075B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2E1DE3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0E1645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 after SMS-PP data download</w:t>
            </w:r>
          </w:p>
        </w:tc>
        <w:tc>
          <w:tcPr>
            <w:tcW w:w="673" w:type="dxa"/>
            <w:shd w:val="clear" w:color="auto" w:fill="auto"/>
            <w:vAlign w:val="center"/>
          </w:tcPr>
          <w:p w14:paraId="0766234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46542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C44A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45975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07BE1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F1442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74F14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FD660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4B0C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2F62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D4AB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CA4F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4B86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41506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C6B08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D6FE8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9491A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7E377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21D71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44B2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407C93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2222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69A2A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34D47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BE3F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BA20D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E2A3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BA22E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E0DC8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78B98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732AE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61D0B6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7B68EFA"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1980DEC"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215AEF4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Reset</w:t>
            </w:r>
          </w:p>
        </w:tc>
        <w:tc>
          <w:tcPr>
            <w:tcW w:w="673" w:type="dxa"/>
            <w:shd w:val="clear" w:color="auto" w:fill="auto"/>
            <w:vAlign w:val="center"/>
          </w:tcPr>
          <w:p w14:paraId="389B2B4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D7EF2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7DFE7305"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9852812" w14:textId="48F193FA"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745EF24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2FF3B7" w14:textId="7981B9C0"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A59E8D"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C076B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972F1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71CE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7D5453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4A884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D5B68FA"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D746D1"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C48D79"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E745B1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0D725D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8D3BAEB"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B68EF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F98033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F47BD2E" w14:textId="76C6C1C6"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5E3179C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372228" w14:textId="2B18E9EF"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8262556"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730EB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07437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B4EC2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F9047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CCA0FA"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4485C6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0EB7FC"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B5181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69E02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922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772BCCB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59AF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99D311C"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E71B92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4C6D3E6" w14:textId="4204AE9C"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1ABBF181"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B8AA7D" w14:textId="372C9843"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2712353"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64FD8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5FA7E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8D35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59098D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099D3D"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4E2223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246CDE1"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1154F20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D4CBD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89D72F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B4F4DFD" w14:textId="48AB5CE1"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C6FA37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02F0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781A8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9F36E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22872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98EF7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C285A50"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1D88FB"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1CB77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B6FF2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66B051"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C86DBA7" w14:textId="71170524"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0CA599C5"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08D70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2E3E2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13156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0D69F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AFE6F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B3C25F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D8940D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USIM Application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758A006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A3D558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E067F7F"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A55FD1C" w14:textId="6126FDA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5FDBEA12"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2AF98A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7FBF3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93AEB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A0B76D"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4A9942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A6A2C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BF354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16C039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D1A78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1155F7B" w14:textId="701CF19F"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1BFCCAD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BFD569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EF591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FCFD4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5FF328"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000178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7E927EC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5515E2F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B02B2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874CE83"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2352C8" w14:textId="1B2D3B61"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2A2B784E"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B3244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83666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FC302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BE5EC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0ADEC4"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310F60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BBF31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6A87B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E447D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A532A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A956DA4" w14:textId="314BB11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19BE3CC"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7F044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D47C6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536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AF884F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B1BB49"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36AD15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3EDA6C9"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CScall</w:t>
            </w:r>
          </w:p>
        </w:tc>
        <w:tc>
          <w:tcPr>
            <w:tcW w:w="673" w:type="dxa"/>
            <w:shd w:val="clear" w:color="auto" w:fill="auto"/>
            <w:vAlign w:val="center"/>
          </w:tcPr>
          <w:p w14:paraId="3F243EF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91652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0E32D17"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204188A" w14:textId="3FD653D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422E204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91AD80" w14:textId="7E991BD5"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B9E395"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5CD466"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4D1DE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81006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27918AB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110D7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83F124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AE2662"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03549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4D120A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5DDE9C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D5D511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FFD30EE"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6317DD8" w14:textId="1C5B42B0"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23B59AA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A4F77D" w14:textId="08FA50E2"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B74E6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469C27"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E177DB"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BFF7C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7C1F6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83B799"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271AA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359F9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37CBC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926BF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458DB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59B5C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69EDA5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72B606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1543818" w14:textId="741A1CC5"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46F8E95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D50199" w14:textId="561D0C9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AAF7C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8EFE1FB"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D5AD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5298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91503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26A2A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03A4AF1"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2759BF77"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 call</w:t>
            </w:r>
          </w:p>
        </w:tc>
        <w:tc>
          <w:tcPr>
            <w:tcW w:w="673" w:type="dxa"/>
            <w:shd w:val="clear" w:color="auto" w:fill="auto"/>
            <w:vAlign w:val="center"/>
          </w:tcPr>
          <w:p w14:paraId="39130FB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4FF23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50C346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7377F82" w14:textId="28CEB2AB"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57239B81"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22CD92" w14:textId="0C1198A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35273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2E4644"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4A7E0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D114B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7F7DC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24ECF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A4790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DC3062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CF405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E3FD7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80AFA1"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6DE79D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FF542D0"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C180 AND</w:t>
            </w:r>
          </w:p>
          <w:p w14:paraId="0F10FC6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9AF0BD8" w14:textId="1CA922C4"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lastRenderedPageBreak/>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6B66191C"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032880" w14:textId="46DE377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03359C0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3AAF971A"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44A32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2FB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64D2D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D91B42"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5F780FA"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31BD407"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active PDP context</w:t>
            </w:r>
          </w:p>
        </w:tc>
        <w:tc>
          <w:tcPr>
            <w:tcW w:w="673" w:type="dxa"/>
            <w:shd w:val="clear" w:color="auto" w:fill="auto"/>
            <w:vAlign w:val="center"/>
          </w:tcPr>
          <w:p w14:paraId="0DA20F4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2FC3B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744FE5"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529ED2B" w14:textId="1FA7681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547C507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275712"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441AB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C1BBC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6C75C77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D7D63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8424E8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CB7A9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2BD69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D52F5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86C399"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310AA2FE" w14:textId="7451C8C5"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001BBF06"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BE70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59D01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9078C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51BF9D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717538"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4AADBA9"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29B98EA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Change procedure during active PDP context</w:t>
            </w:r>
          </w:p>
        </w:tc>
        <w:tc>
          <w:tcPr>
            <w:tcW w:w="673" w:type="dxa"/>
            <w:shd w:val="clear" w:color="auto" w:fill="auto"/>
            <w:vAlign w:val="center"/>
          </w:tcPr>
          <w:p w14:paraId="4EA36A1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2A267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124D7D"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3339F54" w14:textId="00901C2A"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1E74617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CACC58"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0E30D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3D5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BAC1F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F9923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6BC158"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E513A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2EC5F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6DF46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4581BC"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518EE83B" w14:textId="33952EA2"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26FFE9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86DAEB"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89512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AE83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14185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52015E"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60B626B"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DCB7298"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UTRAN</w:t>
            </w:r>
          </w:p>
        </w:tc>
        <w:tc>
          <w:tcPr>
            <w:tcW w:w="673" w:type="dxa"/>
            <w:shd w:val="clear" w:color="auto" w:fill="auto"/>
            <w:vAlign w:val="center"/>
          </w:tcPr>
          <w:p w14:paraId="40F8154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853FE8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588FC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9E4C863"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E1AC920" w14:textId="78E845F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4A2C13D"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2DC419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CCFE3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5782E3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A3EEF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12FCE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07C0F58"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65610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4772D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0DE8F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05021A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8AE5ECC" w14:textId="2D27525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34778E5A"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99CEF28"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8FB0E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E47D0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62D95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239FB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570B19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InterRAT</w:t>
            </w:r>
          </w:p>
        </w:tc>
        <w:tc>
          <w:tcPr>
            <w:tcW w:w="673" w:type="dxa"/>
            <w:shd w:val="clear" w:color="auto" w:fill="auto"/>
            <w:vAlign w:val="center"/>
          </w:tcPr>
          <w:p w14:paraId="5F58B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69727F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8A389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64DF203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EE385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97B7C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715AB68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401A69D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5B01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73D9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145D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C4F6CB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0B7D5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D3E43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E716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695E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 AND</w:t>
            </w:r>
          </w:p>
          <w:p w14:paraId="015CDFA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62FCC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62D37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FC5E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46E317D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111670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F0EA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376B2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6466A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2C386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11FBDD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E-UTRAN</w:t>
            </w:r>
          </w:p>
        </w:tc>
        <w:tc>
          <w:tcPr>
            <w:tcW w:w="673" w:type="dxa"/>
            <w:shd w:val="clear" w:color="auto" w:fill="auto"/>
            <w:vAlign w:val="center"/>
          </w:tcPr>
          <w:p w14:paraId="066A53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1212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84DE0B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EB2A1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5F6F1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5D90DB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194DBF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6A69B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0A8788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A24DCF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3E98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42796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9C4E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707C1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55C43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564D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EE22C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D0C8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5BA8F9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12432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64ADA3D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473E2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CC9DF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79BA7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96251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D276E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0D4A8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B5CFF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F807E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205311B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NG-RAN</w:t>
            </w:r>
          </w:p>
        </w:tc>
        <w:tc>
          <w:tcPr>
            <w:tcW w:w="673" w:type="dxa"/>
            <w:shd w:val="clear" w:color="auto" w:fill="auto"/>
            <w:vAlign w:val="center"/>
          </w:tcPr>
          <w:p w14:paraId="2DDB5E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3B946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E2FD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701433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1F634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6D4C3C6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0B51F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88DE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C4DE0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45ED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AA2A4A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C9320E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with AID, E-UTRAN </w:t>
            </w:r>
            <w:r>
              <w:rPr>
                <w:rFonts w:ascii="Arial" w:hAnsi="Arial" w:cs="Arial"/>
                <w:color w:val="000000"/>
                <w:sz w:val="14"/>
                <w:szCs w:val="14"/>
                <w:lang w:val="en-US"/>
              </w:rPr>
              <w:t xml:space="preserve">or </w:t>
            </w:r>
            <w:r w:rsidRPr="004062C7">
              <w:rPr>
                <w:rFonts w:ascii="Arial" w:hAnsi="Arial" w:cs="Arial"/>
                <w:color w:val="000000"/>
                <w:sz w:val="14"/>
                <w:szCs w:val="14"/>
                <w:lang w:val="en-US"/>
              </w:rPr>
              <w:t>UTRAN</w:t>
            </w:r>
          </w:p>
        </w:tc>
        <w:tc>
          <w:tcPr>
            <w:tcW w:w="673" w:type="dxa"/>
            <w:shd w:val="clear" w:color="auto" w:fill="auto"/>
            <w:vAlign w:val="center"/>
          </w:tcPr>
          <w:p w14:paraId="7361813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EA762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8C6F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04AEBA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E47E7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678CF68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25DA95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A05E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452C8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98274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2804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452814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607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C07A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26EF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 OR</w:t>
            </w:r>
          </w:p>
          <w:p w14:paraId="3EC8DF1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3B23214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4DBFF2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57B8162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4C36CB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215F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CD9D8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E8458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BFE88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1847EAB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1A0360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AAD2D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6690E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BD143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060674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A411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14CDB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C8587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AF804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D83D4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9278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34D598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1971605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2D890B6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D87FB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D047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563AA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BA06A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41E25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38693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CCE1F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A8EC7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B42D1E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6F27A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451D83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32E06A9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66659D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34DEF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A65E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88518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65136D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56CA6F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244F10D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84645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F745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20D6F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7BF40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4D40E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69BEC22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562AC7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227087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7CD39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5CEF6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2FDBAB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95B228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584878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F3CD5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D694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A96059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880A39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A0FEC5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6FEA5F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shd w:val="clear" w:color="auto" w:fill="auto"/>
            <w:vAlign w:val="center"/>
          </w:tcPr>
          <w:p w14:paraId="0D70F7A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1D88E1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CEEC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3C6531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shd w:val="clear" w:color="auto" w:fill="auto"/>
            <w:vAlign w:val="center"/>
          </w:tcPr>
          <w:p w14:paraId="111A3BF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67C4E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9EC90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7BAC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5C35A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861503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184E35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tcBorders>
              <w:bottom w:val="single" w:sz="4" w:space="0" w:color="auto"/>
            </w:tcBorders>
            <w:shd w:val="clear" w:color="auto" w:fill="auto"/>
            <w:vAlign w:val="center"/>
          </w:tcPr>
          <w:p w14:paraId="0B6A371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tcBorders>
              <w:bottom w:val="single" w:sz="4" w:space="0" w:color="auto"/>
            </w:tcBorders>
            <w:shd w:val="clear" w:color="auto" w:fill="auto"/>
            <w:vAlign w:val="center"/>
          </w:tcPr>
          <w:p w14:paraId="04CF923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A2A33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FF96F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0F2B15E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tcBorders>
              <w:bottom w:val="single" w:sz="4" w:space="0" w:color="auto"/>
            </w:tcBorders>
            <w:shd w:val="clear" w:color="auto" w:fill="auto"/>
            <w:vAlign w:val="center"/>
          </w:tcPr>
          <w:p w14:paraId="02F3D8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tcBorders>
              <w:bottom w:val="single" w:sz="4" w:space="0" w:color="auto"/>
            </w:tcBorders>
            <w:shd w:val="clear" w:color="auto" w:fill="auto"/>
            <w:vAlign w:val="center"/>
          </w:tcPr>
          <w:p w14:paraId="5FC16B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A3BE7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71E40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F0A6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AFD468"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4747CC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3E31CA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CF2E5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32EE8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F52F7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62AEF8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834CFB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D114AA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69410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F1F2B7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E2B7BE1"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553C39C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0280AB3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menu selection, replace</w:t>
            </w:r>
            <w:r>
              <w:rPr>
                <w:rFonts w:ascii="Arial" w:hAnsi="Arial" w:cs="Arial"/>
                <w:color w:val="000000"/>
                <w:sz w:val="14"/>
                <w:szCs w:val="14"/>
                <w:lang w:val="en-US"/>
              </w:rPr>
              <w:t xml:space="preserve"> and </w:t>
            </w:r>
            <w:r w:rsidRPr="004062C7">
              <w:rPr>
                <w:rFonts w:ascii="Arial" w:hAnsi="Arial" w:cs="Arial"/>
                <w:color w:val="000000"/>
                <w:sz w:val="14"/>
                <w:szCs w:val="14"/>
                <w:lang w:val="en-US"/>
              </w:rPr>
              <w:t>remove menu</w:t>
            </w:r>
          </w:p>
        </w:tc>
        <w:tc>
          <w:tcPr>
            <w:tcW w:w="673" w:type="dxa"/>
            <w:tcBorders>
              <w:top w:val="single" w:sz="4" w:space="0" w:color="auto"/>
            </w:tcBorders>
            <w:shd w:val="clear" w:color="auto" w:fill="auto"/>
            <w:vAlign w:val="center"/>
          </w:tcPr>
          <w:p w14:paraId="1D34E10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0A99C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5D41BF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5411D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6E22451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3C0DBC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08BCD82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BE49F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2280F6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5E39C4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7EE98D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77254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CFB250"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AF8540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3BC1D0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42B3943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495AD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2FD78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6C510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B6C499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450D2F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0BBB34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DF2D4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D9C5E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89199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A768F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8244C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814F03B"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51013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7CA7951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440F302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B6323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B2163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100C18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B0DECC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041C38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5F7944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55FF0C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830BA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625EA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D52E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5F900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9B6F3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931328"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C52D14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2033724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70B3CD5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D910E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AD58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38E3A7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265B77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233CB1C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7C7C0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ADF6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0E97D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7376A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B104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071BCC"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9C25A7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701682F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2AAB2CD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3E4691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9F31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323424E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57987F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61EFD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23ACE2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410F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0C19F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34DF09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13264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6C19C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1417D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E30AC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7921BB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soft key access </w:t>
            </w:r>
          </w:p>
        </w:tc>
        <w:tc>
          <w:tcPr>
            <w:tcW w:w="673" w:type="dxa"/>
            <w:shd w:val="clear" w:color="auto" w:fill="auto"/>
            <w:vAlign w:val="center"/>
          </w:tcPr>
          <w:p w14:paraId="1E0FE4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AF02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0A68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7D61937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36451D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A3A1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2701A2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E.1/74 </w:t>
            </w:r>
            <w:r>
              <w:rPr>
                <w:rFonts w:ascii="Arial" w:hAnsi="Arial" w:cs="Arial"/>
                <w:color w:val="000000"/>
                <w:sz w:val="14"/>
                <w:szCs w:val="14"/>
                <w:lang w:val="en-US"/>
              </w:rPr>
              <w:t>AND</w:t>
            </w:r>
          </w:p>
          <w:p w14:paraId="31A75A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400E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7ACAC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1C21D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00A4D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B3017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A1DCD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8A231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6162E4D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9F1AA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13AE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08D95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38727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2F4601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1678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D28A1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C155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60473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CA4F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33592C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7F00C7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F5AE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1EAE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048BA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C6DB92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48656F1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6631E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9A70C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E4A8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D308B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A5F93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9B33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00CB9C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3F5A0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06DF0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A4A1B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DC53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88B2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43F5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4FB7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11A13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63256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shd w:val="clear" w:color="auto" w:fill="auto"/>
            <w:vAlign w:val="center"/>
          </w:tcPr>
          <w:p w14:paraId="039FD45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5A2C0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FC8DB0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7FA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69A5CE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EBBAB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06748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546529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DAF4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BD23D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8DD4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1588E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31C8F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F80E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EEBC2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3CECB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85349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0E47200D" w14:textId="77777777" w:rsidR="00FE563E" w:rsidRPr="00D511F4"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9A553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770DB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554A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326F5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8B3858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A16DF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A99EE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E5035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1623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A5B9E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7CDB1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1E616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8A615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0C5FD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8ECA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A2CF94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88EEA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137E3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6810D20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85773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DF003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D1A8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353D07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01560D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3E704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6535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28C6E9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E7A5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EB8F9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95705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81AEF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23048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71F9C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88F50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23B402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646D5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9C46EB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3FD730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D7EB4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EE99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7EA5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1A8D7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54F82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57652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D050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FAD15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E1898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A038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DA18F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FAD82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743C4A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DC557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C7C0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DB6B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18D1F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13ABF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15DB013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0DCB6E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689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919C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653D08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1758A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54E763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19D4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FF084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92749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34A7D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BC44B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93949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B7AD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7E9F5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B452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264F1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B82CC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9B6E6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72E6DBD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1D8C24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580C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F22A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55C88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9F97C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28A0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92A1C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C54CF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CA429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0EA69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BE046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F7B5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F6E79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1E73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2D1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1ED0EE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84787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0EBE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6.9</w:t>
            </w:r>
          </w:p>
        </w:tc>
        <w:tc>
          <w:tcPr>
            <w:tcW w:w="2687" w:type="dxa"/>
            <w:shd w:val="clear" w:color="auto" w:fill="auto"/>
            <w:vAlign w:val="center"/>
          </w:tcPr>
          <w:p w14:paraId="0EA3C1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B465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3CAD15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CE37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02485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4320E9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66939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D39E9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1B7B47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9236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74F47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76F235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ABE70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CA94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BFB6A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CE7F0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CB41A0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E60C2E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122DB3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6.10</w:t>
            </w:r>
          </w:p>
        </w:tc>
        <w:tc>
          <w:tcPr>
            <w:tcW w:w="2687" w:type="dxa"/>
            <w:shd w:val="clear" w:color="auto" w:fill="auto"/>
            <w:vAlign w:val="center"/>
          </w:tcPr>
          <w:p w14:paraId="31415E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3C67B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07CC7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66A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471E1C5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931AC8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1B504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85D7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1B10D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5349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63EFD0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97E5E7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FFBFD4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2FC5F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0CB3B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C1E6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146C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579B5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FEED5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3889E1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C8D02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B51FB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78DF0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B49288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0A543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F1C3C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3F611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CE8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5F90F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E591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C7A427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8411F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FB2EA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C813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90197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2DBD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C64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D5E512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5CFD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6622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AD043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2B069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CD4F3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659FE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B4BC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CA336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249745E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53DF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AFA5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A627E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3F91874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00C5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1A2DD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147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7CC10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90FD1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496B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A8D1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F44F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DA3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7124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60F93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544C3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1DA0A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DAA32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6F1C1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9547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3F5BB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18748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3BF9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5CC3C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307F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A599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E0A0B8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26889B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F78055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023357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9DE30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11A73F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7EE03D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B95BF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ADCB7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0671F1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F20F6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EA9AF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ED0F3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2A600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B1D3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E18B1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6DC53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AAB57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6ABBE8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05B9849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3921224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2D42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tcBorders>
              <w:bottom w:val="single" w:sz="4" w:space="0" w:color="auto"/>
            </w:tcBorders>
            <w:shd w:val="clear" w:color="auto" w:fill="auto"/>
            <w:vAlign w:val="center"/>
          </w:tcPr>
          <w:p w14:paraId="2E578F5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223D1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6C8D8D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D8660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bottom w:val="single" w:sz="4" w:space="0" w:color="auto"/>
            </w:tcBorders>
            <w:shd w:val="clear" w:color="auto" w:fill="auto"/>
            <w:vAlign w:val="center"/>
          </w:tcPr>
          <w:p w14:paraId="77280C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67C6D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E75F1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B7048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1352B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FCDB9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45A8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3D9C50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4210B3"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587920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CF8BDD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98225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06A751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1BCFF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9074A2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7B4457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9DA6A0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19EE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C331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46897D3"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7B95644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D34BD7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Mandatory features</w:t>
            </w:r>
          </w:p>
        </w:tc>
        <w:tc>
          <w:tcPr>
            <w:tcW w:w="673" w:type="dxa"/>
            <w:tcBorders>
              <w:top w:val="single" w:sz="4" w:space="0" w:color="auto"/>
            </w:tcBorders>
            <w:shd w:val="clear" w:color="auto" w:fill="auto"/>
            <w:vAlign w:val="center"/>
          </w:tcPr>
          <w:p w14:paraId="5B55C87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4F83A3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41DE71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DA1F41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191E60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D77BD5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A729B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68F72D8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D9AD07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73D1E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36B51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A1FB99"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A3DE79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1.2, 1.3, 1.5,1.6</w:t>
            </w:r>
          </w:p>
        </w:tc>
        <w:tc>
          <w:tcPr>
            <w:tcW w:w="2687" w:type="dxa"/>
            <w:shd w:val="clear" w:color="auto" w:fill="auto"/>
            <w:vAlign w:val="center"/>
          </w:tcPr>
          <w:p w14:paraId="03EA388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4B86DD5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E5639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295DC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00A78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8273A3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3F0F97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A0226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53A14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5F09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C502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EBE9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2C9A21"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521BA3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39F245E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w:t>
            </w:r>
          </w:p>
        </w:tc>
        <w:tc>
          <w:tcPr>
            <w:tcW w:w="673" w:type="dxa"/>
            <w:shd w:val="clear" w:color="auto" w:fill="auto"/>
            <w:vAlign w:val="center"/>
          </w:tcPr>
          <w:p w14:paraId="1E7041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390870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98331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BEBD6C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19ACA8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A58BF9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9B9D05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879F84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A3602C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15370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3037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64AA6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EA9A9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D399D3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termination</w:t>
            </w:r>
          </w:p>
        </w:tc>
        <w:tc>
          <w:tcPr>
            <w:tcW w:w="673" w:type="dxa"/>
            <w:shd w:val="clear" w:color="auto" w:fill="auto"/>
            <w:vAlign w:val="center"/>
          </w:tcPr>
          <w:p w14:paraId="265266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346ED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8DC6A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A0A377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4FE27B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45A73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2DA54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297D2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B28F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31DE7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28F1C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C458AE"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88B018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37C6444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4C352B8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ED3E9E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1398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C8DE7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0C313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0C8A94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11E4C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28268A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F6B28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2AC9D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62BCF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4BAFD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DA60EF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1699129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selected item</w:t>
            </w:r>
          </w:p>
        </w:tc>
        <w:tc>
          <w:tcPr>
            <w:tcW w:w="673" w:type="dxa"/>
            <w:shd w:val="clear" w:color="auto" w:fill="auto"/>
            <w:vAlign w:val="center"/>
          </w:tcPr>
          <w:p w14:paraId="096B044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98EB31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7A2B4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DB81D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711B5C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C194</w:t>
            </w:r>
          </w:p>
        </w:tc>
        <w:tc>
          <w:tcPr>
            <w:tcW w:w="1070" w:type="dxa"/>
            <w:shd w:val="clear" w:color="auto" w:fill="auto"/>
            <w:vAlign w:val="center"/>
          </w:tcPr>
          <w:p w14:paraId="5D78745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1149CB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CC70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0385B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2E447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05EB9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E19C7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C744CB" w14:textId="77777777" w:rsidR="006E7766" w:rsidRPr="002143A2" w:rsidRDefault="006E7766" w:rsidP="006E7766">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CA70C64"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F9340DA"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2F2BD405"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71A214"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63A01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5A00C55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9F0BD8"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8E2E08" w14:textId="7D2AB93E"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25 </w:t>
            </w:r>
            <w:r>
              <w:rPr>
                <w:rFonts w:ascii="Arial" w:hAnsi="Arial" w:cs="Arial"/>
                <w:color w:val="000000"/>
                <w:sz w:val="14"/>
                <w:szCs w:val="14"/>
                <w:lang w:val="en-US"/>
              </w:rPr>
              <w:t>AND</w:t>
            </w:r>
          </w:p>
          <w:p w14:paraId="7588F266"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1436D7" w14:textId="21C818E2"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88AE86"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49C0B0B"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607FF5"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938C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06554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0198D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1C5093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5A4874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B28D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E9C0C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76968F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91E4E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AAEA9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9B40D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867C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66514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48A8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76CC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28F35C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820DE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E5D07A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31FB615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Presentation style</w:t>
            </w:r>
          </w:p>
        </w:tc>
        <w:tc>
          <w:tcPr>
            <w:tcW w:w="673" w:type="dxa"/>
            <w:shd w:val="clear" w:color="auto" w:fill="auto"/>
            <w:vAlign w:val="center"/>
          </w:tcPr>
          <w:p w14:paraId="13D13D7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30AE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AF499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A5F7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41A691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43E13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6EFF4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43D0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A102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F92F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9EA49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0FF42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1588B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B2A3ED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Soft keys</w:t>
            </w:r>
          </w:p>
        </w:tc>
        <w:tc>
          <w:tcPr>
            <w:tcW w:w="673" w:type="dxa"/>
            <w:shd w:val="clear" w:color="auto" w:fill="auto"/>
            <w:vAlign w:val="center"/>
          </w:tcPr>
          <w:p w14:paraId="6EB911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F077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36858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06AEA87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81140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3EA18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6BF821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E.1/73 </w:t>
            </w:r>
            <w:r>
              <w:rPr>
                <w:rFonts w:ascii="Arial" w:hAnsi="Arial" w:cs="Arial"/>
                <w:color w:val="000000"/>
                <w:sz w:val="14"/>
                <w:szCs w:val="14"/>
                <w:lang w:val="en-US"/>
              </w:rPr>
              <w:t>AND</w:t>
            </w:r>
          </w:p>
          <w:p w14:paraId="2BEDE5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8C13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C8DE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09A1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8E94A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7CC371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0424C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0372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4D554F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5CDC38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70EA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ECCC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4465D2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13B0C0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48A8A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B7A04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113E2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8B378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DD7D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207F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C5BF1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0699E9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EF67DE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71488F1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7A611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EB626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29B2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5FACDA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555A0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0FE72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C8835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6B5EC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220A5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7187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6B437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507D8A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0FC09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FE353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438F1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0D4AF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4A686A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2C562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5CE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8FCC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69BF3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7D42C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BBEB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14D99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9131A3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5CE216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847C3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9E31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8DF094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7468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43156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12FFA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E72A4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1D4E840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82B888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22C0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3FAD3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26E4F2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2857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EBBB3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1F1532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0FB5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FB270B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9A70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D200D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9767E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EDA07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40858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D0A77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6B4A1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3AAB147C"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03D9A1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4D0A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A9AE4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6C905E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99637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2EAC32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34C7D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87231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DC18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99164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9C3E5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3FB60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37E1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DB37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E338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E2CC0D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F3778B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E1F055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471D5E1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CAF264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65CDCD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911C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510E29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274E6E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FAA51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89B72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E8AB6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8474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67CA9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77F641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30E42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AEC0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20CD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78D9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098C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5EEB32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15B97B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51D90CD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0ECDA1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CC4E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F09F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B23A9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2268BD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BD0870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D83C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7A465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E2FA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6A5CA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14525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C7CB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C806C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B9DC8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F3D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D34D09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5E99C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03D69D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F131A9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AEF6A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DCF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8B26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24D3B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7E2F2B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85AB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B0A51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D2D3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02254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5D77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9C501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EA0E1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2B77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9904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5BDC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DAF18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32330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6DD549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4403CB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099234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DEB2A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BC8EA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9B891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8B3B6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16160F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D11A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3EDB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5448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973A5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4AD7F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EF672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A45B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F4795D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4D199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707FB7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70625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799A7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7826C97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030D15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FC06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DCD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D07C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F53D8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E9540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ED1677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27A82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EFBBC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03CF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54DBD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7911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9A0B23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E1BE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59CC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D64D2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8469BF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7DADC4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02415F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0F74F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A2D5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F657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C7BC8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33B7292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4B2126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E781E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12F74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A737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E1252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FE8A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86D6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CE94A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2A96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DD7F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C0933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FA493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FD8AB2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10.1, 10.2, 10.3</w:t>
            </w:r>
          </w:p>
        </w:tc>
        <w:tc>
          <w:tcPr>
            <w:tcW w:w="2687" w:type="dxa"/>
            <w:vMerge w:val="restart"/>
            <w:shd w:val="clear" w:color="auto" w:fill="auto"/>
            <w:vAlign w:val="center"/>
          </w:tcPr>
          <w:p w14:paraId="462B235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FF81D4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87B7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D8F2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1D51E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4DD05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E3865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8A9B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47341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B2A4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BC4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14DA9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DD7D9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B2758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F7186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2EF72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CD949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CA99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6468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7FADC8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DEBFA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0E361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E2A6E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EB62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1EA52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BB2CE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5992B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1FB7E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121F3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44EE8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4C7E9D3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3061EB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A770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D978B0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9BE5A0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6906C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D8D05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25AC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594D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00FA2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88B1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17B7E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33E0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93224B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B7B31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5F14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F9729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2A2F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1E675F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ED88E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F29C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A6839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6EC7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DC3AB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C4E3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477D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FB418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AD25C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F5CB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B7FEC5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12.1, 12.2, 12.3</w:t>
            </w:r>
          </w:p>
        </w:tc>
        <w:tc>
          <w:tcPr>
            <w:tcW w:w="2687" w:type="dxa"/>
            <w:vMerge w:val="restart"/>
            <w:shd w:val="clear" w:color="auto" w:fill="auto"/>
            <w:vAlign w:val="center"/>
          </w:tcPr>
          <w:p w14:paraId="359A96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68D99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45A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94020B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C333B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48C3B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2C5B4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9F572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E058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A4A1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C9FB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72A6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20994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4A64A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8FC7D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F1DC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A2BF6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94CE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6BED0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154C07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6780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CB972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17D13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672D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4A81A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85D26A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9FE0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C40A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16C0BA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7906A6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0F2F8C1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E1E42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59F26A0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3DB73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54E7FC5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2C90E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63068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A194B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7E064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18C400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324C65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7DA51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3FA097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5842EC"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A0C264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F24999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258A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4ABCD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73BE3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FA657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B6CF84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E7D9C3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DF2E2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B6EB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A49499B"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7899AE6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3AC573C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43F652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BD3A2A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114614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65E57F0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3046B79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3FCD38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54A943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15C1BC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42B6C3"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86A36E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0DC8EA2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CS/PS, UTRAN/GERAN</w:t>
            </w:r>
          </w:p>
        </w:tc>
        <w:tc>
          <w:tcPr>
            <w:tcW w:w="673" w:type="dxa"/>
            <w:shd w:val="clear" w:color="auto" w:fill="auto"/>
            <w:vAlign w:val="center"/>
          </w:tcPr>
          <w:p w14:paraId="6FCB90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701FD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B81E27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C209</w:t>
            </w:r>
          </w:p>
        </w:tc>
        <w:tc>
          <w:tcPr>
            <w:tcW w:w="1070" w:type="dxa"/>
            <w:shd w:val="clear" w:color="auto" w:fill="auto"/>
            <w:vAlign w:val="center"/>
          </w:tcPr>
          <w:p w14:paraId="00D95F4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E28BFD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53A86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6FE62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DD0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1138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1916F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7BBDB4"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29780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EEBC5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8BC7C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FA356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DF5B3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C210</w:t>
            </w:r>
          </w:p>
        </w:tc>
        <w:tc>
          <w:tcPr>
            <w:tcW w:w="1070" w:type="dxa"/>
            <w:shd w:val="clear" w:color="auto" w:fill="auto"/>
            <w:vAlign w:val="center"/>
          </w:tcPr>
          <w:p w14:paraId="61BAA8F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0EFF13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06297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70B90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78223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C60A9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7CE5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3665BD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8DD522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DA51A8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SMS in Cyrillic</w:t>
            </w:r>
          </w:p>
        </w:tc>
        <w:tc>
          <w:tcPr>
            <w:tcW w:w="673" w:type="dxa"/>
            <w:shd w:val="clear" w:color="auto" w:fill="auto"/>
            <w:vAlign w:val="center"/>
          </w:tcPr>
          <w:p w14:paraId="01F772A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F640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E1C9F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w:t>
            </w:r>
          </w:p>
        </w:tc>
        <w:tc>
          <w:tcPr>
            <w:tcW w:w="1070" w:type="dxa"/>
            <w:shd w:val="clear" w:color="auto" w:fill="auto"/>
            <w:vAlign w:val="center"/>
          </w:tcPr>
          <w:p w14:paraId="0B2CEE4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5BD51D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FA56B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DE672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2727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360E4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CF36F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1E8F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80CAB7"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EDA7C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D4B045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1F35A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FD443A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343DF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8397CC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074AE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758D29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93479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2D4A4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88A13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9DF07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533D9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7F500B"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62E5BA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vMerge w:val="restart"/>
            <w:shd w:val="clear" w:color="auto" w:fill="auto"/>
            <w:vAlign w:val="center"/>
          </w:tcPr>
          <w:p w14:paraId="7B80306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7FCE95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5D2DB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18B02D8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w:t>
            </w:r>
          </w:p>
        </w:tc>
        <w:tc>
          <w:tcPr>
            <w:tcW w:w="1070" w:type="dxa"/>
            <w:shd w:val="clear" w:color="auto" w:fill="auto"/>
            <w:vAlign w:val="center"/>
          </w:tcPr>
          <w:p w14:paraId="39CFA9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E9342B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74090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8C212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E0781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6BB0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015AB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6E920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E453D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71DF7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958E3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37E05F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B696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BB3BC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94C9D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E262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4B259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EE409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30AA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B1E31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6DBBC1"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EC8CFD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8DAB7E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09CD433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97DD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70C3B5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6B4E7E4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D506B8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139D0D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20CB34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474E7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9AF01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FA9F8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C6650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E4DB5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4BCCEF"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01BC2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9CCB8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3921A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4CD108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001D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185217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B62793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D15E1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A1479A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8B733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CF579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5F798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C6AC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A19B2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C03B66"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FB3B63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0C62F12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AC9C7A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FCEF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779939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4E20F3A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12F628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E36BE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CAF196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46DEC1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0620B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22E75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112DD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6FFF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762C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FF4D12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09420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37C7F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AFFF18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E19FD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5BE904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AB1564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477F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1F4AF3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F3BCC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9D332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BFF60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4E070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2F1B2C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9DD3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7C56B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2BB2F78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0BCF3F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BC42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94EB2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3B2BB8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752F1E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17031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1DF1A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1B69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AEFE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76BC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3C14A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C6629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650B4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86FAF5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A5733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4104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E5888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809E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244070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6CF0C4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1622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C47FFC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2DB1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0F58D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CF18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F27B0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E4B9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64F7CA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26D245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60194253"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412670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087C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D9A0A2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69839E7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962BB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BC9BF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BF54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81902F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94C4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503CC6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69E8D9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AA19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9270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B0AD8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A17BC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A160E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41DCC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8C0B5F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41254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461E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230AF9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71EB1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7FD4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60A10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36FBC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65F2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0CB11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F184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FE1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9DF06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A1F8D9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786FE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0D93E4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9380E3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86A3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36B8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2C3F8F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D65BE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35CEE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437C6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B0874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E6A40B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41B4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A71A9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B4084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AE0A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0C160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0535B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EE9C1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8BCFB7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06DE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8C83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40A1762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D3F5D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3028B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9BC3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9BA88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420885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1AF1C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B961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CC94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5695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E86D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9F5D4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CA134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C537F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A4604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B3245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A1E97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887490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08C1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FF205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CD16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0F058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F855E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A9396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11C68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F93C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A01F9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5EC66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B8B1F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3907CD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1226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63EF7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E61F1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3890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70ED8D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45AD9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68D0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20A8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BEBA75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7F5A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BAB6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0A14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C56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CAAD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EDC8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82F4FE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1A19E56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E8283F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0EB6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F890A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7763E93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EF80A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CBF55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49E06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4336D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3EE08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CF49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5055C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F6C4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CDDE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71B2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81DD1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80C74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D7AFC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7F49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72F9B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65E3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7D8F3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8F0C9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5C2D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350A7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383F63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DF23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52C56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6C17B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D5FD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0711C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E95F0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7F0375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4588AE4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strikethrough on</w:t>
            </w:r>
          </w:p>
        </w:tc>
        <w:tc>
          <w:tcPr>
            <w:tcW w:w="673" w:type="dxa"/>
            <w:shd w:val="clear" w:color="auto" w:fill="auto"/>
            <w:vAlign w:val="center"/>
          </w:tcPr>
          <w:p w14:paraId="2791F6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A696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2D91E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5E6AE0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53C5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60DD91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4DE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32A16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0B7C2A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B45B8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27835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E55BE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427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1094A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5EA88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073F0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E208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619E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81B342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AD9E2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D98348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323DF0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3014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98B1C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8BF92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532E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3B2B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0101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914B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3AA80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747B0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B9FFD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23DB67C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328D1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093C8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D639D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31A1C3E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5E586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165D9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B665B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0DE6C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FEE738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D412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E086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8937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CD02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72987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4E28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6B398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8AC9C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6CD4E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F307F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956C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97C36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D53703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04200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A4E96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3F159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05BC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2B0BB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6CD2A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DB32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5A81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3CB9D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7B30A4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2A9E52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6CD43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B34E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8E33D2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AD04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88C3F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77CEA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447D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97A12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0E66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8E90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9EEB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356DF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C8F67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AA453F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3582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EA66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36DEC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w:t>
            </w:r>
          </w:p>
        </w:tc>
        <w:tc>
          <w:tcPr>
            <w:tcW w:w="1070" w:type="dxa"/>
            <w:shd w:val="clear" w:color="auto" w:fill="auto"/>
            <w:vAlign w:val="center"/>
          </w:tcPr>
          <w:p w14:paraId="0B2113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F484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57F01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5ACF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C9597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7B00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EC3A5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063AA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AD9A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003CC1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B865D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927D5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8400F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1197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589BD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02CFD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914C0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2C18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BA64F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BFDD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2AFB0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24408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0450F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3A2CDB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7BB22A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12E13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9DA92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E6EDE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E6C5A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DCAB1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3FDE70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957D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F0A5B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12C4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8FD23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EFE6C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09C77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D35244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BE672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8914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F55B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DC285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w:t>
            </w:r>
          </w:p>
        </w:tc>
        <w:tc>
          <w:tcPr>
            <w:tcW w:w="1070" w:type="dxa"/>
            <w:shd w:val="clear" w:color="auto" w:fill="auto"/>
            <w:vAlign w:val="center"/>
          </w:tcPr>
          <w:p w14:paraId="5A8E0B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65F9B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CD9F9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37A6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F8A76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3ABA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268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031B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972F0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FF4A05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B7562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7049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8BB6E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788B9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090B8B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B0A09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B225EE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A0CC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CE02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4E50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7643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12B7F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4114B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DC4C0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700840B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E-UTRAN</w:t>
            </w:r>
          </w:p>
        </w:tc>
        <w:tc>
          <w:tcPr>
            <w:tcW w:w="673" w:type="dxa"/>
            <w:shd w:val="clear" w:color="auto" w:fill="auto"/>
            <w:vAlign w:val="center"/>
          </w:tcPr>
          <w:p w14:paraId="07A844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66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312CF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C196</w:t>
            </w:r>
          </w:p>
        </w:tc>
        <w:tc>
          <w:tcPr>
            <w:tcW w:w="1070" w:type="dxa"/>
            <w:shd w:val="clear" w:color="auto" w:fill="auto"/>
            <w:vAlign w:val="center"/>
          </w:tcPr>
          <w:p w14:paraId="0A9672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8B7F9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E7D4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CD914D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01BF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EDC76D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CF934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251F80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shd w:val="clear" w:color="auto" w:fill="auto"/>
            <w:vAlign w:val="center"/>
          </w:tcPr>
          <w:p w14:paraId="6DA56B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UTRAN</w:t>
            </w:r>
          </w:p>
        </w:tc>
        <w:tc>
          <w:tcPr>
            <w:tcW w:w="673" w:type="dxa"/>
            <w:shd w:val="clear" w:color="auto" w:fill="auto"/>
            <w:vAlign w:val="center"/>
          </w:tcPr>
          <w:p w14:paraId="7E07CBB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C20674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2709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C197</w:t>
            </w:r>
          </w:p>
        </w:tc>
        <w:tc>
          <w:tcPr>
            <w:tcW w:w="1070" w:type="dxa"/>
            <w:shd w:val="clear" w:color="auto" w:fill="auto"/>
            <w:vAlign w:val="center"/>
          </w:tcPr>
          <w:p w14:paraId="3EA827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404CD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5E2F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6393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1749D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77A4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3F57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C8B95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17B8C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BDB75F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SGs, E-UTRAN</w:t>
            </w:r>
          </w:p>
        </w:tc>
        <w:tc>
          <w:tcPr>
            <w:tcW w:w="673" w:type="dxa"/>
            <w:shd w:val="clear" w:color="auto" w:fill="auto"/>
            <w:vAlign w:val="center"/>
          </w:tcPr>
          <w:p w14:paraId="3D4A1C5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2EF1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6E554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C206</w:t>
            </w:r>
          </w:p>
        </w:tc>
        <w:tc>
          <w:tcPr>
            <w:tcW w:w="1070" w:type="dxa"/>
            <w:shd w:val="clear" w:color="auto" w:fill="auto"/>
            <w:vAlign w:val="center"/>
          </w:tcPr>
          <w:p w14:paraId="46E9B60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FA3B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CBBC2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FF2B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23DFB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EEA2C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AC62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AA0E81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106ED0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C06E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50850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0B3A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3D449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17F4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6C044B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BE3F6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76F1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51A45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BE97FF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7DFFF1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4A5B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06DB9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59F48F3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16285C6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56C855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4F44833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269E3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33C9F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7BE96E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5B12E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295500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CF6220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498393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57B98B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4385E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D60A68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FBDC5B1"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E5610C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CDD8C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028FF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5963E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5B3E3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6F540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7F8187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3CE76D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B24DD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B5F0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FE1E4E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816898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3A7725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forward unconditional, all bearers, successful</w:t>
            </w:r>
          </w:p>
        </w:tc>
        <w:tc>
          <w:tcPr>
            <w:tcW w:w="673" w:type="dxa"/>
            <w:tcBorders>
              <w:top w:val="single" w:sz="4" w:space="0" w:color="auto"/>
            </w:tcBorders>
            <w:shd w:val="clear" w:color="auto" w:fill="auto"/>
            <w:vAlign w:val="center"/>
          </w:tcPr>
          <w:p w14:paraId="29DB1D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60B38D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78F99A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B06221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5577D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288369A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47865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29D9322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5537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640B60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B941FA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6E6715A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F84E805"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8C5EB5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BE18B0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69F1DA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424E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8A77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1FCF47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03B710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36C777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330844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74F3C0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BFE1F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4D9F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E302F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F47CD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2835F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B6B31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30214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51D3E96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Return Error</w:t>
            </w:r>
          </w:p>
        </w:tc>
        <w:tc>
          <w:tcPr>
            <w:tcW w:w="673" w:type="dxa"/>
            <w:shd w:val="clear" w:color="auto" w:fill="auto"/>
            <w:vAlign w:val="center"/>
          </w:tcPr>
          <w:p w14:paraId="49AF234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E8964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1BDB2DC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278771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7DD65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093D24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F669A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40C5B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ED32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AD3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5441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E46B3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F1359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A1557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599DB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0522C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13A18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A27A5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E0CF4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20929F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49B25F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0C7B0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D7B30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FBC8F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59992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642628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732BF8"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B6AAC5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7663AC3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Reject</w:t>
            </w:r>
          </w:p>
        </w:tc>
        <w:tc>
          <w:tcPr>
            <w:tcW w:w="673" w:type="dxa"/>
            <w:shd w:val="clear" w:color="auto" w:fill="auto"/>
            <w:vAlign w:val="center"/>
          </w:tcPr>
          <w:p w14:paraId="68D20BB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199BE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A7E5D2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CC9A85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4D053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8CF3FB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CB423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B90F4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8CE17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B1E8F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903A82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CAD459"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F41251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3987A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715DB6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8EA7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C4817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8A709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B26017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C14437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06D46B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F62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B692B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27A8D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3F2B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00135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55DCAC"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4FF6E6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63C316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SS request size limit</w:t>
            </w:r>
          </w:p>
        </w:tc>
        <w:tc>
          <w:tcPr>
            <w:tcW w:w="673" w:type="dxa"/>
            <w:shd w:val="clear" w:color="auto" w:fill="auto"/>
            <w:vAlign w:val="center"/>
          </w:tcPr>
          <w:p w14:paraId="4E40F6B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46B03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BE2012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851DA6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733861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EAC0BE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950836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CD663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D6887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3E4A8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BEA65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7CF078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7D728C"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CA0557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FC037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1D8D0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B8F4A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8D943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C7BBFA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274099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8A0A7D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54CA7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DE7F06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FE699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25E5A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E9088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F9AF8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B2F64C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60EF8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DD2094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DBBA12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interrogate CLIR status, successful, alpha identifier limits</w:t>
            </w:r>
          </w:p>
        </w:tc>
        <w:tc>
          <w:tcPr>
            <w:tcW w:w="673" w:type="dxa"/>
            <w:shd w:val="clear" w:color="auto" w:fill="auto"/>
            <w:vAlign w:val="center"/>
          </w:tcPr>
          <w:p w14:paraId="0222D26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EF775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C212F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055F17D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C23716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6C2100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EE8CD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9D6D2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70ECE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CFFD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D8E3D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39C3F8"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71FB1D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F79B5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10397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788B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7F2E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4D2BEF8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991451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1479E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D95074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460F4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C41B3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55B8D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A10D7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924F5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D1F60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D95D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EE270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null data alpha identifier</w:t>
            </w:r>
          </w:p>
        </w:tc>
        <w:tc>
          <w:tcPr>
            <w:tcW w:w="673" w:type="dxa"/>
            <w:shd w:val="clear" w:color="auto" w:fill="auto"/>
            <w:vAlign w:val="center"/>
          </w:tcPr>
          <w:p w14:paraId="3FF623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C729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3A1A3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B11E1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817B08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FDD04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1529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F1EA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BD22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F30C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3897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F3162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9DDDD4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F7E5C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ADDD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21FC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F3BD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B78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5AC7A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4E6733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7DE4E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67C68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DCCB41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26DF9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5C143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7F9D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741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0D172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95D74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36FAF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0E99A3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support</w:t>
            </w:r>
          </w:p>
        </w:tc>
        <w:tc>
          <w:tcPr>
            <w:tcW w:w="673" w:type="dxa"/>
            <w:shd w:val="clear" w:color="auto" w:fill="auto"/>
            <w:vAlign w:val="center"/>
          </w:tcPr>
          <w:p w14:paraId="372C46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ABEE8A" w14:textId="146F6A40"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7</w:t>
            </w:r>
          </w:p>
        </w:tc>
        <w:tc>
          <w:tcPr>
            <w:tcW w:w="890" w:type="dxa"/>
            <w:shd w:val="clear" w:color="auto" w:fill="auto"/>
            <w:vAlign w:val="center"/>
          </w:tcPr>
          <w:p w14:paraId="36EAF86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F4954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432E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B5A8A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B8174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63E3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10543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7C05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DC43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EDB09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3D83B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8F3C4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BF75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1519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737F5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E8AB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801B25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423CB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C4235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F842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92976B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BC3C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62061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8FF8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344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276E0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0BD8D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8BB5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BCD74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colour icon support</w:t>
            </w:r>
          </w:p>
        </w:tc>
        <w:tc>
          <w:tcPr>
            <w:tcW w:w="673" w:type="dxa"/>
            <w:shd w:val="clear" w:color="auto" w:fill="auto"/>
            <w:vAlign w:val="center"/>
          </w:tcPr>
          <w:p w14:paraId="640A4E4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69F8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7D5F3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3ABBE4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545826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A8CC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4B00E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3037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C281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ED4ED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F6E9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AF2C2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89124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68F92E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04531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F517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9F5A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67AAF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4A17B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B1E30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027D3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FAD2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B77597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B048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7C1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F6C0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48FA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0C623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43CDDC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E151BC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AD8284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non self-explanatory, no alpha identifier presented</w:t>
            </w:r>
          </w:p>
        </w:tc>
        <w:tc>
          <w:tcPr>
            <w:tcW w:w="673" w:type="dxa"/>
            <w:shd w:val="clear" w:color="auto" w:fill="auto"/>
            <w:vAlign w:val="center"/>
          </w:tcPr>
          <w:p w14:paraId="618E8E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F03D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8337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6802B9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B87E86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EC13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6ABA24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7CFB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DC31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6B14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0959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4CD3BC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564B4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92A40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AC8E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F495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28B8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318B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3DD1D5A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FEE1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E1A15E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9C7A8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B9CA3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46654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A7CCB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64D7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AE24F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DA5C6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79FF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35282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F5C2C3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4E1824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374E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7C32C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758366A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D063BD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3323D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96E89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0B02F4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212F0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AE42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38D1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D0E3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9C47E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BC666D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648E8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BD19B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8FD2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8B56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867D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89901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0ECAA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2637C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B5F93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92697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7D84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499D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8CF6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7A09F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DC84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7F62F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2BA4C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F5C5B9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5532F4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ED96B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EC81D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3D6D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288C2B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47A94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D9EB6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D4F6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0FEB3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3072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B942C9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7FB5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56B0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C001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022F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560EA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96AF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D15A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9234F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F05AA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77B0C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C6996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EF760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34D54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89CC59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155FFA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C204</w:t>
            </w:r>
          </w:p>
        </w:tc>
        <w:tc>
          <w:tcPr>
            <w:tcW w:w="1070" w:type="dxa"/>
            <w:shd w:val="clear" w:color="auto" w:fill="auto"/>
            <w:vAlign w:val="center"/>
          </w:tcPr>
          <w:p w14:paraId="5B3DD8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E.1/27 </w:t>
            </w:r>
            <w:r>
              <w:rPr>
                <w:rFonts w:ascii="Arial" w:hAnsi="Arial" w:cs="Arial"/>
                <w:color w:val="000000"/>
                <w:sz w:val="14"/>
                <w:szCs w:val="14"/>
                <w:lang w:val="en-US"/>
              </w:rPr>
              <w:t>AND</w:t>
            </w:r>
          </w:p>
          <w:p w14:paraId="6E9DF1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4BA5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D227E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65A14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EA1C7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5276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93C10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306B90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22826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0F2B6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3A4EBA6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9523D6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30ADB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894A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57FA7D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FADF2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F4EC88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C705C0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D8769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ED744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35BEA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8475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92E78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C862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7322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258E6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F4AAB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C4512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EE624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43C9B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33C9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B961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FE5B2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A08FA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57A0C8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63FF80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1BF6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ECB3B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ABED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FC4E6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D189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A273B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3D45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8E4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E3A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90203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F306B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F91E9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BA498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47703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D4EB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375782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3473E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F2465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2490F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7F444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010A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00449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8EF5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E3E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94E8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9ACE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D7F4D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26116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B7738D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CCA3C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B456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70B97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8839D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120A4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C4585D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22B78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8AC04E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A44918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3905E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93DD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7B232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3EED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36044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4DF4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9F1AE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FD63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D90D0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DD4A45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11B0E99C"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AFEB7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C13C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2B64C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3C5C3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4F032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6DC9F3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79AF8A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412D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28502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CE38A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9614B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944A8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FC1B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C70DE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6C94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82622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57D0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DE980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7A909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0ADC0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51A808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5D0D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E624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A1D6A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57CBE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DA4A7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0AAE3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6E60CD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87C3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72C5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17C6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62E13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0A252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44F3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3252E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A23E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41E0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B43B8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EAC69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4D25BF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51FC26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E723D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B2997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B60D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5023370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202172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53EFB5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C3C75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877F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72486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5540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48C753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B7A6C0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8FB56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2E9D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6153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C08F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F682C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0185F8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215F5C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8248B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2CF0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B0C51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951D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4D94B6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5D32E9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5222A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AC267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F0E18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AC71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3DBE8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68C5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C78FC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88CC7F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DF8E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71045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C096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4A95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D8DA2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71AA1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596B50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21ABBF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4E7623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B0C1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F3E2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6541CE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8A0D35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CD7F3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392AE7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3B75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11D6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4CF71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3B086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6249F1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F8E1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EAB8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A4A4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4560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3B2FC8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A1D6D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4BC956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1BB93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2269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40E1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1C3A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18FFDA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A6ECD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7DCCE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CF008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F9236B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492E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D7A29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A965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79AD4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9C6B2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B0F0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057C9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8A71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2377A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C63505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8E378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EF5459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727C26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1FCC72E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61BC8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D8B278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7E77D8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6CA0FF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0D375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5882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D95C3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571431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27FA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CCCF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147235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22B8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16DE9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671B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9EAD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9DEE3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0E765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ADEEC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1C3A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EE32D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2146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A651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359E42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357E4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EE99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8E11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64159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40AB8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A45D0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3551A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2F100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2BFA25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C37F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EFFB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97505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256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88A199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49D6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5A6A80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588A5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643F4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1A04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21AE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0C237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71F351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34408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403EE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5CE5C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8CDE6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07F0A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1A846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95609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A6FC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31F30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45FB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DA15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B49F7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04CD2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43E875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DBD7D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F46A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9C67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49BB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32A3DC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33EDA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49E9E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79E4D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F01D6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48F2C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39E398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11A3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7BDD6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8E88B3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30A5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4628B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9525E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C3A4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21D3F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55903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B8B34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7656B4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75942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650B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72CF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88E2E2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8C3A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BBE2E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9F8B3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51504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26ABD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FC98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7DE3D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49A3E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5E1E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B1FF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A4BE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3A7E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7DC5B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0C860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67E59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33625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4F84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967D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6B48D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1D55C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15728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7AF128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C174 AND</w:t>
            </w:r>
          </w:p>
          <w:p w14:paraId="2266E6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0B759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4EC11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E.1/27 </w:t>
            </w:r>
            <w:r>
              <w:rPr>
                <w:rFonts w:ascii="Arial" w:hAnsi="Arial" w:cs="Arial"/>
                <w:color w:val="000000"/>
                <w:sz w:val="14"/>
                <w:szCs w:val="14"/>
                <w:lang w:val="en-US"/>
              </w:rPr>
              <w:t>AND</w:t>
            </w:r>
          </w:p>
          <w:p w14:paraId="1F5A49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B244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2F42F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E.1/229 </w:t>
            </w:r>
            <w:r>
              <w:rPr>
                <w:rFonts w:ascii="Arial" w:hAnsi="Arial" w:cs="Arial"/>
                <w:color w:val="000000"/>
                <w:sz w:val="14"/>
                <w:szCs w:val="14"/>
                <w:lang w:val="en-US"/>
              </w:rPr>
              <w:t>AND</w:t>
            </w:r>
          </w:p>
          <w:p w14:paraId="6CE114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E364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B8EAFE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FE58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905A1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38A8A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B00E9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C2D0B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771F1A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7F4385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C629B6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DF0EB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E95DD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465870A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9E767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D6E0A6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1910D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4C733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FEDF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4BDFC5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7853F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E066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D318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7172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3710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4C86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E1635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5AD9E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B0464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83F41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23722D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3F82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77747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60B40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8C18F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49BACB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33EB5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7CFD1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A9C90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50D9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FC2B1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B1C862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532F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5052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6E5F4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4AB6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32E2D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CE7BF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27751B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6865A9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B4EBB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7F23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689DC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1CE9D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E86BE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24E746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D383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5C62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41DD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2347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795767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351B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168712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CA4E0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220EA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3D1A0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0F99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D8ED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AE3E1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35E40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1E0F3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DF28D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3B536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FC5B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4A8FD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7C67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99F192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1C244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EF7A8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D3C036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5A699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91BF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682A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3E11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A23C3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914CA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DACA0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2A2B1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86C0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A8328F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4C654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947B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5C51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B2C3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AFD48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2646B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D0DFB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C240F0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6E626B2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50B63D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6A814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2EF4F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1C6C42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16068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A99EAF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895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FA5B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4407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AAE6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E7E38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185E66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8E51F3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EA54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0B860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C63C28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2B3B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7A29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42F21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F32140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37A2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46D13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78FE41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2F15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5348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1828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D7C3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CBCD3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B50419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70F0753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53CEF1B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51BCE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56DA4A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F5E30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B83A0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39F58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31321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FFA422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4EC8097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B20D2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547E7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28C9F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DCCAF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2C63CA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B6765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64726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AFBA230"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28A0E7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55A9F6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A25C5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BDE76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36313D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AFBF1C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E77F3C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ACFFD0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2A9FF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6C736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28EE6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6F1B882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E43833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7-bit data, successful</w:t>
            </w:r>
          </w:p>
        </w:tc>
        <w:tc>
          <w:tcPr>
            <w:tcW w:w="673" w:type="dxa"/>
            <w:tcBorders>
              <w:top w:val="single" w:sz="4" w:space="0" w:color="auto"/>
            </w:tcBorders>
            <w:shd w:val="clear" w:color="auto" w:fill="auto"/>
            <w:vAlign w:val="center"/>
          </w:tcPr>
          <w:p w14:paraId="4F0D5AE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E6510C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642943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133CD2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F6848D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7EC04E3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850DC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56DC8D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FBE68C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42E66DA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3883E4B"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CCAA1B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AB5EA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5AC65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E78E99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A6908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403BE9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EB2C8F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BD4BB7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27C6E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055DA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E5FD0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89B9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83CEA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08E860"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79C75C6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030B7B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8-bit data, successful</w:t>
            </w:r>
          </w:p>
        </w:tc>
        <w:tc>
          <w:tcPr>
            <w:tcW w:w="673" w:type="dxa"/>
            <w:shd w:val="clear" w:color="auto" w:fill="auto"/>
            <w:vAlign w:val="center"/>
          </w:tcPr>
          <w:p w14:paraId="1805526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363E2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FB8C7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34804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E72B4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B74D80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90611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E9229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E1E5E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38DD7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913FE"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5B50B6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70E56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1C7A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9B20C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455B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8D999A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EE7F41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38C8D4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1370C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DA08F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6A5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5ADA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D3BE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38560E0"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7EE21E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43B27C1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data, successful</w:t>
            </w:r>
          </w:p>
        </w:tc>
        <w:tc>
          <w:tcPr>
            <w:tcW w:w="673" w:type="dxa"/>
            <w:shd w:val="clear" w:color="auto" w:fill="auto"/>
            <w:vAlign w:val="center"/>
          </w:tcPr>
          <w:p w14:paraId="315071A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23E21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A5537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67FBE3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DB22B5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3561C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F4D9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47CA0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F3F7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FFA71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49E739"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6B38723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8363A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92E14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D8172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FD619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A96256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253C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87BC1B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EC34AB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173CE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87661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6579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0A6CE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E5669B"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5C9E36F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CAFF98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4604685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222AEB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955A4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B622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149E8E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787D2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65DA1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6D9D7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3EE5F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7065E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01EC0F"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9C9D01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41F27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001B8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2C980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D229B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49799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6F59BB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76336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413F4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258FE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0EC6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F207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30C7A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6C3ACA"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55184CF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04CB98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3A76532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61A4B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F9B3C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A72162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C8DFF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4BB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E1D25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4F274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A38AB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F1EE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0BE7E33"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36FC4A8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C3513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0F8BB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6FB21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EEDD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DC7761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80A75D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458CF3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125DB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A18B6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6C923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31B4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514C1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65C8A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37280BD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165AA3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256 octets, 7-bit data, successful, long alpha identifier</w:t>
            </w:r>
          </w:p>
        </w:tc>
        <w:tc>
          <w:tcPr>
            <w:tcW w:w="673" w:type="dxa"/>
            <w:shd w:val="clear" w:color="auto" w:fill="auto"/>
            <w:vAlign w:val="center"/>
          </w:tcPr>
          <w:p w14:paraId="2E3882C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FE5ED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8947A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A8FB56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63000E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A02DE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0E04C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D95A6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6DBF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4E1AD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E1A52A"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708A11A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D504C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24DB3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FA01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08360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E0D9B9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B178D2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19011E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F0C805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A59D1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8880B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BF45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32EB0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CDFB8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93783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71C518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no alpha identifier</w:t>
            </w:r>
          </w:p>
        </w:tc>
        <w:tc>
          <w:tcPr>
            <w:tcW w:w="673" w:type="dxa"/>
            <w:shd w:val="clear" w:color="auto" w:fill="auto"/>
            <w:vAlign w:val="center"/>
          </w:tcPr>
          <w:p w14:paraId="314D1E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8B0B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524E7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398DB6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A261D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37D6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38343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37EF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E18EC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6049F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48FE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5F1D1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EC11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26009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4D77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A01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B59EA8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87CE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C1690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A9D7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CC5F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84461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BB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74B7C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681A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C0923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04B6942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null length alpha identifier</w:t>
            </w:r>
          </w:p>
        </w:tc>
        <w:tc>
          <w:tcPr>
            <w:tcW w:w="673" w:type="dxa"/>
            <w:shd w:val="clear" w:color="auto" w:fill="auto"/>
            <w:vAlign w:val="center"/>
          </w:tcPr>
          <w:p w14:paraId="6B5EC1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3659E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240A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A816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64B98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2EB1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6261A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494BE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F125F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F309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E1209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8ABD56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32607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0C4F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5D05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987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5C7A35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6D1F4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AA5A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4BD5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418A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5C50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883F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BB7C66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CC00D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48621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45E7D2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97480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7539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243E2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27034D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A795B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283CA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AB36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4DD4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F041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0CCA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86051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4420E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AE5D6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4260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87B8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AF1A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8989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9769E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6ABC2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653BF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5F657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7F7F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3FFF7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38C2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862C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85AC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21485E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61A38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64CAEC6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7DCD38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AC02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ED24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56A5641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1FE36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07ACC8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0594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2E931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CEFC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B6DE9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A240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83F668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34D53E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97F5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A64E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2A5E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7CEA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7E3E25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11FF55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138B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2E454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7F55D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0CD1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D798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10B9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BA27F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B9153C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148CF7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214CE9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basic icon non self-explanatory, no alpha identifier presented</w:t>
            </w:r>
          </w:p>
        </w:tc>
        <w:tc>
          <w:tcPr>
            <w:tcW w:w="673" w:type="dxa"/>
            <w:shd w:val="clear" w:color="auto" w:fill="auto"/>
            <w:vAlign w:val="center"/>
          </w:tcPr>
          <w:p w14:paraId="1E9618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F2E33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A705D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33C606B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EFC91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A542DE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72D7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D8ED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1E79F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39F6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27E3C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019B8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B9527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9D0B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BBD7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3B44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C46F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5AE68B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97C551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1D9D81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D4461D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6A73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E6CC3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360B0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515D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EE07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ED150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54D46E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10A5C1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Cyrillic</w:t>
            </w:r>
          </w:p>
        </w:tc>
        <w:tc>
          <w:tcPr>
            <w:tcW w:w="673" w:type="dxa"/>
            <w:shd w:val="clear" w:color="auto" w:fill="auto"/>
            <w:vAlign w:val="center"/>
          </w:tcPr>
          <w:p w14:paraId="420573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62736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96D96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C4147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646B9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A810D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3FEFC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8222E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6583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7B718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F24A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F8AE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AB54F4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8AF0C8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8006D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93F6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6EBD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56B1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5ED505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D4269E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7E5BC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38CB8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954E4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E942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AA00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65F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C03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56A371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427EE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40A7A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710CFE0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A7ABF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FEE02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EB3B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063C6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EC21D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F54F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F48C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8C188A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A3DF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D4894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A46F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52B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96158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CFF6E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33EA57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5EF2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83D6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BDB0F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3A6A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E17F6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86014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90647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0ED2A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91EC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A2AB5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7C29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4336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7D60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F558E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1D77F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683C5D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84A08E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7B451F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5D91C1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16DE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6071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73E40E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0CC4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DB3C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A6A7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46C285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5421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84668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5D55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B74B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4378C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407F5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C6136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83D2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2879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CB969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5D41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4B5F7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3F759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3D3D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60E5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5241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5A348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2553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0DA6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BD8A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6A18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F38B2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0F22B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9B2D8A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7D2DB4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D63B7A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88F93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2CD059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E5BAF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E648B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239A4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70B7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73E897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2C93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3631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072E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D06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4ECD3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27F7C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15ABFC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7D023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3CA39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0C5DE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7A74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5D5B4A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280B2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E3E63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A8376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787A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90B57A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2F357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237A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3204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E136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CD2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89498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D5FA3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00ECB85F" w14:textId="77777777" w:rsidR="00FE563E" w:rsidRPr="00443436"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469C4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9D2CE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D122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7220AD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AB534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4AA059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A5DF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775E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D6EAC2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9CE45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55E5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4AE16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B57D0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8BB0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AD185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636278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695FDD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37FE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62FC1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1583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638C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308C5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287CD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EE1F17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F88A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EB82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F883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6E997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A716D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86E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63F8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3568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02B4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B37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2EE202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45463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446A4AE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3CC8B98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B81D3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A9E07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1614EF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C38AD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565F1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2FF01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F483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E625B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E6EE02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99442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D96B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03E8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0968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E5686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90791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981598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53FCB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12B13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724DE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D65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41AEED9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EDD28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5695E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6526D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522C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7377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2B6AC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507B7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2148F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F934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5EF2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93A6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0EE320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6E3DE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848F0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145F41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3B0F4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692B2E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E595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6B6127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EF703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B0DA0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0A9158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ABFE4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E4633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63FC7B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DCFCF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E148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A830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62D0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D21A8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023B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9A4A7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B7F3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03E1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E1E6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4CA3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2729B1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586B9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C8510C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E144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81D75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2B442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FE252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8904D9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FD1A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E9DF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2FBF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41C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AA5E6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F3DB8C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E5F8C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3A854E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72408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77A7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53122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5EEB22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D97704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5BB1D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65CED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1D65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0B913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728802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C8EF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97C6B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AEC7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31DA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1A05D6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98FD3B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B8FA6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6B17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37A6A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5D3CD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F39A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D7593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29E60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0E90A6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742087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B4A68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9549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A33C7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F7DDB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6CEF0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1A6D8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E9B9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70DB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D3082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2B942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2DF79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223D76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AFFE1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7FE2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2378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19D52CB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22235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561323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CF2A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A948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351E3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7A1E1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0858970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9A5D4D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E2D6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4DE4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E2032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906ADC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045DD1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3FE33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4FBCA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8941A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A987D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8CDD2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B04F0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796A3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1A3D3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EAC3E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D654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98472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91BC6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A6FD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55B6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5121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6F6F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F8E04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33F4E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46F1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64BCBB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76AC3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CF85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3796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508949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DE188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02B67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C24063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D10612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6AD1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5065D5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3837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B0B36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DEDD8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E5EB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9076D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3FB69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54D206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E06C2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A0F2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88A6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6027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BCF59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CA3E9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73BED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11CA0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23C14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ED88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488DC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183A1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E386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A3F45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E27D0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E4A1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8DCC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FAC5C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83147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1EB55F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F1A50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86AD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CC57A0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0EE7CE2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DDCF6C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0F30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66A2AD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FA7F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1F391B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8299E9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B56BB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F29A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1882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545D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140A51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7F72B3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041CD2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68017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0E45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7BA40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5012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1EDB26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587073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D1305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D51B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8034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877C5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5CE0B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C8A37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7784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331B5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ABB4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3047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4EA59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80B81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84885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36F35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Chinese</w:t>
            </w:r>
          </w:p>
        </w:tc>
        <w:tc>
          <w:tcPr>
            <w:tcW w:w="673" w:type="dxa"/>
            <w:shd w:val="clear" w:color="auto" w:fill="auto"/>
            <w:vAlign w:val="center"/>
          </w:tcPr>
          <w:p w14:paraId="0C5B4C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8D83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109C88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5F93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0A3C9A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67B87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0620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133EC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5C04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2E22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EF7FD8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84EB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4718D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90F5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1AAFF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D70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3D025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48EF74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BB04EE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5D0E3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9C37D1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A2BE5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6CC1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3731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07E0E5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ECD81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C64EE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4CCEC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ABE12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E86C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8BF0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867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079DA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DB7F0F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4A43AC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B6EBD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2772A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9F4D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72CC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1DD8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0FEBE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C808B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429A4F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CAB93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2D480B3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Katakana</w:t>
            </w:r>
          </w:p>
        </w:tc>
        <w:tc>
          <w:tcPr>
            <w:tcW w:w="673" w:type="dxa"/>
            <w:shd w:val="clear" w:color="auto" w:fill="auto"/>
            <w:vAlign w:val="center"/>
          </w:tcPr>
          <w:p w14:paraId="3FE347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35F4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9E48AE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FB1C1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149954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EEFA8D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2E26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8FFA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914B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B1194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ABAB25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822B7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EC99AE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8EF6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16228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369D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3230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268DEA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C324E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0E79C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06B21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E79D2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8468D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AB5C6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755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4A1AAA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759319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63D124E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6980CB9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0D0E4E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8F488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2AEE4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020490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42F50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262E6B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DEE4D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A29D5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1F7D1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1D98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2964E0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E12DC7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8752A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91DDE67"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9EA05A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1E801F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CA0CF0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32248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EAFBCE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6EF122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C9773E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4523D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C527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99E4C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61DB07BE"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2AC4E7C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EFBA7E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confirmed by the user </w:t>
            </w:r>
            <w:r>
              <w:rPr>
                <w:rFonts w:ascii="Arial" w:hAnsi="Arial" w:cs="Arial"/>
                <w:color w:val="000000"/>
                <w:sz w:val="14"/>
                <w:szCs w:val="14"/>
                <w:lang w:val="en-US"/>
              </w:rPr>
              <w:t xml:space="preserve">and </w:t>
            </w:r>
            <w:r w:rsidRPr="004062C7">
              <w:rPr>
                <w:rFonts w:ascii="Arial" w:hAnsi="Arial" w:cs="Arial"/>
                <w:color w:val="000000"/>
                <w:sz w:val="14"/>
                <w:szCs w:val="14"/>
                <w:lang w:val="en-US"/>
              </w:rPr>
              <w:t xml:space="preserve">connected </w:t>
            </w:r>
          </w:p>
        </w:tc>
        <w:tc>
          <w:tcPr>
            <w:tcW w:w="673" w:type="dxa"/>
            <w:tcBorders>
              <w:top w:val="single" w:sz="4" w:space="0" w:color="auto"/>
            </w:tcBorders>
            <w:shd w:val="clear" w:color="auto" w:fill="auto"/>
            <w:vAlign w:val="center"/>
          </w:tcPr>
          <w:p w14:paraId="776481F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5DA93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D6067D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67C264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3D457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422BD6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3C841B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8E505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2ACF64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71692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9DC933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E08F48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678494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EAFC10"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3BD4D41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DA68B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F07BA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414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63937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1D7ED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5970D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EED4E0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0D71F4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7D8FF7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CCD23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AA6AD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19D8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956C0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5E51E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CD42A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FA0247F"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1DA5181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1992EA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rejected by the user</w:t>
            </w:r>
          </w:p>
        </w:tc>
        <w:tc>
          <w:tcPr>
            <w:tcW w:w="673" w:type="dxa"/>
            <w:shd w:val="clear" w:color="auto" w:fill="auto"/>
            <w:vAlign w:val="center"/>
          </w:tcPr>
          <w:p w14:paraId="4C9F74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C41E5B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177E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B642FE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D8DB3F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03CD8E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95AD4A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9D4C1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7BAE2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D595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23A5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E5D2C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F10A7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25E4E67"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6F28DE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3996A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555B1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9338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FB93D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B63A4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8B2620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E68BD0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3289EB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85EB9C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946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DED21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2E425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B43E8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D0887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A5DD3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FDA59C"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29C744FD" w14:textId="3C38B969" w:rsidR="00FE563E" w:rsidRPr="004062C7" w:rsidRDefault="006E7766"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w:t>
            </w:r>
          </w:p>
        </w:tc>
        <w:tc>
          <w:tcPr>
            <w:tcW w:w="2687" w:type="dxa"/>
            <w:shd w:val="clear" w:color="auto" w:fill="auto"/>
            <w:vAlign w:val="center"/>
          </w:tcPr>
          <w:p w14:paraId="5CAE66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999F06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1A95B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3AE34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2F24D7" w14:textId="672DB63A"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2A52F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61A962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FF89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90BC46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777F2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4F54FF2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ACDB07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ME busy</w:t>
            </w:r>
          </w:p>
        </w:tc>
        <w:tc>
          <w:tcPr>
            <w:tcW w:w="673" w:type="dxa"/>
            <w:shd w:val="clear" w:color="auto" w:fill="auto"/>
            <w:vAlign w:val="center"/>
          </w:tcPr>
          <w:p w14:paraId="0FF8C17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523D1F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39FC3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7D8DB8D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FA3C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AF4721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ECA678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5F35BB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1297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474A6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FDE7D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B3490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05F8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F8B462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7A21D7"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2F713C6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627FD3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2AC64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F04952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DC29A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2236D5F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BC417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D2799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34793C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BFBF10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B59C5C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052A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74F725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18D0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EC2C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684E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9309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D0DFB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6A37C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1EBABB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disconnecting all other calls, ME busy</w:t>
            </w:r>
          </w:p>
        </w:tc>
        <w:tc>
          <w:tcPr>
            <w:tcW w:w="673" w:type="dxa"/>
            <w:shd w:val="clear" w:color="auto" w:fill="auto"/>
            <w:vAlign w:val="center"/>
          </w:tcPr>
          <w:p w14:paraId="792813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176804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A24B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C964C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D090D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F69E3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5B8B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F4D89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24DE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67C5C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1C60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75C7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CD176E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E771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5EF215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1E023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CE78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FC9A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BE090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6DA7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CC409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BAC58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3914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FDC01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269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70A7B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4065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7EC6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8001C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969F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CB51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504CC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7421F2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only if not currently busy on another call, ME busy</w:t>
            </w:r>
          </w:p>
        </w:tc>
        <w:tc>
          <w:tcPr>
            <w:tcW w:w="673" w:type="dxa"/>
            <w:shd w:val="clear" w:color="auto" w:fill="auto"/>
            <w:vAlign w:val="center"/>
          </w:tcPr>
          <w:p w14:paraId="555FAC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7417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B08EF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6A82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B0C66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5D24DC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FFF898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4B50D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969115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C9EF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EE0A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0868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0BC53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71D48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F42A8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100F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3168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91D6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DB3C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BF43E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E9D8D4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D4291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CBFD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5BE68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CAF6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958C5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AC795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803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71F47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AB51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D44AD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474DC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047EBB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call hold is not allowed</w:t>
            </w:r>
          </w:p>
        </w:tc>
        <w:tc>
          <w:tcPr>
            <w:tcW w:w="673" w:type="dxa"/>
            <w:shd w:val="clear" w:color="auto" w:fill="auto"/>
            <w:vAlign w:val="center"/>
          </w:tcPr>
          <w:p w14:paraId="0CE94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7144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60F9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7C4304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1D84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16C097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8B371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72628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F9FCE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68DF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5C7F7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9229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2B1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09D96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5BA6C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81B1B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09681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EA52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C022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B12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542BD4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08130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734C62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EA251D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2B25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6423C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1A08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B2B2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7147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D63E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30A7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FA1A9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AB3EB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92160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3B64B8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Capability configuration</w:t>
            </w:r>
          </w:p>
        </w:tc>
        <w:tc>
          <w:tcPr>
            <w:tcW w:w="673" w:type="dxa"/>
            <w:shd w:val="clear" w:color="auto" w:fill="auto"/>
            <w:vAlign w:val="center"/>
          </w:tcPr>
          <w:p w14:paraId="21FB87D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96507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99C2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73C821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B0E2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00070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BE31D3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E580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7628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F551B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4CAC5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7CCE7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0A6A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8E747F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7EA755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8A3E19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2135CE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DF5F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573F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374B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255857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30E9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48235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238D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9547A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8E686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ECBFB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8678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342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B79A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A0B9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F6D95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BC0BA5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B8FC1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42AAB9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dialling number string</w:t>
            </w:r>
          </w:p>
        </w:tc>
        <w:tc>
          <w:tcPr>
            <w:tcW w:w="673" w:type="dxa"/>
            <w:shd w:val="clear" w:color="auto" w:fill="auto"/>
            <w:vAlign w:val="center"/>
          </w:tcPr>
          <w:p w14:paraId="2A9ED6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A980E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6B2CF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8AA03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4626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732B6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F8C80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2AD5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3CBE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7544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C4F6B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38D2A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53BFA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FBC12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62EE9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D169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B872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10D4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ACCEA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380F09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49A26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8CA64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7329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8039B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7CEFD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0A32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45C3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68E98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2A6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90145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EC7AC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F30047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7027D6B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first alpha identifier</w:t>
            </w:r>
          </w:p>
        </w:tc>
        <w:tc>
          <w:tcPr>
            <w:tcW w:w="673" w:type="dxa"/>
            <w:shd w:val="clear" w:color="auto" w:fill="auto"/>
            <w:vAlign w:val="center"/>
          </w:tcPr>
          <w:p w14:paraId="436661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A575A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9F6A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BCDA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1217B3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C813A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4B70F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E996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46B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F0FF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94DDE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1193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C63A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CD3BA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770A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C79E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E057D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B821D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F67B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FE66A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58B16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3E266E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918B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9BA5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236D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3062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4BDCC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613A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0743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40812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BD866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D9E6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596B8D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Called party subaddress</w:t>
            </w:r>
          </w:p>
        </w:tc>
        <w:tc>
          <w:tcPr>
            <w:tcW w:w="673" w:type="dxa"/>
            <w:shd w:val="clear" w:color="auto" w:fill="auto"/>
            <w:vAlign w:val="center"/>
          </w:tcPr>
          <w:p w14:paraId="0E24C23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3A72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4646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771BCA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023AB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36785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56AC2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BA4CD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73B0E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56713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417ED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C5C6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624BF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5166B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BD69D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1915DA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C2AA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18CF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EEDD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BE9A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3E35E7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0434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D712F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4051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0875D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4259D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1BA53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9CFB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6A42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8FE8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DF7E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E1930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3909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34D9A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98E06F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maximum duration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redial mechanism</w:t>
            </w:r>
          </w:p>
        </w:tc>
        <w:tc>
          <w:tcPr>
            <w:tcW w:w="673" w:type="dxa"/>
            <w:shd w:val="clear" w:color="auto" w:fill="auto"/>
            <w:vAlign w:val="center"/>
          </w:tcPr>
          <w:p w14:paraId="58AF5B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46AE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A78E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0B1CDB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1715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99F11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7240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8139C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56FCB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A99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00CF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DD25F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0703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9B15AC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76C21A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A54CD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6AF7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9363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D56E95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431F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0C1C4A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45DBB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B008E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6B99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F2E1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9D232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F251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E366C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EEE2C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7E63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CE41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9864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F540A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BDA91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410BFB0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second alpha identifier</w:t>
            </w:r>
          </w:p>
        </w:tc>
        <w:tc>
          <w:tcPr>
            <w:tcW w:w="673" w:type="dxa"/>
            <w:shd w:val="clear" w:color="auto" w:fill="auto"/>
            <w:vAlign w:val="center"/>
          </w:tcPr>
          <w:p w14:paraId="03AAB7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4421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BD69C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34FE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BA78CF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5D884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E7048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74A585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049B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D41C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5B00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2E97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76C60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F28A7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618B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942250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992F8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5220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A76F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678F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8FD2B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36EB0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86D2D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68C0D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0BC17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5AD331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12A53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5A65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F6182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0972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84F1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7328C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B4855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6D16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3.1,3.2, 3.4</w:t>
            </w:r>
          </w:p>
        </w:tc>
        <w:tc>
          <w:tcPr>
            <w:tcW w:w="2687" w:type="dxa"/>
            <w:vMerge w:val="restart"/>
            <w:shd w:val="clear" w:color="auto" w:fill="auto"/>
            <w:vAlign w:val="center"/>
          </w:tcPr>
          <w:p w14:paraId="290524E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4565D4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9685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F8F260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1B2BB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0C759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ABC95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FCA24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8DA66A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A0F7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3833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2BC6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61CBA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EEBA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76E4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47E4C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2180E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5B4ED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EBC8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85F3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CDAE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219934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D8D7C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7FD0D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20246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6956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289E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62108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21832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072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2AB5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7DF0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2FC1B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29CC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9C48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39974F8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CD33B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A133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31FEA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2E032BD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B531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44121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1A2CA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D40C80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46A1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BC75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FA3D6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1208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D596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F0864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B0084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83970B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A5107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7486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4E74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DFED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1F98559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217620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618BC4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DFAB9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BC32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CE89F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33CBC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1999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4ED3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7DA9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C96A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423035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FFFC4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233140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C9395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54D844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7C3DF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55CC6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768FDD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82397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C178 </w:t>
            </w:r>
            <w:r>
              <w:rPr>
                <w:rFonts w:ascii="Arial" w:hAnsi="Arial" w:cs="Arial"/>
                <w:color w:val="000000"/>
                <w:sz w:val="14"/>
                <w:szCs w:val="14"/>
                <w:lang w:val="en-US"/>
              </w:rPr>
              <w:t>AND</w:t>
            </w:r>
          </w:p>
          <w:p w14:paraId="5880A7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A98F1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E.1/29 </w:t>
            </w:r>
            <w:r>
              <w:rPr>
                <w:rFonts w:ascii="Arial" w:hAnsi="Arial" w:cs="Arial"/>
                <w:color w:val="000000"/>
                <w:sz w:val="14"/>
                <w:szCs w:val="14"/>
                <w:lang w:val="en-US"/>
              </w:rPr>
              <w:t>AND</w:t>
            </w:r>
          </w:p>
          <w:p w14:paraId="387500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B37C5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E.1/217 </w:t>
            </w:r>
            <w:r>
              <w:rPr>
                <w:rFonts w:ascii="Arial" w:hAnsi="Arial" w:cs="Arial"/>
                <w:color w:val="000000"/>
                <w:sz w:val="14"/>
                <w:szCs w:val="14"/>
                <w:lang w:val="en-US"/>
              </w:rPr>
              <w:t>AND</w:t>
            </w:r>
          </w:p>
          <w:p w14:paraId="2FB609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9DCCE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CA5C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0B5E09B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A66C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EAA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3A9DF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E442AF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832655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67437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947C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8B84F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790B9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CBD7B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C3EE9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49A4A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E209C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28524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E919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E8BD2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522D61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7C25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9B642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2C087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4E48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1CD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1A5C72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6F86E0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A2211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7DDC56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8F63D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A463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8DDD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78370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8881B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8A198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A6AB8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B3410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74E18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9FC27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72C3A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C81A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B196B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EF74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6458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7CBB8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D60A4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154DC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89094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35A6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3CE3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E80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26C7C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6EA473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4BB7C9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7A6DA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71C75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9D099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A84B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D5E75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CC0BB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E9AC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9B738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AB2EA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2969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103EE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62C23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0C1B31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22003D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E489C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98B4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42ED7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5D9BDC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5E233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97937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A4345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1DB5D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91EB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3F50B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D767E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B8E2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C4F93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99B3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92E2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8D8E1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49F52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4E3C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6172C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7CB9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D4C8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224B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5B21E6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462E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865D0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50391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FA89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A817E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4EE4C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505D32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82683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4E4F9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36E14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6C21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598F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61441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5DB8C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D8737F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777AA7B7"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3780FF1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AC790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088C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3F011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BDE2C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5D57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90038F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896FF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3E316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E4377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32FFA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B014F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210C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FB33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EAF29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68CB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5B1A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AA93C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2BEEE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A798A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CC0E3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64A052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B3C9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39F62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56A412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F6A63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F858E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1A8F7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A3644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F230A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40F0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26961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FD95A6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06ECB7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811D6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51CB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FC36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C858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FD4E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C9A474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F388F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ADA3F8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11C2EE3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38755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6FB4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E0B4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4769499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D3A10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A695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CB9A3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8B6D6A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954EF6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7101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C4550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A2CBA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F2EF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DA63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14F9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C6B2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C556A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300DE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ACEC8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5FB7F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5B92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06E13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2FAE2C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D9F5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DBBAD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3EAE1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4E84E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26D4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FC32A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D47A5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09D5F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526F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591F5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7CFF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58A6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FFC4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2F65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5830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36AFB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ADA10A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76ACD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D2229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6A864E0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D6B511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91363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7D77F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1353C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26B660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D372D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8D9B4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E908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10A84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B783A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7B03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04503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97E1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AB9F9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1642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FEBF5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FF36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3921F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BCEBB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CACD08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C7E81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1E89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947F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F985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871CF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12BF6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E893D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1F93B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7514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38E38F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D4A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7ED6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2F7B7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543663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9D005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3239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EAEDA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BFE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3C3A3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D9422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7C5E13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5D1A2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07C1F0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62552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CC0A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BFE7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3332B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D17B00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0C7D1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CB0C21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4134AF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32FD8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980A6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CD351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1F8FD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1D47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4D14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624D1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7C3BA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0825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688AA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F1ECC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1562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79BB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14A1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8245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B779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9B74F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86F11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80782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33007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4A8D7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C6915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67CC0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F7C6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E8C8B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0C01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4A65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5249D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B9C06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166DD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8146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345759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00355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0B98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22E3B2F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45583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8F65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398D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9E9D5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A069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F7BD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93C1C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21106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220BF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5938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2C86D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E2D9B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AE84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3008C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CE206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BDBC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E228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680F92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BD897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4F38A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3D2E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7F5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DA1F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EA2B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59E60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7F6C3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B798D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E701E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E3E4C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70E061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0C7F2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7659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4F94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D0EA5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F86F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EC34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AE3B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31397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7779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66A52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CE4840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5A9AF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09AE3E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C8E49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93FA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CF6C39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1B9C9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F78D6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9BDF23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00F3D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A97D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E69B0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7AC8A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3C22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B0A34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8D69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0B5F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62DFE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3513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32AE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798B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7EF0E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901705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4030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85BF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11CEA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31950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12E84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0A5ED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8A151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C08E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9369BB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F00A1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65306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313B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CF28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F5062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C9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8117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69E32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3B90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32C9E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88F7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E59D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C5C84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21A0D7D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285CFC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280588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D255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01EF4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EA77B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A2A34B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0361B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6CD3D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AAE19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0456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569D9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8D394C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009EF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E04F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517B8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FBB9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11522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2B3477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6988E8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A0BD5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8B91F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F6B536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6C33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1293E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8C1B4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A48B86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2D742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722D9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EEF750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69DC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F2E62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19084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036EC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618DC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D3D2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51317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E34C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0002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5C6C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16AA0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2C9B8B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FBFEA19" w14:textId="5FB4BB0A"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vMerge w:val="restart"/>
            <w:shd w:val="clear" w:color="auto" w:fill="auto"/>
            <w:vAlign w:val="center"/>
          </w:tcPr>
          <w:p w14:paraId="20847B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58697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76D85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FB5AD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CC15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B5372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B6308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4DC6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D06B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BB128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3C80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E54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32C0E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2A36A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22D7CA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138B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CF10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C7E8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4172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9DBDE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2F3E1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12DB84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043E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7F026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0D72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F20F2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23D290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5B0EA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4D66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B50BB3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16B7D8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C2391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970BA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A7060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9ECD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3B9F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6C31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08AE81A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9B06E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0791F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AB73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98C18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E81B96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B2727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DF301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4537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72FD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80F4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C2AF2F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3B6AF1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F9A0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49163A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vMerge w:val="restart"/>
            <w:shd w:val="clear" w:color="auto" w:fill="auto"/>
            <w:vAlign w:val="center"/>
          </w:tcPr>
          <w:p w14:paraId="08A969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6346C9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35B74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C475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D153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B77D9D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FED23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68DB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CC2B1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1061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6BC59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88758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0F4C4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CF368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6B024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432A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C5EA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EB2BBF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E1C8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55D0D6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7AFAB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95328F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58436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31FC4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CCDC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3DEF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D2704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E413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BF1C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2C2A9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148855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27A8A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17E04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8F03E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94D9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86912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0A47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2F6F9A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79141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A85B0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5C2BA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A8A07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C4493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E0C4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D7DA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E0656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E9E1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23E6B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056FF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A46AE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4464B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D8A52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7.1, 7.2</w:t>
            </w:r>
          </w:p>
        </w:tc>
        <w:tc>
          <w:tcPr>
            <w:tcW w:w="2687" w:type="dxa"/>
            <w:vMerge w:val="restart"/>
            <w:shd w:val="clear" w:color="auto" w:fill="auto"/>
            <w:vAlign w:val="center"/>
          </w:tcPr>
          <w:p w14:paraId="3945DA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7E43B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C7BC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E9B462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5DEF0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4B790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3515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C992AA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072F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BD6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1B66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82CD0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91675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98274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2831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0F339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B3B55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560A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D36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9D4D7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55F3B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1687B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062FF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10122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39E2E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71C5B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BBDF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AAE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83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BA2B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A6B9E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AF0C0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6D4FD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F9DE4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435A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E3C5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7175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34B854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860D8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C280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BDA33B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CFDA40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98995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E3DFE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4A299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2BB4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B735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8230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6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3A992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DA936F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FADFE7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106F9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3A876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0E8EC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2CE4C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F67F4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67A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793510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3D845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FA5E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121A7B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D079A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BB33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AD66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B658B65"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1A16E5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912F8D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7E125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377C1A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44CAF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CFB9C4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BA6CD8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283C9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7AA3B3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F41CE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4F3C29D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21EF2B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851C10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POLLING OFF</w:t>
            </w:r>
          </w:p>
        </w:tc>
        <w:tc>
          <w:tcPr>
            <w:tcW w:w="673" w:type="dxa"/>
            <w:tcBorders>
              <w:top w:val="single" w:sz="4" w:space="0" w:color="auto"/>
            </w:tcBorders>
            <w:shd w:val="clear" w:color="auto" w:fill="auto"/>
            <w:vAlign w:val="center"/>
          </w:tcPr>
          <w:p w14:paraId="4367EB8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4C2C7A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3F71001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D1D70A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top w:val="single" w:sz="4" w:space="0" w:color="auto"/>
            </w:tcBorders>
            <w:shd w:val="clear" w:color="auto" w:fill="auto"/>
            <w:vAlign w:val="center"/>
          </w:tcPr>
          <w:p w14:paraId="1D78CCD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57BAF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46AC3B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867C01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0FFF2F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AC7BB8"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61313F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F1C79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81E1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B6392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BAAA9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42E2E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AC09C6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3DE0A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E1604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B387C2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0D175B2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19691E"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7E266E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91D4C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CA69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B0CA7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Rel-11</w:t>
            </w:r>
          </w:p>
        </w:tc>
        <w:tc>
          <w:tcPr>
            <w:tcW w:w="890" w:type="dxa"/>
            <w:shd w:val="clear" w:color="auto" w:fill="auto"/>
            <w:vAlign w:val="center"/>
          </w:tcPr>
          <w:p w14:paraId="1953697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001728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92FC1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BDE078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D3063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A1DC0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582919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26B9D82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104A65"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002E82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8FC88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0C9FA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5455EE3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062F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014CE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7F1577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B49C7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E331D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5FC9A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38CA818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A5C36E"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6C47317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240BE2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POLLING OFF, E-UTRAN</w:t>
            </w:r>
          </w:p>
        </w:tc>
        <w:tc>
          <w:tcPr>
            <w:tcW w:w="673" w:type="dxa"/>
            <w:shd w:val="clear" w:color="auto" w:fill="auto"/>
            <w:vAlign w:val="center"/>
          </w:tcPr>
          <w:p w14:paraId="08CAB80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03B0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C8A9CE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CB34B4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355B9D2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6A91AE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07A67D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2EF4F7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1C9764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F51F3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4BD77FFE"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2556015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6F7E978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668750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tcBorders>
              <w:bottom w:val="single" w:sz="4" w:space="0" w:color="auto"/>
            </w:tcBorders>
            <w:shd w:val="clear" w:color="auto" w:fill="auto"/>
            <w:vAlign w:val="center"/>
          </w:tcPr>
          <w:p w14:paraId="7033F55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457997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tcBorders>
              <w:bottom w:val="single" w:sz="4" w:space="0" w:color="auto"/>
            </w:tcBorders>
            <w:shd w:val="clear" w:color="auto" w:fill="auto"/>
            <w:vAlign w:val="center"/>
          </w:tcPr>
          <w:p w14:paraId="7FA65CB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bottom w:val="single" w:sz="4" w:space="0" w:color="auto"/>
            </w:tcBorders>
            <w:shd w:val="clear" w:color="auto" w:fill="auto"/>
            <w:vAlign w:val="center"/>
          </w:tcPr>
          <w:p w14:paraId="2C3EC79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7AFAC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BF3ED8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47ED0FD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6C8682B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6442CE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5F994A3"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2C7E30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5DEED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39FAF4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316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756B81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4E0E8E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354AA2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20FB2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47102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E3D2F6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1F52E8A"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6075E4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3B8338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C9E110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FED4A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9304E6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D3D83F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6BFB6DF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27B5BC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1FFD28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FE563E" w14:paraId="15BA27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508DDD"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595F230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1D0029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1400F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BF4B1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B1207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B36CD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606BB75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65177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42E79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395A9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9A73CF"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3D5995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0C29C2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34ED0F1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5696C9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77479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5301BC2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049AFCC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48E040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1273C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F1398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178C6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545B0B"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6335A43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1BE8B48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496393B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277F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55C99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022D5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2363C72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DC720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0FFD6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49EB9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6A195C"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6E5BC1B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5122E3B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4286CE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B4A67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62B2E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4675AD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2B840A4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8A143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36491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7A3DA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374617"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0B88C40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8D470E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28FBD7C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92F92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6CA4D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FFD4A0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730E2B5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A269E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C571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0E4F1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7A5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46A32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192C0B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49CDF1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CB755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05ED0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69D6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75A36A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AF039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E74F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4AF99C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157F2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5BAFB3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43575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F7AD5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655373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3365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4CFDED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15A4747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113A51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B1F4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4D9A04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4FAD9C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6827D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0F53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0B56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03DB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132D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5C5478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0C56E8C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D2D79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9E07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2BE237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8BB6943"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8C20A87" w14:textId="20738B38" w:rsidR="00FE563E" w:rsidRPr="004062C7" w:rsidRDefault="006E7766"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1.8</w:t>
            </w:r>
          </w:p>
        </w:tc>
        <w:tc>
          <w:tcPr>
            <w:tcW w:w="2687" w:type="dxa"/>
            <w:shd w:val="clear" w:color="auto" w:fill="auto"/>
            <w:vAlign w:val="center"/>
          </w:tcPr>
          <w:p w14:paraId="071AB90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73A2A0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7D6AFD2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E73E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A30F0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7299B06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10B2B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A3D2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62F5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088A79D"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592F91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6269E2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13236D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120D4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74F6F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932D9D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5EDCCA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4E9A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9B56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37831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E815C8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C7F3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18C20AD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67258F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70A74D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5730BC2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B048B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1CE369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5B553F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07EA0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E5EB1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CFB30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21801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13B9E0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2ABB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6ADD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7BAB5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D436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838904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0D047C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003803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FD919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AD9A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A3CCC9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B806130"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271D3B3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277673F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064BBE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DD99B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5E7F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064C890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41312C4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67D7B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BF0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A09E6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82D5E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54556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1D5D5ED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220CDC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284B3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F2F7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EFF41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18CDB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D8F8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AFF2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ED1CE7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8D9FE9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E08A2F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6011D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8CB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CCE825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6BE0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4AA0FEA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D5702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DF93FD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1320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D8576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E9DB5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3911A2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50A46FA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4F5C49A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83AD9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A867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79A892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E8CAF0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62478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35DD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F6003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188D5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CF3264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0FA24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D1FB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B898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ADA56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7AF3E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8F320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23DF0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4F89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46BF9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6816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1218AC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6ED56F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0D3482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828F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B7E3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A96318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EF68D4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3971E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784C2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B3080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AED6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C001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5D490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EC6B4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0C7BB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F25B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9ACC5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3382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72AE5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3C36C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B16BB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10A02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2DCD80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75E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3EEC6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00DF5DD"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29DDDD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6D54C15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678B44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CD37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E87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56F647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D6E918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5D105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C79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4E46FD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E0056DB"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2E10D9D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5780DAA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055012B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BEA50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1BE83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4A893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724172F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3E3B6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E337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63C0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A333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EFBF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7590D1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Local Info (MCC, MNC, TAC &amp; E-UTRAN Cell ID)</w:t>
            </w:r>
          </w:p>
        </w:tc>
        <w:tc>
          <w:tcPr>
            <w:tcW w:w="673" w:type="dxa"/>
            <w:shd w:val="clear" w:color="auto" w:fill="auto"/>
            <w:vAlign w:val="center"/>
          </w:tcPr>
          <w:p w14:paraId="4FC13D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68794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A0097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3B41D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4FD59E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12766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A1F3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FA8C0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DA55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17F6C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C6841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D7518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5E91A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06EB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8423B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85B54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D26D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DBC1C8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64A02B0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6F9FBB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DEDF4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CCF19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01DF9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E88C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07B2E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A1DBC0"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7A781DC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6D1C457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70A2F51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6A0AEF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645A0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1DDF59E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1C898B3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3AEF7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5601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A9170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C01311"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13A858C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3C62AFD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30FFE9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BB0C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DBDFE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293A0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04A3A5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522A7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84CBF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6E9A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906B16"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76919E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5612EC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2F0FD4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53C4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AF5A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274A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41717C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9C01D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FC3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2BB3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F2127EC"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660587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7D23F3C7" w14:textId="77777777" w:rsidR="00FE563E" w:rsidRPr="004A2052"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674C07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CBED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6B78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20312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3AF3E6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9EF30B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CF1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8E9D1A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A2F16E"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814CA60"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60A48E4E" w14:textId="77777777" w:rsidR="006E7766" w:rsidRPr="004A2052"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23F4207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678EAF8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EFB0C4" w14:textId="1A9787F5"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715D454A"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22380BEA"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B2DD65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59D2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2F137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1DE01F"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E2BCBE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013ADB3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49F90647"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172B33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5195ED" w14:textId="42477DB9"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4CF17C3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7381383"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D51833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24EEF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42CDF4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E550A2"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A5347F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77FDD6D4"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6027710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4274C7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AC6869" w14:textId="4BAEF321"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3B2E6A6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EB588BF"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54C0D9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B1F34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8D1CAB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2BD3A9"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1663DFB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10899FA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0ABFC5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79FF2FC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96F23" w14:textId="11B2196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9897D3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1A9659B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4FD739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47353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3118AE8" w14:textId="77777777" w:rsidTr="000949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5A7D63"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1890DB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61DFFBA5"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68C5E4CC"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AE7499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FFEE44" w14:textId="7886154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664859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964BD8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C6CFB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A53E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939E443" w14:textId="77777777" w:rsidTr="000949CB">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0A8C92"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6BF8FE9"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0E00CA7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4F63210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8F5CF9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928F452" w14:textId="4AEC3FB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tcBorders>
              <w:bottom w:val="single" w:sz="4" w:space="0" w:color="auto"/>
            </w:tcBorders>
            <w:shd w:val="clear" w:color="auto" w:fill="auto"/>
            <w:vAlign w:val="center"/>
          </w:tcPr>
          <w:p w14:paraId="3331D74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1A1D022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5E79A6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11C642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BC81BFD" w14:textId="77777777" w:rsidTr="00F76D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68BFEA"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A974469" w14:textId="2946132A"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38281FCD" w14:textId="5695C706"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7658C307" w14:textId="161E28C1"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463ECF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2F6008D" w14:textId="77777777" w:rsidR="000949CB" w:rsidRDefault="000949CB" w:rsidP="00EB007F">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72A32B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78C9346D" w14:textId="027FD7B3"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59ED32E8" w14:textId="7D82A386"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BC6CB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6B19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EB8AC2" w14:textId="77777777" w:rsidTr="0041062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6E6A40E"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930A3B3" w14:textId="04F5E1DF"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2A04D22F" w14:textId="4B011B94"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16002BD8" w14:textId="78FA4A88"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1F9EBD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7C8400C" w14:textId="77777777" w:rsidR="000949CB" w:rsidRDefault="000949CB" w:rsidP="00EB007F">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27EB2F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047A1DDC" w14:textId="784DDA35"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5BD8439B" w14:textId="5DB918E4"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2A684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934F6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B75B73" w14:paraId="764C893A" w14:textId="77777777" w:rsidTr="00F76D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1839F493" w14:textId="77777777" w:rsidR="00B75B73" w:rsidRPr="002143A2" w:rsidRDefault="00B75B73" w:rsidP="00B75B7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2685CB6" w14:textId="5305752F" w:rsidR="00B75B73" w:rsidRDefault="00B75B73" w:rsidP="00B75B7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1.30</w:t>
            </w:r>
          </w:p>
        </w:tc>
        <w:tc>
          <w:tcPr>
            <w:tcW w:w="2687" w:type="dxa"/>
            <w:tcBorders>
              <w:bottom w:val="single" w:sz="4" w:space="0" w:color="auto"/>
            </w:tcBorders>
            <w:shd w:val="clear" w:color="auto" w:fill="auto"/>
          </w:tcPr>
          <w:p w14:paraId="78B95328" w14:textId="3F9C1723" w:rsidR="00B75B73" w:rsidRPr="000949CB" w:rsidRDefault="00B75B73" w:rsidP="00B75B7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30C79">
              <w:rPr>
                <w:rFonts w:ascii="Arial" w:hAnsi="Arial" w:cs="Arial"/>
                <w:color w:val="000000"/>
                <w:sz w:val="14"/>
                <w:szCs w:val="14"/>
                <w:lang w:val="en-US"/>
              </w:rPr>
              <w:t>PROVIDE LOCAL INFORMATION, CAG information list</w:t>
            </w:r>
          </w:p>
        </w:tc>
        <w:tc>
          <w:tcPr>
            <w:tcW w:w="673" w:type="dxa"/>
            <w:tcBorders>
              <w:bottom w:val="single" w:sz="4" w:space="0" w:color="auto"/>
            </w:tcBorders>
            <w:shd w:val="clear" w:color="auto" w:fill="auto"/>
            <w:vAlign w:val="center"/>
          </w:tcPr>
          <w:p w14:paraId="78B829B4" w14:textId="797B26A5"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w:t>
            </w:r>
            <w:r>
              <w:rPr>
                <w:rFonts w:ascii="Arial" w:hAnsi="Arial" w:cs="Arial"/>
                <w:color w:val="000000"/>
                <w:sz w:val="14"/>
                <w:szCs w:val="14"/>
                <w:lang w:val="en-US"/>
              </w:rPr>
              <w:t>7</w:t>
            </w:r>
          </w:p>
        </w:tc>
        <w:tc>
          <w:tcPr>
            <w:tcW w:w="708" w:type="dxa"/>
            <w:tcBorders>
              <w:bottom w:val="single" w:sz="4" w:space="0" w:color="auto"/>
            </w:tcBorders>
            <w:shd w:val="clear" w:color="auto" w:fill="auto"/>
            <w:vAlign w:val="center"/>
          </w:tcPr>
          <w:p w14:paraId="4C24DF31"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04868513" w14:textId="2ED7AF0C" w:rsidR="00B75B73" w:rsidRPr="00E37C46" w:rsidRDefault="00B75B73" w:rsidP="00B75B73">
            <w:pPr>
              <w:pStyle w:val="TAC"/>
              <w:keepNext w:val="0"/>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E37C46">
              <w:rPr>
                <w:rFonts w:cs="Arial"/>
                <w:color w:val="000000"/>
                <w:sz w:val="14"/>
                <w:szCs w:val="14"/>
                <w:lang w:val="en-US"/>
              </w:rPr>
              <w:t>C</w:t>
            </w:r>
            <w:r>
              <w:rPr>
                <w:rFonts w:cs="Arial"/>
                <w:color w:val="000000"/>
                <w:sz w:val="14"/>
                <w:szCs w:val="14"/>
                <w:lang w:val="en-US"/>
              </w:rPr>
              <w:t>235</w:t>
            </w:r>
          </w:p>
          <w:p w14:paraId="3D933DEE" w14:textId="77777777" w:rsidR="00B75B73" w:rsidRDefault="00B75B73" w:rsidP="00B75B73">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p>
        </w:tc>
        <w:tc>
          <w:tcPr>
            <w:tcW w:w="1070" w:type="dxa"/>
            <w:tcBorders>
              <w:bottom w:val="single" w:sz="4" w:space="0" w:color="auto"/>
            </w:tcBorders>
            <w:shd w:val="clear" w:color="auto" w:fill="auto"/>
          </w:tcPr>
          <w:p w14:paraId="54BBB936" w14:textId="37ABEA91" w:rsidR="00B75B73" w:rsidRPr="000949CB"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E.1/287</w:t>
            </w:r>
          </w:p>
        </w:tc>
        <w:tc>
          <w:tcPr>
            <w:tcW w:w="1049" w:type="dxa"/>
            <w:tcBorders>
              <w:bottom w:val="single" w:sz="4" w:space="0" w:color="auto"/>
            </w:tcBorders>
            <w:shd w:val="clear" w:color="auto" w:fill="auto"/>
          </w:tcPr>
          <w:p w14:paraId="40BD4015" w14:textId="59528D26" w:rsidR="00B75B73" w:rsidRPr="000949CB"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7503BF2"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189659"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F50BC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CF6A08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C7842B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CA435D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2B1ED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F3AE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57CB0D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B9807F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277220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F60DAA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B030E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6A55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7549A2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3AAD59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BD19CC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call connected event</w:t>
            </w:r>
          </w:p>
        </w:tc>
        <w:tc>
          <w:tcPr>
            <w:tcW w:w="673" w:type="dxa"/>
            <w:tcBorders>
              <w:top w:val="single" w:sz="4" w:space="0" w:color="auto"/>
            </w:tcBorders>
            <w:shd w:val="clear" w:color="auto" w:fill="auto"/>
            <w:vAlign w:val="center"/>
          </w:tcPr>
          <w:p w14:paraId="5378A0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A165D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BCDF0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169446E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17192B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top w:val="single" w:sz="4" w:space="0" w:color="auto"/>
            </w:tcBorders>
            <w:shd w:val="clear" w:color="auto" w:fill="auto"/>
            <w:vAlign w:val="center"/>
          </w:tcPr>
          <w:p w14:paraId="0D156AA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A9D7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3CA5C6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469F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28452F7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657CA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6CE6D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E0B8D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71F2DA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271FB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F92E6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7563B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7EE52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028FCA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F7262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4ABF8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A32B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C255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491F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3A78A5"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B32FCF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1EDA2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by new event list</w:t>
            </w:r>
          </w:p>
        </w:tc>
        <w:tc>
          <w:tcPr>
            <w:tcW w:w="673" w:type="dxa"/>
            <w:shd w:val="clear" w:color="auto" w:fill="auto"/>
            <w:vAlign w:val="center"/>
          </w:tcPr>
          <w:p w14:paraId="70A41AB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A153F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2000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0C4F3A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EC465B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6F7E4C8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5B4BE8B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2AD5B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54F01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8CA2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8B2C5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4D907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9AAF5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99F18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D42FA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34B8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871A7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0EB4A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F3527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545126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05E0F27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21C24CF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0E9C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9AC5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87FAF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2209B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4F59C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34DDF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1F3369E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w:t>
            </w:r>
          </w:p>
        </w:tc>
        <w:tc>
          <w:tcPr>
            <w:tcW w:w="673" w:type="dxa"/>
            <w:shd w:val="clear" w:color="auto" w:fill="auto"/>
            <w:vAlign w:val="center"/>
          </w:tcPr>
          <w:p w14:paraId="1272866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9BF6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5397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F27E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EFDA3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367AA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0449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779C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B18A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12F7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DC209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DA98E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29505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FB82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B731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019C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CEDB9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FF38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8185D3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49BC04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06A62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2205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2E9B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C9B8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A5EE7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BAD6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2C982B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 on ME Power Cycle</w:t>
            </w:r>
          </w:p>
        </w:tc>
        <w:tc>
          <w:tcPr>
            <w:tcW w:w="673" w:type="dxa"/>
            <w:shd w:val="clear" w:color="auto" w:fill="auto"/>
            <w:vAlign w:val="center"/>
          </w:tcPr>
          <w:p w14:paraId="77A84E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D5319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3DC5C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7C526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155C3E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1248E9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28496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9423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1CD2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BA8A8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5A8346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10EE47E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0493A8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456AC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C1FB1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6DEA3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62352A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14263A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9A46F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bottom w:val="single" w:sz="4" w:space="0" w:color="auto"/>
            </w:tcBorders>
            <w:shd w:val="clear" w:color="auto" w:fill="auto"/>
            <w:vAlign w:val="center"/>
          </w:tcPr>
          <w:p w14:paraId="5468D8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3A61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BB7C6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57140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F4FF8E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4EC9E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A3801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076243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F58F3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90CF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87B724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2DC704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DCD17A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0107DA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B0C3A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3422C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A0B7D37"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5CFB10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BC616F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Additional card inserted, Select MF </w:t>
            </w:r>
            <w:r>
              <w:rPr>
                <w:rFonts w:ascii="Arial" w:hAnsi="Arial" w:cs="Arial"/>
                <w:color w:val="000000"/>
                <w:sz w:val="14"/>
                <w:szCs w:val="14"/>
                <w:lang w:val="en-US"/>
              </w:rPr>
              <w:t xml:space="preserve">and </w:t>
            </w:r>
            <w:r w:rsidRPr="004062C7">
              <w:rPr>
                <w:rFonts w:ascii="Arial" w:hAnsi="Arial" w:cs="Arial"/>
                <w:color w:val="000000"/>
                <w:sz w:val="14"/>
                <w:szCs w:val="14"/>
                <w:lang w:val="en-US"/>
              </w:rPr>
              <w:t>Get Response</w:t>
            </w:r>
          </w:p>
        </w:tc>
        <w:tc>
          <w:tcPr>
            <w:tcW w:w="673" w:type="dxa"/>
            <w:tcBorders>
              <w:top w:val="single" w:sz="4" w:space="0" w:color="auto"/>
            </w:tcBorders>
            <w:shd w:val="clear" w:color="auto" w:fill="auto"/>
            <w:vAlign w:val="center"/>
          </w:tcPr>
          <w:p w14:paraId="696B73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A2F15D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B668A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07E82B0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top w:val="single" w:sz="4" w:space="0" w:color="auto"/>
            </w:tcBorders>
            <w:shd w:val="clear" w:color="auto" w:fill="auto"/>
            <w:vAlign w:val="center"/>
          </w:tcPr>
          <w:p w14:paraId="70C665E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063F628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8B282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0CF58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AD08C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535E8E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0358C8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Select DF GSM, Select EF PLMN , Update Binary, Read Binary on EF PLMN</w:t>
            </w:r>
          </w:p>
        </w:tc>
        <w:tc>
          <w:tcPr>
            <w:tcW w:w="673" w:type="dxa"/>
            <w:shd w:val="clear" w:color="auto" w:fill="auto"/>
            <w:vAlign w:val="center"/>
          </w:tcPr>
          <w:p w14:paraId="515D45B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47CD7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A1A46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F2D8F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1E4A2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B2C17F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A11C8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F8E13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7B813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6186BB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11E89A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powered off</w:t>
            </w:r>
          </w:p>
        </w:tc>
        <w:tc>
          <w:tcPr>
            <w:tcW w:w="673" w:type="dxa"/>
            <w:shd w:val="clear" w:color="auto" w:fill="auto"/>
            <w:vAlign w:val="center"/>
          </w:tcPr>
          <w:p w14:paraId="2380DB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7EC0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11E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3FA8C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5DF1F6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7AEF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3D3A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3A770B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E4C9B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1BE11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A9778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 card powered off</w:t>
            </w:r>
          </w:p>
        </w:tc>
        <w:tc>
          <w:tcPr>
            <w:tcW w:w="673" w:type="dxa"/>
            <w:shd w:val="clear" w:color="auto" w:fill="auto"/>
            <w:vAlign w:val="center"/>
          </w:tcPr>
          <w:p w14:paraId="1FE6D5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96DD7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BAE56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7FFDC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4DBD5DF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CAF5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F38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869E2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9B815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DBE63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BF5CDE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Invalid card reader identifier</w:t>
            </w:r>
          </w:p>
        </w:tc>
        <w:tc>
          <w:tcPr>
            <w:tcW w:w="673" w:type="dxa"/>
            <w:shd w:val="clear" w:color="auto" w:fill="auto"/>
            <w:vAlign w:val="center"/>
          </w:tcPr>
          <w:p w14:paraId="6FEA0E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4226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D13E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348C4E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9B6226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B5310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A1709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23D0FC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12B82B7"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D42601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166D931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04AFFA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6E2116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6564E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382097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bottom w:val="single" w:sz="4" w:space="0" w:color="auto"/>
            </w:tcBorders>
            <w:shd w:val="clear" w:color="auto" w:fill="auto"/>
            <w:vAlign w:val="center"/>
          </w:tcPr>
          <w:p w14:paraId="55564D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6AEFF7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2E6FB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19B585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B94447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213D2B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D877A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173F11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F5091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69F23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17D4F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599B0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B9CBD3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1311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918FF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F99110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2EB99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193C34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2CB775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52A43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16C03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77DC9C2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top w:val="single" w:sz="4" w:space="0" w:color="auto"/>
            </w:tcBorders>
            <w:shd w:val="clear" w:color="auto" w:fill="auto"/>
            <w:vAlign w:val="center"/>
          </w:tcPr>
          <w:p w14:paraId="656096A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458188B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66F02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5FB83B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198B26"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1FC156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ECF1A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7A4B49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56760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FA878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62E9E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shd w:val="clear" w:color="auto" w:fill="auto"/>
            <w:vAlign w:val="center"/>
          </w:tcPr>
          <w:p w14:paraId="357B389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373C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26F1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AF38D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CF85866"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E6409E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4EDC123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6BB3D6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6D388C0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D616D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0DC4933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bottom w:val="single" w:sz="4" w:space="0" w:color="auto"/>
            </w:tcBorders>
            <w:shd w:val="clear" w:color="auto" w:fill="auto"/>
            <w:vAlign w:val="center"/>
          </w:tcPr>
          <w:p w14:paraId="494F9F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0E9F71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5DB49E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5074B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524C86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F29F78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808FE0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056D0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3407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213531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A6683A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9D554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80F84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64D3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971F6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3F1169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2FD11B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19CCE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07A15F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4D465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3385D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46818B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top w:val="single" w:sz="4" w:space="0" w:color="auto"/>
            </w:tcBorders>
            <w:shd w:val="clear" w:color="auto" w:fill="auto"/>
            <w:vAlign w:val="center"/>
          </w:tcPr>
          <w:p w14:paraId="388A2D0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7EE56F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D8BDB8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05590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05B86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A7F7D0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7EBCE2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ATR</w:t>
            </w:r>
          </w:p>
        </w:tc>
        <w:tc>
          <w:tcPr>
            <w:tcW w:w="673" w:type="dxa"/>
            <w:shd w:val="clear" w:color="auto" w:fill="auto"/>
            <w:vAlign w:val="center"/>
          </w:tcPr>
          <w:p w14:paraId="0C4FB3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A0B5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5CEAB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FA6543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4AF8954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835E1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BE8DD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E031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8A262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7E7A65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CE4A26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1A374A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643E8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2F0F9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5676F1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2C11D75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7F6C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812E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D0CB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BCD0EB4"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4B9F5A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D1278B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28ADC4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2D684D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56A6C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2ECA6E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bottom w:val="single" w:sz="4" w:space="0" w:color="auto"/>
            </w:tcBorders>
            <w:shd w:val="clear" w:color="auto" w:fill="auto"/>
            <w:vAlign w:val="center"/>
          </w:tcPr>
          <w:p w14:paraId="26FC9B8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43E865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58FE9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B92E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C76788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FACD8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BAC736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D37CA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961C46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6B92E1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929ED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886CDA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8C9C6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598E6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54E3F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C325035"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13BF46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41C8DA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 card powered</w:t>
            </w:r>
          </w:p>
        </w:tc>
        <w:tc>
          <w:tcPr>
            <w:tcW w:w="673" w:type="dxa"/>
            <w:tcBorders>
              <w:top w:val="single" w:sz="4" w:space="0" w:color="auto"/>
            </w:tcBorders>
            <w:shd w:val="clear" w:color="auto" w:fill="auto"/>
            <w:vAlign w:val="center"/>
          </w:tcPr>
          <w:p w14:paraId="167419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F0D279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6B5300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FFFC0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top w:val="single" w:sz="4" w:space="0" w:color="auto"/>
            </w:tcBorders>
            <w:shd w:val="clear" w:color="auto" w:fill="auto"/>
            <w:vAlign w:val="center"/>
          </w:tcPr>
          <w:p w14:paraId="718F81A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96E484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6D7867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5DCF21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E0208D"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24DB36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9E8BC7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powered</w:t>
            </w:r>
          </w:p>
        </w:tc>
        <w:tc>
          <w:tcPr>
            <w:tcW w:w="673" w:type="dxa"/>
            <w:shd w:val="clear" w:color="auto" w:fill="auto"/>
            <w:vAlign w:val="center"/>
          </w:tcPr>
          <w:p w14:paraId="20928A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0E794D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44C1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4BC7336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340C1F0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0E5D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2E85C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72ABE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581364"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43ECE8C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72AAE11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present</w:t>
            </w:r>
          </w:p>
        </w:tc>
        <w:tc>
          <w:tcPr>
            <w:tcW w:w="673" w:type="dxa"/>
            <w:shd w:val="clear" w:color="auto" w:fill="auto"/>
            <w:vAlign w:val="center"/>
          </w:tcPr>
          <w:p w14:paraId="208A6EE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CC455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8CFCC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7C99CE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4C944DF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80AC1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7C02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38378D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2395E56"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DE4E38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0F9AD8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1582D4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5726F43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C74320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60B12C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bottom w:val="single" w:sz="4" w:space="0" w:color="auto"/>
            </w:tcBorders>
            <w:shd w:val="clear" w:color="auto" w:fill="auto"/>
            <w:vAlign w:val="center"/>
          </w:tcPr>
          <w:p w14:paraId="0813C63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79A856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A11AF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C1CF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5C0535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E4AB62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3BE0A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26F7C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0FC90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442ED8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69E5E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8D0F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946A8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C6EEB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4BEAB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A54ABAB"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D4AB7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65B932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Start timer 1 several times, get the current value of the timer </w:t>
            </w:r>
            <w:r>
              <w:rPr>
                <w:rFonts w:ascii="Arial" w:hAnsi="Arial" w:cs="Arial"/>
                <w:color w:val="000000"/>
                <w:sz w:val="14"/>
                <w:szCs w:val="14"/>
                <w:lang w:val="en-US"/>
              </w:rPr>
              <w:t xml:space="preserve">and </w:t>
            </w:r>
            <w:r w:rsidRPr="004062C7">
              <w:rPr>
                <w:rFonts w:ascii="Arial" w:hAnsi="Arial" w:cs="Arial"/>
                <w:color w:val="000000"/>
                <w:sz w:val="14"/>
                <w:szCs w:val="14"/>
                <w:lang w:val="en-US"/>
              </w:rPr>
              <w:t>deactivate the timer successfully</w:t>
            </w:r>
          </w:p>
        </w:tc>
        <w:tc>
          <w:tcPr>
            <w:tcW w:w="673" w:type="dxa"/>
            <w:tcBorders>
              <w:top w:val="single" w:sz="4" w:space="0" w:color="auto"/>
            </w:tcBorders>
            <w:shd w:val="clear" w:color="auto" w:fill="auto"/>
            <w:vAlign w:val="center"/>
          </w:tcPr>
          <w:p w14:paraId="722A224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70E9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7BDEE8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7C75162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32E0815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top w:val="single" w:sz="4" w:space="0" w:color="auto"/>
            </w:tcBorders>
            <w:shd w:val="clear" w:color="auto" w:fill="auto"/>
            <w:vAlign w:val="center"/>
          </w:tcPr>
          <w:p w14:paraId="69CF652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5467CAD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CDCFC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062E7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C66ED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4964AE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4C446E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2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48DFD9B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B103B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E999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7AAA31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483FA94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4D4D252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96999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8F02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338313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69E6C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2C6C69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EBD91E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8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79933F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0ECAA8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55A6A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AE7FA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508EC23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0FBE06C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170D1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5DC4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FC23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C5183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D3F05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5B900C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get the current value of a timer which is not started: action in contradiction with the current timer state</w:t>
            </w:r>
          </w:p>
        </w:tc>
        <w:tc>
          <w:tcPr>
            <w:tcW w:w="673" w:type="dxa"/>
            <w:shd w:val="clear" w:color="auto" w:fill="auto"/>
            <w:vAlign w:val="center"/>
          </w:tcPr>
          <w:p w14:paraId="655EAEC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64BB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714D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8ACEA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1CB521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6BE1A5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A86D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6DD1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57275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EA906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1B3CF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A2213A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deactivate a timer which is not started: action in contradiction with the current timer state</w:t>
            </w:r>
          </w:p>
        </w:tc>
        <w:tc>
          <w:tcPr>
            <w:tcW w:w="673" w:type="dxa"/>
            <w:shd w:val="clear" w:color="auto" w:fill="auto"/>
            <w:vAlign w:val="center"/>
          </w:tcPr>
          <w:p w14:paraId="5857D15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07E0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45611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1AB870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4C68DEA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6E3394B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BDC68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3B4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2FE16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A8C196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BB863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2BE077E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8 timers successfully</w:t>
            </w:r>
          </w:p>
        </w:tc>
        <w:tc>
          <w:tcPr>
            <w:tcW w:w="673" w:type="dxa"/>
            <w:tcBorders>
              <w:bottom w:val="single" w:sz="4" w:space="0" w:color="auto"/>
            </w:tcBorders>
            <w:shd w:val="clear" w:color="auto" w:fill="auto"/>
            <w:vAlign w:val="center"/>
          </w:tcPr>
          <w:p w14:paraId="5D651C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0B0DF7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CF6C7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7D8198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6FBCB8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bottom w:val="single" w:sz="4" w:space="0" w:color="auto"/>
            </w:tcBorders>
            <w:shd w:val="clear" w:color="auto" w:fill="auto"/>
            <w:vAlign w:val="center"/>
          </w:tcPr>
          <w:p w14:paraId="35F3BB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6267F7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991372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CA208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8B8010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60D174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42EA8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52C919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DB19F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57EE73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0796A2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CE9F19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E734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E86CC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BD0D0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F217AA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26BF2C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2.1</w:t>
            </w:r>
          </w:p>
        </w:tc>
        <w:tc>
          <w:tcPr>
            <w:tcW w:w="2687" w:type="dxa"/>
            <w:tcBorders>
              <w:top w:val="single" w:sz="4" w:space="0" w:color="auto"/>
            </w:tcBorders>
            <w:shd w:val="clear" w:color="auto" w:fill="auto"/>
            <w:vAlign w:val="center"/>
          </w:tcPr>
          <w:p w14:paraId="124D6B0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Pending proactive UICC command</w:t>
            </w:r>
          </w:p>
        </w:tc>
        <w:tc>
          <w:tcPr>
            <w:tcW w:w="673" w:type="dxa"/>
            <w:tcBorders>
              <w:top w:val="single" w:sz="4" w:space="0" w:color="auto"/>
            </w:tcBorders>
            <w:shd w:val="clear" w:color="auto" w:fill="auto"/>
            <w:vAlign w:val="center"/>
          </w:tcPr>
          <w:p w14:paraId="3F1092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9CCB0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C9995A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B0FD15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58DF832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E.1/57</w:t>
            </w:r>
          </w:p>
        </w:tc>
        <w:tc>
          <w:tcPr>
            <w:tcW w:w="1049" w:type="dxa"/>
            <w:tcBorders>
              <w:top w:val="single" w:sz="4" w:space="0" w:color="auto"/>
            </w:tcBorders>
            <w:shd w:val="clear" w:color="auto" w:fill="auto"/>
            <w:vAlign w:val="center"/>
          </w:tcPr>
          <w:p w14:paraId="11B722A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39B8E59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54D916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17BFC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4E7FA67"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27E33C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tcBorders>
              <w:bottom w:val="single" w:sz="4" w:space="0" w:color="auto"/>
            </w:tcBorders>
            <w:shd w:val="clear" w:color="auto" w:fill="auto"/>
            <w:vAlign w:val="center"/>
          </w:tcPr>
          <w:p w14:paraId="2E947A5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toolkit busy</w:t>
            </w:r>
          </w:p>
        </w:tc>
        <w:tc>
          <w:tcPr>
            <w:tcW w:w="673" w:type="dxa"/>
            <w:tcBorders>
              <w:bottom w:val="single" w:sz="4" w:space="0" w:color="auto"/>
            </w:tcBorders>
            <w:shd w:val="clear" w:color="auto" w:fill="auto"/>
            <w:vAlign w:val="center"/>
          </w:tcPr>
          <w:p w14:paraId="1126EFF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1DCFC63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6F3373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7B9B1F8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0914C43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7CB7A9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2CF520D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52F9038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6088FA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EAB60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C8F6D4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560703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FBF075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89DD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02DD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AF570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4E3C06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059007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74A9C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A226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A948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A3E49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D84D60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C14E48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idle mode text</w:t>
            </w:r>
          </w:p>
        </w:tc>
        <w:tc>
          <w:tcPr>
            <w:tcW w:w="673" w:type="dxa"/>
            <w:tcBorders>
              <w:top w:val="single" w:sz="4" w:space="0" w:color="auto"/>
            </w:tcBorders>
            <w:shd w:val="clear" w:color="auto" w:fill="auto"/>
            <w:vAlign w:val="center"/>
          </w:tcPr>
          <w:p w14:paraId="3890CC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086E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C88B3F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136BC06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7C1DEF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39309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AEC3B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63C17C2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10C5C3F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DFB60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D4048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43C68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F235E5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AE705C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idle mode text</w:t>
            </w:r>
          </w:p>
        </w:tc>
        <w:tc>
          <w:tcPr>
            <w:tcW w:w="673" w:type="dxa"/>
            <w:shd w:val="clear" w:color="auto" w:fill="auto"/>
            <w:vAlign w:val="center"/>
          </w:tcPr>
          <w:p w14:paraId="4BD552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CD9C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F8F4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4CF4A1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F5A4B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61D529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DF788D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4942D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19749A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0F0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49374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1D4CF2"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D1DCA0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ADBB6B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idle mode test</w:t>
            </w:r>
          </w:p>
        </w:tc>
        <w:tc>
          <w:tcPr>
            <w:tcW w:w="673" w:type="dxa"/>
            <w:shd w:val="clear" w:color="auto" w:fill="auto"/>
            <w:vAlign w:val="center"/>
          </w:tcPr>
          <w:p w14:paraId="69FDA4A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A3A0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4C2B5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7275F6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C82DD9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37C8DB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C54F8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D4C6D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7DDC0B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37CB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6AA14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EE44EA"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1AD6AB9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88166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Competing information on ME display</w:t>
            </w:r>
          </w:p>
        </w:tc>
        <w:tc>
          <w:tcPr>
            <w:tcW w:w="673" w:type="dxa"/>
            <w:shd w:val="clear" w:color="auto" w:fill="auto"/>
            <w:vAlign w:val="center"/>
          </w:tcPr>
          <w:p w14:paraId="5746CB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00204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9E4519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71ACDF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5A5D75B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E79013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3303C6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C89EF5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2AFD81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01AB0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0AAF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F387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8F9C4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C99D2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B968F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BFCE60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10B47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E9107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29F5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CB9A1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0E3A2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27E1A88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70B91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DE52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90785F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0AB77E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D248A1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D2DA8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16CAE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72F9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ECC18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513E7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9FC3A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D21C4B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6383B1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powered cycled</w:t>
            </w:r>
          </w:p>
        </w:tc>
        <w:tc>
          <w:tcPr>
            <w:tcW w:w="673" w:type="dxa"/>
            <w:shd w:val="clear" w:color="auto" w:fill="auto"/>
            <w:vAlign w:val="center"/>
          </w:tcPr>
          <w:p w14:paraId="4E3248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16EE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D0CE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1A127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E6BF2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E30FB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83486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1998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B00F2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6C1F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576E23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AADB1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0A3F1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C6159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with USIM initialization</w:t>
            </w:r>
          </w:p>
        </w:tc>
        <w:tc>
          <w:tcPr>
            <w:tcW w:w="673" w:type="dxa"/>
            <w:shd w:val="clear" w:color="auto" w:fill="auto"/>
            <w:vAlign w:val="center"/>
          </w:tcPr>
          <w:p w14:paraId="4DA7EF5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94BE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6030E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440A8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F7C7D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5DA07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84B6F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111CAA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97AC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C189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D0A5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AC0C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D0A81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BCDC4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7FFE71B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text string</w:t>
            </w:r>
          </w:p>
        </w:tc>
        <w:tc>
          <w:tcPr>
            <w:tcW w:w="673" w:type="dxa"/>
            <w:shd w:val="clear" w:color="auto" w:fill="auto"/>
            <w:vAlign w:val="center"/>
          </w:tcPr>
          <w:p w14:paraId="5F5D70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E9F31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2AAE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C66BD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C8629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1EE17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614CC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EB86F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4A698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31E1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DF26D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5D1CF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82D86D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w:t>
            </w:r>
          </w:p>
        </w:tc>
        <w:tc>
          <w:tcPr>
            <w:tcW w:w="2687" w:type="dxa"/>
            <w:shd w:val="clear" w:color="auto" w:fill="auto"/>
            <w:vAlign w:val="center"/>
          </w:tcPr>
          <w:p w14:paraId="359B1F7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B1373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4A4E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B17D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13604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06099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4F76B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2EFD73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202BD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B3F1F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B05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3476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E20CE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E15CB1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shd w:val="clear" w:color="auto" w:fill="auto"/>
            <w:vAlign w:val="center"/>
          </w:tcPr>
          <w:p w14:paraId="751C1A2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2240EE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5B96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BA87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3EDF90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1B194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49CC67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D772D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20539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3347A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5F044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1581E0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B50019"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D1A91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0E514B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 is not self-explanatory, empty text string</w:t>
            </w:r>
          </w:p>
        </w:tc>
        <w:tc>
          <w:tcPr>
            <w:tcW w:w="673" w:type="dxa"/>
            <w:shd w:val="clear" w:color="auto" w:fill="auto"/>
            <w:vAlign w:val="center"/>
          </w:tcPr>
          <w:p w14:paraId="5FC932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4A544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2ED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C188 </w:t>
            </w:r>
            <w:r>
              <w:rPr>
                <w:rFonts w:ascii="Arial" w:hAnsi="Arial" w:cs="Arial"/>
                <w:color w:val="000000"/>
                <w:sz w:val="14"/>
                <w:szCs w:val="14"/>
                <w:lang w:val="en-US"/>
              </w:rPr>
              <w:t>AND</w:t>
            </w:r>
          </w:p>
          <w:p w14:paraId="06644B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0A8D8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788C74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F50F5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DAA6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23900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1B7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AD02E0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851D4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9C211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52A19E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B2FE4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5403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0407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4E93D35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81E84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5BC8D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D9FDD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8F8D9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C605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0CF96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C190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3F927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83819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30F41A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0B56FF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38F35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0EE6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AC2E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E8206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D388B3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41B5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CE132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66702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E401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E08B2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C037F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F2FE25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09D9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A5F3F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6540D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F7439D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18DCA60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3D962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A7CF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CBD9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47599C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E98E78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AF6A1C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2A8F5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6D3C8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C54C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D0E7CC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D48E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877C3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87EB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A404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1B184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17F57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6D553E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A5277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B8640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E20E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4F635E4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224D5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A1539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B5B74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E9863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4102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3FF6E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93069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1402C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FEEB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A3B07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5B9B4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F5FE7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3D523F3A"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75067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A99F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68F2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1536B8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F51E3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397DB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3D383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475C2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4C490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F064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85D4E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EA0875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F73C59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76F9D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91B9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5ED64E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B5ABC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08CF1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0A0F0D6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82A9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AA6F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75DE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2F2AB3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29EE6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50052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868A0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0EFEB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F2C02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5F01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5B857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BF18C6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A4C7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886DE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1641F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2F1B6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454A1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038091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40C225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332FC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041E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07B3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D8EF2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FF908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FCA5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0BC83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B067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20639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D231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1BBD1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D4F3E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2A2E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153060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1B2F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F18158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06264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CF87E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440A069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FAB4D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D7A3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9817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5BCE1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1FE2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44781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62FB6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80FA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214C6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0463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7392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5CF774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1EC21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E09DA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0021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C73E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FFB52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1D5D85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73D8368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8B18F9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DF9C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914C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820A9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80A04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35A51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B07AA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01B4F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2C819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95D3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DB40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39D5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C2EB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EC4EC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B0B09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AAA0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12C28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8BE1F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40BCACD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13ED5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9EAC5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465C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2584F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0E09C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3E669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95F45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70606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D31FA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6914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73548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223421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AAFB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381BE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7B99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6EC69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E0D00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6985A7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3DD3E9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05A996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F00B3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EBC1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36E41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7C92EA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C0F9B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D421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E283D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8C85A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3689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C3DCB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9C4259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E33FC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D120C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6C1EF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EB87F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9B45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DB41DD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1E8D9E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CFD54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A858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E5F07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B8D9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48340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459E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BDA177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C28E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AE7DB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D17D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E1261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132CA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5A50CC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E7659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3320A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CADCB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26C7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C87E11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3D394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56F724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23AEB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96E9C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7B090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21725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D0BF06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04747A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3373A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AE85C5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1F2BD99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0482B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BDD5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BE8EC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793D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72892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A98D7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48C4D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7F713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5276C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46CE2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1BAABC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9544B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7AC3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A8125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D4D3C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CE0F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2AC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7DFE63C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347B8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18A01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6748B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00E74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9C49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7B23E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C03DF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FFE8E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007F9F3"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D0C96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76F3A17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B8595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4ECC63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21C46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1CA40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7277B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0C1C0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40857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F0CEB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DA4D7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47F228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C088FF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B4F0A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F81BE3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F6A312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EB4B8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8BC542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F5305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84B46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AD1FE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270A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C0444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8C90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87E2B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B10E36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1F1330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alpha Identifier</w:t>
            </w:r>
          </w:p>
        </w:tc>
        <w:tc>
          <w:tcPr>
            <w:tcW w:w="673" w:type="dxa"/>
            <w:tcBorders>
              <w:top w:val="single" w:sz="4" w:space="0" w:color="auto"/>
            </w:tcBorders>
            <w:shd w:val="clear" w:color="auto" w:fill="auto"/>
            <w:vAlign w:val="center"/>
          </w:tcPr>
          <w:p w14:paraId="3D402F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26BEB3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12A838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C110</w:t>
            </w:r>
          </w:p>
        </w:tc>
        <w:tc>
          <w:tcPr>
            <w:tcW w:w="1070" w:type="dxa"/>
            <w:tcBorders>
              <w:top w:val="single" w:sz="4" w:space="0" w:color="auto"/>
            </w:tcBorders>
            <w:shd w:val="clear" w:color="auto" w:fill="auto"/>
            <w:vAlign w:val="center"/>
          </w:tcPr>
          <w:p w14:paraId="3704AB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tcBorders>
              <w:top w:val="single" w:sz="4" w:space="0" w:color="auto"/>
            </w:tcBorders>
            <w:shd w:val="clear" w:color="auto" w:fill="auto"/>
            <w:vAlign w:val="center"/>
          </w:tcPr>
          <w:p w14:paraId="4942CEC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3035B5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2D327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1C113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850D3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B59715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15D050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null data alpha identifier presented</w:t>
            </w:r>
          </w:p>
        </w:tc>
        <w:tc>
          <w:tcPr>
            <w:tcW w:w="673" w:type="dxa"/>
            <w:shd w:val="clear" w:color="auto" w:fill="auto"/>
            <w:vAlign w:val="center"/>
          </w:tcPr>
          <w:p w14:paraId="18966D6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F0DBE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31A0B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C110</w:t>
            </w:r>
          </w:p>
        </w:tc>
        <w:tc>
          <w:tcPr>
            <w:tcW w:w="1070" w:type="dxa"/>
            <w:shd w:val="clear" w:color="auto" w:fill="auto"/>
            <w:vAlign w:val="center"/>
          </w:tcPr>
          <w:p w14:paraId="16F0286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shd w:val="clear" w:color="auto" w:fill="auto"/>
            <w:vAlign w:val="center"/>
          </w:tcPr>
          <w:p w14:paraId="164A1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3EA9D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BA22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CFA2E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17A5F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7146F93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AD31F2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 presented</w:t>
            </w:r>
          </w:p>
        </w:tc>
        <w:tc>
          <w:tcPr>
            <w:tcW w:w="673" w:type="dxa"/>
            <w:shd w:val="clear" w:color="auto" w:fill="auto"/>
            <w:vAlign w:val="center"/>
          </w:tcPr>
          <w:p w14:paraId="205DE3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E877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44CCB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36F702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52DC3C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7BBC98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2F615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B7096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F055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75C056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D4F439"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28AA37F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shd w:val="clear" w:color="auto" w:fill="auto"/>
            <w:vAlign w:val="center"/>
          </w:tcPr>
          <w:p w14:paraId="253242A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434739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4316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CA259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C114 </w:t>
            </w:r>
            <w:r>
              <w:rPr>
                <w:rFonts w:ascii="Arial" w:hAnsi="Arial" w:cs="Arial"/>
                <w:color w:val="000000"/>
                <w:sz w:val="14"/>
                <w:szCs w:val="14"/>
                <w:lang w:val="en-US"/>
              </w:rPr>
              <w:t>AND</w:t>
            </w:r>
          </w:p>
          <w:p w14:paraId="41101E6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26ABFB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448A93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907A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BB839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94C52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9509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489FB4"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D23A15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2.2, 2.4, </w:t>
            </w:r>
          </w:p>
        </w:tc>
        <w:tc>
          <w:tcPr>
            <w:tcW w:w="2687" w:type="dxa"/>
            <w:shd w:val="clear" w:color="auto" w:fill="auto"/>
            <w:vAlign w:val="center"/>
          </w:tcPr>
          <w:p w14:paraId="3AF093F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3A6948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3FCA0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B0347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C173 </w:t>
            </w:r>
            <w:r>
              <w:rPr>
                <w:rFonts w:ascii="Arial" w:hAnsi="Arial" w:cs="Arial"/>
                <w:color w:val="000000"/>
                <w:sz w:val="14"/>
                <w:szCs w:val="14"/>
                <w:lang w:val="en-US"/>
              </w:rPr>
              <w:t>AND</w:t>
            </w:r>
          </w:p>
          <w:p w14:paraId="2BDA0B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7059AB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5D0E17C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B231D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2DC53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F3A1D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5F3BB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98782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645BE1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shd w:val="clear" w:color="auto" w:fill="auto"/>
            <w:vAlign w:val="center"/>
          </w:tcPr>
          <w:p w14:paraId="2C9B68D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basic icon non self-explanatory, no alpha identifier presented</w:t>
            </w:r>
          </w:p>
        </w:tc>
        <w:tc>
          <w:tcPr>
            <w:tcW w:w="673" w:type="dxa"/>
            <w:shd w:val="clear" w:color="auto" w:fill="auto"/>
            <w:vAlign w:val="center"/>
          </w:tcPr>
          <w:p w14:paraId="611258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7E84F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3F08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C189 </w:t>
            </w:r>
            <w:r>
              <w:rPr>
                <w:rFonts w:ascii="Arial" w:hAnsi="Arial" w:cs="Arial"/>
                <w:color w:val="000000"/>
                <w:sz w:val="14"/>
                <w:szCs w:val="14"/>
                <w:lang w:val="en-US"/>
              </w:rPr>
              <w:t>AND</w:t>
            </w:r>
          </w:p>
          <w:p w14:paraId="7B3C44C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228BE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01B2D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B2566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A969E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5001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0A8EF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830B69"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959A7D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F89B8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17CCF2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24F7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3F35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60EC389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6144CB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7523A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88A8E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97BB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607E4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7DC418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7CA7D8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3DB7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7A9B0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02474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E75674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2907EB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FE75B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9AB39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C4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0105F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F3C969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26AA9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0EAE5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78C1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99244C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660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35A95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F5D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46E7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E80BD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81AE40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3AAC130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663C07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AD6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6CFE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0163E0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6F993E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4FAEF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9C3B6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3A702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0EC777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B08D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254C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FB1A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B7B95F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2CDF7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684AA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0A9834AA"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C2923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38DD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93A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470A2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0146D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AAFB31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1769C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E5238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5CAA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50B11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49AC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0E41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E6DE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F559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43D47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349B2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030845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3.5</w:t>
            </w:r>
          </w:p>
        </w:tc>
        <w:tc>
          <w:tcPr>
            <w:tcW w:w="2687" w:type="dxa"/>
            <w:shd w:val="clear" w:color="auto" w:fill="auto"/>
            <w:vAlign w:val="center"/>
          </w:tcPr>
          <w:p w14:paraId="1051529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ADA87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8E3E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812DD1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56B917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5D86F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B2D665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7BBE7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EA945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D8DC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07E07A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F88F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9F2E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BA87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EF0F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DDADE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53B98E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A649E9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3.6</w:t>
            </w:r>
          </w:p>
        </w:tc>
        <w:tc>
          <w:tcPr>
            <w:tcW w:w="2687" w:type="dxa"/>
            <w:shd w:val="clear" w:color="auto" w:fill="auto"/>
            <w:vAlign w:val="center"/>
          </w:tcPr>
          <w:p w14:paraId="01240EA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F53A8D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80F7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9492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3B90A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CE568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7DF97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7CBE2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3AA25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76BA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2E336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1BC9D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002D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F0A6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3986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B99C10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8E182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64203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3.7</w:t>
            </w:r>
          </w:p>
        </w:tc>
        <w:tc>
          <w:tcPr>
            <w:tcW w:w="2687" w:type="dxa"/>
            <w:shd w:val="clear" w:color="auto" w:fill="auto"/>
            <w:vAlign w:val="center"/>
          </w:tcPr>
          <w:p w14:paraId="0D8B978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F416DF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2549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72E5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BD3C04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583F6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289DC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DE759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F586E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9526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AEB62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32C56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F7AC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99E8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6B11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4B045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8FE12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EBE197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3.8</w:t>
            </w:r>
          </w:p>
        </w:tc>
        <w:tc>
          <w:tcPr>
            <w:tcW w:w="2687" w:type="dxa"/>
            <w:shd w:val="clear" w:color="auto" w:fill="auto"/>
            <w:vAlign w:val="center"/>
          </w:tcPr>
          <w:p w14:paraId="5DE3EB2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C234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6F93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8613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DAE16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A96F6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C6FE18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B2C2A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87683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9197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6B15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036E88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830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ED78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F2D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BA69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74BF6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EDF618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3.9</w:t>
            </w:r>
          </w:p>
        </w:tc>
        <w:tc>
          <w:tcPr>
            <w:tcW w:w="2687" w:type="dxa"/>
            <w:shd w:val="clear" w:color="auto" w:fill="auto"/>
            <w:vAlign w:val="center"/>
          </w:tcPr>
          <w:p w14:paraId="0AAE529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CA321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53AE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5E25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8D4A4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00BDD7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C159 </w:t>
            </w:r>
            <w:r>
              <w:rPr>
                <w:rFonts w:ascii="Arial" w:hAnsi="Arial" w:cs="Arial"/>
                <w:color w:val="000000"/>
                <w:sz w:val="14"/>
                <w:szCs w:val="14"/>
                <w:lang w:val="en-US"/>
              </w:rPr>
              <w:t>AND</w:t>
            </w:r>
          </w:p>
          <w:p w14:paraId="0E11E5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F95E5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E.1/62 </w:t>
            </w:r>
            <w:r>
              <w:rPr>
                <w:rFonts w:ascii="Arial" w:hAnsi="Arial" w:cs="Arial"/>
                <w:color w:val="000000"/>
                <w:sz w:val="14"/>
                <w:szCs w:val="14"/>
                <w:lang w:val="en-US"/>
              </w:rPr>
              <w:t>AND</w:t>
            </w:r>
          </w:p>
          <w:p w14:paraId="149FDA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9659A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49FB08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E7C61F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C782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34DD71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60AC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8A352D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5E149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487C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3.10</w:t>
            </w:r>
          </w:p>
        </w:tc>
        <w:tc>
          <w:tcPr>
            <w:tcW w:w="2687" w:type="dxa"/>
            <w:shd w:val="clear" w:color="auto" w:fill="auto"/>
            <w:vAlign w:val="center"/>
          </w:tcPr>
          <w:p w14:paraId="36E4164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73746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AA02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2C6F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2CEF7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78EEFFA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3D186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82678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6E4C2F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1800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0E3A3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8031B1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A3436B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2435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403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6E226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AE0CC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C2DD04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49B98B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03F9B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3495A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35D53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5736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32CBD5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0DB0C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6C89A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E9B2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7927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0082D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EE94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7CC1CF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807D4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52301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0C61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0A7E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C149 </w:t>
            </w:r>
            <w:r>
              <w:rPr>
                <w:rFonts w:ascii="Arial" w:hAnsi="Arial" w:cs="Arial"/>
                <w:color w:val="000000"/>
                <w:sz w:val="14"/>
                <w:szCs w:val="14"/>
                <w:lang w:val="en-US"/>
              </w:rPr>
              <w:t>AND</w:t>
            </w:r>
          </w:p>
          <w:p w14:paraId="4F9B88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CD8B8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122A0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6AF8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D45E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2D81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CD651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C782A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A97E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7163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CEFAE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1F8B5A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5DBD4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03439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9ECB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CED2E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21895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34E8A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CDE7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22D3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D47F1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07908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24013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F41EFD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9AA4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AE78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4E7C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C150 </w:t>
            </w:r>
            <w:r>
              <w:rPr>
                <w:rFonts w:ascii="Arial" w:hAnsi="Arial" w:cs="Arial"/>
                <w:color w:val="000000"/>
                <w:sz w:val="14"/>
                <w:szCs w:val="14"/>
                <w:lang w:val="en-US"/>
              </w:rPr>
              <w:t>AND</w:t>
            </w:r>
          </w:p>
          <w:p w14:paraId="280E468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6B59B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009A6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D3ABF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D1C0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C5A7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C64B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F503C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1547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6212B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3874C2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254E3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A4217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A567B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87BC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252AF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91923A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7A9B5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A6FE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7A71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D28C9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380F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C156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13C7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E7B9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D027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88F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C151 </w:t>
            </w:r>
            <w:r>
              <w:rPr>
                <w:rFonts w:ascii="Arial" w:hAnsi="Arial" w:cs="Arial"/>
                <w:color w:val="000000"/>
                <w:sz w:val="14"/>
                <w:szCs w:val="14"/>
                <w:lang w:val="en-US"/>
              </w:rPr>
              <w:t>AND</w:t>
            </w:r>
          </w:p>
          <w:p w14:paraId="0AF9364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5A4E4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1E24C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1A437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FE95A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C03F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4FDE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6931E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0C7EAD3"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8895F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2EEF62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34654D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2D57DE4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EF662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D297D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6BAF5D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19182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65AA7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ECA95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CE65F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D805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20348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CABBFE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3EE1D7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0EC630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7A0ABE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EEE5D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CF4B3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968D5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4B90E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A742AE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59DF08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BC0E8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98B99DF"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B9AEBC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15352F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Normal</w:t>
            </w:r>
          </w:p>
        </w:tc>
        <w:tc>
          <w:tcPr>
            <w:tcW w:w="673" w:type="dxa"/>
            <w:tcBorders>
              <w:top w:val="single" w:sz="4" w:space="0" w:color="auto"/>
            </w:tcBorders>
            <w:shd w:val="clear" w:color="auto" w:fill="auto"/>
            <w:vAlign w:val="center"/>
          </w:tcPr>
          <w:p w14:paraId="54A266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552AD5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7FCFF0D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758329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tcBorders>
              <w:top w:val="single" w:sz="4" w:space="0" w:color="auto"/>
            </w:tcBorders>
            <w:shd w:val="clear" w:color="auto" w:fill="auto"/>
            <w:vAlign w:val="center"/>
          </w:tcPr>
          <w:p w14:paraId="3D9A934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1076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8A14A8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EB408C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5AC555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AEB5C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380F99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F5308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53E7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E7597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5F7E5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F7DFF0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AEB22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4BF626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1D2DB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706D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2C3A4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B8383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60369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91C44D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w:t>
            </w:r>
          </w:p>
        </w:tc>
        <w:tc>
          <w:tcPr>
            <w:tcW w:w="2687" w:type="dxa"/>
            <w:vMerge w:val="restart"/>
            <w:shd w:val="clear" w:color="auto" w:fill="auto"/>
            <w:vAlign w:val="center"/>
          </w:tcPr>
          <w:p w14:paraId="1C8A704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w:t>
            </w:r>
          </w:p>
        </w:tc>
        <w:tc>
          <w:tcPr>
            <w:tcW w:w="673" w:type="dxa"/>
            <w:shd w:val="clear" w:color="auto" w:fill="auto"/>
            <w:vAlign w:val="center"/>
          </w:tcPr>
          <w:p w14:paraId="060160A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DE4D3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8D46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CCB851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46BCDC4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5A85D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CDC6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4BA37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CA73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8245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51347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357036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29C95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1E5A1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3CA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3BB48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F89196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9A12C8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736579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CC05B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0321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19DF6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D31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C5797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C0E047"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68B51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4F8477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Mobile is not in a speech call</w:t>
            </w:r>
          </w:p>
        </w:tc>
        <w:tc>
          <w:tcPr>
            <w:tcW w:w="673" w:type="dxa"/>
            <w:shd w:val="clear" w:color="auto" w:fill="auto"/>
            <w:vAlign w:val="center"/>
          </w:tcPr>
          <w:p w14:paraId="43DB64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A0A21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764B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034B79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5174399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D1CA2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45A09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2DEFD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0B832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5335C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E436CC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BB226A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81AC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5BA46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3A223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F3FCE2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D3B7A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4E388E3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B43E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C5038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2529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894B6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8108B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237F0B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271B073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52F13F5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17F5C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3D835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68E4F14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2092BF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4E8E0F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0B916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D66A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D38A2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6812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5142D3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38815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EC7026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B3355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12B0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F82A2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75EEA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7652AB9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C8D3E4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9B313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9BAE0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527E9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CF59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97F44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843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C9AB6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16723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228716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493A3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2EEBEE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C3138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498B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5B731F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A9BF4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BEC935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D6DA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C4CC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E172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0069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FBB32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C15CF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C17712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5DAD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CA86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28DF1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847B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77787F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4BB19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8CB7A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128B0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1A9D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2744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6FA6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554E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63558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960A0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0A62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766A50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7D50D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6379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3732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128CDCC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0FEEF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F2B4B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05BE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6ACFE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B5C3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0F75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2896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6684E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94ECF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754154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C1123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E3D3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488A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EB632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3948B7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5B7506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4945CA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AB264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8D2F8C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9EA30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0E0973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14D1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C526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36E7A7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A4C8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E9B54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680B011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9352C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F98C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B7E05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C9548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5FEA8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5936B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A22D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FA97C7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18AD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BC8B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2D9C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CB4D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C5B7D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5E45E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BABD0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6DCA0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EC7E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B74C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F18D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59BEC7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6FB6E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6C466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78EE3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ABDB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F1942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1E5F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52D27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6161F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F844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3F40A1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DA849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1C84C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1F1E481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7C081F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475C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A2CE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3C635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0E15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55856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EB1D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ED96D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812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FC22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C2B2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D7E5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8771F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333F2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0AF3F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D3B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2218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2585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7C15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045AD2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B4B10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C51D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9F83C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3CF1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41C97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DDCD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341AF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FAFDC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E572E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DC073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0FBC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AD53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77A71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F5AC4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3E225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2B8C4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2544A7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5E6D9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202B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1E49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1F5F3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8BBDC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FC8F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22A5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42F51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28053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8600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6F81E6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B2D13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114A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C7544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E189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C61A1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8800D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38EAD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3AC01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C378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DE072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88BC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AEB5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7B32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4BC9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115148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22A6A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FAEF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2DC89F03"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48909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2C7B0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D78B6CC" w14:textId="6454CBA8" w:rsidR="000949CB"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w:t>
            </w:r>
            <w:r w:rsidR="000949CB" w:rsidRPr="004062C7">
              <w:rPr>
                <w:rFonts w:ascii="Arial" w:hAnsi="Arial" w:cs="Arial"/>
                <w:color w:val="000000"/>
                <w:sz w:val="14"/>
                <w:szCs w:val="14"/>
                <w:lang w:val="en-US"/>
              </w:rPr>
              <w:t>157</w:t>
            </w:r>
            <w:r w:rsidR="000949CB">
              <w:rPr>
                <w:rFonts w:ascii="Arial" w:hAnsi="Arial" w:cs="Arial"/>
                <w:color w:val="000000"/>
                <w:sz w:val="14"/>
                <w:szCs w:val="14"/>
                <w:lang w:val="en-US"/>
              </w:rPr>
              <w:t xml:space="preserve"> AND</w:t>
            </w:r>
          </w:p>
          <w:p w14:paraId="1B09A8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C95AC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4F670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D57E8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76C9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80CE3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1835A0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2211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F689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F5A9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14F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E0EF5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C2B8B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936488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2897EB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FD02A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EBCA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95E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9616E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9DB04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25B62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D189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F8A30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7CA51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FD73D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F5D3E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3805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275CE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24E4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65FF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9F59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E485A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E9127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6B7555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0F6421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6E43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3071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217C41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6E51DD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EB5FD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6CE97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8A3C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83F68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39C59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1B91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A13F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12364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BA71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D1D75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3DBA2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1AFCA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5C4D9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1984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FC285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A575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698BBB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A4D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E5953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F217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971E7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D5CA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1B66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E8676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6D330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4BC2A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7747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EF806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E9A52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286BA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B59C5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53B66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2D680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1915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4EB9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A3F19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1D283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41415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98A2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B0E7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ABFB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8CBD4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94DF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44C8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DE0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04CF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E4487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6827E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3CF3B5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24F09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2FC0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6E8A1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8B43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AB76F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4897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DF8A55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EB5F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EC094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D15A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2FB05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3170D8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6DE7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5336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61B5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8221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F97324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029B0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D01E8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4D36077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C9C5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A825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B9CB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6C627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D6BF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860D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0C673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41E3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2CF19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1E1A03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0DE1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96401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24D7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F64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6B2B4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711EB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B3560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F809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8AE4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F5DE50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283C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29C1C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03C5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AA64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CD5BD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ECA2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C8B1C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D816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FE9DD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E494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2A9A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66E5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76F5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D4FF3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BC26C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27446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67712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51139F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C8D4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831C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FE17E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8BC0E3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7B10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93C9B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210D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16D6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7369E7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69F91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6F5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8318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5AD9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48C35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4A127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7B2274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899D1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1139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D8A4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1A16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4CE069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EE066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C89EC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87F27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222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855F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5AAAF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01F14C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36CDB1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1ECE5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DE9B2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F3D0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87F329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EF58F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35919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001E2F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106D64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E5664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49A9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C0AD8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72C09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F71F2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6B9E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BD76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77A6B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E7CBB2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24AE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55637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D5F7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79E6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2A9C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C4D5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413E1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F7D7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08312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5336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6A64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9165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4E5C8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E37797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3C1B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9F24A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1D0A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834AC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7D0230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DCFC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BFE6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064E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02DE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20AA5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B3FA7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9CCA0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4F0023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53550F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40F67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43B55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35739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44764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1F879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4D5D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71B4D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D7C40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2C11D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A3C0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178D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8EAA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82C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772C3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7294A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BE26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E0C02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3796E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A5829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90F2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BA15E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8B895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C527D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3AE937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B5C84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5A43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D5B1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D0C25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FD4E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A75D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DB3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AE8D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90780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BCB92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B189B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A0A12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F6A9C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FE167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9B1D7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9CDA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A76FE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1B93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0828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1996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AAD5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D1C1E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8730D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C825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5D04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94B69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2CF1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A34F72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CF934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F6AB24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B46FF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DB36F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D738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A0FC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FE94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8500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E81E0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9472B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69381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798B21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F565B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4AED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8241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1548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248340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A517E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C183</w:t>
            </w:r>
          </w:p>
        </w:tc>
        <w:tc>
          <w:tcPr>
            <w:tcW w:w="1070" w:type="dxa"/>
            <w:shd w:val="clear" w:color="auto" w:fill="auto"/>
            <w:vAlign w:val="center"/>
          </w:tcPr>
          <w:p w14:paraId="035E98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E.1/66 </w:t>
            </w:r>
            <w:r>
              <w:rPr>
                <w:rFonts w:ascii="Arial" w:hAnsi="Arial" w:cs="Arial"/>
                <w:color w:val="000000"/>
                <w:sz w:val="14"/>
                <w:szCs w:val="14"/>
                <w:lang w:val="en-US"/>
              </w:rPr>
              <w:t>AND</w:t>
            </w:r>
          </w:p>
          <w:p w14:paraId="5F1EEB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02D7D0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2C22BE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BF3147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65A6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1B7F5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A6389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6D00F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2CB8DE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60EAB6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BD297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00CC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EB47C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0B44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43D76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508D0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3737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5073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779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0AFE9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A40743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D5152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F984F8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12FE5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7AC8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5A7C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6B42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61D908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E2D0C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5718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557A0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B98A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079DB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3AF0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30BFF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8AE74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B8336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980DA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51358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7E94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193E4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7811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5B3C7E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AC36D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6453B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900DD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13995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915F4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5C06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68B9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A2B9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F71676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7B1E69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EE96AB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BB0634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18DD38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9BDA50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B7082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647EF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0A8D2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7AA04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075495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E8C1A6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7FDD9BE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3B41A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2D246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C987F3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154F53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4FF4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D54815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F2655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26445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218D57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DC2D70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BF1C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C2A8C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6417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37DAB1F8"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BEA427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504EB7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Specific language notification </w:t>
            </w:r>
          </w:p>
        </w:tc>
        <w:tc>
          <w:tcPr>
            <w:tcW w:w="673" w:type="dxa"/>
            <w:tcBorders>
              <w:top w:val="single" w:sz="4" w:space="0" w:color="auto"/>
            </w:tcBorders>
            <w:shd w:val="clear" w:color="auto" w:fill="auto"/>
            <w:vAlign w:val="center"/>
          </w:tcPr>
          <w:p w14:paraId="68C9B6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D7011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F4E2C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2511F5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C218</w:t>
            </w:r>
          </w:p>
        </w:tc>
        <w:tc>
          <w:tcPr>
            <w:tcW w:w="1070" w:type="dxa"/>
            <w:tcBorders>
              <w:top w:val="single" w:sz="4" w:space="0" w:color="auto"/>
            </w:tcBorders>
            <w:shd w:val="clear" w:color="auto" w:fill="auto"/>
            <w:vAlign w:val="center"/>
          </w:tcPr>
          <w:p w14:paraId="3CFD41D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top w:val="single" w:sz="4" w:space="0" w:color="auto"/>
            </w:tcBorders>
            <w:shd w:val="clear" w:color="auto" w:fill="auto"/>
            <w:vAlign w:val="center"/>
          </w:tcPr>
          <w:p w14:paraId="5AD413B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15057DA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EB1E9D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15E85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CD50791"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390283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6C634D9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Non specific language notification</w:t>
            </w:r>
          </w:p>
        </w:tc>
        <w:tc>
          <w:tcPr>
            <w:tcW w:w="673" w:type="dxa"/>
            <w:tcBorders>
              <w:bottom w:val="single" w:sz="4" w:space="0" w:color="auto"/>
            </w:tcBorders>
            <w:shd w:val="clear" w:color="auto" w:fill="auto"/>
            <w:vAlign w:val="center"/>
          </w:tcPr>
          <w:p w14:paraId="38A5BAD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48FD50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9109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4D42CD3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C218</w:t>
            </w:r>
          </w:p>
        </w:tc>
        <w:tc>
          <w:tcPr>
            <w:tcW w:w="1070" w:type="dxa"/>
            <w:tcBorders>
              <w:bottom w:val="single" w:sz="4" w:space="0" w:color="auto"/>
            </w:tcBorders>
            <w:shd w:val="clear" w:color="auto" w:fill="auto"/>
            <w:vAlign w:val="center"/>
          </w:tcPr>
          <w:p w14:paraId="16C8BE4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bottom w:val="single" w:sz="4" w:space="0" w:color="auto"/>
            </w:tcBorders>
            <w:shd w:val="clear" w:color="auto" w:fill="auto"/>
            <w:vAlign w:val="center"/>
          </w:tcPr>
          <w:p w14:paraId="2E37B1A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9A859E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A8D7F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FAC0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238AC09"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32C7A2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C56524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9F5C2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9F802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049AF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FBA73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E2CB4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9CB1B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5A94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78B59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EBD8CBB"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8CC8F0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A9859C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session already launched: Connect to the default URL</w:t>
            </w:r>
          </w:p>
        </w:tc>
        <w:tc>
          <w:tcPr>
            <w:tcW w:w="673" w:type="dxa"/>
            <w:tcBorders>
              <w:top w:val="single" w:sz="4" w:space="0" w:color="auto"/>
            </w:tcBorders>
            <w:shd w:val="clear" w:color="auto" w:fill="auto"/>
            <w:vAlign w:val="center"/>
          </w:tcPr>
          <w:p w14:paraId="41BA38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01A8D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5B0060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CE52C2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EDC225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E1F6B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C213</w:t>
            </w:r>
          </w:p>
        </w:tc>
        <w:tc>
          <w:tcPr>
            <w:tcW w:w="1070" w:type="dxa"/>
            <w:tcBorders>
              <w:top w:val="single" w:sz="4" w:space="0" w:color="auto"/>
            </w:tcBorders>
            <w:shd w:val="clear" w:color="auto" w:fill="auto"/>
            <w:vAlign w:val="center"/>
          </w:tcPr>
          <w:p w14:paraId="366E06A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601BC8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AAB06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E3D66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749456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9C2F7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A09D8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FEF9F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BC90D3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0B0CDA9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connect to the specified URL, alpha identifier length=0</w:t>
            </w:r>
          </w:p>
        </w:tc>
        <w:tc>
          <w:tcPr>
            <w:tcW w:w="673" w:type="dxa"/>
            <w:shd w:val="clear" w:color="auto" w:fill="auto"/>
            <w:vAlign w:val="center"/>
          </w:tcPr>
          <w:p w14:paraId="072989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7F518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681A1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5EBCA61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63D794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F61A0D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F63ECA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79FA5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8690C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E6C4D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E7E3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77ED74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BCBFD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217A2B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FC9647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identity, no alpha identifier</w:t>
            </w:r>
          </w:p>
        </w:tc>
        <w:tc>
          <w:tcPr>
            <w:tcW w:w="673" w:type="dxa"/>
            <w:shd w:val="clear" w:color="auto" w:fill="auto"/>
            <w:vAlign w:val="center"/>
          </w:tcPr>
          <w:p w14:paraId="5C205FA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037B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A080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17C959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382E27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F370D1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FE93C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784AB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3D7B11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4B0977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AEA1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2E1C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149010"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7E7792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620722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one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gateway/proxy identity</w:t>
            </w:r>
          </w:p>
        </w:tc>
        <w:tc>
          <w:tcPr>
            <w:tcW w:w="673" w:type="dxa"/>
            <w:shd w:val="clear" w:color="auto" w:fill="auto"/>
            <w:vAlign w:val="center"/>
          </w:tcPr>
          <w:p w14:paraId="35C78AC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24850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064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C122 </w:t>
            </w:r>
            <w:r>
              <w:rPr>
                <w:rFonts w:ascii="Arial" w:hAnsi="Arial" w:cs="Arial"/>
                <w:color w:val="000000"/>
                <w:sz w:val="14"/>
                <w:szCs w:val="14"/>
                <w:lang w:val="en-US"/>
              </w:rPr>
              <w:t>AND</w:t>
            </w:r>
          </w:p>
          <w:p w14:paraId="6EE62EA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F99915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16A99F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1A26CC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F330CE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826C6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869D7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954A2F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FCE6C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A2C68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FE0FA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3AA414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2596CD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54C30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DEC7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5AF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32A32ED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39497A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52ED4C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98E55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AD1D0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A6B1A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0FA75F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38C48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does not support Launch Browser with Default URL</w:t>
            </w:r>
          </w:p>
        </w:tc>
        <w:tc>
          <w:tcPr>
            <w:tcW w:w="673" w:type="dxa"/>
            <w:shd w:val="clear" w:color="auto" w:fill="auto"/>
            <w:vAlign w:val="center"/>
          </w:tcPr>
          <w:p w14:paraId="77D33E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06A3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B049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90928D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7039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F49F1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C214</w:t>
            </w:r>
          </w:p>
        </w:tc>
        <w:tc>
          <w:tcPr>
            <w:tcW w:w="1070" w:type="dxa"/>
            <w:shd w:val="clear" w:color="auto" w:fill="auto"/>
            <w:vAlign w:val="center"/>
          </w:tcPr>
          <w:p w14:paraId="62CE41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DAA37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1293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A4440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5D229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8216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61D4F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3F6D2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B4A982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w:t>
            </w:r>
          </w:p>
        </w:tc>
        <w:tc>
          <w:tcPr>
            <w:tcW w:w="2687" w:type="dxa"/>
            <w:shd w:val="clear" w:color="auto" w:fill="auto"/>
            <w:vAlign w:val="center"/>
          </w:tcPr>
          <w:p w14:paraId="67BBF21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current session</w:t>
            </w:r>
          </w:p>
        </w:tc>
        <w:tc>
          <w:tcPr>
            <w:tcW w:w="673" w:type="dxa"/>
            <w:shd w:val="clear" w:color="auto" w:fill="auto"/>
            <w:vAlign w:val="center"/>
          </w:tcPr>
          <w:p w14:paraId="304392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556E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233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90004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0AD4AC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31993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72DF1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8D9D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BDA47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E9A6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A445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0A913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7B019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2FA12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E9ABA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0EEC2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ADCC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8334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47C82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7A60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74C36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1DE27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229908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D5EE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123E0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5C27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25A49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D19E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E375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627C6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4B336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11FF511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0AD741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E9DA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6634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C115 </w:t>
            </w:r>
            <w:r>
              <w:rPr>
                <w:rFonts w:ascii="Arial" w:hAnsi="Arial" w:cs="Arial"/>
                <w:color w:val="000000"/>
                <w:sz w:val="14"/>
                <w:szCs w:val="14"/>
                <w:lang w:val="en-US"/>
              </w:rPr>
              <w:t>AND</w:t>
            </w:r>
          </w:p>
          <w:p w14:paraId="280439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51D95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B0982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6DA10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B446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04DC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E885B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2CD4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E4383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BED8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F433D2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118D48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41B6A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AD615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04A5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7558C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5803DC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3FAD3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0E5028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C9DDB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F849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639EF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AAD31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71373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560A1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1CFD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73D7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1FDB9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437215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3206F46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FD9E4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26F7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A03C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69F32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450BB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834F0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1EC7C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87AA1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8043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AB485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7FD9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BE836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8C308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1FEA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182E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2EF45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B5F85C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shd w:val="clear" w:color="auto" w:fill="auto"/>
            <w:vAlign w:val="center"/>
          </w:tcPr>
          <w:p w14:paraId="1A9B8E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CC391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B067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7AFC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83C96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76666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79C0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FCBE0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B77BD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9D1C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54A07A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1343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2429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06A8F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0905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2EE1B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B4CDD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149555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shd w:val="clear" w:color="auto" w:fill="auto"/>
            <w:vAlign w:val="center"/>
          </w:tcPr>
          <w:p w14:paraId="555CF40E"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6A0B8F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87C015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4C97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D5A70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1AB8B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D1149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B3385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288C4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3F766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2BE0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F4FA7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D5D0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EA497B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B5D832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D7E2F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F375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27D77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92186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6BFC39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shd w:val="clear" w:color="auto" w:fill="auto"/>
            <w:vAlign w:val="center"/>
          </w:tcPr>
          <w:p w14:paraId="15C0832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5753C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8E7F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CC2E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A2A8A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3D0CD8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D4D8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7CBE7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A50B1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2A856D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1840F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080E2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B7C41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F8F28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17C83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0C40B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ED06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7C522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681345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5C2A8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shd w:val="clear" w:color="auto" w:fill="auto"/>
            <w:vAlign w:val="center"/>
          </w:tcPr>
          <w:p w14:paraId="07CB0D7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3D048D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86A22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07109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A14AF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699B2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C159 </w:t>
            </w:r>
            <w:r>
              <w:rPr>
                <w:rFonts w:ascii="Arial" w:hAnsi="Arial" w:cs="Arial"/>
                <w:color w:val="000000"/>
                <w:sz w:val="14"/>
                <w:szCs w:val="14"/>
                <w:lang w:val="en-US"/>
              </w:rPr>
              <w:t>AND</w:t>
            </w:r>
          </w:p>
          <w:p w14:paraId="216289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C48D1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09D97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E.1/71 </w:t>
            </w:r>
            <w:r>
              <w:rPr>
                <w:rFonts w:ascii="Arial" w:hAnsi="Arial" w:cs="Arial"/>
                <w:color w:val="000000"/>
                <w:sz w:val="14"/>
                <w:szCs w:val="14"/>
                <w:lang w:val="en-US"/>
              </w:rPr>
              <w:t>AND</w:t>
            </w:r>
          </w:p>
          <w:p w14:paraId="68DB16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E9C3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1DF8D4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DF932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109C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61DA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Yes</w:t>
            </w:r>
          </w:p>
        </w:tc>
        <w:tc>
          <w:tcPr>
            <w:tcW w:w="676" w:type="dxa"/>
            <w:shd w:val="clear" w:color="auto" w:fill="auto"/>
            <w:vAlign w:val="center"/>
          </w:tcPr>
          <w:p w14:paraId="691525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44C1A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D658B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C3505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FED6F8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shd w:val="clear" w:color="auto" w:fill="auto"/>
            <w:vAlign w:val="center"/>
          </w:tcPr>
          <w:p w14:paraId="22DB31F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E1931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932B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FA0C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AB97E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92524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0EA4E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D1A6F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001D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C81AF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3F6B2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9FDB4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51087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259E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452CE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4D8CD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5D0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E8C8DE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AB207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F0A5CA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shd w:val="clear" w:color="auto" w:fill="auto"/>
            <w:vAlign w:val="center"/>
          </w:tcPr>
          <w:p w14:paraId="1B91A5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3D962E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58710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910C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C87BA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DF90C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66A99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2874B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5FC0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3727D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4202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55B5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030C2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98EE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B0F5C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75ECB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B0752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81CB88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2D8E9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BC5353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shd w:val="clear" w:color="auto" w:fill="auto"/>
            <w:vAlign w:val="center"/>
          </w:tcPr>
          <w:p w14:paraId="2797557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3B5E7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89B6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31EE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09A748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75A4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C398D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01DF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D86B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2A471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AF69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7694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528ED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270B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FDDE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856FC3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1762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2665F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E0B8E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822AB9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shd w:val="clear" w:color="auto" w:fill="auto"/>
            <w:vAlign w:val="center"/>
          </w:tcPr>
          <w:p w14:paraId="251EB89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69C84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D8672F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F5E4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94AAE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124AF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76FBA0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44121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B1C0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B40F4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FFAC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8633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36BE8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C9C9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36BF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C622A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0648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78A508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2244C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B4E81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1538D93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40F17C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4AC7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ED1BB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0C3C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374941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636F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B4E1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48A3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6B1D6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8760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591E5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3FD6E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236A6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B5C4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3540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03FB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650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8B7B8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0B3D07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67D30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1822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20138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D386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DEE3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5C33E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E31E3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AFFFB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165AE4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ED56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19929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0619F33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2C9453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57435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BFFE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8627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89E04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12AC1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04C539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F703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5F1D0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8DFEBC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822C9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DAAF7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48AE09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D7EC8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9AF7A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1B83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7DA6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15D5D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5E342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A82E2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A2CFD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B1510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22A0E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7C28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1E76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BB22E6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AB1A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13DF60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A0D80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8B81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4F3A48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01FB9C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CA20D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F6AE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A0EC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99F90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981D4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4C4BA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2C37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524D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968A1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0D59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204845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13B2CD"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BBF108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1BEAE644"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only NG-RAN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 proxy identity</w:t>
            </w:r>
          </w:p>
        </w:tc>
        <w:tc>
          <w:tcPr>
            <w:tcW w:w="673" w:type="dxa"/>
            <w:shd w:val="clear" w:color="auto" w:fill="auto"/>
            <w:vAlign w:val="center"/>
          </w:tcPr>
          <w:p w14:paraId="1D90731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99B9ED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291FAD" w14:textId="126AB38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2EB128E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7C20AE"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DFE947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92909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C1D85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E9508C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7F64B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1D7FFC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B1852E"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284EE4C5"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75AB0FB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 Trigger LAUNCH BROWSER by CALL CONTROL</w:t>
            </w:r>
          </w:p>
        </w:tc>
        <w:tc>
          <w:tcPr>
            <w:tcW w:w="673" w:type="dxa"/>
            <w:shd w:val="clear" w:color="auto" w:fill="auto"/>
            <w:vAlign w:val="center"/>
          </w:tcPr>
          <w:p w14:paraId="3E87AC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75DECDB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871BDA" w14:textId="2276E41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7D447EE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7C4E5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793A658"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61658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1807A3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DD036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F26D4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7B47B0"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279E3B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792270F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by MT Call event</w:t>
            </w:r>
          </w:p>
        </w:tc>
        <w:tc>
          <w:tcPr>
            <w:tcW w:w="673" w:type="dxa"/>
            <w:shd w:val="clear" w:color="auto" w:fill="auto"/>
            <w:vAlign w:val="center"/>
          </w:tcPr>
          <w:p w14:paraId="3955CE57"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2BD9A21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2B446F" w14:textId="4619253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31ED437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6432B90"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EB17A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AF6D0D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9B5741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323BA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75868A9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AF3462"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1F79599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0D6E9BF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originated call</w:t>
            </w:r>
          </w:p>
        </w:tc>
        <w:tc>
          <w:tcPr>
            <w:tcW w:w="673" w:type="dxa"/>
            <w:shd w:val="clear" w:color="auto" w:fill="auto"/>
            <w:vAlign w:val="center"/>
          </w:tcPr>
          <w:p w14:paraId="67634A9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730A11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A02E2B" w14:textId="4DB5872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4F18006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6D49F5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5F2060F"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DF1011"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87832D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444E8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1C941B4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5804129"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450AE9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tcBorders>
              <w:bottom w:val="single" w:sz="4" w:space="0" w:color="auto"/>
            </w:tcBorders>
            <w:shd w:val="clear" w:color="auto" w:fill="auto"/>
            <w:vAlign w:val="center"/>
          </w:tcPr>
          <w:p w14:paraId="0647AC6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terminated call</w:t>
            </w:r>
          </w:p>
        </w:tc>
        <w:tc>
          <w:tcPr>
            <w:tcW w:w="673" w:type="dxa"/>
            <w:tcBorders>
              <w:bottom w:val="single" w:sz="4" w:space="0" w:color="auto"/>
            </w:tcBorders>
            <w:shd w:val="clear" w:color="auto" w:fill="auto"/>
            <w:vAlign w:val="center"/>
          </w:tcPr>
          <w:p w14:paraId="06ACDB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307E195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A0182B" w14:textId="480F74C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tcBorders>
              <w:bottom w:val="single" w:sz="4" w:space="0" w:color="auto"/>
            </w:tcBorders>
            <w:shd w:val="clear" w:color="auto" w:fill="auto"/>
            <w:vAlign w:val="center"/>
          </w:tcPr>
          <w:p w14:paraId="48CC0E7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75424AD"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0FF03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87E5E7E"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2FBE7A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4F3EB3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4FB50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8E7AC1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AC1CFC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84C4AC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DD6D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6AED90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CC9D5C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61B68D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49204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0CC40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6DC85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BC806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185E64D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84FFDD2" w14:textId="1B09985C" w:rsidR="000949CB" w:rsidRPr="004062C7" w:rsidRDefault="006E7766"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1</w:t>
            </w:r>
          </w:p>
        </w:tc>
        <w:tc>
          <w:tcPr>
            <w:tcW w:w="2687" w:type="dxa"/>
            <w:tcBorders>
              <w:top w:val="single" w:sz="4" w:space="0" w:color="auto"/>
            </w:tcBorders>
            <w:shd w:val="clear" w:color="auto" w:fill="auto"/>
            <w:vAlign w:val="center"/>
          </w:tcPr>
          <w:p w14:paraId="2FC9607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5B85B25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317343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C3A9A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1070" w:type="dxa"/>
            <w:tcBorders>
              <w:top w:val="single" w:sz="4" w:space="0" w:color="auto"/>
            </w:tcBorders>
            <w:shd w:val="clear" w:color="auto" w:fill="auto"/>
            <w:vAlign w:val="center"/>
          </w:tcPr>
          <w:p w14:paraId="0F3721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tcBorders>
              <w:top w:val="single" w:sz="4" w:space="0" w:color="auto"/>
            </w:tcBorders>
            <w:shd w:val="clear" w:color="auto" w:fill="auto"/>
            <w:vAlign w:val="center"/>
          </w:tcPr>
          <w:p w14:paraId="5110ED5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116DAE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7C459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40AD57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97765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1A3CFE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546BE22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9CEE69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70866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E0A73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697C7AC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77EA69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0CAC71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440F4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0C3CA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AAE30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7CD39BD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D0E785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no alpha identifier, with network access name</w:t>
            </w:r>
          </w:p>
        </w:tc>
        <w:tc>
          <w:tcPr>
            <w:tcW w:w="673" w:type="dxa"/>
            <w:shd w:val="clear" w:color="auto" w:fill="auto"/>
            <w:vAlign w:val="center"/>
          </w:tcPr>
          <w:p w14:paraId="0F2ACD5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1342A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5F0597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40A59D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9EAF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EAFFC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849FA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EC81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3DB7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0949CB" w14:paraId="56C4AAF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41CD53"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16E912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C3D1F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5A1B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CB2F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DF79D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5323A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8C582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1E7B6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F70F0D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43A7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D33F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3B80B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0949CB" w14:paraId="11E481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DEB29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7756E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1F274C5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alpha identifier</w:t>
            </w:r>
          </w:p>
        </w:tc>
        <w:tc>
          <w:tcPr>
            <w:tcW w:w="673" w:type="dxa"/>
            <w:shd w:val="clear" w:color="auto" w:fill="auto"/>
            <w:vAlign w:val="center"/>
          </w:tcPr>
          <w:p w14:paraId="41A8781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1456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513E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1C8150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DBA67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C8E76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068DB7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B774A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0365E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6998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16E1E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0949CB" w14:paraId="7DFEB7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5B3CB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535441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814F9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D720C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6126D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02B27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844D3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92878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46706F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F82E3E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6F162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B09C5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6ACA3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DB74B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18A1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0949CB" w14:paraId="689F9DB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DDDA1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D03604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591035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null alpha identifier</w:t>
            </w:r>
          </w:p>
        </w:tc>
        <w:tc>
          <w:tcPr>
            <w:tcW w:w="673" w:type="dxa"/>
            <w:shd w:val="clear" w:color="auto" w:fill="auto"/>
            <w:vAlign w:val="center"/>
          </w:tcPr>
          <w:p w14:paraId="173A1D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8AF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07EF3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170CEB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FB75C7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862D8C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2265A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A306D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4A6F6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468C4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72B8F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222ED81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25981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48961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B3451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DDDB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7E094F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BFCAE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1D8E85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0955862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08636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958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28058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6BCF0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25159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5F411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5F55CF6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performed with modifications (buffer size)</w:t>
            </w:r>
          </w:p>
        </w:tc>
        <w:tc>
          <w:tcPr>
            <w:tcW w:w="673" w:type="dxa"/>
            <w:shd w:val="clear" w:color="auto" w:fill="auto"/>
            <w:vAlign w:val="center"/>
          </w:tcPr>
          <w:p w14:paraId="7A0211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573A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96F570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C152</w:t>
            </w:r>
          </w:p>
        </w:tc>
        <w:tc>
          <w:tcPr>
            <w:tcW w:w="1070" w:type="dxa"/>
            <w:shd w:val="clear" w:color="auto" w:fill="auto"/>
            <w:vAlign w:val="center"/>
          </w:tcPr>
          <w:p w14:paraId="3F6B36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27451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09179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F441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856D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D85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3264E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6D89A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A46046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2413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1E29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1873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07F8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C152 </w:t>
            </w:r>
            <w:r>
              <w:rPr>
                <w:rFonts w:ascii="Arial" w:hAnsi="Arial" w:cs="Arial"/>
                <w:color w:val="000000"/>
                <w:sz w:val="14"/>
                <w:szCs w:val="14"/>
                <w:lang w:val="en-US"/>
              </w:rPr>
              <w:t>AND</w:t>
            </w:r>
          </w:p>
          <w:p w14:paraId="27D4BD9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79E5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A6F004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F6AEA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A1E6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1052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4795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AB8D5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55699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2C10C9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shd w:val="clear" w:color="auto" w:fill="auto"/>
            <w:vAlign w:val="center"/>
          </w:tcPr>
          <w:p w14:paraId="130BE5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A6D5C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608CA0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FDB0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585C43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6A3E10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7FDAE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13AB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8F4F72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5AEEC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86C8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07BBDF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open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with alpha identifier, User did not accept the proactive command</w:t>
            </w:r>
          </w:p>
        </w:tc>
        <w:tc>
          <w:tcPr>
            <w:tcW w:w="673" w:type="dxa"/>
            <w:shd w:val="clear" w:color="auto" w:fill="auto"/>
            <w:vAlign w:val="center"/>
          </w:tcPr>
          <w:p w14:paraId="4D71F6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1003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96FBC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1E91D9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C4CC3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7FA31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4598E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C18E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13C7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DD6A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5B52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6C40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0949CB" w14:paraId="4EF4201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8BB5BA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6B7FB7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380B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12C2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BA99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A5A0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441463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C183 </w:t>
            </w:r>
            <w:r>
              <w:rPr>
                <w:rFonts w:ascii="Arial" w:hAnsi="Arial" w:cs="Arial"/>
                <w:color w:val="000000"/>
                <w:sz w:val="14"/>
                <w:szCs w:val="14"/>
                <w:lang w:val="en-US"/>
              </w:rPr>
              <w:t>AND</w:t>
            </w:r>
          </w:p>
          <w:p w14:paraId="5D3174D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D5CDC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75F7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EAE03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C43B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1D8F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19B66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7813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9757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0949CB" w14:paraId="7DE147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80B27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24AF5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shd w:val="clear" w:color="auto" w:fill="auto"/>
            <w:vAlign w:val="center"/>
          </w:tcPr>
          <w:p w14:paraId="60BE64D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032EE1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387E4B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31E1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74ADE8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4EC9C6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DCAA9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D2D9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D375D0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B16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0ECEB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7C21C33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immediate link establishment, no alpha identifier, with network access name</w:t>
            </w:r>
          </w:p>
        </w:tc>
        <w:tc>
          <w:tcPr>
            <w:tcW w:w="673" w:type="dxa"/>
            <w:shd w:val="clear" w:color="auto" w:fill="auto"/>
            <w:vAlign w:val="center"/>
          </w:tcPr>
          <w:p w14:paraId="364C1D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1B75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356FE3B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07EB3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AC8F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21680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64512D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5D9DF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821E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CF00A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57B4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AB93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E0F73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F9D1A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ECDF4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3E074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A8EA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429EF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C547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164B47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04DC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281FF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0284F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456E55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E376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586E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858D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934D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2288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CB06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78A15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AD3696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B7EFDC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Multi OPEN CHANNEL, one in TCP Server  mode </w:t>
            </w:r>
            <w:r>
              <w:rPr>
                <w:rFonts w:ascii="Arial" w:hAnsi="Arial" w:cs="Arial"/>
                <w:color w:val="000000"/>
                <w:sz w:val="14"/>
                <w:szCs w:val="14"/>
                <w:lang w:val="en-US"/>
              </w:rPr>
              <w:t xml:space="preserve">and </w:t>
            </w:r>
            <w:r w:rsidRPr="004062C7">
              <w:rPr>
                <w:rFonts w:ascii="Arial" w:hAnsi="Arial" w:cs="Arial"/>
                <w:color w:val="000000"/>
                <w:sz w:val="14"/>
                <w:szCs w:val="14"/>
                <w:lang w:val="en-US"/>
              </w:rPr>
              <w:t>one in TCP Client mode.</w:t>
            </w:r>
          </w:p>
        </w:tc>
        <w:tc>
          <w:tcPr>
            <w:tcW w:w="673" w:type="dxa"/>
            <w:shd w:val="clear" w:color="auto" w:fill="auto"/>
            <w:vAlign w:val="center"/>
          </w:tcPr>
          <w:p w14:paraId="01DB0D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BABFA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1FC4926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319C9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151FE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18B98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536C22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767073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185E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EEA0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A28B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7F6B2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D4718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144F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329E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F68A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1A3CB9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B008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C192 </w:t>
            </w:r>
            <w:r>
              <w:rPr>
                <w:rFonts w:ascii="Arial" w:hAnsi="Arial" w:cs="Arial"/>
                <w:color w:val="000000"/>
                <w:sz w:val="14"/>
                <w:szCs w:val="14"/>
                <w:lang w:val="en-US"/>
              </w:rPr>
              <w:t>AND</w:t>
            </w:r>
          </w:p>
          <w:p w14:paraId="4A3363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8781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881A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57541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0E5840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6ABBF4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AE63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20D1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8C9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D288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3CF05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DC48E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7E60BA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Default Bearer, GPRS, with null alpha identifier)</w:t>
            </w:r>
          </w:p>
        </w:tc>
        <w:tc>
          <w:tcPr>
            <w:tcW w:w="673" w:type="dxa"/>
            <w:shd w:val="clear" w:color="auto" w:fill="auto"/>
            <w:vAlign w:val="center"/>
          </w:tcPr>
          <w:p w14:paraId="0F59EC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E2D8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4A20E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C191</w:t>
            </w:r>
          </w:p>
        </w:tc>
        <w:tc>
          <w:tcPr>
            <w:tcW w:w="1070" w:type="dxa"/>
            <w:shd w:val="clear" w:color="auto" w:fill="auto"/>
            <w:vAlign w:val="center"/>
          </w:tcPr>
          <w:p w14:paraId="780E3D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557AC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F9020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774597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CB5E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E553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C02E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FFEA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DD137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93FBA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D854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3488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58E3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1654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50C3E2A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5DB1E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2CEC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0718E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2F7B5A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54E0F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4781E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4F65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7B12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DF387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185714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757F1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Bearer</w:t>
            </w:r>
          </w:p>
        </w:tc>
        <w:tc>
          <w:tcPr>
            <w:tcW w:w="673" w:type="dxa"/>
            <w:shd w:val="clear" w:color="auto" w:fill="auto"/>
            <w:vAlign w:val="center"/>
          </w:tcPr>
          <w:p w14:paraId="73E188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2E4409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2D01D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AB56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8278F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0B500E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C132</w:t>
            </w:r>
          </w:p>
        </w:tc>
        <w:tc>
          <w:tcPr>
            <w:tcW w:w="1049" w:type="dxa"/>
            <w:shd w:val="clear" w:color="auto" w:fill="auto"/>
            <w:vAlign w:val="center"/>
          </w:tcPr>
          <w:p w14:paraId="5AF0E8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706DD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5F42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C2F69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830F9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F9534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6BFC420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477DD6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1A312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FA77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CD97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402C06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029F8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3AF43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C530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8EEDF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09AA9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E1B8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738E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2861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2D31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B633B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79CC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B6848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07C56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2CD2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90153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8B36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4AA299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F0AB6E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917EA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9792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2D6D6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E04E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6317B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6D944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DEA16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E250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2D4F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4976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418162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EFB27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9F366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vMerge w:val="restart"/>
            <w:shd w:val="clear" w:color="auto" w:fill="auto"/>
            <w:vAlign w:val="center"/>
          </w:tcPr>
          <w:p w14:paraId="0CF71B3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EDAA70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467F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CA66C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79F6C0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A0077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E409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D3F4E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AA7C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77F55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017F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9482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15F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A9AE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9B7F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57FED3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B798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D502AA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81D21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A64980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29848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CD57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8F8A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8CC67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4BA36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6CF473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8EBB2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2597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E370E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3406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EAAA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9810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CF2AD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A8D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6157C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FCFD9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59AB5F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vMerge w:val="restart"/>
            <w:shd w:val="clear" w:color="auto" w:fill="auto"/>
            <w:vAlign w:val="center"/>
          </w:tcPr>
          <w:p w14:paraId="0B44CD6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989CD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AFC19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A1B8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1DFB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6B415E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5C2F4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334D2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C7893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8AD7D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A2A8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179B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A7F9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1C08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7874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F5EE59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50CE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0C39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FBB20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E854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F832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C08D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1EE26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83E12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055F4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828A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6F8B6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72A9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FDF7D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CD857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84DD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23DA6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7DBF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2AC8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E218CA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9A67F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9312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vMerge w:val="restart"/>
            <w:shd w:val="clear" w:color="auto" w:fill="auto"/>
            <w:vAlign w:val="center"/>
          </w:tcPr>
          <w:p w14:paraId="212FD879"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3906E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F6937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C835D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6A1E1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2B418E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0D0576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591CC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56B5F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3393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CA57B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37D22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91EB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0766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3FA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1CA6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623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5F70C5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81DF22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DFBC6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4A928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28E435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DA2F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52E9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DDDC2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F7927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5E0665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CC35A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D6DBF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646607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4EF5E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E06EB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A77B8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FFC3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F65B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3102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357CD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02F4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5E8C6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62D03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DDA217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vMerge w:val="restart"/>
            <w:shd w:val="clear" w:color="auto" w:fill="auto"/>
            <w:vAlign w:val="center"/>
          </w:tcPr>
          <w:p w14:paraId="1442FC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8EAB4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26D7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01862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288EF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A4C36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8DF9C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8404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49CB5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F27B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38611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948AB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E1E2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A7F9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0B87B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62B0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07E4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75D346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02E28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B8130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FCFA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8E5C7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7EF5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ADB9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B052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75EF3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A60B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09A6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640D0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F7F08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72C1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88728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439AE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EAB9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D899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76B3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CEE20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C1D0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031A2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B13C3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F3B0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vMerge w:val="restart"/>
            <w:shd w:val="clear" w:color="auto" w:fill="auto"/>
            <w:vAlign w:val="center"/>
          </w:tcPr>
          <w:p w14:paraId="076784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294C8B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80E5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F60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3142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37CB8B8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6B3A3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A035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12339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66E5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797D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4E174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522A9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388F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539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FC37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DF2F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47A2953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C33C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CAF79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8837D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D2F5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20BA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8EE91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917C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696FEB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5B4DB7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54BB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BA1521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6D7C2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4604C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3203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CAC3C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8E64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A49D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3780F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5A4F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988E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3767DD5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43237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B466D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vMerge w:val="restart"/>
            <w:shd w:val="clear" w:color="auto" w:fill="auto"/>
            <w:vAlign w:val="center"/>
          </w:tcPr>
          <w:p w14:paraId="00D950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021DE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84282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A789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86118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FF448A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0993E3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993D4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7481C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7F22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C5E7CA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FE0FA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EEF11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DA454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570F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F87E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278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2A00F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A3FBE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045C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6FF7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7BAB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B6CBA4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3256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7240B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CDBF7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DB06E0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7939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996A6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8A73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8B10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EF52E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F01FC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3D1D8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A3F9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B4E0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0949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57CE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89F83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8BD0B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D3E09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vMerge w:val="restart"/>
            <w:shd w:val="clear" w:color="auto" w:fill="auto"/>
            <w:vAlign w:val="center"/>
          </w:tcPr>
          <w:p w14:paraId="0A5CE4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8C3E5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E36C8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6A8CB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48806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1802EB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D8CD5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D66B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2DC74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E700E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FA76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298D1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BAFB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4DFA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330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F0C8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411A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99E575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77CBA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0CDC1D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92BAC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139A4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11EA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6BD0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31D6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230AD2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13BBDF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F391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27CD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40917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CBB4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0D2BC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9E47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1264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95FE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49DD1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B289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5C5E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1F1CA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8A11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DDAE9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vMerge w:val="restart"/>
            <w:shd w:val="clear" w:color="auto" w:fill="auto"/>
            <w:vAlign w:val="center"/>
          </w:tcPr>
          <w:p w14:paraId="7C7F07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04452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2C0D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2014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2BC31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8BE136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EFC0C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66EAA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E7D79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ACFA1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0396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DA446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3C67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424E57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26F63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3C5EB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0A29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69CC0C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EAD45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2E1352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C0ABF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9260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79B3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DE4A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CFCB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FBD02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11D53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2045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A1453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8C77A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7A41D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06BA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3289C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0C0A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023C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DFA5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DDE1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16E0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0F6B9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9CB5D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4F9A6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vMerge w:val="restart"/>
            <w:shd w:val="clear" w:color="auto" w:fill="auto"/>
            <w:vAlign w:val="center"/>
          </w:tcPr>
          <w:p w14:paraId="288271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F5979A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9BB1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F5C5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8B53A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2B8010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6B176E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D0497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44668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1455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327E2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C34D6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21881C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3849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5643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74BB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4C0F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DA886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2A00D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A6FBC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AA1BC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7F944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C45D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4A84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DCAD7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9C8AC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4288DB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76613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0349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336396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45A1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449E2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178FA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397C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5B138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08900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8A08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844D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2A501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33904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633E39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FAFF1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7BD9316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64A20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BB89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986AA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4C4E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05A72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8E98F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33D5E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6C5B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C11B2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0DF5194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D814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CEB5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412E0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9029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F885A4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w:t>
            </w:r>
          </w:p>
        </w:tc>
        <w:tc>
          <w:tcPr>
            <w:tcW w:w="673" w:type="dxa"/>
            <w:shd w:val="clear" w:color="auto" w:fill="auto"/>
            <w:vAlign w:val="center"/>
          </w:tcPr>
          <w:p w14:paraId="3CFBE8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70E86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34B2F0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658C8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21501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40B59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81E6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C64020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3AE96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E171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90181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1973F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E82AC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15798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E3BE5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C0A77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89378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3243C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022168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6C7CA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B75C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65E0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153AB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E353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5603C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DABB3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74C6C5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19E442A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'0B'</w:t>
            </w:r>
          </w:p>
        </w:tc>
        <w:tc>
          <w:tcPr>
            <w:tcW w:w="673" w:type="dxa"/>
            <w:shd w:val="clear" w:color="auto" w:fill="auto"/>
            <w:vAlign w:val="center"/>
          </w:tcPr>
          <w:p w14:paraId="64DD07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6A6B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AEA3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DBA94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9D994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B19B34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13FF2B5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2DA6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3E7B6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F9F11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A1F51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vMerge w:val="restart"/>
            <w:shd w:val="clear" w:color="auto" w:fill="auto"/>
            <w:vAlign w:val="center"/>
          </w:tcPr>
          <w:p w14:paraId="32452E8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 with Network Access Name, with alpha identifier</w:t>
            </w:r>
          </w:p>
        </w:tc>
        <w:tc>
          <w:tcPr>
            <w:tcW w:w="673" w:type="dxa"/>
            <w:shd w:val="clear" w:color="auto" w:fill="auto"/>
            <w:vAlign w:val="center"/>
          </w:tcPr>
          <w:p w14:paraId="2315E4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DCA0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3FF6B3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640D1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B1B6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BAC8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4BA97C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0187E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6C09B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618542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E606F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A332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3F9E8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40F08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57A3D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3619B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8495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55FE0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2B8D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3D60C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A256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D8F6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6169BB0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3038AD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5FE7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F3A8F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494AA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53B2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28FFF3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60AC5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C0378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711E4F0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with alpha identifier, user did not accept the proactive command</w:t>
            </w:r>
          </w:p>
        </w:tc>
        <w:tc>
          <w:tcPr>
            <w:tcW w:w="673" w:type="dxa"/>
            <w:shd w:val="clear" w:color="auto" w:fill="auto"/>
            <w:vAlign w:val="center"/>
          </w:tcPr>
          <w:p w14:paraId="32CA2F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932CC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8B1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C182 </w:t>
            </w:r>
            <w:r>
              <w:rPr>
                <w:rFonts w:ascii="Arial" w:hAnsi="Arial" w:cs="Arial"/>
                <w:color w:val="000000"/>
                <w:sz w:val="14"/>
                <w:szCs w:val="14"/>
                <w:lang w:val="en-US"/>
              </w:rPr>
              <w:t>AND</w:t>
            </w:r>
          </w:p>
          <w:p w14:paraId="721EBC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02EE80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8927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C688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357DE5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39EB56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45B66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80A65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F7B31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3439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A533B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3F58B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E3A6B7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4239CD6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default EPS bearer</w:t>
            </w:r>
          </w:p>
        </w:tc>
        <w:tc>
          <w:tcPr>
            <w:tcW w:w="673" w:type="dxa"/>
            <w:shd w:val="clear" w:color="auto" w:fill="auto"/>
            <w:vAlign w:val="center"/>
          </w:tcPr>
          <w:p w14:paraId="3E890C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C1E8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05CD4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35A16C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C08B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1B8CA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93E2A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100D0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75B51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4670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EB97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0CF91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BD27B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25A8BB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not a 3GPP PS data off exempt service</w:t>
            </w:r>
          </w:p>
        </w:tc>
        <w:tc>
          <w:tcPr>
            <w:tcW w:w="673" w:type="dxa"/>
            <w:shd w:val="clear" w:color="auto" w:fill="auto"/>
            <w:vAlign w:val="center"/>
          </w:tcPr>
          <w:p w14:paraId="553E01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6CEA6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E807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606D10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31759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1CE8E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C483C8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6A464D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208D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8F8B20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0EE1C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F88C7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1932D2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a 3GPP PS data off exempt service</w:t>
            </w:r>
          </w:p>
        </w:tc>
        <w:tc>
          <w:tcPr>
            <w:tcW w:w="673" w:type="dxa"/>
            <w:shd w:val="clear" w:color="auto" w:fill="auto"/>
            <w:vAlign w:val="center"/>
          </w:tcPr>
          <w:p w14:paraId="4DB14E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62A22D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8837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39D274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9D378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BDDF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F22F0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6A69C0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0997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6472A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D2579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76F3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2D60BAB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CHANNEL,Maximum number of open channel requests</w:t>
            </w:r>
          </w:p>
        </w:tc>
        <w:tc>
          <w:tcPr>
            <w:tcW w:w="673" w:type="dxa"/>
            <w:shd w:val="clear" w:color="auto" w:fill="auto"/>
            <w:vAlign w:val="center"/>
          </w:tcPr>
          <w:p w14:paraId="72E723D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55EB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257C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EAC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A0A9A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3983E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2A2E3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NB-SS(See NOTE)</w:t>
            </w:r>
          </w:p>
        </w:tc>
        <w:tc>
          <w:tcPr>
            <w:tcW w:w="676" w:type="dxa"/>
            <w:shd w:val="clear" w:color="auto" w:fill="auto"/>
            <w:vAlign w:val="center"/>
          </w:tcPr>
          <w:p w14:paraId="4E0B3D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B7F6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11CF0F3" w14:textId="77777777" w:rsidTr="006E776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8F6CC0"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44BD3C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tcBorders>
              <w:bottom w:val="single" w:sz="4" w:space="0" w:color="auto"/>
            </w:tcBorders>
            <w:shd w:val="clear" w:color="auto" w:fill="auto"/>
            <w:vAlign w:val="center"/>
          </w:tcPr>
          <w:p w14:paraId="2C090E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OPEN CHANNEL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 IARI list stored on the USIM</w:t>
            </w:r>
          </w:p>
        </w:tc>
        <w:tc>
          <w:tcPr>
            <w:tcW w:w="673" w:type="dxa"/>
            <w:tcBorders>
              <w:bottom w:val="single" w:sz="4" w:space="0" w:color="auto"/>
            </w:tcBorders>
            <w:shd w:val="clear" w:color="auto" w:fill="auto"/>
            <w:vAlign w:val="center"/>
          </w:tcPr>
          <w:p w14:paraId="72906C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tcBorders>
              <w:bottom w:val="single" w:sz="4" w:space="0" w:color="auto"/>
            </w:tcBorders>
            <w:shd w:val="clear" w:color="auto" w:fill="auto"/>
            <w:vAlign w:val="center"/>
          </w:tcPr>
          <w:p w14:paraId="29AAE8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CA4D7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C207</w:t>
            </w:r>
          </w:p>
        </w:tc>
        <w:tc>
          <w:tcPr>
            <w:tcW w:w="1070" w:type="dxa"/>
            <w:tcBorders>
              <w:bottom w:val="single" w:sz="4" w:space="0" w:color="auto"/>
            </w:tcBorders>
            <w:shd w:val="clear" w:color="auto" w:fill="auto"/>
            <w:vAlign w:val="center"/>
          </w:tcPr>
          <w:p w14:paraId="7AEFF5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2AB19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0E89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1DCBCB4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tcBorders>
              <w:bottom w:val="single" w:sz="4" w:space="0" w:color="auto"/>
            </w:tcBorders>
            <w:shd w:val="clear" w:color="auto" w:fill="auto"/>
            <w:vAlign w:val="center"/>
          </w:tcPr>
          <w:p w14:paraId="2E428D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48D8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tcBorders>
              <w:bottom w:val="single" w:sz="4" w:space="0" w:color="auto"/>
            </w:tcBorders>
            <w:shd w:val="clear" w:color="auto" w:fill="auto"/>
            <w:vAlign w:val="center"/>
          </w:tcPr>
          <w:p w14:paraId="67A023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58096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21060E3"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02A560"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108F2999" w14:textId="7D8B4D6C"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8.1</w:t>
            </w:r>
          </w:p>
        </w:tc>
        <w:tc>
          <w:tcPr>
            <w:tcW w:w="2687" w:type="dxa"/>
            <w:tcBorders>
              <w:bottom w:val="single" w:sz="4" w:space="0" w:color="auto"/>
            </w:tcBorders>
            <w:shd w:val="clear" w:color="auto" w:fill="auto"/>
            <w:vAlign w:val="center"/>
          </w:tcPr>
          <w:p w14:paraId="5F3B7E43" w14:textId="64263373"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'03' – Default PDU Session</w:t>
            </w:r>
          </w:p>
        </w:tc>
        <w:tc>
          <w:tcPr>
            <w:tcW w:w="673" w:type="dxa"/>
            <w:tcBorders>
              <w:bottom w:val="single" w:sz="4" w:space="0" w:color="auto"/>
            </w:tcBorders>
            <w:shd w:val="clear" w:color="auto" w:fill="auto"/>
            <w:vAlign w:val="center"/>
          </w:tcPr>
          <w:p w14:paraId="0867CC93" w14:textId="2890AF80"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111FDD0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E6EFCCF" w14:textId="51A98A7B"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032675F" w14:textId="77777777" w:rsidR="006E7766" w:rsidRPr="00403E54"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52E54B91" w14:textId="58B4ADC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4190E69F" w14:textId="267BBEA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EEC3FA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8528DA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2A40B466" w14:textId="77777777" w:rsidTr="006E776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61A0A3"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515C3B38" w14:textId="744ED7B3"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8.2</w:t>
            </w:r>
          </w:p>
        </w:tc>
        <w:tc>
          <w:tcPr>
            <w:tcW w:w="2687" w:type="dxa"/>
            <w:tcBorders>
              <w:bottom w:val="single" w:sz="4" w:space="0" w:color="auto"/>
            </w:tcBorders>
            <w:shd w:val="clear" w:color="auto" w:fill="auto"/>
            <w:vAlign w:val="center"/>
          </w:tcPr>
          <w:p w14:paraId="5A58C16A" w14:textId="0FB5DA9A"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'0C'</w:t>
            </w:r>
          </w:p>
        </w:tc>
        <w:tc>
          <w:tcPr>
            <w:tcW w:w="673" w:type="dxa"/>
            <w:tcBorders>
              <w:bottom w:val="single" w:sz="4" w:space="0" w:color="auto"/>
            </w:tcBorders>
            <w:shd w:val="clear" w:color="auto" w:fill="auto"/>
            <w:vAlign w:val="center"/>
          </w:tcPr>
          <w:p w14:paraId="1A00D2D5" w14:textId="4E900110"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2CA4E8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D6EEC44" w14:textId="0585A8B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3A64F84" w14:textId="77777777" w:rsidR="006E7766" w:rsidRPr="00403E54"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336AC0B3" w14:textId="4E456F6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216F5E42" w14:textId="58CF33A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487FCB8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9B0447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7CAE54C"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5574FD"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5C75CFC5" w14:textId="1FFD9631"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8.3</w:t>
            </w:r>
          </w:p>
        </w:tc>
        <w:tc>
          <w:tcPr>
            <w:tcW w:w="2687" w:type="dxa"/>
            <w:tcBorders>
              <w:bottom w:val="single" w:sz="4" w:space="0" w:color="auto"/>
            </w:tcBorders>
            <w:shd w:val="clear" w:color="auto" w:fill="auto"/>
            <w:vAlign w:val="center"/>
          </w:tcPr>
          <w:p w14:paraId="2EB0ABCF" w14:textId="5E778754"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after receiving policy update for URSP from network</w:t>
            </w:r>
          </w:p>
        </w:tc>
        <w:tc>
          <w:tcPr>
            <w:tcW w:w="673" w:type="dxa"/>
            <w:tcBorders>
              <w:bottom w:val="single" w:sz="4" w:space="0" w:color="auto"/>
            </w:tcBorders>
            <w:shd w:val="clear" w:color="auto" w:fill="auto"/>
            <w:vAlign w:val="center"/>
          </w:tcPr>
          <w:p w14:paraId="4ABBE59C" w14:textId="2A8F7DD4"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2564817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BC78C5F" w14:textId="5DDAFF76"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35873CB7" w14:textId="77777777" w:rsidR="006E7766" w:rsidRPr="00403E54"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5160DFB1" w14:textId="20311312"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C727893" w14:textId="15B5642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E8848C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D5C44D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81D3345" w14:textId="77777777" w:rsidTr="005072B9">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CB56C6"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CCCAC51" w14:textId="6AD09C29"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8.4</w:t>
            </w:r>
          </w:p>
        </w:tc>
        <w:tc>
          <w:tcPr>
            <w:tcW w:w="2687" w:type="dxa"/>
            <w:tcBorders>
              <w:bottom w:val="single" w:sz="4" w:space="0" w:color="auto"/>
            </w:tcBorders>
            <w:shd w:val="clear" w:color="auto" w:fill="auto"/>
            <w:vAlign w:val="center"/>
          </w:tcPr>
          <w:p w14:paraId="62FB76B7" w14:textId="6003C93A"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PDU Session is already available for the same DNN</w:t>
            </w:r>
          </w:p>
        </w:tc>
        <w:tc>
          <w:tcPr>
            <w:tcW w:w="673" w:type="dxa"/>
            <w:tcBorders>
              <w:bottom w:val="single" w:sz="4" w:space="0" w:color="auto"/>
            </w:tcBorders>
            <w:shd w:val="clear" w:color="auto" w:fill="auto"/>
            <w:vAlign w:val="center"/>
          </w:tcPr>
          <w:p w14:paraId="64063BC5" w14:textId="0C4BAB7D"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5E2FE6F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EBD1308" w14:textId="4DFE7FB9"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3776C795" w14:textId="77777777" w:rsidR="006E7766" w:rsidRPr="00403E54"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669010AA" w14:textId="62D35DC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3FDC4637" w14:textId="61C122B6"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07E7A8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F2E8E7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5072B9" w14:paraId="44C75029" w14:textId="77777777" w:rsidTr="005072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988A8B" w14:textId="77777777" w:rsidR="005072B9" w:rsidRPr="002143A2" w:rsidRDefault="005072B9" w:rsidP="005072B9">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07DC8C" w14:textId="7B9150EA" w:rsidR="005072B9" w:rsidRPr="00403E54" w:rsidRDefault="005072B9" w:rsidP="005072B9">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8.5</w:t>
            </w:r>
          </w:p>
        </w:tc>
        <w:tc>
          <w:tcPr>
            <w:tcW w:w="2687" w:type="dxa"/>
            <w:tcBorders>
              <w:bottom w:val="single" w:sz="4" w:space="0" w:color="auto"/>
            </w:tcBorders>
            <w:shd w:val="clear" w:color="auto" w:fill="auto"/>
            <w:vAlign w:val="center"/>
          </w:tcPr>
          <w:p w14:paraId="08A4CFD6" w14:textId="1ECFC1A1" w:rsidR="005072B9" w:rsidRPr="00403E54" w:rsidRDefault="005072B9" w:rsidP="005072B9">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w:t>
            </w:r>
            <w:r>
              <w:rPr>
                <w:rFonts w:ascii="Arial" w:hAnsi="Arial" w:cs="Arial"/>
                <w:color w:val="000000"/>
                <w:sz w:val="14"/>
                <w:szCs w:val="14"/>
                <w:lang w:val="en-US"/>
              </w:rPr>
              <w:t>2</w:t>
            </w:r>
            <w:r w:rsidRPr="00403E54">
              <w:rPr>
                <w:rFonts w:ascii="Arial" w:hAnsi="Arial" w:cs="Arial"/>
                <w:color w:val="000000"/>
                <w:sz w:val="14"/>
                <w:szCs w:val="14"/>
                <w:lang w:val="en-US"/>
              </w:rPr>
              <w:t>' – Default PDU Session</w:t>
            </w:r>
          </w:p>
        </w:tc>
        <w:tc>
          <w:tcPr>
            <w:tcW w:w="673" w:type="dxa"/>
            <w:tcBorders>
              <w:bottom w:val="single" w:sz="4" w:space="0" w:color="auto"/>
            </w:tcBorders>
            <w:shd w:val="clear" w:color="auto" w:fill="auto"/>
            <w:vAlign w:val="center"/>
          </w:tcPr>
          <w:p w14:paraId="35C60A94" w14:textId="23441169" w:rsidR="005072B9" w:rsidRPr="00403E54" w:rsidRDefault="005072B9" w:rsidP="005072B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09908E56" w14:textId="77777777" w:rsidR="005072B9" w:rsidRPr="004062C7" w:rsidRDefault="005072B9" w:rsidP="005072B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9B1200F" w14:textId="055CAD68" w:rsidR="005072B9" w:rsidRPr="00403E54" w:rsidRDefault="005072B9" w:rsidP="005072B9">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72372">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4F753477" w14:textId="77777777" w:rsidR="005072B9" w:rsidRPr="00403E54" w:rsidRDefault="005072B9" w:rsidP="005072B9">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6B27965F" w14:textId="5E6A9038" w:rsidR="005072B9" w:rsidRPr="00403E54" w:rsidRDefault="005072B9" w:rsidP="005072B9">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68C099D1" w14:textId="392BB020" w:rsidR="005072B9" w:rsidRPr="00403E54" w:rsidRDefault="005072B9" w:rsidP="005072B9">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FD9E8ED" w14:textId="77777777" w:rsidR="005072B9" w:rsidRPr="004062C7" w:rsidRDefault="005072B9" w:rsidP="005072B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5C9AB8F" w14:textId="77777777" w:rsidR="005072B9" w:rsidRPr="004062C7" w:rsidRDefault="005072B9" w:rsidP="005072B9">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5072B9" w14:paraId="2D939EBB" w14:textId="77777777" w:rsidTr="005072B9">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D5B0C1D" w14:textId="77777777" w:rsidR="005072B9" w:rsidRPr="002143A2" w:rsidRDefault="005072B9" w:rsidP="005072B9">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8EC787F" w14:textId="19FF948A" w:rsidR="005072B9" w:rsidRPr="00403E54" w:rsidRDefault="005072B9" w:rsidP="005072B9">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8.6</w:t>
            </w:r>
          </w:p>
        </w:tc>
        <w:tc>
          <w:tcPr>
            <w:tcW w:w="2687" w:type="dxa"/>
            <w:tcBorders>
              <w:bottom w:val="single" w:sz="4" w:space="0" w:color="auto"/>
            </w:tcBorders>
            <w:shd w:val="clear" w:color="auto" w:fill="auto"/>
            <w:vAlign w:val="center"/>
          </w:tcPr>
          <w:p w14:paraId="42D7704F" w14:textId="03AA4340" w:rsidR="005072B9" w:rsidRPr="00403E54" w:rsidRDefault="005072B9" w:rsidP="005072B9">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w:t>
            </w:r>
            <w:r>
              <w:rPr>
                <w:rFonts w:ascii="Arial" w:hAnsi="Arial" w:cs="Arial"/>
                <w:color w:val="000000"/>
                <w:sz w:val="14"/>
                <w:szCs w:val="14"/>
                <w:lang w:val="en-US"/>
              </w:rPr>
              <w:t>B</w:t>
            </w:r>
            <w:r w:rsidRPr="00403E54">
              <w:rPr>
                <w:rFonts w:ascii="Arial" w:hAnsi="Arial" w:cs="Arial"/>
                <w:color w:val="000000"/>
                <w:sz w:val="14"/>
                <w:szCs w:val="14"/>
                <w:lang w:val="en-US"/>
              </w:rPr>
              <w:t>' – Default PDU Session</w:t>
            </w:r>
          </w:p>
        </w:tc>
        <w:tc>
          <w:tcPr>
            <w:tcW w:w="673" w:type="dxa"/>
            <w:tcBorders>
              <w:bottom w:val="single" w:sz="4" w:space="0" w:color="auto"/>
            </w:tcBorders>
            <w:shd w:val="clear" w:color="auto" w:fill="auto"/>
            <w:vAlign w:val="center"/>
          </w:tcPr>
          <w:p w14:paraId="5DFC6E2C" w14:textId="35E2A65F" w:rsidR="005072B9" w:rsidRPr="00403E54" w:rsidRDefault="005072B9" w:rsidP="005072B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381B8845" w14:textId="77777777" w:rsidR="005072B9" w:rsidRPr="004062C7" w:rsidRDefault="005072B9" w:rsidP="005072B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3478354" w14:textId="53156639" w:rsidR="005072B9" w:rsidRPr="00403E54" w:rsidRDefault="005072B9" w:rsidP="005072B9">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72372">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6FF7F22" w14:textId="77777777" w:rsidR="005072B9" w:rsidRPr="00403E54" w:rsidRDefault="005072B9" w:rsidP="005072B9">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3985F333" w14:textId="42BD20CE" w:rsidR="005072B9" w:rsidRPr="00403E54" w:rsidRDefault="005072B9" w:rsidP="005072B9">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62CFC284" w14:textId="6CA05693" w:rsidR="005072B9" w:rsidRPr="00403E54" w:rsidRDefault="005072B9" w:rsidP="005072B9">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7663DBC" w14:textId="77777777" w:rsidR="005072B9" w:rsidRPr="004062C7" w:rsidRDefault="005072B9" w:rsidP="005072B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85B31D6" w14:textId="77777777" w:rsidR="005072B9" w:rsidRPr="004062C7" w:rsidRDefault="005072B9" w:rsidP="005072B9">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C050790"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545D9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5963B7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F755D5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8AA3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5A1F3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F8D1F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49AD0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244A40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E54F5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5F387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C94EE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800083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447E4D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5231B9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successful</w:t>
            </w:r>
          </w:p>
        </w:tc>
        <w:tc>
          <w:tcPr>
            <w:tcW w:w="673" w:type="dxa"/>
            <w:tcBorders>
              <w:top w:val="single" w:sz="4" w:space="0" w:color="auto"/>
            </w:tcBorders>
            <w:shd w:val="clear" w:color="auto" w:fill="auto"/>
            <w:vAlign w:val="center"/>
          </w:tcPr>
          <w:p w14:paraId="6EE669F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87CEB9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B671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0D73A35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4E18F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tcBorders>
              <w:top w:val="single" w:sz="4" w:space="0" w:color="auto"/>
            </w:tcBorders>
            <w:shd w:val="clear" w:color="auto" w:fill="auto"/>
            <w:vAlign w:val="center"/>
          </w:tcPr>
          <w:p w14:paraId="571FDB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3B34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65C8B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76AF0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586C05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8B3A4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048044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D9A22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2EF4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3657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08A17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527D35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E25F8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78AC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6906C8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A046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D050D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A4E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3747FA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12388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D0E4E9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18E979E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an invalid channel identifier</w:t>
            </w:r>
          </w:p>
        </w:tc>
        <w:tc>
          <w:tcPr>
            <w:tcW w:w="673" w:type="dxa"/>
            <w:shd w:val="clear" w:color="auto" w:fill="auto"/>
            <w:vAlign w:val="center"/>
          </w:tcPr>
          <w:p w14:paraId="4FF764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C7D53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4C944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DE118B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7E3C3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8D8B6A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E36EF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240A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BAD47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4F09EE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517DD6"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C554A9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1C5B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DBF36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159F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966B4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9DEC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82865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6821C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77E594C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9A3C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5D90F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8F34F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9DD29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0D11C3"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66F136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E47F45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 an already closed channel</w:t>
            </w:r>
          </w:p>
        </w:tc>
        <w:tc>
          <w:tcPr>
            <w:tcW w:w="673" w:type="dxa"/>
            <w:shd w:val="clear" w:color="auto" w:fill="auto"/>
            <w:vAlign w:val="center"/>
          </w:tcPr>
          <w:p w14:paraId="79748D1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56422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351A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7501B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7326ED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D3336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67D5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795C7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2CCC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7AFB2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D0207A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ED18A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FD8210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77D94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D6E9B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8D1979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B0F14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E258CA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90FA2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D928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EE909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25034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A137A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E0FE2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0B81E02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080F9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EDD2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BD7E4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4A3632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7B1EDF4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695F8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78337E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05768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CA12DC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65F42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853386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A6C9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8C73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921D4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0259B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738C58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FDC1A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FAEA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0AB65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02BF7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B77FC1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350FD4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B48D50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21DA8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1C9CE4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FB543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5DB3E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F9203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54EF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707EE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C171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C8C1D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DA6F2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3E71B8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41928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432769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EFD11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96D7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ECE0A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2184EB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43C9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A8F8B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FA0E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711E2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23B3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B9C8D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5B8A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D363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A01DB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64E10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719411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E261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D47E4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FCF27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EF5B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9949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11A4D2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B1F97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FD7E4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8E35B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480B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7FB40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D8D4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50FBD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DB69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7CD4F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FA8DE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4D741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A6B8CF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1B0BCE2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EF164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D9BCA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CB2133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697E7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7C96B8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D299B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4D86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2E3A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D95F4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D1B9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B8E12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2D37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9823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1B225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7916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62E7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4D8B4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E478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EE08A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CEDA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DB215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3DFB6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857C8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AA143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7AB58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68E2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9D6E9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BB60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6FE9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4E75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4F83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CFCC81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61E81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10BA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1DF0AE2"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4B147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05A4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86AF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104F29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45DC61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3289DE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E29FA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B6F0E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8843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C9968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440D9E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6F55D4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0809C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6C6F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FFBC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DB739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6075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A418F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5E10C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BB738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0DD0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FB10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DAA46E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86EF0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31A82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AFA64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E166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C1846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5470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45FDDC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CCC62C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F54D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B744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CFEDE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E6EA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E15AA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2F7A4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72D5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7974816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059670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76849A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DE7E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ABF2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6F8B8B2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7656E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9555A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A8CB2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B036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D2D4B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DC6CA3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47A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D4CB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8706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1B218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A9DE1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60B8F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6A51A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FF052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744E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03C9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4A05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FB018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31B6B4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92506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C79F85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37F6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2402B8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5A19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69B43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75A00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8936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EADD0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2DFC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342C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0F84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7781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27FA5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46BB43C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9240C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F7B1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75793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5B814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71E42E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D7B6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37089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4F5455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6CF0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B457E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40A44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F3EE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0017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974A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021C9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EF3DE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5087D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7792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4C6FC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6A06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7FC6D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FBA8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C7F0F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17DDF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4EEFE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FB5B1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854E3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B9A72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323D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57E43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7EAAB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C295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FEC7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3431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6D23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FAF26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9910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2472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C4FA03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15C29A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5BF3A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2167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99B2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36B04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BA42E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8F17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9109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22D7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EA80D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021E5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7484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0FB3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5C9E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2C1A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0246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31B30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AF056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7006E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C63F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725C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4F474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96DB4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50B260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6272B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7CEA9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5030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56F27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45254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58134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8B5D5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D9AF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2E17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38AE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8CAE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8C2AB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54437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AC5EA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44B9132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1F8B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42E84F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B013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8D7EE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EEC66F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E3634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08F6D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96A5D3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86DA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06BE0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5A287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3A4B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7EFF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1A44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CD5F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133B3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4BED3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ED7F9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80D9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3500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C6FC9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86C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B172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D8F7A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44DC7B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6F29A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41E32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7582AC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1D2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652BF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F828FD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D530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A8FE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480DA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3FC3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5EB51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7F788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04017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75CFB3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C3454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A7AC6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18E8FC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52F09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487C36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03679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4F1E5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F107B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53CD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7F38C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573DA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90CE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5FA0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9D74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89DF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408D90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564B5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93FD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75BA7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8045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FD9F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D98D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1F32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7D4A9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48167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639C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6C64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C55E59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55C7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3E44C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85AB66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B14C2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77432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5728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BA66D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0122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7A592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ABAF9D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20EC02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AEED1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EF43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3C0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93BF8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CB6EC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09908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EB270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D45FF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5F33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4DD7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157D64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C502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F7B0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3CEF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DCF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75FC79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91A7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9DD64E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74472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D9C80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DC9F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E83F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FD8A2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54F077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819FC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80428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8FC3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4340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1E9E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4B4D0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7BC1B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843A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B4F59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3EAA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1AFC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767AF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78C44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40E71C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193053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E0B14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A0EC0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0B0B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9D26A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85D2A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92B4B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CFEE3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977E4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833F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12EC9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F07F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643E01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D091C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76847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0C4DA5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EPS bearer, successful</w:t>
            </w:r>
          </w:p>
        </w:tc>
        <w:tc>
          <w:tcPr>
            <w:tcW w:w="673" w:type="dxa"/>
            <w:shd w:val="clear" w:color="auto" w:fill="auto"/>
            <w:vAlign w:val="center"/>
          </w:tcPr>
          <w:p w14:paraId="0AFA1B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0B03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9861A7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48B2DC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D1DCF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E17C9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1A95D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96CA6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83B01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A6A63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59A993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F927E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7C965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79F939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EEE75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B2DF7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8595D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8D1B8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94D36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087FAD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5421E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48D3D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98ABE4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B324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3FECF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F4A5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28892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C5A660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successful</w:t>
            </w:r>
          </w:p>
        </w:tc>
        <w:tc>
          <w:tcPr>
            <w:tcW w:w="673" w:type="dxa"/>
            <w:shd w:val="clear" w:color="auto" w:fill="auto"/>
            <w:vAlign w:val="center"/>
          </w:tcPr>
          <w:p w14:paraId="130938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ECF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FF99A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59DFA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895A9D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30A243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0A12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96BA8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21F88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BC2C5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564E2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6902D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9F7F7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EA1EB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A96A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B56AC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3B92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65350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3E93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CAFF9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60BCB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D938E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0C0C0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A170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A2BB9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4C24A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6262C7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71840A3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qualifier set to 1</w:t>
            </w:r>
          </w:p>
        </w:tc>
        <w:tc>
          <w:tcPr>
            <w:tcW w:w="673" w:type="dxa"/>
            <w:shd w:val="clear" w:color="auto" w:fill="auto"/>
            <w:vAlign w:val="center"/>
          </w:tcPr>
          <w:p w14:paraId="718818DF" w14:textId="172EE066" w:rsidR="000949CB" w:rsidRPr="004062C7" w:rsidRDefault="006E7766"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Rel-8</w:t>
            </w:r>
          </w:p>
        </w:tc>
        <w:tc>
          <w:tcPr>
            <w:tcW w:w="708" w:type="dxa"/>
            <w:shd w:val="clear" w:color="auto" w:fill="auto"/>
            <w:vAlign w:val="center"/>
          </w:tcPr>
          <w:p w14:paraId="0D2F14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3EDF8E" w14:textId="26A41B54" w:rsidR="000949CB" w:rsidRPr="004062C7"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C230</w:t>
            </w:r>
          </w:p>
        </w:tc>
        <w:tc>
          <w:tcPr>
            <w:tcW w:w="1070" w:type="dxa"/>
            <w:shd w:val="clear" w:color="auto" w:fill="auto"/>
            <w:vAlign w:val="center"/>
          </w:tcPr>
          <w:p w14:paraId="211342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FB26A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005F8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02C9C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734D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47F18D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E8A5C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CBEE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66FCC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BFBCB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5B47D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'03' – Default PDU Session, successful.</w:t>
            </w:r>
          </w:p>
        </w:tc>
        <w:tc>
          <w:tcPr>
            <w:tcW w:w="673" w:type="dxa"/>
            <w:shd w:val="clear" w:color="auto" w:fill="auto"/>
            <w:vAlign w:val="center"/>
          </w:tcPr>
          <w:p w14:paraId="584E003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36A67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1A94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6ACE3F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6E86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7C1F3A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506CC0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0CDE4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A8EB8C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B88F91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C9D2D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19AA148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'0C',successful.</w:t>
            </w:r>
          </w:p>
        </w:tc>
        <w:tc>
          <w:tcPr>
            <w:tcW w:w="673" w:type="dxa"/>
            <w:tcBorders>
              <w:bottom w:val="single" w:sz="4" w:space="0" w:color="auto"/>
            </w:tcBorders>
            <w:shd w:val="clear" w:color="auto" w:fill="auto"/>
            <w:vAlign w:val="center"/>
          </w:tcPr>
          <w:p w14:paraId="2CE2BF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11E636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7B586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19E5FE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65BA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4A54F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4EEAA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631152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E6D38D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53603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99FFBF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99243F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RECEIVE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454F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F9E2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97B104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12D059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73BF40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0D94A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0C718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5A920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F2A6B7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4968B8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16A8BA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already opened channel</w:t>
            </w:r>
          </w:p>
        </w:tc>
        <w:tc>
          <w:tcPr>
            <w:tcW w:w="673" w:type="dxa"/>
            <w:tcBorders>
              <w:top w:val="single" w:sz="4" w:space="0" w:color="auto"/>
            </w:tcBorders>
            <w:shd w:val="clear" w:color="auto" w:fill="auto"/>
            <w:vAlign w:val="center"/>
          </w:tcPr>
          <w:p w14:paraId="7F7BEB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FF8B8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3D423D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C6EFE1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177BA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4F046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40DB237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EB5E7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D94192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596CFA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AER008</w:t>
            </w:r>
          </w:p>
        </w:tc>
      </w:tr>
      <w:tr w:rsidR="000949CB" w14:paraId="194BB9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553D44"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51C3AD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0900A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69C36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77A38F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E8EAF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08B1A9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88CFC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298D25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BCA94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45BD0D9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F786A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F53FF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A475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AER008</w:t>
            </w:r>
          </w:p>
        </w:tc>
      </w:tr>
      <w:tr w:rsidR="000949CB" w14:paraId="6D0A50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2468C9"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4D4A30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C7F7D1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Already opened channel – E-UTRAN, APN different from default</w:t>
            </w:r>
          </w:p>
        </w:tc>
        <w:tc>
          <w:tcPr>
            <w:tcW w:w="673" w:type="dxa"/>
            <w:shd w:val="clear" w:color="auto" w:fill="auto"/>
            <w:vAlign w:val="center"/>
          </w:tcPr>
          <w:p w14:paraId="41EDC5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B02F4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12515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4C675C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CA2307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529E36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306AE3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56DAF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91BCF5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AECFAC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5D0E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1DFD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B89C27"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284B64E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F6AB87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 length of receive data exceeding the buffer size.</w:t>
            </w:r>
          </w:p>
        </w:tc>
        <w:tc>
          <w:tcPr>
            <w:tcW w:w="673" w:type="dxa"/>
            <w:shd w:val="clear" w:color="auto" w:fill="auto"/>
            <w:vAlign w:val="center"/>
          </w:tcPr>
          <w:p w14:paraId="6C34E46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42A745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BF22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5E90CA0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A29EB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0B0CE1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9DE438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D0AA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D573B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82DBF5"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23D0AD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AD6975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receiving 65535 Bytes of data.</w:t>
            </w:r>
          </w:p>
        </w:tc>
        <w:tc>
          <w:tcPr>
            <w:tcW w:w="673" w:type="dxa"/>
            <w:shd w:val="clear" w:color="auto" w:fill="auto"/>
            <w:vAlign w:val="center"/>
          </w:tcPr>
          <w:p w14:paraId="757934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5CFE20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1FA6B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004BE22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30791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0A24FA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DD6C24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E763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8A89B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C52BA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B29001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EF511F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refresh after receiving data.</w:t>
            </w:r>
          </w:p>
        </w:tc>
        <w:tc>
          <w:tcPr>
            <w:tcW w:w="673" w:type="dxa"/>
            <w:shd w:val="clear" w:color="auto" w:fill="auto"/>
            <w:vAlign w:val="center"/>
          </w:tcPr>
          <w:p w14:paraId="6ABF70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D44E5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155B0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3951F3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0324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BAEE11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EFF02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0666F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F8C79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69DB9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3195D1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F13ED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A838F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426A8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2A84D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C377E5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7F736C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41FC98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66DF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4E3E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142CB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003751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4FAFD7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RECEIVE DATA</w:t>
            </w:r>
          </w:p>
        </w:tc>
        <w:tc>
          <w:tcPr>
            <w:tcW w:w="673" w:type="dxa"/>
            <w:shd w:val="clear" w:color="auto" w:fill="auto"/>
            <w:vAlign w:val="center"/>
          </w:tcPr>
          <w:p w14:paraId="27F236C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122D5BB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2393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7CEC0A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5712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55700AB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658A1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2C3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F1516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C63B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D425E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9BF1A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36316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B645AD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FCBD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20631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229B56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C5499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49725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59157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D6AE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DE8BF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036B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3521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627DB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EF8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2470B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FCABB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654A35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0BE16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D221B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4AE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779A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6260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F1B0D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D4178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97CD7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4B241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57DE0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2728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E3BC1F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8D3F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CCED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C408C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92BB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13091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05DAF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5AF6EC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1638E7B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01E05C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D0D39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8527D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B03C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709C7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D30DD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6A0C9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6122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67F1B9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52EC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53C9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714F9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07C58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6BC0AC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43DE1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9ACEA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BBACC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DF3A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E6AB5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4801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7302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293415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E2CE5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76AA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275E4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C644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42ECF5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D53B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B65C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8CE4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2DA9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8B28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F65C1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436E7F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396DEF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497F97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F641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82BDF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19E6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7AA4B7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2F8E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76F3B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5527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AE4832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88DC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70458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2850D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B136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D62F85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A40D3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9B38A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D8C0A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6273D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0213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C1A1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965B0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D2E93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ECC35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B3929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AEAC1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1423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1EA294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2148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E795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701B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B9FE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3312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DD6F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F9487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635CFC47"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14718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90E3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6BAE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220A0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8B75E0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6D9E64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7726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60D40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7961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CA64E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329AD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E33C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A71DE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E342E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6DA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79DD9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9EC0A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852DEA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3487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04CB8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5194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CD0F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3E671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6A9711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0899E0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A7F33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CF7E1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C8CA3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5B82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3AA745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3D1F0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DBC3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DE76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769B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4596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0AD27F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B8034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761A0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674F224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1E1FC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A50D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0566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24041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160D746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D369E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69B3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91B6D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433E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AB81D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433D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94A9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332E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7AA8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AF5DC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25D2CC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E2B03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C8F933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0E647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31F7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1E795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6849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DF5F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2F69CD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C156 </w:t>
            </w:r>
            <w:r>
              <w:rPr>
                <w:rFonts w:ascii="Arial" w:hAnsi="Arial" w:cs="Arial"/>
                <w:color w:val="000000"/>
                <w:sz w:val="14"/>
                <w:szCs w:val="14"/>
                <w:lang w:val="en-US"/>
              </w:rPr>
              <w:t>AND</w:t>
            </w:r>
          </w:p>
          <w:p w14:paraId="090EC4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9F2C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E.1/89 </w:t>
            </w:r>
            <w:r>
              <w:rPr>
                <w:rFonts w:ascii="Arial" w:hAnsi="Arial" w:cs="Arial"/>
                <w:color w:val="000000"/>
                <w:sz w:val="14"/>
                <w:szCs w:val="14"/>
                <w:lang w:val="en-US"/>
              </w:rPr>
              <w:t>AND</w:t>
            </w:r>
          </w:p>
          <w:p w14:paraId="737660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F5851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E.1/124 </w:t>
            </w:r>
            <w:r>
              <w:rPr>
                <w:rFonts w:ascii="Arial" w:hAnsi="Arial" w:cs="Arial"/>
                <w:color w:val="000000"/>
                <w:sz w:val="14"/>
                <w:szCs w:val="14"/>
                <w:lang w:val="en-US"/>
              </w:rPr>
              <w:t>AND</w:t>
            </w:r>
          </w:p>
          <w:p w14:paraId="1A4995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40B79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75343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5979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3394426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C47A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42C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F3BD4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8BF1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2CD52A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59E817F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7EB8B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6154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FF53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344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FFE125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11320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DF0A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8A1E3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A674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DC690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594AD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D34A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06F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58C12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F59F7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BB8A6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B1EC5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BC5B1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2D118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E0653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3CC2D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0367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9645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BFBEE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B03A4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5D81C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C0DA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78C62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BE0D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9102B5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C5AAA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3A96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AF8E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ED0E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480A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91B21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E1A77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E2049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15D669C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DA499C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EAB96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7BD2D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F825B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26FA03C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06F65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9A62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9BEA5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CD9E3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83B5E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8B668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8C9F5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E7AD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EAE9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FDFAF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DB762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6B015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41E40C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7A8605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84FD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5FB9A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5232A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6D03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3D3234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17BE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BF3F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9DF6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C0253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4C91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46791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4521D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D3EB2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4F56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BA91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62A0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92F95C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50512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45E64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7FA063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70E4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C23D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EB093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0449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A8B7A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3E7FF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4C6FC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D69E4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7520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27BEF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7A664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6422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93BCE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C323F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4795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8AC45D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92E2B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1163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313B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C38C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F26B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1625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3B6ACD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21127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71D3F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823FB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7ADB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F44FF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1408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C8C31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94B17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D572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9A10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78E6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368C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9B050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00471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9B461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67FFCB3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B22EF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3FF7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0EB5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25E1A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F3CC4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94E3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86B85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FE6B1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2D6D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CB07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CF40F1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F29DE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A0462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B089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8F68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E335C6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19988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FD3F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84426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F461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4B78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6187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9331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BDA6F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5FBB3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143D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94A8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5CFE45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B15B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0814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D0F09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F2BB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107A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4B13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26BD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43B9D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6DCB1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15171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02245A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47ADC5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7E27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C20B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943BF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7177A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7ACF05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1BA9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7315A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79EB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F52FA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D5F0D3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8B69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DB3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DA77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64B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D84C2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0ED43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9F006D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433D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8E9D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381D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0F3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F6C09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84834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351321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9EEFB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455E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05A00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D035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99729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71FB9C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274D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CB8C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0D64A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0045D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81C28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93686F0"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BE38F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1410E4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67111C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66D1B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2D41A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E16DD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4CF1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8D096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52D22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2F9EC7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7955B6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684E046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0AEF0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DE1FE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7118C97"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27.22.4.30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74B4FE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F443F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35DC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567772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5233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590D77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0A75E0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FD006C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A16D1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E970A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1EA0F2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B546BE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0BBD52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immediate mode</w:t>
            </w:r>
          </w:p>
        </w:tc>
        <w:tc>
          <w:tcPr>
            <w:tcW w:w="673" w:type="dxa"/>
            <w:tcBorders>
              <w:top w:val="single" w:sz="4" w:space="0" w:color="auto"/>
            </w:tcBorders>
            <w:shd w:val="clear" w:color="auto" w:fill="auto"/>
            <w:vAlign w:val="center"/>
          </w:tcPr>
          <w:p w14:paraId="30EC41E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2A84E5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3DD27E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F4FC4D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405A3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39D169C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D334C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E9BC4E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DE98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C0BA1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36AF65C"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97A17B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ED923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0F18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3296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D08DF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0E325D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0165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D5713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4764A5D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3A19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E4631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B9FC2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A15BA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3FF8A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5233056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A62CEA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w:t>
            </w:r>
          </w:p>
        </w:tc>
        <w:tc>
          <w:tcPr>
            <w:tcW w:w="673" w:type="dxa"/>
            <w:shd w:val="clear" w:color="auto" w:fill="auto"/>
            <w:vAlign w:val="center"/>
          </w:tcPr>
          <w:p w14:paraId="0B9ECA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5BD89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3E324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41C714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232078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456DCE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6034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98BED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DD33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2A3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A114E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4AC79B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C5AB7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4F82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587C2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A0EEE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F9762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8374BA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5D2A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7D36D6A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D6175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4B42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3B2C9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5196A5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12E0305"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36BB7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7C1DC2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Tx buffer fully used</w:t>
            </w:r>
          </w:p>
        </w:tc>
        <w:tc>
          <w:tcPr>
            <w:tcW w:w="673" w:type="dxa"/>
            <w:shd w:val="clear" w:color="auto" w:fill="auto"/>
            <w:vAlign w:val="center"/>
          </w:tcPr>
          <w:p w14:paraId="3327B8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ED75F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D3953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D0F5A6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10D21C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FD6884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368D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EE40F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3F151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6E411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10D0D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F29788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02203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9A04B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B4BA0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52541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9701E1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3F333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9DB8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19A9AA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02A96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2A2E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4DCDF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3F14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782E6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B9A17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5172B5B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SEND DATA Store mode</w:t>
            </w:r>
          </w:p>
        </w:tc>
        <w:tc>
          <w:tcPr>
            <w:tcW w:w="673" w:type="dxa"/>
            <w:shd w:val="clear" w:color="auto" w:fill="auto"/>
            <w:vAlign w:val="center"/>
          </w:tcPr>
          <w:p w14:paraId="38B3356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159D0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359D6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59E4A1C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1E566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DE6BAB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94CE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B09F1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D3DF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08B684" w14:textId="77777777" w:rsidTr="00A94524">
        <w:trPr>
          <w:trHeight w:val="77"/>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07DA2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A49E13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50DD8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5078B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34B09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6696A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0AE2E5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4260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A4C3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7E331C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F8D2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B2DE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0F3F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89C1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4EB42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63147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1D14E5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with a bad channel identifier</w:t>
            </w:r>
          </w:p>
        </w:tc>
        <w:tc>
          <w:tcPr>
            <w:tcW w:w="673" w:type="dxa"/>
            <w:shd w:val="clear" w:color="auto" w:fill="auto"/>
            <w:vAlign w:val="center"/>
          </w:tcPr>
          <w:p w14:paraId="45AA03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6472A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2C157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1D3F5B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97DA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6B888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56B5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6EC2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1AF0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3FEE5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C4072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52508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E85F8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A67E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255FC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C2A6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17CB38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80064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24811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D78648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B6184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CD39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26D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2903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BCBC6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7940CD1" w14:textId="38763F6B" w:rsidR="000949CB" w:rsidRPr="004062C7" w:rsidRDefault="006E7766"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1.6</w:t>
            </w:r>
          </w:p>
        </w:tc>
        <w:tc>
          <w:tcPr>
            <w:tcW w:w="2687" w:type="dxa"/>
            <w:shd w:val="clear" w:color="auto" w:fill="auto"/>
            <w:vAlign w:val="center"/>
          </w:tcPr>
          <w:p w14:paraId="55BC62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3713F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4CC08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6C5D0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3A5D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416E8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DB1D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F578D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8485E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8A790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272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1EEAC3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2C50F9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6DFC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6F14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F77EBC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369D62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EE411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E8B38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03FA6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9A9B16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06DB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1B36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FAA5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A761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3B9F6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56B77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8C853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37389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8338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0DD93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5374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AC9B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4DB09A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20D9B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F048C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C98FD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50E0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DCC21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B1F21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60FF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2780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84478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A18662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39B1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05D528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1734CD6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FB7DA2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B380E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978A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0AE8B3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31FD4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32F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A26D5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CC09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483B6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00F0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065F8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8C27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C693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631602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13309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3C15E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2215B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7E79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D85F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B85D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9F411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33D84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A025F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183F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55728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C606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6E829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9165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EF7D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D579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6CE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265A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42D9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2AFAC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686FC1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26428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760C65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A61F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E112D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3409C1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55385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044F1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00A5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3CC7D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EAB6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7020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A1C4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F257F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691DC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5B857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11B0C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B7A8C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D2C0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3278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47BF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F8768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8D0CFF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DC82E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A115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5CE00A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AFC2D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175D489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B6F3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98AD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47896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6E82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FE78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D20AA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8F0A89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2380EB4C" w14:textId="77777777" w:rsidR="000949CB" w:rsidRPr="00443436"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3CF83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0003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A634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52B0F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6FF085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93523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9136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BEC54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6568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15E85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238FB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0511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84B4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1DCB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0496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FDB8C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73BE0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4DD6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30B9C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75403D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238B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A3AD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D4B12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5421ED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4A909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EDB1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0CE62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8B501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2F60D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4837A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30247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7157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420DC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D16FE5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27CC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578C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ACEF1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5C4F3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1556F9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4BBB4A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0E34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C087C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910A1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033CE7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28251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C866E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C3E36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9CDF5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D6102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A155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46E0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2EDA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711B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30C0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235DE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B9F6B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03BA81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ACA62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6F865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82168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A6AE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07D87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4AB88A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4B70A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D0B7D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D5EE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632F1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5BA6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5FE95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2C0A3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4D52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5AFD9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E29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4BB39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F1A47E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959BE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189CEE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ED2FD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F6586E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4F44EB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B7C88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38929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01AAC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A4D6D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76173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0A037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7186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73440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AA274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5A82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3FB6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57D6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BD0FF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5B4B6E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4451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DFF9E5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6A46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2610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962136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9023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EA802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E6600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A20CE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79B37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A88F0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58302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03492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F1B46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46884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C267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069D1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C427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38F8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3AE63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D8E60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FE546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6F962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84AEC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6A39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3382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616F5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9CF96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BD247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1294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CCE2D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C391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05AF81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90529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19240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D88E8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43D8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DBC8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55E8F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243B4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0285A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CF46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EC59C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09F4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EB9F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5F4F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376C0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DB24FB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A92A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0E35A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D21D5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08B4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6FE3E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2BAD37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5097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CB97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8F6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53C9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5DF14A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C441B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1A531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5FF3518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48AB7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A5EA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20E8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99630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1D870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75E86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5E40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AE99C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2D1B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081F8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220A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0681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A9535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EFF3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5397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606B27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28E5D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E0593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EE5ED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B9C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07CE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91ED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75F17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61AEC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1F6C3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C81A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1BF5FD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5CC29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6692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19D5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02451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5F61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31EF6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BB05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CC4F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9FDC2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F84FE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61E02E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3861EAF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1F7F4B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7AF5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529B4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08F8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F3062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E4E9C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CDDC0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C7E03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5C30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0B273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90EF7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3E60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F7FC5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9938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0FDF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3BD5E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16183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ACCD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15B46C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B8285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EFC9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18BD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2309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92DFF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4A44E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71B6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6C39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1DF7D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DF07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82C85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F0607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56AC4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FC4F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94C6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9665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0696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DCBAB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8F4CC8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22568DF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D91F8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4078A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46A7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18C10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570698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48CFD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FD72D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CFF63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ABD8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7A035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8428E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5292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B9DA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F8DD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5702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C461F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CA7A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D2780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536B3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4468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653D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010F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C08C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8D105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35D3D8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1CDD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D5C23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2D6C0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B025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799EC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70ADD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E332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5176FD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F2A67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E45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B0089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92A9B0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289D97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D67C0F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006249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5994D9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4279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249091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6EF9F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1D3A9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02284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736BDF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22C6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31F92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4A00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3857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94D8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522BB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5E634FB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 E-UTRAN, Default EPS bearer</w:t>
            </w:r>
          </w:p>
        </w:tc>
        <w:tc>
          <w:tcPr>
            <w:tcW w:w="673" w:type="dxa"/>
            <w:shd w:val="clear" w:color="auto" w:fill="auto"/>
            <w:vAlign w:val="center"/>
          </w:tcPr>
          <w:p w14:paraId="22F4EE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71C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99121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FB678C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438D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8A218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D9E5B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F3092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579EC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6BDE3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DDEE9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6235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3076D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0FC32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BDBA2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B9A68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AC4D1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76154C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2D8D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0A12D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26884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EC10AB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EC4B6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AB18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AEB8D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AC3F7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A0AF95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320D55D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 E-UTRAN, APN different from default APN</w:t>
            </w:r>
          </w:p>
        </w:tc>
        <w:tc>
          <w:tcPr>
            <w:tcW w:w="673" w:type="dxa"/>
            <w:shd w:val="clear" w:color="auto" w:fill="auto"/>
            <w:vAlign w:val="center"/>
          </w:tcPr>
          <w:p w14:paraId="44A369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1B12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5A5939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C1B9B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A31742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640D5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05516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B546C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CE84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B1A2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ED73D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F57E5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BFCF4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234EAE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23FA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64095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AFF4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73FA3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F600E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03200F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01045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B39B04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F2C6C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53FBB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41BD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82452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EA352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AB0B6F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bearer type '03' – Default PDU Session, immediate mode</w:t>
            </w:r>
          </w:p>
        </w:tc>
        <w:tc>
          <w:tcPr>
            <w:tcW w:w="673" w:type="dxa"/>
            <w:shd w:val="clear" w:color="auto" w:fill="auto"/>
            <w:vAlign w:val="center"/>
          </w:tcPr>
          <w:p w14:paraId="486736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AB435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647B68" w14:textId="6A10E13D" w:rsidR="000949CB" w:rsidRPr="004062C7"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shd w:val="clear" w:color="auto" w:fill="auto"/>
            <w:vAlign w:val="center"/>
          </w:tcPr>
          <w:p w14:paraId="5FDF216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E10E6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96D48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089A4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6D68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41B83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818FB7D"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174BF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66E764F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DATA, NG-RAN, bearer type '0C', Store mode</w:t>
            </w:r>
          </w:p>
        </w:tc>
        <w:tc>
          <w:tcPr>
            <w:tcW w:w="673" w:type="dxa"/>
            <w:tcBorders>
              <w:bottom w:val="single" w:sz="4" w:space="0" w:color="auto"/>
            </w:tcBorders>
            <w:shd w:val="clear" w:color="auto" w:fill="auto"/>
            <w:vAlign w:val="center"/>
          </w:tcPr>
          <w:p w14:paraId="56183D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B0BA4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8AA1E13" w14:textId="0ADF3B07" w:rsidR="000949CB" w:rsidRPr="004062C7" w:rsidRDefault="006E7766"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015070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EA88C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118E8F5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251CE4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08687F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DE234B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E85EFC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27.22.4.31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34CAFD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00278F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E7558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C802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604159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5BD7D1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175253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6216F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BF1D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7480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A0D132B"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2A5256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499810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without any BIP channel opened</w:t>
            </w:r>
          </w:p>
        </w:tc>
        <w:tc>
          <w:tcPr>
            <w:tcW w:w="673" w:type="dxa"/>
            <w:tcBorders>
              <w:top w:val="single" w:sz="4" w:space="0" w:color="auto"/>
            </w:tcBorders>
            <w:shd w:val="clear" w:color="auto" w:fill="auto"/>
            <w:vAlign w:val="center"/>
          </w:tcPr>
          <w:p w14:paraId="2FF850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436E4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8ED98D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3E0CDA8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tcBorders>
              <w:top w:val="single" w:sz="4" w:space="0" w:color="auto"/>
            </w:tcBorders>
            <w:shd w:val="clear" w:color="auto" w:fill="auto"/>
            <w:vAlign w:val="center"/>
          </w:tcPr>
          <w:p w14:paraId="0E283AE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68327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064DF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EB0D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63F7963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65BB33"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5CB7B9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51A8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B068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B554F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9428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CAE54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8C9B3C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D027F8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E26A2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0E4D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CF6F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F3C63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4AB0F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872FC2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E3FF52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 BIP channel currently opened</w:t>
            </w:r>
          </w:p>
        </w:tc>
        <w:tc>
          <w:tcPr>
            <w:tcW w:w="673" w:type="dxa"/>
            <w:shd w:val="clear" w:color="auto" w:fill="auto"/>
            <w:vAlign w:val="center"/>
          </w:tcPr>
          <w:p w14:paraId="76ADA21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30A8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CB3C5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ED7B56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456B5F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2D8F892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8CFDB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ED8AC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F1CA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F5955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08A4D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A7C89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C7C49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CEA0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FE12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2FF4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2D7446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68949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1A196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6E4DAAD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F978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85E4E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AB1B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E7602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13CF21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A1F14D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56EA14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w:t>
            </w:r>
          </w:p>
        </w:tc>
        <w:tc>
          <w:tcPr>
            <w:tcW w:w="673" w:type="dxa"/>
            <w:shd w:val="clear" w:color="auto" w:fill="auto"/>
            <w:vAlign w:val="center"/>
          </w:tcPr>
          <w:p w14:paraId="602E8E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196B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3DA07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64180B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9F2FE9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A1CA23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890CC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BAEE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6157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C196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47CA6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D2D34E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5347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DA96E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DC885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66682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DB7CE5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F73651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8F96DB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3F2907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9E268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38494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6012E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F255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B5FA5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51D4C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65C320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w:t>
            </w:r>
          </w:p>
        </w:tc>
        <w:tc>
          <w:tcPr>
            <w:tcW w:w="673" w:type="dxa"/>
            <w:shd w:val="clear" w:color="auto" w:fill="auto"/>
            <w:vAlign w:val="center"/>
          </w:tcPr>
          <w:p w14:paraId="19F813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17CB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4E9F7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4EB5E6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5620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0A3A97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4D748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097C1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E9412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75A9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53843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BF517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A57B6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7B0B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7D05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15959E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D994C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52C9A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B3635E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9C00B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77DB3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C69A5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BF3DB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38203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CAEB6F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91ED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3F05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6BD2390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after a link dropped</w:t>
            </w:r>
          </w:p>
        </w:tc>
        <w:tc>
          <w:tcPr>
            <w:tcW w:w="673" w:type="dxa"/>
            <w:shd w:val="clear" w:color="auto" w:fill="auto"/>
            <w:vAlign w:val="center"/>
          </w:tcPr>
          <w:p w14:paraId="7AE267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A4EA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3B5B6A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6D2CB1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6A477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E918D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E6E3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4BCCE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54F2A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ED7B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E9207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AD621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799EA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CB9C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3800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B67CB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F2AA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37640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853C0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45C76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A2FF3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C8ECF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DBFB4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8991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B814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33BF831"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EAD52E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3A535A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 during receiving data</w:t>
            </w:r>
          </w:p>
        </w:tc>
        <w:tc>
          <w:tcPr>
            <w:tcW w:w="673" w:type="dxa"/>
            <w:tcBorders>
              <w:bottom w:val="single" w:sz="4" w:space="0" w:color="auto"/>
            </w:tcBorders>
            <w:shd w:val="clear" w:color="auto" w:fill="auto"/>
            <w:vAlign w:val="center"/>
          </w:tcPr>
          <w:p w14:paraId="2ABB9C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7A810E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4230B8C" w14:textId="586EACD2" w:rsidR="000949CB" w:rsidRPr="004062C7" w:rsidRDefault="006E7766"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0F7ED1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3BCF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48D567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D3B70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C549A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0D5DF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4F1206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174DE3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B7ECDA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A49D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454C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584A05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C07F3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82318F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582621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FB32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A693A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FDCAC5"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E58985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7D94B5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2B83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64534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9DADA2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BF0C9F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80C5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257EF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849DC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038F8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67BEB00"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AF33DB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2093396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4B0CCB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tcBorders>
            <w:shd w:val="clear" w:color="auto" w:fill="auto"/>
            <w:vAlign w:val="center"/>
          </w:tcPr>
          <w:p w14:paraId="44EAAC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9FAE63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295E74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27BA0F5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7EBF7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292AE6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A19C3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AC20CA"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A72B80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4E0ACBC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CS, UTRAN/GERAN</w:t>
            </w:r>
          </w:p>
        </w:tc>
        <w:tc>
          <w:tcPr>
            <w:tcW w:w="673" w:type="dxa"/>
            <w:shd w:val="clear" w:color="auto" w:fill="auto"/>
            <w:vAlign w:val="center"/>
          </w:tcPr>
          <w:p w14:paraId="0F39102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2C6C4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4197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C211</w:t>
            </w:r>
          </w:p>
        </w:tc>
        <w:tc>
          <w:tcPr>
            <w:tcW w:w="1070" w:type="dxa"/>
            <w:shd w:val="clear" w:color="auto" w:fill="auto"/>
            <w:vAlign w:val="center"/>
          </w:tcPr>
          <w:p w14:paraId="7969C1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93AF5F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FB9B8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08AD2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BC47C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B55ED6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197D5A60" w14:textId="77777777" w:rsidR="000949CB" w:rsidRPr="002143A2" w:rsidRDefault="000949CB" w:rsidP="000949CB">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7900C61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DBCBA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C41E4D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46F40F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BFAD9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C212</w:t>
            </w:r>
          </w:p>
        </w:tc>
        <w:tc>
          <w:tcPr>
            <w:tcW w:w="1070" w:type="dxa"/>
            <w:tcBorders>
              <w:bottom w:val="single" w:sz="4" w:space="0" w:color="auto"/>
            </w:tcBorders>
            <w:shd w:val="clear" w:color="auto" w:fill="auto"/>
            <w:vAlign w:val="center"/>
          </w:tcPr>
          <w:p w14:paraId="0167B12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0203346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FE1F1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tcBorders>
              <w:bottom w:val="single" w:sz="4" w:space="0" w:color="auto"/>
            </w:tcBorders>
            <w:shd w:val="clear" w:color="auto" w:fill="auto"/>
            <w:vAlign w:val="center"/>
          </w:tcPr>
          <w:p w14:paraId="62FBD29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1CAC78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CC15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A821E79"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CD80AC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7227A3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B6740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8F172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677F36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2C0C3A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81DC6D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61E7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F3032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2754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46F389D"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9DBD8D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21BA3F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Cell Broadcast(GSM) - ME does not display message</w:t>
            </w:r>
          </w:p>
        </w:tc>
        <w:tc>
          <w:tcPr>
            <w:tcW w:w="673" w:type="dxa"/>
            <w:tcBorders>
              <w:top w:val="single" w:sz="4" w:space="0" w:color="auto"/>
            </w:tcBorders>
            <w:shd w:val="clear" w:color="auto" w:fill="auto"/>
            <w:vAlign w:val="center"/>
          </w:tcPr>
          <w:p w14:paraId="696E73C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D5D725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4F8388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C201</w:t>
            </w:r>
          </w:p>
        </w:tc>
        <w:tc>
          <w:tcPr>
            <w:tcW w:w="1070" w:type="dxa"/>
            <w:tcBorders>
              <w:top w:val="single" w:sz="4" w:space="0" w:color="auto"/>
            </w:tcBorders>
            <w:shd w:val="clear" w:color="auto" w:fill="auto"/>
            <w:vAlign w:val="center"/>
          </w:tcPr>
          <w:p w14:paraId="119DE42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tcBorders>
              <w:top w:val="single" w:sz="4" w:space="0" w:color="auto"/>
            </w:tcBorders>
            <w:shd w:val="clear" w:color="auto" w:fill="auto"/>
            <w:vAlign w:val="center"/>
          </w:tcPr>
          <w:p w14:paraId="71471D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052664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429AE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5455258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E2372D"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26B906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3900EE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58983F9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63CD040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20A83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E2CCE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DDBA23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EB12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259F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9D201B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8D5C4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71AA88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4C0F4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ME displays message</w:t>
            </w:r>
          </w:p>
        </w:tc>
        <w:tc>
          <w:tcPr>
            <w:tcW w:w="673" w:type="dxa"/>
            <w:shd w:val="clear" w:color="auto" w:fill="auto"/>
            <w:vAlign w:val="center"/>
          </w:tcPr>
          <w:p w14:paraId="195D887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49A06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9BD22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C201 </w:t>
            </w:r>
            <w:r>
              <w:rPr>
                <w:rFonts w:ascii="Arial" w:hAnsi="Arial" w:cs="Arial"/>
                <w:color w:val="000000"/>
                <w:sz w:val="14"/>
                <w:szCs w:val="14"/>
                <w:lang w:val="en-US"/>
              </w:rPr>
              <w:t>AND</w:t>
            </w:r>
          </w:p>
          <w:p w14:paraId="7FDA259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EE1029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492E75D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6B781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EC0DE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DD820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36F1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9762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2573D8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7E0C2F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 ME does not display message</w:t>
            </w:r>
          </w:p>
        </w:tc>
        <w:tc>
          <w:tcPr>
            <w:tcW w:w="673" w:type="dxa"/>
            <w:shd w:val="clear" w:color="auto" w:fill="auto"/>
            <w:vAlign w:val="center"/>
          </w:tcPr>
          <w:p w14:paraId="64A3F3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0B19B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99692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62E18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1C736C8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1791E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45CF8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92AA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D8500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E8281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FAEA90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-More time</w:t>
            </w:r>
          </w:p>
        </w:tc>
        <w:tc>
          <w:tcPr>
            <w:tcW w:w="673" w:type="dxa"/>
            <w:shd w:val="clear" w:color="auto" w:fill="auto"/>
            <w:vAlign w:val="center"/>
          </w:tcPr>
          <w:p w14:paraId="6A9714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F5DF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835A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44B9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5490171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shd w:val="clear" w:color="auto" w:fill="auto"/>
            <w:vAlign w:val="center"/>
          </w:tcPr>
          <w:p w14:paraId="36D1B8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6AA56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F8D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AC3161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9EF48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01795B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63D8649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Broadcast(UTRAN) - ME displays message</w:t>
            </w:r>
          </w:p>
        </w:tc>
        <w:tc>
          <w:tcPr>
            <w:tcW w:w="673" w:type="dxa"/>
            <w:shd w:val="clear" w:color="auto" w:fill="auto"/>
            <w:vAlign w:val="center"/>
          </w:tcPr>
          <w:p w14:paraId="7F9751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184C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433D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A011C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5BD77D7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4F483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623CC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499FD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932F168"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263EB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7E3E8FB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More time (UDH)</w:t>
            </w:r>
          </w:p>
        </w:tc>
        <w:tc>
          <w:tcPr>
            <w:tcW w:w="673" w:type="dxa"/>
            <w:tcBorders>
              <w:bottom w:val="single" w:sz="4" w:space="0" w:color="auto"/>
            </w:tcBorders>
            <w:shd w:val="clear" w:color="auto" w:fill="auto"/>
            <w:vAlign w:val="center"/>
          </w:tcPr>
          <w:p w14:paraId="411B7E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56C913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AF7890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C201</w:t>
            </w:r>
          </w:p>
        </w:tc>
        <w:tc>
          <w:tcPr>
            <w:tcW w:w="1070" w:type="dxa"/>
            <w:tcBorders>
              <w:bottom w:val="single" w:sz="4" w:space="0" w:color="auto"/>
            </w:tcBorders>
            <w:shd w:val="clear" w:color="auto" w:fill="auto"/>
            <w:vAlign w:val="center"/>
          </w:tcPr>
          <w:p w14:paraId="0550D9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09C78F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47E89E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421C6C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77C3F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AD09E7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2AE87C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C9C60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63940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61E92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3B6A1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260FEA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15CC1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54296F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6A780E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09676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D924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05B9F49"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5FA708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tcBorders>
              <w:top w:val="single" w:sz="4" w:space="0" w:color="auto"/>
            </w:tcBorders>
            <w:shd w:val="clear" w:color="auto" w:fill="auto"/>
            <w:vAlign w:val="center"/>
          </w:tcPr>
          <w:p w14:paraId="23BB25E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IMS, E-UTRAN</w:t>
            </w:r>
          </w:p>
        </w:tc>
        <w:tc>
          <w:tcPr>
            <w:tcW w:w="673" w:type="dxa"/>
            <w:tcBorders>
              <w:top w:val="single" w:sz="4" w:space="0" w:color="auto"/>
            </w:tcBorders>
            <w:shd w:val="clear" w:color="auto" w:fill="auto"/>
            <w:vAlign w:val="center"/>
          </w:tcPr>
          <w:p w14:paraId="5DA936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3F9420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30A43FA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C198</w:t>
            </w:r>
          </w:p>
        </w:tc>
        <w:tc>
          <w:tcPr>
            <w:tcW w:w="1070" w:type="dxa"/>
            <w:tcBorders>
              <w:top w:val="single" w:sz="4" w:space="0" w:color="auto"/>
            </w:tcBorders>
            <w:shd w:val="clear" w:color="auto" w:fill="auto"/>
            <w:vAlign w:val="center"/>
          </w:tcPr>
          <w:p w14:paraId="282A146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715D722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28F05D7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83E73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527D7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B59A400"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8F5970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tcBorders>
              <w:bottom w:val="single" w:sz="4" w:space="0" w:color="auto"/>
            </w:tcBorders>
            <w:shd w:val="clear" w:color="auto" w:fill="auto"/>
            <w:vAlign w:val="center"/>
          </w:tcPr>
          <w:p w14:paraId="30B09BB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IMS, UTRAN</w:t>
            </w:r>
          </w:p>
        </w:tc>
        <w:tc>
          <w:tcPr>
            <w:tcW w:w="673" w:type="dxa"/>
            <w:tcBorders>
              <w:bottom w:val="single" w:sz="4" w:space="0" w:color="auto"/>
            </w:tcBorders>
            <w:shd w:val="clear" w:color="auto" w:fill="auto"/>
            <w:vAlign w:val="center"/>
          </w:tcPr>
          <w:p w14:paraId="0252E5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tcBorders>
              <w:bottom w:val="single" w:sz="4" w:space="0" w:color="auto"/>
            </w:tcBorders>
            <w:shd w:val="clear" w:color="auto" w:fill="auto"/>
            <w:vAlign w:val="center"/>
          </w:tcPr>
          <w:p w14:paraId="4138123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F1F816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C199</w:t>
            </w:r>
          </w:p>
        </w:tc>
        <w:tc>
          <w:tcPr>
            <w:tcW w:w="1070" w:type="dxa"/>
            <w:tcBorders>
              <w:bottom w:val="single" w:sz="4" w:space="0" w:color="auto"/>
            </w:tcBorders>
            <w:shd w:val="clear" w:color="auto" w:fill="auto"/>
            <w:vAlign w:val="center"/>
          </w:tcPr>
          <w:p w14:paraId="16B335F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742A02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tcBorders>
              <w:bottom w:val="single" w:sz="4" w:space="0" w:color="auto"/>
            </w:tcBorders>
            <w:shd w:val="clear" w:color="auto" w:fill="auto"/>
            <w:vAlign w:val="center"/>
          </w:tcPr>
          <w:p w14:paraId="0AAAC9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4FAD0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FC275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9482E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06FD5C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D68192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D9A481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CD2A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3E6F90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EED7C0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BB35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F171F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AD5E0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40611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657D889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BEF242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tcBorders>
              <w:top w:val="single" w:sz="4" w:space="0" w:color="auto"/>
              <w:bottom w:val="single" w:sz="4" w:space="0" w:color="auto"/>
            </w:tcBorders>
            <w:shd w:val="clear" w:color="auto" w:fill="auto"/>
            <w:vAlign w:val="center"/>
          </w:tcPr>
          <w:p w14:paraId="404A2D8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SGs, E-UTRAN</w:t>
            </w:r>
          </w:p>
        </w:tc>
        <w:tc>
          <w:tcPr>
            <w:tcW w:w="673" w:type="dxa"/>
            <w:tcBorders>
              <w:top w:val="single" w:sz="4" w:space="0" w:color="auto"/>
              <w:bottom w:val="single" w:sz="4" w:space="0" w:color="auto"/>
            </w:tcBorders>
            <w:shd w:val="clear" w:color="auto" w:fill="auto"/>
            <w:vAlign w:val="center"/>
          </w:tcPr>
          <w:p w14:paraId="78C173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bottom w:val="single" w:sz="4" w:space="0" w:color="auto"/>
            </w:tcBorders>
            <w:shd w:val="clear" w:color="auto" w:fill="auto"/>
            <w:vAlign w:val="center"/>
          </w:tcPr>
          <w:p w14:paraId="307BBE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16591D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C205</w:t>
            </w:r>
          </w:p>
        </w:tc>
        <w:tc>
          <w:tcPr>
            <w:tcW w:w="1070" w:type="dxa"/>
            <w:tcBorders>
              <w:top w:val="single" w:sz="4" w:space="0" w:color="auto"/>
              <w:bottom w:val="single" w:sz="4" w:space="0" w:color="auto"/>
            </w:tcBorders>
            <w:shd w:val="clear" w:color="auto" w:fill="auto"/>
            <w:vAlign w:val="center"/>
          </w:tcPr>
          <w:p w14:paraId="73C080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bottom w:val="single" w:sz="4" w:space="0" w:color="auto"/>
            </w:tcBorders>
            <w:shd w:val="clear" w:color="auto" w:fill="auto"/>
            <w:vAlign w:val="center"/>
          </w:tcPr>
          <w:p w14:paraId="3B01B60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B124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5D5FD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bottom w:val="single" w:sz="4" w:space="0" w:color="auto"/>
            </w:tcBorders>
            <w:shd w:val="clear" w:color="auto" w:fill="auto"/>
            <w:vAlign w:val="center"/>
          </w:tcPr>
          <w:p w14:paraId="5D7134C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5B0398B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C9A09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7D55D8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F70D83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7243C6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2D33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514DC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C63717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E04525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6D7E6B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3B9DD4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6AE9D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B305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7C7484AD"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D12EC1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1.2, 1.4, 1.6, 1.8 to 1.14</w:t>
            </w:r>
          </w:p>
        </w:tc>
        <w:tc>
          <w:tcPr>
            <w:tcW w:w="2687" w:type="dxa"/>
            <w:vMerge w:val="restart"/>
            <w:tcBorders>
              <w:top w:val="single" w:sz="4" w:space="0" w:color="auto"/>
            </w:tcBorders>
            <w:shd w:val="clear" w:color="auto" w:fill="auto"/>
            <w:vAlign w:val="center"/>
          </w:tcPr>
          <w:p w14:paraId="79F70E8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tcBorders>
              <w:top w:val="single" w:sz="4" w:space="0" w:color="auto"/>
            </w:tcBorders>
            <w:shd w:val="clear" w:color="auto" w:fill="auto"/>
            <w:vAlign w:val="center"/>
          </w:tcPr>
          <w:p w14:paraId="15F566C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273AA9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A6450B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578C7C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596267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C4D998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0715F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2E2D41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EE452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DFAC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54F33BF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5009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38F623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EB7152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01251A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E24B6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A72ACB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58D89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794F0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DA82D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DB035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D1D180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2E6C6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000777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CF2F85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02E75C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1696B0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43B983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D4AC04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7BE74C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1BC3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EF96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62102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7F634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D44BD0" w14:textId="77777777" w:rsidR="006E7766" w:rsidRPr="002143A2" w:rsidRDefault="006E7766" w:rsidP="006E7766">
            <w:pPr>
              <w:rPr>
                <w:rFonts w:ascii="Arial" w:hAnsi="Arial" w:cs="Arial"/>
                <w:b w:val="0"/>
                <w:bCs w:val="0"/>
                <w:color w:val="000000"/>
                <w:sz w:val="12"/>
                <w:szCs w:val="12"/>
                <w:lang w:val="en-US"/>
              </w:rPr>
            </w:pPr>
          </w:p>
        </w:tc>
        <w:tc>
          <w:tcPr>
            <w:tcW w:w="775" w:type="dxa"/>
            <w:vMerge w:val="restart"/>
            <w:shd w:val="clear" w:color="auto" w:fill="auto"/>
            <w:vAlign w:val="center"/>
          </w:tcPr>
          <w:p w14:paraId="406D4EF8" w14:textId="6B11744C"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1.3A, 1.5A, 1.7A</w:t>
            </w:r>
          </w:p>
        </w:tc>
        <w:tc>
          <w:tcPr>
            <w:tcW w:w="2687" w:type="dxa"/>
            <w:vMerge w:val="restart"/>
            <w:shd w:val="clear" w:color="auto" w:fill="auto"/>
            <w:vAlign w:val="center"/>
          </w:tcPr>
          <w:p w14:paraId="3C7B507E"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61CBC7CA"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BC7E4D"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463BB9"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7C6DE352"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B6CD0F"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5E56D1F"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D9832B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DDE135"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5158279"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53B3C17"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C7D19EB"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5824DD"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E8AF99F"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496F93D"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E48701"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01C162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8A48AF"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1320BD"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DBD139"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6F57DEC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36AC7D" w14:textId="77777777" w:rsidR="006E7766" w:rsidRPr="002143A2" w:rsidRDefault="006E7766" w:rsidP="006E7766">
            <w:pPr>
              <w:rPr>
                <w:rFonts w:ascii="Arial" w:hAnsi="Arial" w:cs="Arial"/>
                <w:b w:val="0"/>
                <w:bCs w:val="0"/>
                <w:color w:val="000000"/>
                <w:sz w:val="12"/>
                <w:szCs w:val="12"/>
                <w:lang w:val="en-US"/>
              </w:rPr>
            </w:pPr>
          </w:p>
        </w:tc>
        <w:tc>
          <w:tcPr>
            <w:tcW w:w="775" w:type="dxa"/>
            <w:vMerge/>
            <w:shd w:val="clear" w:color="auto" w:fill="auto"/>
            <w:vAlign w:val="center"/>
          </w:tcPr>
          <w:p w14:paraId="4B83F6E0" w14:textId="77777777" w:rsidR="006E7766" w:rsidRPr="004062C7" w:rsidRDefault="006E7766" w:rsidP="006E776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A2C372" w14:textId="77777777" w:rsidR="006E7766" w:rsidRPr="004062C7" w:rsidRDefault="006E7766" w:rsidP="006E776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30BE9D"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0D4A7A"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4EF021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302EEE3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3748121"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78A92B8"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A2BA4D7"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75F99A9"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9969BCC"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1E3ABD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432814"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9652EC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9BF7164"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06DC38C"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DF3B0DE"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D51AC7"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710DF2"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30EBF6"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D8F730"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8FB677"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61009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095EB1"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782785B" w14:textId="17A77814"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1.3B, 1.7B</w:t>
            </w:r>
          </w:p>
        </w:tc>
        <w:tc>
          <w:tcPr>
            <w:tcW w:w="2687" w:type="dxa"/>
            <w:vMerge w:val="restart"/>
            <w:shd w:val="clear" w:color="auto" w:fill="auto"/>
            <w:vAlign w:val="center"/>
          </w:tcPr>
          <w:p w14:paraId="034FFC8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2E9857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58550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8C1993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461EF5D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CCA41C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64A2EC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F09C8C"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7B2790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4DAF1E4"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E7E8F9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856A26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EA1963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80BE64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B8D79F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8D130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81F0D91"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8456C"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6C2098"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2B315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AF03D1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40D79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shd w:val="clear" w:color="auto" w:fill="auto"/>
            <w:vAlign w:val="center"/>
          </w:tcPr>
          <w:p w14:paraId="329C6E63"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43A954"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C3BB6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FA427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D5222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4D8C183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28A0552"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3FAE09F"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A8818B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2280B7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54D249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822D9E"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1CE20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1852B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2A932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F5BC9A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F541C5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D09F3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67981E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799BA4"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54ADE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9F7FA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14393A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64BA6E"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0D956" w14:textId="0EB66379"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1.5B</w:t>
            </w:r>
          </w:p>
        </w:tc>
        <w:tc>
          <w:tcPr>
            <w:tcW w:w="2687" w:type="dxa"/>
            <w:vMerge w:val="restart"/>
            <w:shd w:val="clear" w:color="auto" w:fill="auto"/>
            <w:vAlign w:val="center"/>
          </w:tcPr>
          <w:p w14:paraId="74AEAE1A"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6C5A110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64B536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2CBF3A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055042D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31FEEE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B1D808B"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5D91FF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5AB83B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FEA016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442C5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566360F"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6D34D4A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CF30F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51D1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88B94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1E7290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93976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324654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4ED97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F9A7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A1DA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530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58A9B0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DBFBA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25296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55A17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C3F76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9BFA1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7B165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B9139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4C19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B845B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A5D1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5287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1558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58CAA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1DB79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19626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2.1, 2.2, 2.3, 2.4</w:t>
            </w:r>
          </w:p>
        </w:tc>
        <w:tc>
          <w:tcPr>
            <w:tcW w:w="2687" w:type="dxa"/>
            <w:vMerge w:val="restart"/>
            <w:shd w:val="clear" w:color="auto" w:fill="auto"/>
            <w:vAlign w:val="center"/>
          </w:tcPr>
          <w:p w14:paraId="27E163D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SS (Cell identity in envelope call control)</w:t>
            </w:r>
          </w:p>
        </w:tc>
        <w:tc>
          <w:tcPr>
            <w:tcW w:w="673" w:type="dxa"/>
            <w:shd w:val="clear" w:color="auto" w:fill="auto"/>
            <w:vAlign w:val="center"/>
          </w:tcPr>
          <w:p w14:paraId="0CBFCE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6A82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20CD7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w:t>
            </w:r>
          </w:p>
        </w:tc>
        <w:tc>
          <w:tcPr>
            <w:tcW w:w="1070" w:type="dxa"/>
            <w:shd w:val="clear" w:color="auto" w:fill="auto"/>
            <w:vAlign w:val="center"/>
          </w:tcPr>
          <w:p w14:paraId="51C10A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5C74C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9D0E2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D974F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0E29D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D265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28B7F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A8AD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23FF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FDD8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0308D6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63DEC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67792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9E96D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0E9F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FAD48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B92E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C174 </w:t>
            </w:r>
            <w:r>
              <w:rPr>
                <w:rFonts w:ascii="Arial" w:hAnsi="Arial" w:cs="Arial"/>
                <w:color w:val="000000"/>
                <w:sz w:val="14"/>
                <w:szCs w:val="14"/>
                <w:lang w:val="en-US"/>
              </w:rPr>
              <w:t>AND</w:t>
            </w:r>
          </w:p>
          <w:p w14:paraId="0B2DF6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D60F6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BD1EE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FB494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DB7A8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9C17A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7DC95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AA2FC7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BCD2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ECED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5E6A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A982AA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AE691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03413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3.1, 3.2, 3.3, 3.4, 3.5</w:t>
            </w:r>
          </w:p>
        </w:tc>
        <w:tc>
          <w:tcPr>
            <w:tcW w:w="2687" w:type="dxa"/>
            <w:vMerge w:val="restart"/>
            <w:shd w:val="clear" w:color="auto" w:fill="auto"/>
            <w:vAlign w:val="center"/>
          </w:tcPr>
          <w:p w14:paraId="46E904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FDN (Cell identity in envelope call control)</w:t>
            </w:r>
          </w:p>
        </w:tc>
        <w:tc>
          <w:tcPr>
            <w:tcW w:w="673" w:type="dxa"/>
            <w:shd w:val="clear" w:color="auto" w:fill="auto"/>
            <w:vAlign w:val="center"/>
          </w:tcPr>
          <w:p w14:paraId="74537E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395F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0639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3FE0E3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87137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6024A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100E3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34CA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64FFE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E6424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D89F8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0F75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0B89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93FE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3A2BF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A8350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0860B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73CF7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3E9A5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81C0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C224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4C0C5D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16A86C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C082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A692F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0530B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CF477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9A18F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604806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5BFB9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3E3B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8CD30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8974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E2460D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B4E81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377F0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71152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BDN service enabled </w:t>
            </w:r>
          </w:p>
        </w:tc>
        <w:tc>
          <w:tcPr>
            <w:tcW w:w="673" w:type="dxa"/>
            <w:shd w:val="clear" w:color="auto" w:fill="auto"/>
            <w:vAlign w:val="center"/>
          </w:tcPr>
          <w:p w14:paraId="2E8BC8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9A52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5D7F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27F520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1E7A5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ED028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BFC1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176F5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BB6EF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41F2F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6BBB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02E3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CDE6C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EAFF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4F49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B2CCB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657E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ADEB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386CB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A3C7C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A334B6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E04D7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07A3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0B8E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6785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081B1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9368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41EBD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56782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24D7E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2000B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6D3A5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08D849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02569A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5223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81E24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769AC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FDC2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266D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423C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275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44E96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34E59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5973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4.2A</w:t>
            </w:r>
          </w:p>
        </w:tc>
        <w:tc>
          <w:tcPr>
            <w:tcW w:w="2687" w:type="dxa"/>
            <w:vMerge w:val="restart"/>
            <w:shd w:val="clear" w:color="auto" w:fill="auto"/>
            <w:vAlign w:val="center"/>
          </w:tcPr>
          <w:p w14:paraId="27A944D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R99 only</w:t>
            </w:r>
          </w:p>
        </w:tc>
        <w:tc>
          <w:tcPr>
            <w:tcW w:w="673" w:type="dxa"/>
            <w:shd w:val="clear" w:color="auto" w:fill="auto"/>
            <w:vAlign w:val="center"/>
          </w:tcPr>
          <w:p w14:paraId="23C1B25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E442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CE48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FADDF8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C6608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151AC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54644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C9AD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B01E5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C2EF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B626C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E9787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C035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C854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36FF9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EDA3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A804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BED03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47C4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33ACA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6FAFE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4BD33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980A5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74B1D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7B8B5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41CEF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5277C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6E631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FDD2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74F0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3E04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D5A6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F74D7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63CEB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4.2B</w:t>
            </w:r>
          </w:p>
        </w:tc>
        <w:tc>
          <w:tcPr>
            <w:tcW w:w="2687" w:type="dxa"/>
            <w:vMerge w:val="restart"/>
            <w:shd w:val="clear" w:color="auto" w:fill="auto"/>
            <w:vAlign w:val="center"/>
          </w:tcPr>
          <w:p w14:paraId="2BFEC97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Rel-4+</w:t>
            </w:r>
          </w:p>
        </w:tc>
        <w:tc>
          <w:tcPr>
            <w:tcW w:w="673" w:type="dxa"/>
            <w:shd w:val="clear" w:color="auto" w:fill="auto"/>
            <w:vAlign w:val="center"/>
          </w:tcPr>
          <w:p w14:paraId="68843C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34153C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C1DD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0166A16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94A61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59311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607E2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79806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E5100A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64932A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D96CD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324C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B556F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C6F3F1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4E6C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DAFBDE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13FAF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8F9F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DCA1E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3C04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1F7F6D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68EFC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677BD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B02BD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38E61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831AF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1F9F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0932F8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6A94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C375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E62C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5E3EB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D2FE1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36A717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58F328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FDN </w:t>
            </w:r>
            <w:r>
              <w:rPr>
                <w:rFonts w:ascii="Arial" w:hAnsi="Arial" w:cs="Arial"/>
                <w:color w:val="000000"/>
                <w:sz w:val="14"/>
                <w:szCs w:val="14"/>
                <w:lang w:val="en-US"/>
              </w:rPr>
              <w:t xml:space="preserve">and </w:t>
            </w:r>
            <w:r w:rsidRPr="004062C7">
              <w:rPr>
                <w:rFonts w:ascii="Arial" w:hAnsi="Arial" w:cs="Arial"/>
                <w:color w:val="000000"/>
                <w:sz w:val="14"/>
                <w:szCs w:val="14"/>
                <w:lang w:val="en-US"/>
              </w:rPr>
              <w:t>BDN enabled, set up a call in EFFDN, Allowed with modifications</w:t>
            </w:r>
          </w:p>
        </w:tc>
        <w:tc>
          <w:tcPr>
            <w:tcW w:w="673" w:type="dxa"/>
            <w:shd w:val="clear" w:color="auto" w:fill="auto"/>
            <w:vAlign w:val="center"/>
          </w:tcPr>
          <w:p w14:paraId="21913D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F711B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70C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710F7D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7A5E71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432EA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05DB9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6B0DA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BE6A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9183A4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18049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19C04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9546A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989C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C68B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F2BB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FF6F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91D346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9970A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82FBD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049D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51A55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5D0B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9F5A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066418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91AE2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77D6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B59AA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E325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12D6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FCAECA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E4A3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C5C46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B1912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BE727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F41C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06517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6F2F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7928C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EE3CF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70279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9AA98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00A8600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GPRS</w:t>
            </w:r>
          </w:p>
        </w:tc>
        <w:tc>
          <w:tcPr>
            <w:tcW w:w="673" w:type="dxa"/>
            <w:shd w:val="clear" w:color="auto" w:fill="auto"/>
            <w:vAlign w:val="center"/>
          </w:tcPr>
          <w:p w14:paraId="5677DE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F9EDF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F281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65D42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8934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1C0A1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5F9A1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4AB11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1BCEE6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w:t>
            </w:r>
          </w:p>
        </w:tc>
        <w:tc>
          <w:tcPr>
            <w:tcW w:w="1049" w:type="dxa"/>
            <w:shd w:val="clear" w:color="auto" w:fill="auto"/>
            <w:vAlign w:val="center"/>
          </w:tcPr>
          <w:p w14:paraId="181320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0D8F0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902B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71A2DC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9BAD4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33F8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3BB9FE5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ME not supporting BDN</w:t>
            </w:r>
          </w:p>
        </w:tc>
        <w:tc>
          <w:tcPr>
            <w:tcW w:w="673" w:type="dxa"/>
            <w:shd w:val="clear" w:color="auto" w:fill="auto"/>
            <w:vAlign w:val="center"/>
          </w:tcPr>
          <w:p w14:paraId="695FC5B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A31FE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AF619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35A1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A8CEE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BA63A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1A76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943CF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97683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29B69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1CA34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B0A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D80A9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8428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59E6E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FC290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BF98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4035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58F0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034B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786D08C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9F707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4DCE7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9A82D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E651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5D573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8BA58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4FD44F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031C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5F143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9699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C426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819E29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5416C85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90FC9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DA7B5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65E30E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2BAF7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69AC68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62B58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17DDB6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F9CF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325F3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1EDCB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A9482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65FA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49469C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E8B2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5E06BE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3BBDAC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B757B6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0DCC9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46F7B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3D731E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A1DF2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FAC7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C4DF7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FBD507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C3B6B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B45AF7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698D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8D97D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tcBorders>
            <w:shd w:val="clear" w:color="auto" w:fill="auto"/>
            <w:vAlign w:val="center"/>
          </w:tcPr>
          <w:p w14:paraId="450C303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27.22.7.1</w:t>
            </w:r>
          </w:p>
        </w:tc>
        <w:tc>
          <w:tcPr>
            <w:tcW w:w="775" w:type="dxa"/>
            <w:tcBorders>
              <w:top w:val="single" w:sz="4" w:space="0" w:color="auto"/>
            </w:tcBorders>
            <w:shd w:val="clear" w:color="auto" w:fill="auto"/>
            <w:vAlign w:val="center"/>
          </w:tcPr>
          <w:p w14:paraId="7FA30D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D382F0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MT call event</w:t>
            </w:r>
          </w:p>
        </w:tc>
        <w:tc>
          <w:tcPr>
            <w:tcW w:w="673" w:type="dxa"/>
            <w:tcBorders>
              <w:top w:val="single" w:sz="4" w:space="0" w:color="auto"/>
            </w:tcBorders>
            <w:shd w:val="clear" w:color="auto" w:fill="auto"/>
            <w:vAlign w:val="center"/>
          </w:tcPr>
          <w:p w14:paraId="5F70AC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090FB3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55027D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5B8A9A1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6F4589D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tcBorders>
              <w:top w:val="single" w:sz="4" w:space="0" w:color="auto"/>
            </w:tcBorders>
            <w:shd w:val="clear" w:color="auto" w:fill="auto"/>
            <w:vAlign w:val="center"/>
          </w:tcPr>
          <w:p w14:paraId="59C5ED1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26AD6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BD64A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6F0A43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6CD46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ABABE9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92E806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48007ED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0F5B1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258E4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CFA08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4EC6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21539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1338F6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B512D0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3A139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0DF60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A4152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57C8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C2017B3"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763A3A1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32D28AB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w:t>
            </w:r>
          </w:p>
        </w:tc>
        <w:tc>
          <w:tcPr>
            <w:tcW w:w="673" w:type="dxa"/>
            <w:shd w:val="clear" w:color="auto" w:fill="auto"/>
            <w:vAlign w:val="center"/>
          </w:tcPr>
          <w:p w14:paraId="5221A2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7204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25704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50887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4B910E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6E8540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ED30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788C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BA262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8C0A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CB9272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620BCE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10FB7BF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CFF70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4536F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597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4FC3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60474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179C92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C9D67E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A6EF5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37C2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2CAA3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ACCA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172318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lastRenderedPageBreak/>
              <w:t>27.22.7.2.1</w:t>
            </w:r>
          </w:p>
        </w:tc>
        <w:tc>
          <w:tcPr>
            <w:tcW w:w="775" w:type="dxa"/>
            <w:shd w:val="clear" w:color="auto" w:fill="auto"/>
            <w:vAlign w:val="center"/>
          </w:tcPr>
          <w:p w14:paraId="44E2368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552748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MT-MO)</w:t>
            </w:r>
          </w:p>
        </w:tc>
        <w:tc>
          <w:tcPr>
            <w:tcW w:w="673" w:type="dxa"/>
            <w:shd w:val="clear" w:color="auto" w:fill="auto"/>
            <w:vAlign w:val="center"/>
          </w:tcPr>
          <w:p w14:paraId="374DC56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3D99B54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CCA15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55543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18C161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6379F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FA97E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A31C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351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644F02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7D97617"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2C9417D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86351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MO-MO)</w:t>
            </w:r>
          </w:p>
        </w:tc>
        <w:tc>
          <w:tcPr>
            <w:tcW w:w="673" w:type="dxa"/>
            <w:shd w:val="clear" w:color="auto" w:fill="auto"/>
            <w:vAlign w:val="center"/>
          </w:tcPr>
          <w:p w14:paraId="253B40E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6D365C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96C21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7A1B5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B7A1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CA9672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E631C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119D5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CE66A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F7B9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DBE000E"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1D14E48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590589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MO-MT)</w:t>
            </w:r>
          </w:p>
        </w:tc>
        <w:tc>
          <w:tcPr>
            <w:tcW w:w="673" w:type="dxa"/>
            <w:shd w:val="clear" w:color="auto" w:fill="auto"/>
            <w:vAlign w:val="center"/>
          </w:tcPr>
          <w:p w14:paraId="4DA3D6F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2179FB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AA76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98AB8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9D033B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35D8C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E82A4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B4F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723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85A2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49B7E1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27.22.7.2.2</w:t>
            </w:r>
          </w:p>
        </w:tc>
        <w:tc>
          <w:tcPr>
            <w:tcW w:w="775" w:type="dxa"/>
            <w:vMerge w:val="restart"/>
            <w:shd w:val="clear" w:color="auto" w:fill="auto"/>
            <w:vAlign w:val="center"/>
          </w:tcPr>
          <w:p w14:paraId="2C3FFF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E3CD3D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supporting SET UP CALL</w:t>
            </w:r>
          </w:p>
        </w:tc>
        <w:tc>
          <w:tcPr>
            <w:tcW w:w="673" w:type="dxa"/>
            <w:shd w:val="clear" w:color="auto" w:fill="auto"/>
            <w:vAlign w:val="center"/>
          </w:tcPr>
          <w:p w14:paraId="6E96C6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9576F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A5AF8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F189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323E2F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C5C6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485E5C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703E6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BB330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5048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EC95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2866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03E4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69C3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97FE78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1FC997A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3CBA4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7E431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E06B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7887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FAC9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1FED3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80C89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3F601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9F64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00DFEE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9DFAA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490C4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C429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7D54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0C4B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BE52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64724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7A22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AE1FD8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27.22.7.3</w:t>
            </w:r>
          </w:p>
        </w:tc>
        <w:tc>
          <w:tcPr>
            <w:tcW w:w="775" w:type="dxa"/>
            <w:vMerge w:val="restart"/>
            <w:shd w:val="clear" w:color="auto" w:fill="auto"/>
            <w:vAlign w:val="center"/>
          </w:tcPr>
          <w:p w14:paraId="0AC936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64477C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disconnected event</w:t>
            </w:r>
          </w:p>
        </w:tc>
        <w:tc>
          <w:tcPr>
            <w:tcW w:w="673" w:type="dxa"/>
            <w:shd w:val="clear" w:color="auto" w:fill="auto"/>
            <w:vAlign w:val="center"/>
          </w:tcPr>
          <w:p w14:paraId="258814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900F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B9B72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CB360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788DD83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4ABF7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4B03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D4B4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2368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12C5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1C7DEDE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61D147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A790C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6A9A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C863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AB85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43DA5F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140E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2878749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01D4D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3D70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FED6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800A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7FAAA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72ABEB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7DE3D10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27D6726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w:t>
            </w:r>
          </w:p>
        </w:tc>
        <w:tc>
          <w:tcPr>
            <w:tcW w:w="673" w:type="dxa"/>
            <w:shd w:val="clear" w:color="auto" w:fill="auto"/>
            <w:vAlign w:val="center"/>
          </w:tcPr>
          <w:p w14:paraId="68F08F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C580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D2F00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54F00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22D3250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940B1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FC0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B15A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B55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0949CB" w14:paraId="59C3887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567403E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BC66B1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0737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F0F9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9674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0E757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BC2F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3E694F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92239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14F4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FB07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4C7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0949CB" w14:paraId="14C6D2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D56536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33CB90E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381F37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E-UTRAN</w:t>
            </w:r>
          </w:p>
        </w:tc>
        <w:tc>
          <w:tcPr>
            <w:tcW w:w="673" w:type="dxa"/>
            <w:shd w:val="clear" w:color="auto" w:fill="auto"/>
            <w:vAlign w:val="center"/>
          </w:tcPr>
          <w:p w14:paraId="4B66BD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81C9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12D23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BC915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1C52F1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51374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6667E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51C16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1973E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245C2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3797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BBCAD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A7403C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C29E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CC6E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654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E12AC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6336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22AC5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1DF77A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A1D88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9FAB9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2A8EA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543E67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8EDBE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BC6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741CC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560ABD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shd w:val="clear" w:color="auto" w:fill="auto"/>
            <w:vAlign w:val="center"/>
          </w:tcPr>
          <w:p w14:paraId="68AC160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CD56DE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NG-RAN</w:t>
            </w:r>
          </w:p>
        </w:tc>
        <w:tc>
          <w:tcPr>
            <w:tcW w:w="673" w:type="dxa"/>
            <w:shd w:val="clear" w:color="auto" w:fill="auto"/>
            <w:vAlign w:val="center"/>
          </w:tcPr>
          <w:p w14:paraId="12E6C1B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9A342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41F0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7C51E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702928A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60941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C2738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9CE7C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8A44DA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2A45EBA"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27.22.7.5</w:t>
            </w:r>
          </w:p>
        </w:tc>
        <w:tc>
          <w:tcPr>
            <w:tcW w:w="775" w:type="dxa"/>
            <w:shd w:val="clear" w:color="auto" w:fill="auto"/>
            <w:vAlign w:val="center"/>
          </w:tcPr>
          <w:p w14:paraId="66D2E4C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43A0878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activity event</w:t>
            </w:r>
          </w:p>
        </w:tc>
        <w:tc>
          <w:tcPr>
            <w:tcW w:w="673" w:type="dxa"/>
            <w:shd w:val="clear" w:color="auto" w:fill="auto"/>
            <w:vAlign w:val="center"/>
          </w:tcPr>
          <w:p w14:paraId="007B437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D72F4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3C84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9C6C1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E.1/38 </w:t>
            </w:r>
            <w:r>
              <w:rPr>
                <w:rFonts w:ascii="Arial" w:hAnsi="Arial" w:cs="Arial"/>
                <w:color w:val="000000"/>
                <w:sz w:val="14"/>
                <w:szCs w:val="14"/>
                <w:lang w:val="en-US"/>
              </w:rPr>
              <w:t>AND</w:t>
            </w:r>
          </w:p>
          <w:p w14:paraId="690C70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D4D98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EA611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9B4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FB52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39B78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242D415"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27.22.7.6</w:t>
            </w:r>
          </w:p>
        </w:tc>
        <w:tc>
          <w:tcPr>
            <w:tcW w:w="775" w:type="dxa"/>
            <w:shd w:val="clear" w:color="auto" w:fill="auto"/>
            <w:vAlign w:val="center"/>
          </w:tcPr>
          <w:p w14:paraId="38CF051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904216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idle screen available event</w:t>
            </w:r>
          </w:p>
        </w:tc>
        <w:tc>
          <w:tcPr>
            <w:tcW w:w="673" w:type="dxa"/>
            <w:shd w:val="clear" w:color="auto" w:fill="auto"/>
            <w:vAlign w:val="center"/>
          </w:tcPr>
          <w:p w14:paraId="2E82F7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164F1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90CD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2E75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F4E72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F8405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6E195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733FB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3B82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6055D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DF67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2F244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E69D0B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27.22.7.7.1</w:t>
            </w:r>
          </w:p>
        </w:tc>
        <w:tc>
          <w:tcPr>
            <w:tcW w:w="775" w:type="dxa"/>
            <w:shd w:val="clear" w:color="auto" w:fill="auto"/>
            <w:vAlign w:val="center"/>
          </w:tcPr>
          <w:p w14:paraId="3C78C1A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FA97D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Card reader status normal</w:t>
            </w:r>
          </w:p>
        </w:tc>
        <w:tc>
          <w:tcPr>
            <w:tcW w:w="673" w:type="dxa"/>
            <w:shd w:val="clear" w:color="auto" w:fill="auto"/>
            <w:vAlign w:val="center"/>
          </w:tcPr>
          <w:p w14:paraId="243613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8F6D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6023B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69481F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0EFC4EF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06D104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31530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F39D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1735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342C832"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27.22.7.7.2</w:t>
            </w:r>
          </w:p>
        </w:tc>
        <w:tc>
          <w:tcPr>
            <w:tcW w:w="775" w:type="dxa"/>
            <w:shd w:val="clear" w:color="auto" w:fill="auto"/>
            <w:vAlign w:val="center"/>
          </w:tcPr>
          <w:p w14:paraId="0406E3F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764E86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card reader</w:t>
            </w:r>
          </w:p>
        </w:tc>
        <w:tc>
          <w:tcPr>
            <w:tcW w:w="673" w:type="dxa"/>
            <w:shd w:val="clear" w:color="auto" w:fill="auto"/>
            <w:vAlign w:val="center"/>
          </w:tcPr>
          <w:p w14:paraId="153497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A6D7C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B112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shd w:val="clear" w:color="auto" w:fill="auto"/>
            <w:vAlign w:val="center"/>
          </w:tcPr>
          <w:p w14:paraId="381FF2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3CB71E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81CDB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13E4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3833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4B5A1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47D89D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27.22.7.8</w:t>
            </w:r>
          </w:p>
        </w:tc>
        <w:tc>
          <w:tcPr>
            <w:tcW w:w="775" w:type="dxa"/>
            <w:shd w:val="clear" w:color="auto" w:fill="auto"/>
            <w:vAlign w:val="center"/>
          </w:tcPr>
          <w:p w14:paraId="3F1DB96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25F468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selection event</w:t>
            </w:r>
          </w:p>
        </w:tc>
        <w:tc>
          <w:tcPr>
            <w:tcW w:w="673" w:type="dxa"/>
            <w:shd w:val="clear" w:color="auto" w:fill="auto"/>
            <w:vAlign w:val="center"/>
          </w:tcPr>
          <w:p w14:paraId="4C2201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FB20E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E390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1351B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D7839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783B10C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C216</w:t>
            </w:r>
          </w:p>
        </w:tc>
        <w:tc>
          <w:tcPr>
            <w:tcW w:w="1070" w:type="dxa"/>
            <w:shd w:val="clear" w:color="auto" w:fill="auto"/>
            <w:vAlign w:val="center"/>
          </w:tcPr>
          <w:p w14:paraId="0D002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E.1/41 </w:t>
            </w:r>
            <w:r>
              <w:rPr>
                <w:rFonts w:ascii="Arial" w:hAnsi="Arial" w:cs="Arial"/>
                <w:color w:val="000000"/>
                <w:sz w:val="14"/>
                <w:szCs w:val="14"/>
                <w:lang w:val="en-US"/>
              </w:rPr>
              <w:t>AND</w:t>
            </w:r>
          </w:p>
          <w:p w14:paraId="594E55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D4491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9BA5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3906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C5FB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A62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ABFE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6FE0F7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27.22.7.9</w:t>
            </w:r>
          </w:p>
        </w:tc>
        <w:tc>
          <w:tcPr>
            <w:tcW w:w="775" w:type="dxa"/>
            <w:shd w:val="clear" w:color="auto" w:fill="auto"/>
            <w:vAlign w:val="center"/>
          </w:tcPr>
          <w:p w14:paraId="1BA405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E6C0F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termination event</w:t>
            </w:r>
          </w:p>
        </w:tc>
        <w:tc>
          <w:tcPr>
            <w:tcW w:w="673" w:type="dxa"/>
            <w:shd w:val="clear" w:color="auto" w:fill="auto"/>
            <w:vAlign w:val="center"/>
          </w:tcPr>
          <w:p w14:paraId="12A9C0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5DA8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092F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C193 </w:t>
            </w:r>
            <w:r>
              <w:rPr>
                <w:rFonts w:ascii="Arial" w:hAnsi="Arial" w:cs="Arial"/>
                <w:color w:val="000000"/>
                <w:sz w:val="14"/>
                <w:szCs w:val="14"/>
                <w:lang w:val="en-US"/>
              </w:rPr>
              <w:t>AND</w:t>
            </w:r>
          </w:p>
          <w:p w14:paraId="0C72C5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A0F10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07FB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E.1/42 </w:t>
            </w:r>
            <w:r>
              <w:rPr>
                <w:rFonts w:ascii="Arial" w:hAnsi="Arial" w:cs="Arial"/>
                <w:color w:val="000000"/>
                <w:sz w:val="14"/>
                <w:szCs w:val="14"/>
                <w:lang w:val="en-US"/>
              </w:rPr>
              <w:t>AND</w:t>
            </w:r>
          </w:p>
          <w:p w14:paraId="1052F2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925B1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0684C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20E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F87D8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88D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A15F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F4A3E4E"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3E450E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7A3FA36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66BB8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808F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68059E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AA978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28E62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B6DFB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55CAC4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F4931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F9E7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22EB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68D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CEB8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7AECB1F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746C5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6DC3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E7CF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F0B9C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7AC4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C0E5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2D1B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B728C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47289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917FD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85866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646E0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DD94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94E9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3BE4B8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08EC0E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0F8B16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5EA989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3EBE6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FFC8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EB65A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B101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585D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A60B4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AF7F7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5D31B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CBF0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0DD1F8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E0F29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A99B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9025C8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665047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C6A05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73339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8FDCE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A1BA0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F997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123E05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7060E8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0CBF7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BD116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F5BB40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1589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154EF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27A42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6216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8547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AA4DBEC"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4195B2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26F329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598AF6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1A9E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F40C9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38139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F9A338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9B726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25CE8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1561B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F7CCA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17141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DF44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B3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78D4F7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3727432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47D0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05C5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7DBC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0BC9E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13CA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C225</w:t>
            </w:r>
          </w:p>
        </w:tc>
        <w:tc>
          <w:tcPr>
            <w:tcW w:w="1070" w:type="dxa"/>
            <w:shd w:val="clear" w:color="auto" w:fill="auto"/>
            <w:vAlign w:val="center"/>
          </w:tcPr>
          <w:p w14:paraId="454E2D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32B12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8488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569AB8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1E6FB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5451E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7B03C4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F04CAD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E6F8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02571D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D388E9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1DC275E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831998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1DB80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DE5C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98275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E92D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8738A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395EE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E.1/92 </w:t>
            </w:r>
            <w:r>
              <w:rPr>
                <w:rFonts w:ascii="Arial" w:hAnsi="Arial" w:cs="Arial"/>
                <w:color w:val="000000"/>
                <w:sz w:val="14"/>
                <w:szCs w:val="14"/>
                <w:lang w:val="en-US"/>
              </w:rPr>
              <w:t>AND</w:t>
            </w:r>
          </w:p>
          <w:p w14:paraId="79FCC9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1DB67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E-USS </w:t>
            </w:r>
            <w:r>
              <w:rPr>
                <w:rFonts w:ascii="Arial" w:hAnsi="Arial" w:cs="Arial"/>
                <w:color w:val="000000"/>
                <w:sz w:val="14"/>
                <w:szCs w:val="14"/>
                <w:lang w:val="en-US"/>
              </w:rPr>
              <w:t>or</w:t>
            </w:r>
          </w:p>
          <w:p w14:paraId="09161B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02748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lastRenderedPageBreak/>
              <w:t>(See NOTE)</w:t>
            </w:r>
          </w:p>
        </w:tc>
        <w:tc>
          <w:tcPr>
            <w:tcW w:w="676" w:type="dxa"/>
            <w:shd w:val="clear" w:color="auto" w:fill="auto"/>
            <w:vAlign w:val="center"/>
          </w:tcPr>
          <w:p w14:paraId="6E251F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422A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554AD4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31034C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C5F5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6B61E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A9859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1BDAB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5A5A5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C226</w:t>
            </w:r>
          </w:p>
        </w:tc>
        <w:tc>
          <w:tcPr>
            <w:tcW w:w="1070" w:type="dxa"/>
            <w:shd w:val="clear" w:color="auto" w:fill="auto"/>
            <w:vAlign w:val="center"/>
          </w:tcPr>
          <w:p w14:paraId="394992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5673F42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9696A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C33525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7EB27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35D0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3CE892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6F89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F753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242EA6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2B9ABA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17FB8E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88CD98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E821D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B89B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52EDB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B1D9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EE3822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9060B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7F72A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014DC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67D1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8EAA48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CB6FD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3285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0949CB" w14:paraId="60C856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CB40DC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2804A4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AE633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32195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1A6A17D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20B3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C227</w:t>
            </w:r>
          </w:p>
        </w:tc>
        <w:tc>
          <w:tcPr>
            <w:tcW w:w="1070" w:type="dxa"/>
            <w:shd w:val="clear" w:color="auto" w:fill="auto"/>
            <w:vAlign w:val="center"/>
          </w:tcPr>
          <w:p w14:paraId="4892F1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84E01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9EE6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1F7D9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C6EFF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5B44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D6CA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C5DDB5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B4DE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0949CB" w14:paraId="05ECE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00AF08B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55EE4C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1EEBDD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2EF68B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4300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C70132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29B4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49CA63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5788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D2DCA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C2B8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1CEF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235E7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38B7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D44626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3813B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FE1FA0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41C4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522C41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C881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42BC6C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753D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32BA7C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42C3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74552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87A0E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348A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B1F6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575BD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21E64E80"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1B5E59C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DA6A92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4DB49E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53EEEEF" w14:textId="1CE4D54F"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12</w:t>
            </w:r>
          </w:p>
        </w:tc>
        <w:tc>
          <w:tcPr>
            <w:tcW w:w="890" w:type="dxa"/>
            <w:shd w:val="clear" w:color="auto" w:fill="auto"/>
            <w:vAlign w:val="center"/>
          </w:tcPr>
          <w:p w14:paraId="7A6103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6C53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07F225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916F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96309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660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3D83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FF2F4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A7FBD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D9E291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103FDD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12F268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E522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6AF5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762BC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F901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18BBE2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7B0013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CF503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EA092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120A1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BD7C8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036C0E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93A14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2A2F0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799F467"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27.22.7.12</w:t>
            </w:r>
          </w:p>
        </w:tc>
        <w:tc>
          <w:tcPr>
            <w:tcW w:w="775" w:type="dxa"/>
            <w:shd w:val="clear" w:color="auto" w:fill="auto"/>
            <w:vAlign w:val="center"/>
          </w:tcPr>
          <w:p w14:paraId="3841BF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4D613D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change event</w:t>
            </w:r>
          </w:p>
        </w:tc>
        <w:tc>
          <w:tcPr>
            <w:tcW w:w="673" w:type="dxa"/>
            <w:shd w:val="clear" w:color="auto" w:fill="auto"/>
            <w:vAlign w:val="center"/>
          </w:tcPr>
          <w:p w14:paraId="267DA8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DADA26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3C37D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37E9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49F5B5A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7245A3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A4000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3982F3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FF243F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C26E55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1B3885A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w:t>
            </w:r>
          </w:p>
        </w:tc>
        <w:tc>
          <w:tcPr>
            <w:tcW w:w="673" w:type="dxa"/>
            <w:shd w:val="clear" w:color="auto" w:fill="auto"/>
            <w:vAlign w:val="center"/>
          </w:tcPr>
          <w:p w14:paraId="626B61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8B60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0C8F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6EE4607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A5576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4BBE00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33891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w:t>
            </w:r>
            <w:r>
              <w:rPr>
                <w:rFonts w:ascii="Arial" w:hAnsi="Arial" w:cs="Arial"/>
                <w:color w:val="000000"/>
                <w:sz w:val="14"/>
                <w:szCs w:val="14"/>
                <w:lang w:val="en-US"/>
              </w:rPr>
              <w:t>S and</w:t>
            </w:r>
          </w:p>
          <w:p w14:paraId="3C2BE5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7B0E9E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D835E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CC9CA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05729A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AE647C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F5D9D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 WB-S1(Cat M1)/NB-S1</w:t>
            </w:r>
          </w:p>
        </w:tc>
        <w:tc>
          <w:tcPr>
            <w:tcW w:w="673" w:type="dxa"/>
            <w:shd w:val="clear" w:color="auto" w:fill="auto"/>
            <w:vAlign w:val="center"/>
          </w:tcPr>
          <w:p w14:paraId="755CE9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88557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224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C167  </w:t>
            </w:r>
            <w:r>
              <w:rPr>
                <w:rFonts w:ascii="Arial" w:hAnsi="Arial" w:cs="Arial"/>
                <w:color w:val="000000"/>
                <w:sz w:val="14"/>
                <w:szCs w:val="14"/>
                <w:lang w:val="en-US"/>
              </w:rPr>
              <w:t>AND</w:t>
            </w:r>
          </w:p>
          <w:p w14:paraId="61B95E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1F6FD00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1F8B92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88C88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w:t>
            </w:r>
            <w:r>
              <w:rPr>
                <w:rFonts w:ascii="Arial" w:hAnsi="Arial" w:cs="Arial"/>
                <w:color w:val="000000"/>
                <w:sz w:val="14"/>
                <w:szCs w:val="14"/>
                <w:lang w:val="en-US"/>
              </w:rPr>
              <w:t>S and</w:t>
            </w:r>
          </w:p>
          <w:p w14:paraId="524BA3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E-USS/NB-SS</w:t>
            </w:r>
          </w:p>
        </w:tc>
        <w:tc>
          <w:tcPr>
            <w:tcW w:w="676" w:type="dxa"/>
            <w:shd w:val="clear" w:color="auto" w:fill="auto"/>
            <w:vAlign w:val="center"/>
          </w:tcPr>
          <w:p w14:paraId="3ADAA3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767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B6D7B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478A2C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30A91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378A29F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NG-RAN</w:t>
            </w:r>
          </w:p>
        </w:tc>
        <w:tc>
          <w:tcPr>
            <w:tcW w:w="673" w:type="dxa"/>
            <w:shd w:val="clear" w:color="auto" w:fill="auto"/>
            <w:vAlign w:val="center"/>
          </w:tcPr>
          <w:p w14:paraId="4A77E2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448CEB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3067E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40DEB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0504A97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EE52A7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89A1B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1BE1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BBD26F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C7ECED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7D2DB6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F373C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Multiple access technologies</w:t>
            </w:r>
          </w:p>
        </w:tc>
        <w:tc>
          <w:tcPr>
            <w:tcW w:w="673" w:type="dxa"/>
            <w:shd w:val="clear" w:color="auto" w:fill="auto"/>
            <w:vAlign w:val="center"/>
          </w:tcPr>
          <w:p w14:paraId="15153A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77B6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925F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43588B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6DC04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31AD85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8E448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E.1/200</w:t>
            </w:r>
          </w:p>
        </w:tc>
        <w:tc>
          <w:tcPr>
            <w:tcW w:w="1049" w:type="dxa"/>
            <w:shd w:val="clear" w:color="auto" w:fill="auto"/>
            <w:vAlign w:val="center"/>
          </w:tcPr>
          <w:p w14:paraId="18C85A7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942C0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E77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8397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28CED3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27.22.7.13</w:t>
            </w:r>
          </w:p>
        </w:tc>
        <w:tc>
          <w:tcPr>
            <w:tcW w:w="775" w:type="dxa"/>
            <w:shd w:val="clear" w:color="auto" w:fill="auto"/>
            <w:vAlign w:val="center"/>
          </w:tcPr>
          <w:p w14:paraId="5374E06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5D264B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Display parameter changed event</w:t>
            </w:r>
          </w:p>
        </w:tc>
        <w:tc>
          <w:tcPr>
            <w:tcW w:w="673" w:type="dxa"/>
            <w:shd w:val="clear" w:color="auto" w:fill="auto"/>
            <w:vAlign w:val="center"/>
          </w:tcPr>
          <w:p w14:paraId="336F17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7D5162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BEF5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CD1F0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E.1/46 </w:t>
            </w:r>
            <w:r>
              <w:rPr>
                <w:rFonts w:ascii="Arial" w:hAnsi="Arial" w:cs="Arial"/>
                <w:color w:val="000000"/>
                <w:sz w:val="14"/>
                <w:szCs w:val="14"/>
                <w:lang w:val="en-US"/>
              </w:rPr>
              <w:t>AND</w:t>
            </w:r>
          </w:p>
          <w:p w14:paraId="5D10070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AEA32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5927B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95D1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E3DA9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053424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27.22.7.14</w:t>
            </w:r>
          </w:p>
        </w:tc>
        <w:tc>
          <w:tcPr>
            <w:tcW w:w="775" w:type="dxa"/>
            <w:shd w:val="clear" w:color="auto" w:fill="auto"/>
            <w:vAlign w:val="center"/>
          </w:tcPr>
          <w:p w14:paraId="25224FB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05838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connection event</w:t>
            </w:r>
          </w:p>
        </w:tc>
        <w:tc>
          <w:tcPr>
            <w:tcW w:w="673" w:type="dxa"/>
            <w:shd w:val="clear" w:color="auto" w:fill="auto"/>
            <w:vAlign w:val="center"/>
          </w:tcPr>
          <w:p w14:paraId="437A9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51F325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F9C0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5260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E.1/47 </w:t>
            </w:r>
            <w:r>
              <w:rPr>
                <w:rFonts w:ascii="Arial" w:hAnsi="Arial" w:cs="Arial"/>
                <w:color w:val="000000"/>
                <w:sz w:val="14"/>
                <w:szCs w:val="14"/>
                <w:lang w:val="en-US"/>
              </w:rPr>
              <w:t>AND</w:t>
            </w:r>
          </w:p>
          <w:p w14:paraId="4A5A44D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40ED3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7D6A8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1C85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5E460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6E97B89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27.22.7.15</w:t>
            </w:r>
          </w:p>
        </w:tc>
        <w:tc>
          <w:tcPr>
            <w:tcW w:w="775" w:type="dxa"/>
            <w:vMerge w:val="restart"/>
            <w:shd w:val="clear" w:color="auto" w:fill="auto"/>
            <w:vAlign w:val="center"/>
          </w:tcPr>
          <w:p w14:paraId="4D9073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9B3C94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 change event</w:t>
            </w:r>
          </w:p>
        </w:tc>
        <w:tc>
          <w:tcPr>
            <w:tcW w:w="673" w:type="dxa"/>
            <w:shd w:val="clear" w:color="auto" w:fill="auto"/>
            <w:vAlign w:val="center"/>
          </w:tcPr>
          <w:p w14:paraId="413DC9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A76F7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410316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E7349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17DB32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F3B69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5383C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744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09328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CB1E5E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CD4A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A16F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3EDB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6B7247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210D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10D1E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6F4DC5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59EBA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55E42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CB9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6DF7E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8883982"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27.22.7.16</w:t>
            </w:r>
          </w:p>
        </w:tc>
        <w:tc>
          <w:tcPr>
            <w:tcW w:w="775" w:type="dxa"/>
            <w:shd w:val="clear" w:color="auto" w:fill="auto"/>
            <w:vAlign w:val="center"/>
          </w:tcPr>
          <w:p w14:paraId="1D13339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04AE784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Browsing status event</w:t>
            </w:r>
          </w:p>
        </w:tc>
        <w:tc>
          <w:tcPr>
            <w:tcW w:w="673" w:type="dxa"/>
            <w:shd w:val="clear" w:color="auto" w:fill="auto"/>
            <w:vAlign w:val="center"/>
          </w:tcPr>
          <w:p w14:paraId="344908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0D8B0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EAC0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DC64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E.1/193 </w:t>
            </w:r>
            <w:r>
              <w:rPr>
                <w:rFonts w:ascii="Arial" w:hAnsi="Arial" w:cs="Arial"/>
                <w:color w:val="000000"/>
                <w:sz w:val="14"/>
                <w:szCs w:val="14"/>
                <w:lang w:val="en-US"/>
              </w:rPr>
              <w:t>AND</w:t>
            </w:r>
          </w:p>
          <w:p w14:paraId="6505AC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5A90B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11D0A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266A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A1417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704CDE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1E5B720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35334E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ATTACH REJECT</w:t>
            </w:r>
          </w:p>
        </w:tc>
        <w:tc>
          <w:tcPr>
            <w:tcW w:w="673" w:type="dxa"/>
            <w:shd w:val="clear" w:color="auto" w:fill="auto"/>
            <w:vAlign w:val="center"/>
          </w:tcPr>
          <w:p w14:paraId="0C645A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E0B8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134E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7A85D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123F17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5AF35A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44E63B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F8865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EBCC6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1F47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514941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FDABC7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657D510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399BE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TRACKING AREA UPDATE REJECT</w:t>
            </w:r>
          </w:p>
        </w:tc>
        <w:tc>
          <w:tcPr>
            <w:tcW w:w="673" w:type="dxa"/>
            <w:shd w:val="clear" w:color="auto" w:fill="auto"/>
            <w:vAlign w:val="center"/>
          </w:tcPr>
          <w:p w14:paraId="0C3C68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858B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467A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4DB62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591E2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78E71A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4F774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44AC1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2FDE5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73D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BF4F9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1823C8D"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2C59D34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D0B0D8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REJECT-Initial Registration</w:t>
            </w:r>
          </w:p>
        </w:tc>
        <w:tc>
          <w:tcPr>
            <w:tcW w:w="673" w:type="dxa"/>
            <w:shd w:val="clear" w:color="auto" w:fill="auto"/>
            <w:vAlign w:val="center"/>
          </w:tcPr>
          <w:p w14:paraId="7C13D4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FC683B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B904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DEA27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AEDC1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E2C5CB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6ECF7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EF073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28AF7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00C4EB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7334C39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A4003B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 Mobility Registration updating</w:t>
            </w:r>
          </w:p>
        </w:tc>
        <w:tc>
          <w:tcPr>
            <w:tcW w:w="673" w:type="dxa"/>
            <w:shd w:val="clear" w:color="auto" w:fill="auto"/>
            <w:vAlign w:val="center"/>
          </w:tcPr>
          <w:p w14:paraId="14DA9F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22F6B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41DC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9C37D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BA7091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21458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198BE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D02B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BDF34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FE14338"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shd w:val="clear" w:color="auto" w:fill="auto"/>
            <w:vAlign w:val="center"/>
          </w:tcPr>
          <w:p w14:paraId="7FDCC2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3194F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 information changed event</w:t>
            </w:r>
          </w:p>
        </w:tc>
        <w:tc>
          <w:tcPr>
            <w:tcW w:w="673" w:type="dxa"/>
            <w:shd w:val="clear" w:color="auto" w:fill="auto"/>
            <w:vAlign w:val="center"/>
          </w:tcPr>
          <w:p w14:paraId="0D1B8D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5167B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8A58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802D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E.1/195 </w:t>
            </w:r>
            <w:r>
              <w:rPr>
                <w:rFonts w:ascii="Arial" w:hAnsi="Arial" w:cs="Arial"/>
                <w:color w:val="000000"/>
                <w:sz w:val="14"/>
                <w:szCs w:val="14"/>
                <w:lang w:val="en-US"/>
              </w:rPr>
              <w:t>AND</w:t>
            </w:r>
          </w:p>
          <w:p w14:paraId="584FA4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25748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shd w:val="clear" w:color="auto" w:fill="auto"/>
            <w:vAlign w:val="center"/>
          </w:tcPr>
          <w:p w14:paraId="69935B2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51D57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E6E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44F8DB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CE65407"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27.22.7.18</w:t>
            </w:r>
          </w:p>
        </w:tc>
        <w:tc>
          <w:tcPr>
            <w:tcW w:w="775" w:type="dxa"/>
            <w:shd w:val="clear" w:color="auto" w:fill="auto"/>
            <w:vAlign w:val="center"/>
          </w:tcPr>
          <w:p w14:paraId="6B3253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04B2AB1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CSG cell Selection</w:t>
            </w:r>
          </w:p>
        </w:tc>
        <w:tc>
          <w:tcPr>
            <w:tcW w:w="673" w:type="dxa"/>
            <w:shd w:val="clear" w:color="auto" w:fill="auto"/>
            <w:vAlign w:val="center"/>
          </w:tcPr>
          <w:p w14:paraId="555B07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204120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944C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C200</w:t>
            </w:r>
          </w:p>
        </w:tc>
        <w:tc>
          <w:tcPr>
            <w:tcW w:w="1070" w:type="dxa"/>
            <w:shd w:val="clear" w:color="auto" w:fill="auto"/>
            <w:vAlign w:val="center"/>
          </w:tcPr>
          <w:p w14:paraId="3D548A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E.1/201</w:t>
            </w:r>
          </w:p>
        </w:tc>
        <w:tc>
          <w:tcPr>
            <w:tcW w:w="1049" w:type="dxa"/>
            <w:shd w:val="clear" w:color="auto" w:fill="auto"/>
            <w:vAlign w:val="center"/>
          </w:tcPr>
          <w:p w14:paraId="6F638A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8D79E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962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AEA76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AFB7C8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27.22.7.19</w:t>
            </w:r>
          </w:p>
        </w:tc>
        <w:tc>
          <w:tcPr>
            <w:tcW w:w="775" w:type="dxa"/>
            <w:shd w:val="clear" w:color="auto" w:fill="auto"/>
            <w:vAlign w:val="center"/>
          </w:tcPr>
          <w:p w14:paraId="2CE4BD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2687" w:type="dxa"/>
            <w:shd w:val="clear" w:color="auto" w:fill="auto"/>
            <w:vAlign w:val="center"/>
          </w:tcPr>
          <w:p w14:paraId="5E395BE8" w14:textId="77777777" w:rsidR="000949CB"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IMS registration event</w:t>
            </w:r>
            <w:r w:rsidRPr="004062C7">
              <w:rPr>
                <w:rFonts w:ascii="Arial" w:hAnsi="Arial" w:cs="Arial"/>
                <w:color w:val="000000"/>
                <w:sz w:val="14"/>
                <w:szCs w:val="14"/>
                <w:lang w:val="en-US"/>
              </w:rPr>
              <w:br/>
              <w:t xml:space="preserve">(Refer to 27.22.4.27.7 </w:t>
            </w:r>
            <w:r>
              <w:rPr>
                <w:rFonts w:ascii="Arial" w:hAnsi="Arial" w:cs="Arial"/>
                <w:color w:val="000000"/>
                <w:sz w:val="14"/>
                <w:szCs w:val="14"/>
                <w:lang w:val="en-US"/>
              </w:rPr>
              <w:t>AND</w:t>
            </w:r>
          </w:p>
          <w:p w14:paraId="5987AB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27.22.7.20)</w:t>
            </w:r>
          </w:p>
        </w:tc>
        <w:tc>
          <w:tcPr>
            <w:tcW w:w="673" w:type="dxa"/>
            <w:shd w:val="clear" w:color="auto" w:fill="auto"/>
            <w:vAlign w:val="center"/>
          </w:tcPr>
          <w:p w14:paraId="44D872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3E9F55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8F81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971D0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1049" w:type="dxa"/>
            <w:shd w:val="clear" w:color="auto" w:fill="auto"/>
            <w:vAlign w:val="center"/>
          </w:tcPr>
          <w:p w14:paraId="1E618D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676" w:type="dxa"/>
            <w:shd w:val="clear" w:color="auto" w:fill="auto"/>
            <w:vAlign w:val="center"/>
          </w:tcPr>
          <w:p w14:paraId="1F76694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B102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B8F37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059402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3AFF36A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6BE011EF"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0E1CEE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06EE7F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9C2E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30A549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FF028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B403A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1129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F6E13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3CE69A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75B9900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6AD633A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887D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2D5611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DC3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B75B73" w14:paraId="724B791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05ED0BC" w14:textId="77777777" w:rsidR="00B75B73" w:rsidRPr="006D396D" w:rsidRDefault="00B75B73" w:rsidP="00B75B73">
            <w:pPr>
              <w:keepLines/>
              <w:rPr>
                <w:rFonts w:ascii="Arial" w:hAnsi="Arial" w:cs="Arial"/>
                <w:color w:val="000000"/>
                <w:sz w:val="12"/>
                <w:szCs w:val="12"/>
                <w:lang w:val="en-US"/>
              </w:rPr>
            </w:pPr>
            <w:r w:rsidRPr="002143A2">
              <w:rPr>
                <w:rFonts w:ascii="Arial" w:hAnsi="Arial" w:cs="Arial"/>
                <w:color w:val="000000"/>
                <w:sz w:val="12"/>
                <w:szCs w:val="12"/>
                <w:lang w:val="en-US"/>
              </w:rPr>
              <w:lastRenderedPageBreak/>
              <w:t>27.22.7.21</w:t>
            </w:r>
          </w:p>
        </w:tc>
        <w:tc>
          <w:tcPr>
            <w:tcW w:w="775" w:type="dxa"/>
            <w:tcBorders>
              <w:bottom w:val="single" w:sz="4" w:space="0" w:color="auto"/>
            </w:tcBorders>
            <w:shd w:val="clear" w:color="auto" w:fill="auto"/>
            <w:vAlign w:val="center"/>
          </w:tcPr>
          <w:p w14:paraId="407A7FA8" w14:textId="77777777" w:rsidR="00B75B73" w:rsidRPr="004062C7" w:rsidRDefault="00B75B73" w:rsidP="00B75B7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3680352F" w14:textId="66A3A0BE" w:rsidR="00B75B73" w:rsidRPr="004062C7" w:rsidRDefault="00B75B73" w:rsidP="00B75B73">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EVENT DOWNLOAD – Data Connection Status Change event, E-UTRAN, </w:t>
            </w:r>
            <w:r w:rsidRPr="00AC1CF2">
              <w:rPr>
                <w:rFonts w:ascii="Arial" w:hAnsi="Arial" w:cs="Arial"/>
                <w:color w:val="000000"/>
                <w:sz w:val="14"/>
                <w:szCs w:val="14"/>
                <w:lang w:val="en-US"/>
              </w:rPr>
              <w:t>Activate PD</w:t>
            </w:r>
            <w:r>
              <w:rPr>
                <w:rFonts w:ascii="Arial" w:hAnsi="Arial" w:cs="Arial"/>
                <w:color w:val="000000"/>
                <w:sz w:val="14"/>
                <w:szCs w:val="14"/>
                <w:lang w:val="en-US"/>
              </w:rPr>
              <w:t>N</w:t>
            </w:r>
            <w:r w:rsidRPr="00AC1CF2">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PDN</w:t>
            </w:r>
          </w:p>
        </w:tc>
        <w:tc>
          <w:tcPr>
            <w:tcW w:w="673" w:type="dxa"/>
            <w:tcBorders>
              <w:bottom w:val="single" w:sz="4" w:space="0" w:color="auto"/>
            </w:tcBorders>
            <w:shd w:val="clear" w:color="auto" w:fill="auto"/>
            <w:vAlign w:val="center"/>
          </w:tcPr>
          <w:p w14:paraId="6F852E27" w14:textId="5FB5F14A"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63488574"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349392" w14:textId="4CCE1F80" w:rsidR="00B75B73" w:rsidRPr="004062C7"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2C0E3F7A" w14:textId="77777777" w:rsidR="00B75B73" w:rsidRPr="004062C7"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39A5F37A" w14:textId="77777777" w:rsidR="00B75B73"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7A6617" w14:textId="77777777" w:rsidR="00B75B73" w:rsidRPr="004062C7"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28AB40DF"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E46D8C"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B75B73" w14:paraId="7FB585A4" w14:textId="77777777" w:rsidTr="00364465">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0AFF199F" w14:textId="77777777" w:rsidR="00B75B73" w:rsidRPr="002143A2" w:rsidRDefault="00B75B73" w:rsidP="00B75B73">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77869DCF" w14:textId="015390A8" w:rsidR="00B75B73" w:rsidRPr="004062C7" w:rsidRDefault="00B75B73" w:rsidP="00B75B7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0260FF1F" w14:textId="62307DF8" w:rsidR="00B75B73" w:rsidRPr="004062C7" w:rsidRDefault="00B75B73" w:rsidP="00B75B73">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 xml:space="preserve">EVENT DOWNLOAD – Data Connection Status Change event, NG-RAN, </w:t>
            </w:r>
            <w:r w:rsidRPr="00030C79">
              <w:rPr>
                <w:rFonts w:ascii="Arial" w:hAnsi="Arial" w:cs="Arial"/>
                <w:color w:val="000000"/>
                <w:sz w:val="14"/>
                <w:szCs w:val="14"/>
                <w:lang w:val="en-US"/>
              </w:rPr>
              <w:t>Activate PDU and Deactivate PDU</w:t>
            </w:r>
          </w:p>
        </w:tc>
        <w:tc>
          <w:tcPr>
            <w:tcW w:w="673" w:type="dxa"/>
            <w:tcBorders>
              <w:bottom w:val="single" w:sz="4" w:space="0" w:color="auto"/>
            </w:tcBorders>
            <w:shd w:val="clear" w:color="auto" w:fill="auto"/>
            <w:vAlign w:val="center"/>
          </w:tcPr>
          <w:p w14:paraId="5E27F18C" w14:textId="09680E63" w:rsidR="00B75B73" w:rsidRPr="004062C7" w:rsidRDefault="00B75B73" w:rsidP="00B75B7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3D6A64EC" w14:textId="77777777" w:rsidR="00B75B73" w:rsidRPr="004062C7" w:rsidRDefault="00B75B73" w:rsidP="00B75B7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5AE9324" w14:textId="31412671" w:rsidR="00B75B73" w:rsidRPr="00A773C5" w:rsidRDefault="00B75B73" w:rsidP="00B75B7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054FAB04" w14:textId="2D451E4D" w:rsidR="00B75B73" w:rsidRPr="00A773C5" w:rsidRDefault="00B75B73" w:rsidP="00B75B7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5C60713F" w14:textId="4FA8386D" w:rsidR="00B75B73" w:rsidRPr="00A773C5" w:rsidRDefault="00B75B73" w:rsidP="00B75B7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7AE571F3" w14:textId="77777777" w:rsidR="00B75B73" w:rsidRPr="004062C7" w:rsidRDefault="00B75B73" w:rsidP="00B75B7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F515EFA" w14:textId="77777777" w:rsidR="00B75B73" w:rsidRPr="004062C7" w:rsidRDefault="00B75B73" w:rsidP="00B75B7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B75B73" w14:paraId="442E25E9" w14:textId="77777777" w:rsidTr="003644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5B83899A" w14:textId="6FD7FA2E" w:rsidR="00B75B73" w:rsidRPr="002143A2" w:rsidRDefault="00B75B73" w:rsidP="00B75B73">
            <w:pPr>
              <w:keepLines/>
              <w:rPr>
                <w:rFonts w:ascii="Arial" w:hAnsi="Arial" w:cs="Arial"/>
                <w:color w:val="000000"/>
                <w:sz w:val="12"/>
                <w:szCs w:val="12"/>
                <w:lang w:val="en-US"/>
              </w:rPr>
            </w:pPr>
            <w:r w:rsidRPr="007F1CB5">
              <w:rPr>
                <w:rFonts w:ascii="Arial" w:hAnsi="Arial" w:cs="Arial"/>
                <w:color w:val="000000"/>
                <w:sz w:val="12"/>
                <w:szCs w:val="12"/>
                <w:lang w:val="en-US"/>
              </w:rPr>
              <w:t>27.22.7.</w:t>
            </w:r>
            <w:r>
              <w:rPr>
                <w:rFonts w:ascii="Arial" w:hAnsi="Arial" w:cs="Arial"/>
                <w:color w:val="000000"/>
                <w:sz w:val="12"/>
                <w:szCs w:val="12"/>
                <w:lang w:val="en-US"/>
              </w:rPr>
              <w:t>22</w:t>
            </w:r>
          </w:p>
        </w:tc>
        <w:tc>
          <w:tcPr>
            <w:tcW w:w="775" w:type="dxa"/>
            <w:tcBorders>
              <w:bottom w:val="single" w:sz="4" w:space="0" w:color="auto"/>
            </w:tcBorders>
            <w:shd w:val="clear" w:color="auto" w:fill="auto"/>
            <w:vAlign w:val="center"/>
          </w:tcPr>
          <w:p w14:paraId="6042C690" w14:textId="186E0A2A" w:rsidR="00B75B73" w:rsidRDefault="00B75B73" w:rsidP="00B75B7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7CC8788C" w14:textId="7B8FEC6B" w:rsidR="00B75B73" w:rsidRPr="00A773C5" w:rsidRDefault="00B75B73" w:rsidP="00B75B73">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EVENT DOWNLOAD – CAG Cell Selection</w:t>
            </w:r>
          </w:p>
        </w:tc>
        <w:tc>
          <w:tcPr>
            <w:tcW w:w="673" w:type="dxa"/>
            <w:tcBorders>
              <w:bottom w:val="single" w:sz="4" w:space="0" w:color="auto"/>
            </w:tcBorders>
            <w:shd w:val="clear" w:color="auto" w:fill="auto"/>
            <w:vAlign w:val="center"/>
          </w:tcPr>
          <w:p w14:paraId="31C584D4" w14:textId="1A095FDD" w:rsidR="00B75B73"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1857723"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78381D14" w14:textId="105C9C2C" w:rsidR="00B75B73" w:rsidRPr="00A773C5"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C235</w:t>
            </w:r>
          </w:p>
        </w:tc>
        <w:tc>
          <w:tcPr>
            <w:tcW w:w="1070" w:type="dxa"/>
            <w:tcBorders>
              <w:bottom w:val="single" w:sz="4" w:space="0" w:color="auto"/>
            </w:tcBorders>
            <w:shd w:val="clear" w:color="auto" w:fill="auto"/>
          </w:tcPr>
          <w:p w14:paraId="1BC07E48" w14:textId="0CA61B8C" w:rsidR="00B75B73" w:rsidRPr="00A773C5"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E.1/287</w:t>
            </w:r>
          </w:p>
        </w:tc>
        <w:tc>
          <w:tcPr>
            <w:tcW w:w="1049" w:type="dxa"/>
            <w:tcBorders>
              <w:bottom w:val="single" w:sz="4" w:space="0" w:color="auto"/>
            </w:tcBorders>
            <w:shd w:val="clear" w:color="auto" w:fill="auto"/>
          </w:tcPr>
          <w:p w14:paraId="42B95278" w14:textId="5B7B747E" w:rsidR="00B75B73" w:rsidRPr="00A773C5"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A9D95EA"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A8D276B"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66A8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54712A0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1466B4F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433896A9"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F896B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BA51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61E4F4F1"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27959C37"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3196BB9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7EA6EF2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532D6C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64FF95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7F5A006C"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ACF209A"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722870B"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 proactive command, Allowed , no modification</w:t>
            </w:r>
          </w:p>
        </w:tc>
        <w:tc>
          <w:tcPr>
            <w:tcW w:w="673" w:type="dxa"/>
            <w:tcBorders>
              <w:top w:val="single" w:sz="4" w:space="0" w:color="auto"/>
            </w:tcBorders>
            <w:shd w:val="clear" w:color="auto" w:fill="auto"/>
            <w:vAlign w:val="center"/>
          </w:tcPr>
          <w:p w14:paraId="42A37555"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3D90A8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875D648"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22AFC7B0" w14:textId="65813855"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C8C6CA6"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187A2F9" w14:textId="4231019C"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3B840AD1"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9FBE07"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24A050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5CAFF2B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706D51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247C3A"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5EBE811B"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6BBFF3"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AFB0A2"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180B26"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70718B"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AAF6A32" w14:textId="295B08CB"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7689E17E"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2D2E50B" w14:textId="229C9D1B"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A9CD9B"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41A1C1"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E738EA"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F2DA5"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5E33FE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2A2F32"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5961689B"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8F6DB2D"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 no modification</w:t>
            </w:r>
          </w:p>
        </w:tc>
        <w:tc>
          <w:tcPr>
            <w:tcW w:w="673" w:type="dxa"/>
            <w:shd w:val="clear" w:color="auto" w:fill="auto"/>
            <w:vAlign w:val="center"/>
          </w:tcPr>
          <w:p w14:paraId="0143112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F61423"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F6F25B4"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6066F6D" w14:textId="246D2D83"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0FED5495"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D2A382"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D781BB"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988BB3"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5799352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B003F4"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7A9466A7"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330BA8"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352F098"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E4B26A"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9D5305"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586AE5F" w14:textId="0B77C54C"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7ADC5E41"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18EB75"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0DCD7C"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90C9C5"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6FB6631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97ED0F"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7E6E2985"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33BC1AF"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Not allowed</w:t>
            </w:r>
          </w:p>
        </w:tc>
        <w:tc>
          <w:tcPr>
            <w:tcW w:w="673" w:type="dxa"/>
            <w:shd w:val="clear" w:color="auto" w:fill="auto"/>
            <w:vAlign w:val="center"/>
          </w:tcPr>
          <w:p w14:paraId="068245D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BE3F31"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8B1ED4"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08A1105" w14:textId="0CD8ABC3"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3BBBA9E2"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3C11E1F" w14:textId="29711E5E"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AD62B5"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B06C42"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35E3CA"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707E9E"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95537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054912"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3CD102FE"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6CA0BE"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5F6408"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8D3390"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FFFF0A"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E0B0F04" w14:textId="6F41FF53"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94C0828"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931D820" w14:textId="24E1E2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3D313F"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970DC2"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F7BD72"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2B7C87"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9D41DC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31095E"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454111D9"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C567C3C"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Not allowed</w:t>
            </w:r>
          </w:p>
        </w:tc>
        <w:tc>
          <w:tcPr>
            <w:tcW w:w="673" w:type="dxa"/>
            <w:shd w:val="clear" w:color="auto" w:fill="auto"/>
            <w:vAlign w:val="center"/>
          </w:tcPr>
          <w:p w14:paraId="4CE8F1CC"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90FD72"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57CC31"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B413C1A" w14:textId="51ED08CA"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10ABBC84"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6BCC3A"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86905A"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5CD13E"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53CC943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8818FD"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053381BF"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053C14"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DE8DE0"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F5B693"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69E3F9"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5B6E44" w14:textId="0D770E1E"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3A22A5B"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3FAC77"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82F0B"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C17C5C"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58BC70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A5EBDB3"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A063F4"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7275F0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Allowed, with modifications</w:t>
            </w:r>
          </w:p>
        </w:tc>
        <w:tc>
          <w:tcPr>
            <w:tcW w:w="673" w:type="dxa"/>
            <w:shd w:val="clear" w:color="auto" w:fill="auto"/>
            <w:vAlign w:val="center"/>
          </w:tcPr>
          <w:p w14:paraId="1C74A1A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1693F0E"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DA4E44F"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96887E1" w14:textId="2B655B7C"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5A317E1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91F77E6" w14:textId="37BEC013"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47AAD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70DBEF"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B228A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CE7DC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F6B98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280DE4"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BA9CFBA"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C92DBA0"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0066C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7408CF"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82B43B"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2167F8" w14:textId="6A735B91"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B9E4858"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2A64C0D" w14:textId="324A3B1A"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C069F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AECB87"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C2D1D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F9BA4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5E69F1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BD798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EC813D"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42706C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with modifications</w:t>
            </w:r>
          </w:p>
        </w:tc>
        <w:tc>
          <w:tcPr>
            <w:tcW w:w="673" w:type="dxa"/>
            <w:shd w:val="clear" w:color="auto" w:fill="auto"/>
            <w:vAlign w:val="center"/>
          </w:tcPr>
          <w:p w14:paraId="083B1539"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A9EFE4"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B64E2E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861B965" w14:textId="668CBA5E"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8122CB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4B085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8C5FA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3E664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03F85C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72F5F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74533496"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15443F"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E7F223"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410CF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9B6148"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EFE33E" w14:textId="3FD6892E"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54EDA46E"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C9E0CF"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C23EA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EAD4F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21C000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F8B5C8"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5629705"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32485ABB"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the USIM responds with '90 00', Allowed, no modification</w:t>
            </w:r>
          </w:p>
        </w:tc>
        <w:tc>
          <w:tcPr>
            <w:tcW w:w="673" w:type="dxa"/>
            <w:shd w:val="clear" w:color="auto" w:fill="auto"/>
            <w:vAlign w:val="center"/>
          </w:tcPr>
          <w:p w14:paraId="1CCD8F74"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050E9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0E5CB9"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8886B86" w14:textId="24598C2B"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491A70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4EE1715" w14:textId="22C0BB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F849B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2F9C3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89859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D6928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13480FC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CD4B21"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7C81B3D"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C9BC5E"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4C276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8FAE2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18AF95"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FC1EFB" w14:textId="1A631B06"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13D2F9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D196AF4" w14:textId="03588F3A"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29098E"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604A40"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0D65E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0B0191"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0C459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927DF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F8494C"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2420C227"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attempt by user, the USIM responds with '90 00', Allowed, no modification</w:t>
            </w:r>
          </w:p>
        </w:tc>
        <w:tc>
          <w:tcPr>
            <w:tcW w:w="673" w:type="dxa"/>
            <w:shd w:val="clear" w:color="auto" w:fill="auto"/>
            <w:vAlign w:val="center"/>
          </w:tcPr>
          <w:p w14:paraId="17C507F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CF789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529F09"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2ABF61D" w14:textId="67108101"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1A0D61D9"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6F74DD"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3012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AFF7D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332CD9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A4FF4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1FE327DB"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7CD233"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98DFF9"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D5071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7D903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13454F" w14:textId="7F31FCAB"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0F56B6A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AACF8F"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FE96A1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9765E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2812635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AE9454"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7D3853"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3CE6B1E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no modification</w:t>
            </w:r>
          </w:p>
        </w:tc>
        <w:tc>
          <w:tcPr>
            <w:tcW w:w="673" w:type="dxa"/>
            <w:shd w:val="clear" w:color="auto" w:fill="auto"/>
            <w:vAlign w:val="center"/>
          </w:tcPr>
          <w:p w14:paraId="7942C39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56D3F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B0FAA96"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2AF1E8" w14:textId="3BB72F3F"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E8F0A73"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F1B3E1B" w14:textId="6090CE51"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2A7BD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DD750A"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DDFF89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450B1B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BE92C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08A49D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7ADD0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87DFAC8"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0AAF0F"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EABB93"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02ACA3F"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9DB68B"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193DB2CD" w14:textId="7D9C58ED"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F012F1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18DF5CC" w14:textId="1B79B180"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1B5DE3"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AEDB1F1"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BD05AA4"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3323B9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4ECF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B11516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40A6D2"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4CA501"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7462BB4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no modification</w:t>
            </w:r>
          </w:p>
        </w:tc>
        <w:tc>
          <w:tcPr>
            <w:tcW w:w="673" w:type="dxa"/>
            <w:shd w:val="clear" w:color="auto" w:fill="auto"/>
            <w:vAlign w:val="center"/>
          </w:tcPr>
          <w:p w14:paraId="0AB686A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598CF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181ABB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6A51FA3" w14:textId="720C8284"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7BB84B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DFF5F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DEAE9A1"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8119FA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25AAA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7F06DF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6C390D"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1CD58BC1"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5F3165"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F6D811"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DCBDEF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366F72"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705E32AA" w14:textId="64F7FD0F"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8CAA42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10985C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55EE470"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46E63C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F74B0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5D62AF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ADB18C"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8111D1"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9953D1D"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Not allowed</w:t>
            </w:r>
          </w:p>
        </w:tc>
        <w:tc>
          <w:tcPr>
            <w:tcW w:w="673" w:type="dxa"/>
            <w:shd w:val="clear" w:color="auto" w:fill="auto"/>
            <w:vAlign w:val="center"/>
          </w:tcPr>
          <w:p w14:paraId="6D56789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5D513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C005C8D"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4AC7351" w14:textId="18B41313"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26D0B6A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26021F6" w14:textId="2FFB0DEA"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03CB22"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594BF5B"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67DBE07"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F006A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D2FE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DE32F4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F160B0"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0171A3A"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55F831"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1F307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99315B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B47761"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D612C06" w14:textId="4F4C8596"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23E2C90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1A7C145" w14:textId="4E4806FC"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AE4584"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AD9D70"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A7DAC47"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246EA6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9C07C8"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D0B93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99129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E6B820D"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D68F9FA"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Not allowed</w:t>
            </w:r>
          </w:p>
        </w:tc>
        <w:tc>
          <w:tcPr>
            <w:tcW w:w="673" w:type="dxa"/>
            <w:shd w:val="clear" w:color="auto" w:fill="auto"/>
            <w:vAlign w:val="center"/>
          </w:tcPr>
          <w:p w14:paraId="0F4AA9B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5D864E"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4F63A5A"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294446" w14:textId="45ADA27C"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B2CE008"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39B925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24AAC36"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5BD76D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84430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32537F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15F03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4ADE757"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90E1A1"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2C9BF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568B26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087B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3FB4163B" w14:textId="313F44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7AC5B497"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DADF8EC"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6333725"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D7763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DFB5F0"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3139EA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4A286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FFD6098"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166F8B4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with modifications'</w:t>
            </w:r>
          </w:p>
        </w:tc>
        <w:tc>
          <w:tcPr>
            <w:tcW w:w="673" w:type="dxa"/>
            <w:shd w:val="clear" w:color="auto" w:fill="auto"/>
            <w:vAlign w:val="center"/>
          </w:tcPr>
          <w:p w14:paraId="503DDC8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4235C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3716147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7B6AD70" w14:textId="633265C4"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56286C64"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963E7B7" w14:textId="67D315D6"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8BD422E"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FA0C25E"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54D59F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380BC4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C308E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41D9DA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89849"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3156F240"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9850E5"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64649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374CBF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C11F36"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2F86D448" w14:textId="1F76F68F"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28A8860"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CE8172C" w14:textId="779EA9E2"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CDB153"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4189BCA"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F1D57AC"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B9194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0CAB8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A172B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37002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C0E30F0"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vMerge w:val="restart"/>
            <w:shd w:val="clear" w:color="auto" w:fill="auto"/>
            <w:vAlign w:val="center"/>
          </w:tcPr>
          <w:p w14:paraId="07782D53"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with modifications</w:t>
            </w:r>
          </w:p>
        </w:tc>
        <w:tc>
          <w:tcPr>
            <w:tcW w:w="673" w:type="dxa"/>
            <w:shd w:val="clear" w:color="auto" w:fill="auto"/>
            <w:vAlign w:val="center"/>
          </w:tcPr>
          <w:p w14:paraId="286F7D3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23FD2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7B2936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8CDF45F" w14:textId="31DD8412"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30249018"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5B8A95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844053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4887D0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02C11"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0E2B44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D03ED"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AEC5B29"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721959"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4342ED"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B6B3E8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4AEFB4"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51DA8F60" w14:textId="1A208241"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8BB3E8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25B778C"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A0604E9"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F72A5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1F7729"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0F3B6A6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01DFA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ED98F4"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vMerge w:val="restart"/>
            <w:shd w:val="clear" w:color="auto" w:fill="auto"/>
            <w:vAlign w:val="center"/>
          </w:tcPr>
          <w:p w14:paraId="2511A494"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the USIM responds with '90 00', Allowed, no modification</w:t>
            </w:r>
          </w:p>
        </w:tc>
        <w:tc>
          <w:tcPr>
            <w:tcW w:w="673" w:type="dxa"/>
            <w:shd w:val="clear" w:color="auto" w:fill="auto"/>
            <w:vAlign w:val="center"/>
          </w:tcPr>
          <w:p w14:paraId="30E396B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1A836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22F45AE"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717024" w14:textId="6C31B7AD"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CE8080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2BBDA96" w14:textId="7C8873B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BD6057"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B25DE1F"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6C7270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131E4C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21A171"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4AA50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6CFA0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70C1DDB9"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63FF1D"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3ECD9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761A2F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B6F09E"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9EA721E" w14:textId="4A604D4D"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228BE2B"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B381A60" w14:textId="30144639"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5888A8"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7F35DA"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041B51A"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3CD8D2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ADABF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2CA8A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DAA7F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36AFCB6"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0A6D924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Send Short Message attempt by user, the USIM responds with '90 00', Allowed, no modification</w:t>
            </w:r>
          </w:p>
        </w:tc>
        <w:tc>
          <w:tcPr>
            <w:tcW w:w="673" w:type="dxa"/>
            <w:shd w:val="clear" w:color="auto" w:fill="auto"/>
            <w:vAlign w:val="center"/>
          </w:tcPr>
          <w:p w14:paraId="2890B409"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25790B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45889D7"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ACB527" w14:textId="6B825AB6"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23AE6DEA"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5BB6E3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7F32E1"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4CFBCE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8FAC1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7C2E18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F21292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0634232C"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19360157"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DE1C7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tcBorders>
              <w:bottom w:val="single" w:sz="4" w:space="0" w:color="auto"/>
            </w:tcBorders>
            <w:shd w:val="clear" w:color="auto" w:fill="auto"/>
            <w:vAlign w:val="center"/>
          </w:tcPr>
          <w:p w14:paraId="2EF7652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3F0C4D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tcBorders>
              <w:bottom w:val="single" w:sz="4" w:space="0" w:color="auto"/>
            </w:tcBorders>
            <w:shd w:val="clear" w:color="auto" w:fill="auto"/>
            <w:vAlign w:val="center"/>
          </w:tcPr>
          <w:p w14:paraId="26BD2C80" w14:textId="02DEECDC"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tcBorders>
              <w:bottom w:val="single" w:sz="4" w:space="0" w:color="auto"/>
            </w:tcBorders>
            <w:shd w:val="clear" w:color="auto" w:fill="auto"/>
            <w:vAlign w:val="center"/>
          </w:tcPr>
          <w:p w14:paraId="4260F8A6"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D2FE374"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35A93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12AA69A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EA49D2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5842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F610CA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92F019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B5DBE8D"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SERVICE SEARCH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63EAE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36BAC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8A7C2C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6E904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E.1/94</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6D978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5B548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C5F5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3512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6FB3B55"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F1FEC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CB009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SERVICE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4E224D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ABA4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D445E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38BA8B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E.1/95</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D3FB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56C1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37729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B9DD5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E056A0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0C294C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D222C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DECLARE SERVICE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8E1F7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5AD26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946AB1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71E338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E.1/96</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CAB6EE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7CB4C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9C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6353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6DBAC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4A46D5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0484A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RETRIEVE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F616B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55E6D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58664C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FD524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F36AA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4F6FF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884F9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AE846D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E7E1CA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71D77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074AA97"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SUBMIT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6C1429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F25601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7E54BF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2A13B1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E64F02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5E838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E9A19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43D11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F36A8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44B43A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66FC38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DISPLAY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ADB6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3331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6026C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5FA4A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08487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ED1F4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7A2527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AB34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9B8477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D9AE6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A77FBDA"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SET FRAMES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805BB7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F522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D2B803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E1ABB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4859C7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4D06D4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FD13C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ECDB7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81BBF9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8FF551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66EFEF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B36F289"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FRAME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03583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5B5B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0D693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F837B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577E23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E.1/177</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D136C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3E44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D4004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3468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910FB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14CAD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B6F233"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Handling of c</w:t>
            </w:r>
            <w:r>
              <w:rPr>
                <w:rFonts w:ascii="Arial" w:hAnsi="Arial" w:cs="Arial"/>
                <w:b/>
                <w:bCs/>
                <w:color w:val="000000"/>
                <w:sz w:val="14"/>
                <w:szCs w:val="14"/>
                <w:lang w:val="en-US"/>
              </w:rPr>
              <w:t xml:space="preserve">ommand </w:t>
            </w:r>
            <w:r w:rsidRPr="004062C7">
              <w:rPr>
                <w:rFonts w:ascii="Arial" w:hAnsi="Arial" w:cs="Arial"/>
                <w:b/>
                <w:bCs/>
                <w:color w:val="000000"/>
                <w:sz w:val="14"/>
                <w:szCs w:val="14"/>
                <w:lang w:val="en-US"/>
              </w:rPr>
              <w:t>number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7662A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B439A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1474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8D8E6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3FD656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B27BF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EDC8D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58E8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tcPr>
          <w:p w14:paraId="3BAB7EE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D3066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04D9C6C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TEXT normal priority</w:t>
            </w:r>
          </w:p>
        </w:tc>
        <w:tc>
          <w:tcPr>
            <w:tcW w:w="673" w:type="dxa"/>
            <w:tcBorders>
              <w:top w:val="single" w:sz="4" w:space="0" w:color="auto"/>
              <w:bottom w:val="single" w:sz="4" w:space="0" w:color="auto"/>
            </w:tcBorders>
            <w:shd w:val="clear" w:color="auto" w:fill="auto"/>
            <w:vAlign w:val="center"/>
          </w:tcPr>
          <w:p w14:paraId="31AC48B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96E6E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5C9970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bottom w:val="single" w:sz="4" w:space="0" w:color="auto"/>
            </w:tcBorders>
            <w:shd w:val="clear" w:color="auto" w:fill="auto"/>
            <w:vAlign w:val="center"/>
          </w:tcPr>
          <w:p w14:paraId="0589C6B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199043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bottom w:val="single" w:sz="4" w:space="0" w:color="auto"/>
            </w:tcBorders>
            <w:shd w:val="clear" w:color="auto" w:fill="auto"/>
            <w:vAlign w:val="center"/>
          </w:tcPr>
          <w:p w14:paraId="364392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9579D7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11402F0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79FE5E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BE5D2F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ADBE11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0571D9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1671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1331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45AB0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63AC2E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5346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0D1B8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89217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F2D7EC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C42C367"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84F180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D5923E0"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without modification</w:t>
            </w:r>
          </w:p>
        </w:tc>
        <w:tc>
          <w:tcPr>
            <w:tcW w:w="673" w:type="dxa"/>
            <w:tcBorders>
              <w:top w:val="single" w:sz="4" w:space="0" w:color="auto"/>
            </w:tcBorders>
            <w:shd w:val="clear" w:color="auto" w:fill="auto"/>
            <w:vAlign w:val="center"/>
          </w:tcPr>
          <w:p w14:paraId="4FC21A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6487F6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4F0BA7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0D388A6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D223DB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A5E34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80D002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CC68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DD5ED3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2FAD1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2B56C3E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AA7665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30CF7A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tcBorders>
            <w:shd w:val="clear" w:color="auto" w:fill="auto"/>
            <w:vAlign w:val="center"/>
          </w:tcPr>
          <w:p w14:paraId="6384E3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C0F39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906E0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6672B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84A994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E76D1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950266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2DF0A1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934D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B1121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B38A10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687747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8D00E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D67A24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BC9AF9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3625BB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F6490B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0104FD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CD2B3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35A1E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904D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5C6B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D5F94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6C7EBB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AA685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not allowed</w:t>
            </w:r>
          </w:p>
        </w:tc>
        <w:tc>
          <w:tcPr>
            <w:tcW w:w="673" w:type="dxa"/>
            <w:shd w:val="clear" w:color="auto" w:fill="auto"/>
            <w:vAlign w:val="center"/>
          </w:tcPr>
          <w:p w14:paraId="5A7135B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2731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2E9981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FC764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D527C1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06ECF8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61C33B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2F93D9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BB92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CFBCC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2DB07D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C87B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3A9B2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5E768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F66A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8DEE8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94D9E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F793D6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93660C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2AA4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CE856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48101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3F9D948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B56C60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F882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A5795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92DE05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00457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1A17B4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B03EFF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119E35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9348B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FC94B4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5891D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869D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81AE1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01122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30217167"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 modification</w:t>
            </w:r>
          </w:p>
        </w:tc>
        <w:tc>
          <w:tcPr>
            <w:tcW w:w="673" w:type="dxa"/>
            <w:shd w:val="clear" w:color="auto" w:fill="auto"/>
            <w:vAlign w:val="center"/>
          </w:tcPr>
          <w:p w14:paraId="0E0848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C2AC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D50D3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0C944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45847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C8E2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B137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BAAF4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86D0C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A77AD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C369B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601C7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D5FAB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CCC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E10C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610ED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283965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2A6218"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01DC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1881A4F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A39C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FA92C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819A3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AB143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D7013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E.1/11 </w:t>
            </w:r>
            <w:r>
              <w:rPr>
                <w:rFonts w:ascii="Arial" w:hAnsi="Arial" w:cs="Arial"/>
                <w:color w:val="000000"/>
                <w:sz w:val="14"/>
                <w:szCs w:val="14"/>
                <w:lang w:val="en-US"/>
              </w:rPr>
              <w:t>AND</w:t>
            </w:r>
          </w:p>
          <w:p w14:paraId="5FAFB5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E05C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2449F2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E-USS </w:t>
            </w:r>
            <w:r>
              <w:rPr>
                <w:rFonts w:ascii="Arial" w:hAnsi="Arial" w:cs="Arial"/>
                <w:color w:val="000000"/>
                <w:sz w:val="14"/>
                <w:szCs w:val="14"/>
                <w:lang w:val="en-US"/>
              </w:rPr>
              <w:t>or</w:t>
            </w:r>
          </w:p>
          <w:p w14:paraId="43DB4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E245E5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44451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F86F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196290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DDDE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B5633E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1511975C"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90 00</w:t>
            </w:r>
          </w:p>
        </w:tc>
        <w:tc>
          <w:tcPr>
            <w:tcW w:w="673" w:type="dxa"/>
            <w:shd w:val="clear" w:color="auto" w:fill="auto"/>
            <w:vAlign w:val="center"/>
          </w:tcPr>
          <w:p w14:paraId="5EE85C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335FC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9146D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FBC5F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8B69B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080B4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487C7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7FAEB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026A9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63E01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3D7FB7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FD64CC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4C84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1320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8B028C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1998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0C001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6BEC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85D31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32D3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AE889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5ECEF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DB526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99319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B4DC50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18BED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034E9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ED075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83F8C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0348F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9501C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CBB58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00617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1A83FD7"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93 00</w:t>
            </w:r>
          </w:p>
        </w:tc>
        <w:tc>
          <w:tcPr>
            <w:tcW w:w="673" w:type="dxa"/>
            <w:shd w:val="clear" w:color="auto" w:fill="auto"/>
            <w:vAlign w:val="center"/>
          </w:tcPr>
          <w:p w14:paraId="3EA5EFA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EE6A2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0FF2A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813D6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C08AA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39096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E453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E5EBC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37155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DF5B69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66AE1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D5D98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B052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D68A1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5D28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D655C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A4E7EB"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61E0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4E825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EF91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9BECD3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7D3FB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64E1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B3750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40740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4005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4236A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DADA8B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A2DBF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D28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39A09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07C6FE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0DE62D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3E837F9E"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allowed with modification</w:t>
            </w:r>
          </w:p>
        </w:tc>
        <w:tc>
          <w:tcPr>
            <w:tcW w:w="673" w:type="dxa"/>
            <w:shd w:val="clear" w:color="auto" w:fill="auto"/>
            <w:vAlign w:val="center"/>
          </w:tcPr>
          <w:p w14:paraId="55C3A7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F3BD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AA6B4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859AE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38F2E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700E73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B332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D98B2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5FA38A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B5C59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0F2AB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9F60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00E2F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D1F56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7C04D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71D1B3"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869B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B0EA8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582F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E2AF1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08423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850BF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CD271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05BE1F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FF827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E0C8B7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24FF1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2C8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6679F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4A931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FAD2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5F77865A"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EPS PDN -  PDN connection activation from OPEN CHANNEL command</w:t>
            </w:r>
          </w:p>
        </w:tc>
        <w:tc>
          <w:tcPr>
            <w:tcW w:w="673" w:type="dxa"/>
            <w:shd w:val="clear" w:color="auto" w:fill="auto"/>
            <w:vAlign w:val="center"/>
          </w:tcPr>
          <w:p w14:paraId="076A1B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A986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E866A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A0E8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8F5B9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CA7A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C2B8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035D9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CD9FE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21580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DF23CE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11737E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C90F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4E0E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05D9E5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0290C1C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666DC6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321ADC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2E14F7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56659B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tcBorders>
              <w:bottom w:val="single" w:sz="4" w:space="0" w:color="auto"/>
            </w:tcBorders>
            <w:shd w:val="clear" w:color="auto" w:fill="auto"/>
            <w:vAlign w:val="center"/>
          </w:tcPr>
          <w:p w14:paraId="728BF2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DE1BD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84059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7BC682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1F4B6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40928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E51A0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7C7C01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bottom w:val="single" w:sz="4" w:space="0" w:color="auto"/>
            </w:tcBorders>
            <w:shd w:val="clear" w:color="auto" w:fill="auto"/>
            <w:vAlign w:val="center"/>
          </w:tcPr>
          <w:p w14:paraId="3C49A31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0034A8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98DC0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29BBE7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BE5F6A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0352DD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32BF5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882C1B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B4EBA2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47E4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F19DF2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E92DAF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E83DD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D4F9AF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D3D2B7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EB86B6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3FD816C"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without modification</w:t>
            </w:r>
          </w:p>
        </w:tc>
        <w:tc>
          <w:tcPr>
            <w:tcW w:w="673" w:type="dxa"/>
            <w:tcBorders>
              <w:top w:val="single" w:sz="4" w:space="0" w:color="auto"/>
            </w:tcBorders>
            <w:shd w:val="clear" w:color="auto" w:fill="auto"/>
            <w:vAlign w:val="center"/>
          </w:tcPr>
          <w:p w14:paraId="4F5AE3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CE01C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6CB5662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N/A</w:t>
            </w:r>
          </w:p>
        </w:tc>
        <w:tc>
          <w:tcPr>
            <w:tcW w:w="1070" w:type="dxa"/>
            <w:tcBorders>
              <w:top w:val="single" w:sz="4" w:space="0" w:color="auto"/>
            </w:tcBorders>
            <w:shd w:val="clear" w:color="auto" w:fill="auto"/>
            <w:vAlign w:val="center"/>
          </w:tcPr>
          <w:p w14:paraId="061DDB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87749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190822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FDDB59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78CF8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61E07D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91EF4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3396E46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C4769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2075E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FB852D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875100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F7BAF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7CB432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DD2C2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F4AC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B977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926CA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55F93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E9BCC2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9F4B1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B584B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546A3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20C8A4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620A58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D7ACB3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D2C60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0424E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099A6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262E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F4A64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D9B9B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5992B5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not allowed</w:t>
            </w:r>
          </w:p>
        </w:tc>
        <w:tc>
          <w:tcPr>
            <w:tcW w:w="673" w:type="dxa"/>
            <w:shd w:val="clear" w:color="auto" w:fill="auto"/>
            <w:vAlign w:val="center"/>
          </w:tcPr>
          <w:p w14:paraId="6020001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6AF821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61F68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DFDB70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962D5B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FADAF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52C58A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150B89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C515E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3E5EB2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267A0AE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014FC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5E7B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C43B5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E7442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D5F52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029B52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175B8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202D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8CDB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D3FB2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457AEE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2DDF8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8805CF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E.1/10 </w:t>
            </w:r>
            <w:r>
              <w:rPr>
                <w:rFonts w:ascii="Arial" w:hAnsi="Arial" w:cs="Arial"/>
                <w:color w:val="000000"/>
                <w:sz w:val="14"/>
                <w:szCs w:val="14"/>
                <w:lang w:val="en-US"/>
              </w:rPr>
              <w:t>AND</w:t>
            </w:r>
          </w:p>
          <w:p w14:paraId="2F7C1DD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791A95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A19EEC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FE949E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3C4794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236CB3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204D1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39E7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93F1B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27BFC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8F6081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51A24F46"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 modification</w:t>
            </w:r>
          </w:p>
        </w:tc>
        <w:tc>
          <w:tcPr>
            <w:tcW w:w="673" w:type="dxa"/>
            <w:shd w:val="clear" w:color="auto" w:fill="auto"/>
            <w:vAlign w:val="center"/>
          </w:tcPr>
          <w:p w14:paraId="5AC80B3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64290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887EE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1DA699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31163D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D2F88A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39ADB1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6D2F80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68166F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D576CA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DEFACC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C499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4A2E0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D51BA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F2BDD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3AC33E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04ED5A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67CAE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E0BCC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03B771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8210E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BCF52C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BA73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BAEC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301403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2089D5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F8846D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A1300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6163A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C89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FBF87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6BB0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FBB3F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68911B"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79389A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214CB7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90 00</w:t>
            </w:r>
          </w:p>
        </w:tc>
        <w:tc>
          <w:tcPr>
            <w:tcW w:w="673" w:type="dxa"/>
            <w:shd w:val="clear" w:color="auto" w:fill="auto"/>
            <w:vAlign w:val="center"/>
          </w:tcPr>
          <w:p w14:paraId="52CF9C5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AD308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C2ADDF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39143E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6E73F0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068B86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C77BD6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AA25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25F67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11F587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A91409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66F72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23A1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5F60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CCA8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8D96F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E461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8FD07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3E6AB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9082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D97CC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49461D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B79570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90BB78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18C7AA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54B276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F32505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840D1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9B208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037AE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8F20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F0D2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C346EB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79687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AAA357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0ED1D69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93 00</w:t>
            </w:r>
          </w:p>
        </w:tc>
        <w:tc>
          <w:tcPr>
            <w:tcW w:w="673" w:type="dxa"/>
            <w:shd w:val="clear" w:color="auto" w:fill="auto"/>
            <w:vAlign w:val="center"/>
          </w:tcPr>
          <w:p w14:paraId="2322602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D0B2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95077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EF281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86F91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B2FC5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2B32C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ECF0C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82683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883FC0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A68F4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79EAA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2B31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2637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E2AF9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288AA2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F4E9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BCD6F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8FC2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A26BE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6593A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DE3E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32266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9C884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C8C7A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43215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79D5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CEE12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44227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FF18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5160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0162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B7F0A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A1135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B6F72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1D98E02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allowed with modification</w:t>
            </w:r>
          </w:p>
        </w:tc>
        <w:tc>
          <w:tcPr>
            <w:tcW w:w="673" w:type="dxa"/>
            <w:shd w:val="clear" w:color="auto" w:fill="auto"/>
            <w:vAlign w:val="center"/>
          </w:tcPr>
          <w:p w14:paraId="0CDB959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068F2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9AE530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FB2EC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E3A4C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D8453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88A32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AF8E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1F85D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034E4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2797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E8D3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FBBB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B95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AB23D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BCDD3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7E40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82DB5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C25C4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E743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23432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1D3651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5D8FE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0A310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AC93C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2B8F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33698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084225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82628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FC73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EB7F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7C112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17AE0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8BCA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E640F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415710FB"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activation from OPEN CHANNEL command</w:t>
            </w:r>
          </w:p>
        </w:tc>
        <w:tc>
          <w:tcPr>
            <w:tcW w:w="673" w:type="dxa"/>
            <w:shd w:val="clear" w:color="auto" w:fill="auto"/>
            <w:vAlign w:val="center"/>
          </w:tcPr>
          <w:p w14:paraId="443351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FC810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93C3D6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70BDA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CD9A4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49771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0EC2D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959F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A04AEF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0B9F4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E5D5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3B70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4F2E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AA90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F7C87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1FBE13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36FAA18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4814005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25D75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16641C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9A46C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53DC925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4FE77D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ECA87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AB3FB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B1B5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D7A889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0D6C1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9C751C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4E984D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D59F0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754378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86681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12A11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75B89E3"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C5CBE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82CB2FC"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DB6BB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C093E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F74D9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D67EAE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6AA717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D0814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0FC7B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33091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5DEF7A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5D06A8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793D693"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REFRESH after change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tcBorders>
              <w:top w:val="single" w:sz="4" w:space="0" w:color="auto"/>
            </w:tcBorders>
            <w:shd w:val="clear" w:color="auto" w:fill="auto"/>
            <w:vAlign w:val="center"/>
          </w:tcPr>
          <w:p w14:paraId="1D9B7F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7184756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01980A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tcBorders>
            <w:shd w:val="clear" w:color="auto" w:fill="auto"/>
            <w:vAlign w:val="center"/>
          </w:tcPr>
          <w:p w14:paraId="40D2830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6F8827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6B146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39F7E1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758750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008EAE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5C7297"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AA4FE1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B4C67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2FBF9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2D4F7D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33D4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125CFF1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4B271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CCBDAF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39B15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A174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7FAB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2965A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C2CC2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C1F5FD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shd w:val="clear" w:color="auto" w:fill="auto"/>
            <w:vAlign w:val="center"/>
          </w:tcPr>
          <w:p w14:paraId="0AADD4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9C171F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D3D9A5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561F3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5F8829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9B757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799C89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5B6D6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3832F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D5E89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C4982A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B266D1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3706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C6B2A7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488F9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8B9599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9AFB9F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57F3CE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D5179B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B8042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A56D3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D0353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097139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ED85F8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IMS Emergency Services in E-UTRAN</w:t>
            </w:r>
          </w:p>
        </w:tc>
        <w:tc>
          <w:tcPr>
            <w:tcW w:w="673" w:type="dxa"/>
            <w:shd w:val="clear" w:color="auto" w:fill="auto"/>
            <w:vAlign w:val="center"/>
          </w:tcPr>
          <w:p w14:paraId="1DD6852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9C0113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60A3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w:t>
            </w:r>
          </w:p>
        </w:tc>
        <w:tc>
          <w:tcPr>
            <w:tcW w:w="1070" w:type="dxa"/>
            <w:shd w:val="clear" w:color="auto" w:fill="auto"/>
            <w:vAlign w:val="center"/>
          </w:tcPr>
          <w:p w14:paraId="5E5BF52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8D995D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E553DE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735A6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0A06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153020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F443CD"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8D9F6C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2CDDDC8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566220E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94188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57EB7A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57969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0392FC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CEA57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23404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56C1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14E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C6C02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81A327"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05CFC7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4F21C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8CF85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C2ECD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BF32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5FB816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CA0E1C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3035F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84A5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BBB6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51D52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1E4A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B9274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825695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E4753E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116A6CD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DEE0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351D1E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4EDA83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C5BFD8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01A2E4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6E854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FCD2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268DE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06523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627A429" w14:textId="77777777" w:rsidR="000949CB" w:rsidRPr="002143A2" w:rsidRDefault="000949CB" w:rsidP="000949CB">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49D19A0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90DDB6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73A7ADE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02C65C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EE8590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tcBorders>
              <w:bottom w:val="single" w:sz="4" w:space="0" w:color="auto"/>
            </w:tcBorders>
            <w:shd w:val="clear" w:color="auto" w:fill="auto"/>
            <w:vAlign w:val="center"/>
          </w:tcPr>
          <w:p w14:paraId="02AD16D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5526C7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061888E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47A9D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64BFE0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5DAA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111232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0F4FB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713EF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C89B21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CALL CONTROL EVENT on NG-RAN </w:t>
            </w:r>
            <w:r>
              <w:rPr>
                <w:rFonts w:ascii="Arial" w:hAnsi="Arial" w:cs="Arial"/>
                <w:b/>
                <w:bCs/>
                <w:color w:val="000000"/>
                <w:sz w:val="14"/>
                <w:szCs w:val="14"/>
                <w:lang w:val="en-US"/>
              </w:rPr>
              <w:t xml:space="preserve">for </w:t>
            </w:r>
            <w:r w:rsidRPr="004062C7">
              <w:rPr>
                <w:rFonts w:ascii="Arial" w:hAnsi="Arial" w:cs="Arial"/>
                <w:b/>
                <w:bCs/>
                <w:color w:val="000000"/>
                <w:sz w:val="14"/>
                <w:szCs w:val="14"/>
                <w:lang w:val="en-US"/>
              </w:rPr>
              <w:t>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82222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6601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6491F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140019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F8A41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5F103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A210D8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C8654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97E55A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A9A4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 – 1.6</w:t>
            </w:r>
          </w:p>
        </w:tc>
        <w:tc>
          <w:tcPr>
            <w:tcW w:w="2687" w:type="dxa"/>
            <w:tcBorders>
              <w:top w:val="single" w:sz="4" w:space="0" w:color="auto"/>
            </w:tcBorders>
            <w:shd w:val="clear" w:color="auto" w:fill="auto"/>
            <w:vAlign w:val="center"/>
          </w:tcPr>
          <w:p w14:paraId="3D22C1A7"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allowed without modificationPDU Session establishment triggered by User</w:t>
            </w:r>
          </w:p>
        </w:tc>
        <w:tc>
          <w:tcPr>
            <w:tcW w:w="673" w:type="dxa"/>
            <w:tcBorders>
              <w:top w:val="single" w:sz="4" w:space="0" w:color="auto"/>
            </w:tcBorders>
            <w:shd w:val="clear" w:color="auto" w:fill="auto"/>
            <w:vAlign w:val="center"/>
          </w:tcPr>
          <w:p w14:paraId="796C045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3FEECA2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46CD361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49A0217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F308C4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483370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E38F5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CFFD1F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D2752F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18A5A95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265E34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071731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6D6805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E1004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3D5385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5DFBF3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Not allowed</w:t>
            </w:r>
          </w:p>
        </w:tc>
        <w:tc>
          <w:tcPr>
            <w:tcW w:w="673" w:type="dxa"/>
            <w:shd w:val="clear" w:color="auto" w:fill="auto"/>
            <w:vAlign w:val="center"/>
          </w:tcPr>
          <w:p w14:paraId="13B8929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ADCF90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4B89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EE686D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CCF6E2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CC085D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0DA3B4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20EDE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D53B25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EECFA4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44A9E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9F64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58339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0631D7"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7EB2F3B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23BF7C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90 00</w:t>
            </w:r>
          </w:p>
        </w:tc>
        <w:tc>
          <w:tcPr>
            <w:tcW w:w="673" w:type="dxa"/>
            <w:shd w:val="clear" w:color="auto" w:fill="auto"/>
            <w:vAlign w:val="center"/>
          </w:tcPr>
          <w:p w14:paraId="419CD6A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E44E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9F23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91CC85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03E300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CC583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06090C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39ECD7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3CA69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7CFEBA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E918A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6B75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A68DB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41918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C77EFF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03C772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93 00</w:t>
            </w:r>
          </w:p>
        </w:tc>
        <w:tc>
          <w:tcPr>
            <w:tcW w:w="673" w:type="dxa"/>
            <w:shd w:val="clear" w:color="auto" w:fill="auto"/>
            <w:vAlign w:val="center"/>
          </w:tcPr>
          <w:p w14:paraId="5AB39F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01BCF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BA1E2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02385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DBCB6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BAF7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EC070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7B9E4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16FD04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994D9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E7564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A8AF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92B31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A6E76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507D75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8DD3A03"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SM PDU DN request container</w:t>
            </w:r>
          </w:p>
        </w:tc>
        <w:tc>
          <w:tcPr>
            <w:tcW w:w="673" w:type="dxa"/>
            <w:shd w:val="clear" w:color="auto" w:fill="auto"/>
            <w:vAlign w:val="center"/>
          </w:tcPr>
          <w:p w14:paraId="6A0766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F115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C728C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C234</w:t>
            </w:r>
          </w:p>
        </w:tc>
        <w:tc>
          <w:tcPr>
            <w:tcW w:w="1070" w:type="dxa"/>
            <w:shd w:val="clear" w:color="auto" w:fill="auto"/>
            <w:vAlign w:val="center"/>
          </w:tcPr>
          <w:p w14:paraId="5A755A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31EB1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B9BC1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16DBC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9F5F5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BCE0B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AAADE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23E9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B1197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BC0C8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09FBE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F1209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20F472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ePCO</w:t>
            </w:r>
          </w:p>
        </w:tc>
        <w:tc>
          <w:tcPr>
            <w:tcW w:w="673" w:type="dxa"/>
            <w:shd w:val="clear" w:color="auto" w:fill="auto"/>
            <w:vAlign w:val="center"/>
          </w:tcPr>
          <w:p w14:paraId="4F2A88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DC939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B08E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F61BA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3488D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16C8D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C6B48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AB89E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79425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96D86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9D22D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17E5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56355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3387B58"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8E0A79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6D898C9D"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PDU Session establishment triggered by OPEN CHANNEL</w:t>
            </w:r>
          </w:p>
        </w:tc>
        <w:tc>
          <w:tcPr>
            <w:tcW w:w="673" w:type="dxa"/>
            <w:tcBorders>
              <w:bottom w:val="single" w:sz="4" w:space="0" w:color="auto"/>
            </w:tcBorders>
            <w:shd w:val="clear" w:color="auto" w:fill="auto"/>
            <w:vAlign w:val="center"/>
          </w:tcPr>
          <w:p w14:paraId="50E457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62FF81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F07D9B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6B375E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61FF1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27592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37DBD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9E63E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FE71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1C616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FC778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641AC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845B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ED5CA3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BC194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D222BC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F574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735C3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DA4825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B2A1D6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9B6B6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17FAF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867D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704E7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tcBorders>
            <w:shd w:val="clear" w:color="auto" w:fill="auto"/>
            <w:vAlign w:val="center"/>
          </w:tcPr>
          <w:p w14:paraId="14B58F51"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tcBorders>
              <w:top w:val="single" w:sz="4" w:space="0" w:color="auto"/>
            </w:tcBorders>
            <w:shd w:val="clear" w:color="auto" w:fill="auto"/>
            <w:vAlign w:val="center"/>
          </w:tcPr>
          <w:p w14:paraId="1447DA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3A8D71B"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tcBorders>
              <w:top w:val="single" w:sz="4" w:space="0" w:color="auto"/>
            </w:tcBorders>
            <w:shd w:val="clear" w:color="auto" w:fill="auto"/>
            <w:vAlign w:val="center"/>
          </w:tcPr>
          <w:p w14:paraId="1F50ED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7EAD13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0CBE56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392D1A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26272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5DE72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21E3A0D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349D06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5361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6240E33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6E5A1A4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1AE4F4A"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672480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E5CFE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AC71B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294169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63331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4FC71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39473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23D29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F6EA9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7C5842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0F6C7C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FE69AA8"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5CC7F3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DE2BD5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6E0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1757528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C0597D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D9F506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3DB45F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1825C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CD6BE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36580E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380FD9E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326D8D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SMS-PP Data Dowload after UE parameters update data (Routing </w:t>
            </w:r>
            <w:r w:rsidRPr="004062C7">
              <w:rPr>
                <w:rFonts w:ascii="Arial" w:hAnsi="Arial" w:cs="Arial"/>
                <w:color w:val="000000"/>
                <w:sz w:val="14"/>
                <w:szCs w:val="14"/>
                <w:lang w:val="en-US"/>
              </w:rPr>
              <w:lastRenderedPageBreak/>
              <w:t>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shd w:val="clear" w:color="auto" w:fill="auto"/>
            <w:vAlign w:val="center"/>
          </w:tcPr>
          <w:p w14:paraId="1459A8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Rel-15</w:t>
            </w:r>
          </w:p>
        </w:tc>
        <w:tc>
          <w:tcPr>
            <w:tcW w:w="708" w:type="dxa"/>
            <w:shd w:val="clear" w:color="auto" w:fill="auto"/>
            <w:vAlign w:val="center"/>
          </w:tcPr>
          <w:p w14:paraId="4E97265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A6A1B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E968F3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1022C5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B6BF85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223F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D7B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B94AF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06B0BB0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4504EEF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69503C4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DL NAS TRANSPORT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4624E1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FFC50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A97E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A62A3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519434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53661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24603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F958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04FF24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97E70B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22B663F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shd w:val="clear" w:color="auto" w:fill="auto"/>
            <w:vAlign w:val="center"/>
          </w:tcPr>
          <w:p w14:paraId="4A26AD0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8C921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7073B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878C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A1C10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1C204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6B41E8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A223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140FB" w14:paraId="6CFCAA23" w14:textId="77777777" w:rsidTr="000E7A66">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tcPr>
          <w:p w14:paraId="6E1B6889" w14:textId="64E74606" w:rsidR="00A140FB" w:rsidRPr="002143A2" w:rsidRDefault="00A140FB" w:rsidP="00A140FB">
            <w:pPr>
              <w:keepLines/>
              <w:rPr>
                <w:rFonts w:ascii="Arial" w:hAnsi="Arial" w:cs="Arial"/>
                <w:color w:val="000000"/>
                <w:sz w:val="12"/>
                <w:szCs w:val="12"/>
                <w:lang w:val="en-US"/>
              </w:rPr>
            </w:pPr>
            <w:r w:rsidRPr="00AA27BD">
              <w:rPr>
                <w:rFonts w:ascii="Arial" w:hAnsi="Arial" w:cs="Arial"/>
                <w:b w:val="0"/>
                <w:color w:val="000000"/>
                <w:sz w:val="14"/>
                <w:szCs w:val="14"/>
                <w:lang w:val="en-US"/>
              </w:rPr>
              <w:t>27.22.14.2</w:t>
            </w:r>
          </w:p>
        </w:tc>
        <w:tc>
          <w:tcPr>
            <w:tcW w:w="775" w:type="dxa"/>
            <w:shd w:val="clear" w:color="auto" w:fill="auto"/>
          </w:tcPr>
          <w:p w14:paraId="2C864017" w14:textId="1776379D" w:rsidR="00A140FB" w:rsidRPr="004062C7" w:rsidRDefault="00A140FB" w:rsidP="00A140FB">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2.3</w:t>
            </w:r>
          </w:p>
        </w:tc>
        <w:tc>
          <w:tcPr>
            <w:tcW w:w="2687" w:type="dxa"/>
            <w:shd w:val="clear" w:color="auto" w:fill="auto"/>
          </w:tcPr>
          <w:p w14:paraId="3555709F" w14:textId="2D4036F0" w:rsidR="00A140FB" w:rsidRPr="004062C7" w:rsidRDefault="00A140FB" w:rsidP="00A140FB">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Steering of Roaming via DL NAS TRANSPORT message with "Acknowledgement requested" and REFRESH command [Steering of Roaming]</w:t>
            </w:r>
          </w:p>
        </w:tc>
        <w:tc>
          <w:tcPr>
            <w:tcW w:w="673" w:type="dxa"/>
            <w:shd w:val="clear" w:color="auto" w:fill="auto"/>
          </w:tcPr>
          <w:p w14:paraId="29CE5B6E" w14:textId="138851CF"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Rel-15</w:t>
            </w:r>
          </w:p>
        </w:tc>
        <w:tc>
          <w:tcPr>
            <w:tcW w:w="708" w:type="dxa"/>
            <w:shd w:val="clear" w:color="auto" w:fill="auto"/>
          </w:tcPr>
          <w:p w14:paraId="6C96525D"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tcPr>
          <w:p w14:paraId="5DE2BDF5" w14:textId="6FB723A6"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C231</w:t>
            </w:r>
          </w:p>
        </w:tc>
        <w:tc>
          <w:tcPr>
            <w:tcW w:w="1070" w:type="dxa"/>
            <w:shd w:val="clear" w:color="auto" w:fill="auto"/>
          </w:tcPr>
          <w:p w14:paraId="5E9E49BA" w14:textId="5FDF9302"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E.1/24 AND</w:t>
            </w:r>
            <w:r>
              <w:rPr>
                <w:rFonts w:ascii="Arial" w:hAnsi="Arial" w:cs="Arial"/>
                <w:color w:val="000000"/>
                <w:sz w:val="14"/>
                <w:szCs w:val="14"/>
                <w:lang w:val="en-US"/>
              </w:rPr>
              <w:t xml:space="preserve"> </w:t>
            </w:r>
            <w:r w:rsidRPr="00AA27BD">
              <w:rPr>
                <w:rFonts w:ascii="Arial" w:hAnsi="Arial" w:cs="Arial"/>
                <w:color w:val="000000"/>
                <w:sz w:val="14"/>
                <w:szCs w:val="14"/>
                <w:lang w:val="en-US"/>
              </w:rPr>
              <w:t>E.1/2</w:t>
            </w:r>
          </w:p>
        </w:tc>
        <w:tc>
          <w:tcPr>
            <w:tcW w:w="1049" w:type="dxa"/>
            <w:shd w:val="clear" w:color="auto" w:fill="auto"/>
          </w:tcPr>
          <w:p w14:paraId="797F49B8" w14:textId="1F17AFBC"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NG-SS only</w:t>
            </w:r>
          </w:p>
        </w:tc>
        <w:tc>
          <w:tcPr>
            <w:tcW w:w="676" w:type="dxa"/>
            <w:shd w:val="clear" w:color="auto" w:fill="auto"/>
            <w:vAlign w:val="center"/>
          </w:tcPr>
          <w:p w14:paraId="233C204A"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AF87E1"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A9DA5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60D394D"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145BED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25AD8E9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in several ENVELOPE c</w:t>
            </w:r>
            <w:r>
              <w:rPr>
                <w:rFonts w:ascii="Arial" w:hAnsi="Arial" w:cs="Arial"/>
                <w:color w:val="000000"/>
                <w:sz w:val="14"/>
                <w:szCs w:val="14"/>
                <w:lang w:val="en-US"/>
              </w:rPr>
              <w:t>ommand</w:t>
            </w:r>
            <w:r w:rsidRPr="004062C7">
              <w:rPr>
                <w:rFonts w:ascii="Arial" w:hAnsi="Arial" w:cs="Arial"/>
                <w:color w:val="000000"/>
                <w:sz w:val="14"/>
                <w:szCs w:val="14"/>
                <w:lang w:val="en-US"/>
              </w:rPr>
              <w:t>s after Steering of Roaming via DL NAS TRANSPORT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0E44DE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32452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82195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11303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172E3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F883A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8458F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A52C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B7D4B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2B8C89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45F547F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DD7561A"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790F0F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51C6AC6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1EB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952CA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82191C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AE283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ECED6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06AF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AFEF6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0B97734"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261EE3E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0A1AD35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22B6F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7643D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9C50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6B70BE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274FDA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D76D02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1D59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EBC78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7230B69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51DAA9F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4CB6FED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235B21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A25AE5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9E61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101E05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0078AC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5C629CD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E290EE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2D59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07DD4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3" w:type="dxa"/>
            <w:gridSpan w:val="10"/>
            <w:tcBorders>
              <w:bottom w:val="single" w:sz="4" w:space="0" w:color="auto"/>
            </w:tcBorders>
            <w:shd w:val="clear" w:color="auto" w:fill="auto"/>
            <w:vAlign w:val="center"/>
          </w:tcPr>
          <w:p w14:paraId="3F5BE12B" w14:textId="1011E213" w:rsidR="000949CB" w:rsidRPr="00CC07EE" w:rsidRDefault="000949CB" w:rsidP="00CC07EE">
            <w:pPr>
              <w:pStyle w:val="TAN"/>
              <w:rPr>
                <w:b w:val="0"/>
                <w:bCs w:val="0"/>
                <w:lang w:val="en-US"/>
              </w:rPr>
            </w:pPr>
            <w:r w:rsidRPr="00CC07EE">
              <w:rPr>
                <w:b w:val="0"/>
                <w:bCs w:val="0"/>
                <w:lang w:val="en-US"/>
              </w:rPr>
              <w:t>NOTE</w:t>
            </w:r>
            <w:r w:rsidR="00CC07EE" w:rsidRPr="00CC07EE">
              <w:rPr>
                <w:b w:val="0"/>
                <w:bCs w:val="0"/>
                <w:lang w:val="en-US"/>
              </w:rPr>
              <w:t> 1</w:t>
            </w:r>
            <w:r w:rsidRPr="00CC07EE">
              <w:rPr>
                <w:b w:val="0"/>
                <w:bCs w:val="0"/>
                <w:lang w:val="en-US"/>
              </w:rPr>
              <w:t>:</w:t>
            </w:r>
            <w:r w:rsidRPr="00CC07EE">
              <w:rPr>
                <w:b w:val="0"/>
                <w:bCs w:val="0"/>
                <w:lang w:val="en-US"/>
              </w:rPr>
              <w:tab/>
              <w:t>For Rel-13 if the UE supports NB-IoT, this test case shall be verified by accessing the NB System Simulator (NB-SS).</w:t>
            </w:r>
          </w:p>
          <w:p w14:paraId="42DA01A4" w14:textId="07F9EDA4" w:rsidR="000949CB" w:rsidRPr="00CC07EE" w:rsidRDefault="000949CB" w:rsidP="00CC07EE">
            <w:pPr>
              <w:pStyle w:val="TAN"/>
              <w:rPr>
                <w:b w:val="0"/>
                <w:bCs w:val="0"/>
                <w:lang w:val="en-US"/>
              </w:rPr>
            </w:pPr>
            <w:r w:rsidRPr="00CC07EE">
              <w:rPr>
                <w:b w:val="0"/>
                <w:bCs w:val="0"/>
                <w:lang w:val="en-US"/>
              </w:rPr>
              <w:t>NOTE</w:t>
            </w:r>
            <w:r w:rsidR="00CC07EE" w:rsidRPr="00CC07EE">
              <w:rPr>
                <w:b w:val="0"/>
                <w:bCs w:val="0"/>
                <w:lang w:val="en-US"/>
              </w:rPr>
              <w:t> 2</w:t>
            </w:r>
            <w:r w:rsidRPr="00CC07EE">
              <w:rPr>
                <w:b w:val="0"/>
                <w:bCs w:val="0"/>
                <w:lang w:val="en-US"/>
              </w:rPr>
              <w:t>:</w:t>
            </w:r>
            <w:r w:rsidR="00CC07EE" w:rsidRPr="00CC07EE">
              <w:rPr>
                <w:b w:val="0"/>
                <w:bCs w:val="0"/>
                <w:lang w:val="en-US"/>
              </w:rPr>
              <w:tab/>
            </w:r>
            <w:r w:rsidRPr="00CC07EE">
              <w:rPr>
                <w:b w:val="0"/>
                <w:bCs w:val="0"/>
                <w:lang w:val="en-US"/>
              </w:rPr>
              <w:t>Blank entries indicate the latest valid release at the time  of publication of this specification.</w:t>
            </w:r>
          </w:p>
        </w:tc>
      </w:tr>
    </w:tbl>
    <w:p w14:paraId="0D5EB015" w14:textId="506CC081" w:rsidR="00FE563E" w:rsidRPr="0041528A" w:rsidRDefault="00FE563E" w:rsidP="00BF46E1"/>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lastRenderedPageBreak/>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lastRenderedPageBreak/>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lastRenderedPageBreak/>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8925C8" w:rsidRDefault="00410626" w:rsidP="00410626">
            <w:pPr>
              <w:pStyle w:val="TAL"/>
              <w:keepNext w:val="0"/>
              <w:rPr>
                <w:lang w:eastAsia="zh-CN"/>
              </w:rPr>
            </w:pPr>
            <w:r>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36353" w14:textId="77777777" w:rsidR="007A4852" w:rsidRDefault="007A4852">
      <w:r>
        <w:separator/>
      </w:r>
    </w:p>
  </w:endnote>
  <w:endnote w:type="continuationSeparator" w:id="0">
    <w:p w14:paraId="26026C9C" w14:textId="77777777" w:rsidR="007A4852" w:rsidRDefault="007A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5E596" w14:textId="77777777" w:rsidR="00DC6FB8" w:rsidRDefault="00DC6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1FEF127E" w:rsidR="00597B11" w:rsidRDefault="00DC6FB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2D759" w14:textId="77777777" w:rsidR="00DC6FB8" w:rsidRDefault="00DC6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928C8" w14:textId="77777777" w:rsidR="007A4852" w:rsidRDefault="007A4852">
      <w:r>
        <w:separator/>
      </w:r>
    </w:p>
  </w:footnote>
  <w:footnote w:type="continuationSeparator" w:id="0">
    <w:p w14:paraId="6CFA4337" w14:textId="77777777" w:rsidR="007A4852" w:rsidRDefault="007A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8098D" w14:textId="77777777" w:rsidR="00DC6FB8" w:rsidRDefault="00DC6F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34FBF18" w:rsidR="00597B11" w:rsidRDefault="00DC6FB8">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E7C0008" w:rsidR="00597B11" w:rsidRDefault="00DC6FB8">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40E2A" w14:textId="77777777" w:rsidR="00DC6FB8" w:rsidRDefault="00DC6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70FD5"/>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1F574A"/>
    <w:rsid w:val="001F5FEF"/>
    <w:rsid w:val="00200BBF"/>
    <w:rsid w:val="00213684"/>
    <w:rsid w:val="00213EA6"/>
    <w:rsid w:val="0021575D"/>
    <w:rsid w:val="002347A2"/>
    <w:rsid w:val="002675F0"/>
    <w:rsid w:val="002727DD"/>
    <w:rsid w:val="00277B2E"/>
    <w:rsid w:val="002B11B9"/>
    <w:rsid w:val="002B6339"/>
    <w:rsid w:val="002D2B89"/>
    <w:rsid w:val="002E00EE"/>
    <w:rsid w:val="002E1C50"/>
    <w:rsid w:val="0030384C"/>
    <w:rsid w:val="003172DC"/>
    <w:rsid w:val="0035462D"/>
    <w:rsid w:val="00362B2C"/>
    <w:rsid w:val="003765B8"/>
    <w:rsid w:val="00384CC6"/>
    <w:rsid w:val="00390CEC"/>
    <w:rsid w:val="00391D40"/>
    <w:rsid w:val="003C3971"/>
    <w:rsid w:val="003D7E7B"/>
    <w:rsid w:val="003F7214"/>
    <w:rsid w:val="00403B08"/>
    <w:rsid w:val="00410626"/>
    <w:rsid w:val="0041503E"/>
    <w:rsid w:val="0041528A"/>
    <w:rsid w:val="004217E9"/>
    <w:rsid w:val="00423334"/>
    <w:rsid w:val="004311AC"/>
    <w:rsid w:val="004345EC"/>
    <w:rsid w:val="00465515"/>
    <w:rsid w:val="00496700"/>
    <w:rsid w:val="004B4E23"/>
    <w:rsid w:val="004D2853"/>
    <w:rsid w:val="004D3578"/>
    <w:rsid w:val="004D7F90"/>
    <w:rsid w:val="004E06F2"/>
    <w:rsid w:val="004E213A"/>
    <w:rsid w:val="004E6566"/>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59F8"/>
    <w:rsid w:val="00597B11"/>
    <w:rsid w:val="005B04A1"/>
    <w:rsid w:val="005B3C1D"/>
    <w:rsid w:val="005C2A0F"/>
    <w:rsid w:val="005C2FBF"/>
    <w:rsid w:val="005D2E01"/>
    <w:rsid w:val="005D7526"/>
    <w:rsid w:val="005E40A6"/>
    <w:rsid w:val="005E4BB2"/>
    <w:rsid w:val="00602AEA"/>
    <w:rsid w:val="00604AE5"/>
    <w:rsid w:val="00614FDF"/>
    <w:rsid w:val="00620A1E"/>
    <w:rsid w:val="00621500"/>
    <w:rsid w:val="00627C5F"/>
    <w:rsid w:val="0063543D"/>
    <w:rsid w:val="00635D50"/>
    <w:rsid w:val="00635DF4"/>
    <w:rsid w:val="00647114"/>
    <w:rsid w:val="00647117"/>
    <w:rsid w:val="006546F5"/>
    <w:rsid w:val="00662483"/>
    <w:rsid w:val="00672E5C"/>
    <w:rsid w:val="006A323F"/>
    <w:rsid w:val="006B30D0"/>
    <w:rsid w:val="006B6724"/>
    <w:rsid w:val="006C247F"/>
    <w:rsid w:val="006C3D95"/>
    <w:rsid w:val="006D396D"/>
    <w:rsid w:val="006E5C86"/>
    <w:rsid w:val="006E6E15"/>
    <w:rsid w:val="006E7766"/>
    <w:rsid w:val="006F70E9"/>
    <w:rsid w:val="00701116"/>
    <w:rsid w:val="00713C44"/>
    <w:rsid w:val="0071712A"/>
    <w:rsid w:val="00734A5B"/>
    <w:rsid w:val="0074026F"/>
    <w:rsid w:val="007429F6"/>
    <w:rsid w:val="00744E76"/>
    <w:rsid w:val="0076548D"/>
    <w:rsid w:val="00774DA4"/>
    <w:rsid w:val="00781F0F"/>
    <w:rsid w:val="007944FC"/>
    <w:rsid w:val="007A4852"/>
    <w:rsid w:val="007B600E"/>
    <w:rsid w:val="007B74F7"/>
    <w:rsid w:val="007F0F4A"/>
    <w:rsid w:val="008028A4"/>
    <w:rsid w:val="008263DF"/>
    <w:rsid w:val="00830747"/>
    <w:rsid w:val="00841B73"/>
    <w:rsid w:val="00862811"/>
    <w:rsid w:val="008713F7"/>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4F5C"/>
    <w:rsid w:val="00967DB4"/>
    <w:rsid w:val="00993668"/>
    <w:rsid w:val="009B537F"/>
    <w:rsid w:val="009C21DD"/>
    <w:rsid w:val="009D7413"/>
    <w:rsid w:val="009F24C7"/>
    <w:rsid w:val="009F2B62"/>
    <w:rsid w:val="009F2C04"/>
    <w:rsid w:val="009F37B7"/>
    <w:rsid w:val="00A10F02"/>
    <w:rsid w:val="00A140FB"/>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71511"/>
    <w:rsid w:val="00B75B73"/>
    <w:rsid w:val="00B927FC"/>
    <w:rsid w:val="00B93086"/>
    <w:rsid w:val="00BA19ED"/>
    <w:rsid w:val="00BA4B8D"/>
    <w:rsid w:val="00BB1666"/>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80F1D"/>
    <w:rsid w:val="00C93F40"/>
    <w:rsid w:val="00CA3D0C"/>
    <w:rsid w:val="00CA6728"/>
    <w:rsid w:val="00CC07EE"/>
    <w:rsid w:val="00CD0723"/>
    <w:rsid w:val="00CE2ABF"/>
    <w:rsid w:val="00D31239"/>
    <w:rsid w:val="00D57972"/>
    <w:rsid w:val="00D675A9"/>
    <w:rsid w:val="00D738D6"/>
    <w:rsid w:val="00D755EB"/>
    <w:rsid w:val="00D76048"/>
    <w:rsid w:val="00D8286F"/>
    <w:rsid w:val="00D87E00"/>
    <w:rsid w:val="00D9134D"/>
    <w:rsid w:val="00D92866"/>
    <w:rsid w:val="00DA0914"/>
    <w:rsid w:val="00DA1F84"/>
    <w:rsid w:val="00DA7A03"/>
    <w:rsid w:val="00DB1818"/>
    <w:rsid w:val="00DC309B"/>
    <w:rsid w:val="00DC4DA2"/>
    <w:rsid w:val="00DC6FB8"/>
    <w:rsid w:val="00DD30EB"/>
    <w:rsid w:val="00DD4C17"/>
    <w:rsid w:val="00DD74A5"/>
    <w:rsid w:val="00DF2B1F"/>
    <w:rsid w:val="00DF62CD"/>
    <w:rsid w:val="00E16509"/>
    <w:rsid w:val="00E204E9"/>
    <w:rsid w:val="00E2245F"/>
    <w:rsid w:val="00E27BE7"/>
    <w:rsid w:val="00E44582"/>
    <w:rsid w:val="00E77645"/>
    <w:rsid w:val="00E822FC"/>
    <w:rsid w:val="00E851C5"/>
    <w:rsid w:val="00E85E6D"/>
    <w:rsid w:val="00EA15B0"/>
    <w:rsid w:val="00EA5EA7"/>
    <w:rsid w:val="00EA784F"/>
    <w:rsid w:val="00EB007F"/>
    <w:rsid w:val="00EB05F5"/>
    <w:rsid w:val="00EC4A25"/>
    <w:rsid w:val="00ED2D5E"/>
    <w:rsid w:val="00ED3DBE"/>
    <w:rsid w:val="00EE38C4"/>
    <w:rsid w:val="00EE7B76"/>
    <w:rsid w:val="00F025A2"/>
    <w:rsid w:val="00F04712"/>
    <w:rsid w:val="00F13360"/>
    <w:rsid w:val="00F13CC7"/>
    <w:rsid w:val="00F22EC7"/>
    <w:rsid w:val="00F2660C"/>
    <w:rsid w:val="00F325C8"/>
    <w:rsid w:val="00F4545B"/>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56</Pages>
  <Words>17964</Words>
  <Characters>102398</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120122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22</cp:revision>
  <cp:lastPrinted>2019-02-25T14:05:00Z</cp:lastPrinted>
  <dcterms:created xsi:type="dcterms:W3CDTF">2023-09-25T09:17:00Z</dcterms:created>
  <dcterms:modified xsi:type="dcterms:W3CDTF">2024-06-26T11:10:00Z</dcterms:modified>
</cp:coreProperties>
</file>