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03FCE9B9"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FE563E">
              <w:t>7</w:t>
            </w:r>
            <w:r w:rsidR="00C41016" w:rsidRPr="0041528A">
              <w:t>.</w:t>
            </w:r>
            <w:r w:rsidR="00940077">
              <w:t>3</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7000F0">
              <w:rPr>
                <w:sz w:val="32"/>
              </w:rPr>
              <w:t>4</w:t>
            </w:r>
            <w:r w:rsidRPr="0041528A">
              <w:rPr>
                <w:sz w:val="32"/>
              </w:rPr>
              <w:t>-</w:t>
            </w:r>
            <w:bookmarkEnd w:id="2"/>
            <w:r w:rsidR="007000F0">
              <w:rPr>
                <w:sz w:val="32"/>
              </w:rPr>
              <w:t>0</w:t>
            </w:r>
            <w:r w:rsidR="00940077">
              <w:rPr>
                <w:sz w:val="32"/>
              </w:rPr>
              <w:t>6</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4D7B93C4"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FE563E">
              <w:rPr>
                <w:rStyle w:val="ZGSM"/>
              </w:rPr>
              <w:t>7</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pt" o:ole="">
                  <v:imagedata r:id="rId9" o:title=""/>
                </v:shape>
                <o:OLEObject Type="Embed" ProgID="Word.Picture.8" ShapeID="_x0000_i1025" DrawAspect="Content" ObjectID="_1780912825"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5pt;height:74pt" o:ole="">
                  <v:imagedata r:id="rId11" o:title=""/>
                </v:shape>
                <o:OLEObject Type="Embed" ProgID="Word.Picture.8" ShapeID="_x0000_i1026" DrawAspect="Content" ObjectID="_1780912826"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424F3AE8"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7000F0">
              <w:rPr>
                <w:noProof/>
                <w:sz w:val="18"/>
              </w:rPr>
              <w:t>4</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307BE6DE" w14:textId="441A3C9E" w:rsidR="00E62D5F"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fldLock="1"/>
      </w:r>
      <w:r w:rsidRPr="0041528A">
        <w:instrText xml:space="preserve"> TOC \o "1-9" </w:instrText>
      </w:r>
      <w:r w:rsidRPr="0041528A">
        <w:fldChar w:fldCharType="separate"/>
      </w:r>
      <w:r w:rsidR="00E62D5F">
        <w:rPr>
          <w:noProof/>
        </w:rPr>
        <w:t>Foreword</w:t>
      </w:r>
      <w:r w:rsidR="00E62D5F">
        <w:rPr>
          <w:noProof/>
        </w:rPr>
        <w:tab/>
      </w:r>
      <w:r w:rsidR="00E62D5F">
        <w:rPr>
          <w:noProof/>
        </w:rPr>
        <w:fldChar w:fldCharType="begin" w:fldLock="1"/>
      </w:r>
      <w:r w:rsidR="00E62D5F">
        <w:rPr>
          <w:noProof/>
        </w:rPr>
        <w:instrText xml:space="preserve"> PAGEREF _Toc170299818 \h </w:instrText>
      </w:r>
      <w:r w:rsidR="00E62D5F">
        <w:rPr>
          <w:noProof/>
        </w:rPr>
      </w:r>
      <w:r w:rsidR="00E62D5F">
        <w:rPr>
          <w:noProof/>
        </w:rPr>
        <w:fldChar w:fldCharType="separate"/>
      </w:r>
      <w:r w:rsidR="00E62D5F">
        <w:rPr>
          <w:noProof/>
        </w:rPr>
        <w:t>12</w:t>
      </w:r>
      <w:r w:rsidR="00E62D5F">
        <w:rPr>
          <w:noProof/>
        </w:rPr>
        <w:fldChar w:fldCharType="end"/>
      </w:r>
    </w:p>
    <w:p w14:paraId="1C54A4FF"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764A9603"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2669E6F4"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47CDEDD7"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422A2AB8"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66B5B7F9"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645FB135"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17</w:t>
      </w:r>
    </w:p>
    <w:p w14:paraId="461E31B8"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17</w:t>
      </w:r>
    </w:p>
    <w:p w14:paraId="0F66362A"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5F38A653"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1B51996B"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24775A7D"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18</w:t>
      </w:r>
    </w:p>
    <w:p w14:paraId="11D7453B"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0A87976B"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0EC89314"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83</w:t>
      </w:r>
    </w:p>
    <w:p w14:paraId="3FBF2A60"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83</w:t>
      </w:r>
    </w:p>
    <w:p w14:paraId="23C982FD"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83</w:t>
      </w:r>
    </w:p>
    <w:p w14:paraId="04B2DCC9"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83</w:t>
      </w:r>
    </w:p>
    <w:p w14:paraId="5CCCB953"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83</w:t>
      </w:r>
    </w:p>
    <w:p w14:paraId="34EE88BC"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83</w:t>
      </w:r>
    </w:p>
    <w:p w14:paraId="3E005722"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83</w:t>
      </w:r>
    </w:p>
    <w:p w14:paraId="2E1B8E17"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84</w:t>
      </w:r>
    </w:p>
    <w:p w14:paraId="7226E0EB"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84</w:t>
      </w:r>
    </w:p>
    <w:p w14:paraId="588F8C09"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84</w:t>
      </w:r>
    </w:p>
    <w:p w14:paraId="15FC0811"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87</w:t>
      </w:r>
    </w:p>
    <w:p w14:paraId="00CE4301" w14:textId="77777777" w:rsidR="00E62D5F" w:rsidRDefault="00E62D5F">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87</w:t>
      </w:r>
    </w:p>
    <w:p w14:paraId="03ED3424" w14:textId="77777777" w:rsidR="00E62D5F" w:rsidRDefault="00E62D5F">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88</w:t>
      </w:r>
    </w:p>
    <w:p w14:paraId="3DF5F417"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88</w:t>
      </w:r>
    </w:p>
    <w:p w14:paraId="1FA1DF5F" w14:textId="77777777" w:rsidR="00E62D5F" w:rsidRDefault="00E62D5F">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88</w:t>
      </w:r>
    </w:p>
    <w:p w14:paraId="2002FEE7" w14:textId="77777777" w:rsidR="00E62D5F" w:rsidRDefault="00E62D5F">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88</w:t>
      </w:r>
    </w:p>
    <w:p w14:paraId="2DF9B105"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88</w:t>
      </w:r>
    </w:p>
    <w:p w14:paraId="5F08E322"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88</w:t>
      </w:r>
    </w:p>
    <w:p w14:paraId="72FE72C7"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93</w:t>
      </w:r>
    </w:p>
    <w:p w14:paraId="26863DE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93</w:t>
      </w:r>
    </w:p>
    <w:p w14:paraId="07024381"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94</w:t>
      </w:r>
    </w:p>
    <w:p w14:paraId="7CE46B40"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94</w:t>
      </w:r>
    </w:p>
    <w:p w14:paraId="61F369B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94</w:t>
      </w:r>
    </w:p>
    <w:p w14:paraId="522B67DF"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94</w:t>
      </w:r>
    </w:p>
    <w:p w14:paraId="663CC06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94</w:t>
      </w:r>
    </w:p>
    <w:p w14:paraId="43AE534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AD</w:t>
      </w:r>
      <w:r>
        <w:rPr>
          <w:noProof/>
        </w:rPr>
        <w:t xml:space="preserve"> (Administrative Data)</w:t>
      </w:r>
      <w:r>
        <w:rPr>
          <w:noProof/>
        </w:rPr>
        <w:tab/>
        <w:t>94</w:t>
      </w:r>
    </w:p>
    <w:p w14:paraId="11BDFAE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IST</w:t>
      </w:r>
      <w:r>
        <w:rPr>
          <w:noProof/>
        </w:rPr>
        <w:t xml:space="preserve"> (ISIM Service Table</w:t>
      </w:r>
      <w:r w:rsidRPr="00724DAA">
        <w:rPr>
          <w:b/>
          <w:bCs/>
          <w:noProof/>
        </w:rPr>
        <w:t>)</w:t>
      </w:r>
      <w:r>
        <w:rPr>
          <w:noProof/>
        </w:rPr>
        <w:tab/>
        <w:t>95</w:t>
      </w:r>
    </w:p>
    <w:p w14:paraId="404E37A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IMPI</w:t>
      </w:r>
      <w:r>
        <w:rPr>
          <w:noProof/>
        </w:rPr>
        <w:t xml:space="preserve"> (IMS private user identity)</w:t>
      </w:r>
      <w:r>
        <w:rPr>
          <w:noProof/>
        </w:rPr>
        <w:tab/>
        <w:t>95</w:t>
      </w:r>
    </w:p>
    <w:p w14:paraId="13BA823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DOMAIN</w:t>
      </w:r>
      <w:r>
        <w:rPr>
          <w:noProof/>
        </w:rPr>
        <w:t xml:space="preserve"> (Home Network Domain Name)</w:t>
      </w:r>
      <w:r>
        <w:rPr>
          <w:noProof/>
        </w:rPr>
        <w:tab/>
        <w:t>95</w:t>
      </w:r>
    </w:p>
    <w:p w14:paraId="75229C2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IMPU</w:t>
      </w:r>
      <w:r>
        <w:rPr>
          <w:noProof/>
        </w:rPr>
        <w:t xml:space="preserve"> (IMS public user identity)</w:t>
      </w:r>
      <w:r>
        <w:rPr>
          <w:noProof/>
        </w:rPr>
        <w:tab/>
        <w:t>95</w:t>
      </w:r>
    </w:p>
    <w:p w14:paraId="4BCD36A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P-CSCF</w:t>
      </w:r>
      <w:r>
        <w:rPr>
          <w:noProof/>
        </w:rPr>
        <w:t xml:space="preserve"> (P-CSCF ADDRESS)</w:t>
      </w:r>
      <w:r>
        <w:rPr>
          <w:noProof/>
        </w:rPr>
        <w:tab/>
        <w:t>96</w:t>
      </w:r>
    </w:p>
    <w:p w14:paraId="1AB7287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SMS</w:t>
      </w:r>
      <w:r>
        <w:rPr>
          <w:noProof/>
        </w:rPr>
        <w:t xml:space="preserve"> (Short Message Service)</w:t>
      </w:r>
      <w:r>
        <w:rPr>
          <w:noProof/>
        </w:rPr>
        <w:tab/>
        <w:t>97</w:t>
      </w:r>
    </w:p>
    <w:p w14:paraId="7F976D9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SMSR</w:t>
      </w:r>
      <w:r>
        <w:rPr>
          <w:noProof/>
        </w:rPr>
        <w:t xml:space="preserve"> (Short message status reports)</w:t>
      </w:r>
      <w:r>
        <w:rPr>
          <w:noProof/>
        </w:rPr>
        <w:tab/>
        <w:t>97</w:t>
      </w:r>
    </w:p>
    <w:p w14:paraId="6F53FAF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SMSP</w:t>
      </w:r>
      <w:r>
        <w:rPr>
          <w:noProof/>
        </w:rPr>
        <w:t xml:space="preserve"> (Short message service parameters)</w:t>
      </w:r>
      <w:r>
        <w:rPr>
          <w:noProof/>
        </w:rPr>
        <w:tab/>
        <w:t>97</w:t>
      </w:r>
    </w:p>
    <w:p w14:paraId="03CFD01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SMSS</w:t>
      </w:r>
      <w:r>
        <w:rPr>
          <w:noProof/>
        </w:rPr>
        <w:t xml:space="preserve"> (SMS Status)</w:t>
      </w:r>
      <w:r>
        <w:rPr>
          <w:noProof/>
        </w:rPr>
        <w:tab/>
        <w:t>98</w:t>
      </w:r>
    </w:p>
    <w:p w14:paraId="566ECDA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98</w:t>
      </w:r>
    </w:p>
    <w:p w14:paraId="73D494E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724DAA">
        <w:rPr>
          <w:noProof/>
          <w:vertAlign w:val="subscript"/>
        </w:rPr>
        <w:t>PSISMSC</w:t>
      </w:r>
      <w:r>
        <w:rPr>
          <w:noProof/>
        </w:rPr>
        <w:t xml:space="preserve"> (Public Service Identity of the SM-SC)</w:t>
      </w:r>
      <w:r>
        <w:rPr>
          <w:noProof/>
        </w:rPr>
        <w:tab/>
        <w:t>98</w:t>
      </w:r>
    </w:p>
    <w:p w14:paraId="3D621B58"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98</w:t>
      </w:r>
    </w:p>
    <w:p w14:paraId="77BFD150"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98</w:t>
      </w:r>
    </w:p>
    <w:p w14:paraId="14CDDBCE"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100</w:t>
      </w:r>
    </w:p>
    <w:p w14:paraId="38763D7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sidRPr="00724DAA">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724DAA">
        <w:rPr>
          <w:noProof/>
          <w:lang w:val="en-US" w:eastAsia="fr-FR"/>
        </w:rPr>
        <w:t>Definition of NG-RAN UICC supporting Rel-17 features</w:t>
      </w:r>
      <w:r>
        <w:rPr>
          <w:noProof/>
        </w:rPr>
        <w:tab/>
        <w:t>100</w:t>
      </w:r>
    </w:p>
    <w:p w14:paraId="2B219B1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sidRPr="00724DAA">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724DAA">
        <w:rPr>
          <w:noProof/>
          <w:lang w:val="en-US" w:eastAsia="fr-FR"/>
        </w:rPr>
        <w:t>Definition of NG-RAN UICC supporting CAG</w:t>
      </w:r>
      <w:r>
        <w:rPr>
          <w:noProof/>
        </w:rPr>
        <w:tab/>
        <w:t>100</w:t>
      </w:r>
    </w:p>
    <w:p w14:paraId="43484B93"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101</w:t>
      </w:r>
    </w:p>
    <w:p w14:paraId="47882E67"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101</w:t>
      </w:r>
    </w:p>
    <w:p w14:paraId="4E6903C1"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724DAA">
        <w:rPr>
          <w:noProof/>
          <w:lang w:val="en-US"/>
        </w:rPr>
        <w:t>Default ISIM values of NG-RAN ISIM-UICC</w:t>
      </w:r>
      <w:r>
        <w:rPr>
          <w:noProof/>
        </w:rPr>
        <w:tab/>
        <w:t>101</w:t>
      </w:r>
    </w:p>
    <w:p w14:paraId="2DC1D0E4"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101</w:t>
      </w:r>
    </w:p>
    <w:p w14:paraId="7F778321"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101</w:t>
      </w:r>
    </w:p>
    <w:p w14:paraId="26EE940F"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101</w:t>
      </w:r>
    </w:p>
    <w:p w14:paraId="29B2BBB9"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101</w:t>
      </w:r>
    </w:p>
    <w:p w14:paraId="48D86B7E"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101</w:t>
      </w:r>
    </w:p>
    <w:p w14:paraId="31A09EF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101</w:t>
      </w:r>
    </w:p>
    <w:p w14:paraId="79FF033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102</w:t>
      </w:r>
    </w:p>
    <w:p w14:paraId="472AD8CD"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102</w:t>
      </w:r>
    </w:p>
    <w:p w14:paraId="51CC1480"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102</w:t>
      </w:r>
    </w:p>
    <w:p w14:paraId="1D3B5F2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102</w:t>
      </w:r>
    </w:p>
    <w:p w14:paraId="09BDF6D2"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102</w:t>
      </w:r>
    </w:p>
    <w:p w14:paraId="57B28ABD"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102</w:t>
      </w:r>
    </w:p>
    <w:p w14:paraId="77815431"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103</w:t>
      </w:r>
    </w:p>
    <w:p w14:paraId="3787CC5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103</w:t>
      </w:r>
    </w:p>
    <w:p w14:paraId="6FB71F3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103</w:t>
      </w:r>
    </w:p>
    <w:p w14:paraId="5F355340"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103</w:t>
      </w:r>
    </w:p>
    <w:p w14:paraId="1BC7A92D"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103</w:t>
      </w:r>
    </w:p>
    <w:p w14:paraId="55B1DE8A"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103</w:t>
      </w:r>
    </w:p>
    <w:p w14:paraId="23B34101"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103</w:t>
      </w:r>
    </w:p>
    <w:p w14:paraId="2ED19A4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103</w:t>
      </w:r>
    </w:p>
    <w:p w14:paraId="3A188A9B"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104</w:t>
      </w:r>
    </w:p>
    <w:p w14:paraId="5A8A3CF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104</w:t>
      </w:r>
    </w:p>
    <w:p w14:paraId="0451B5B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104</w:t>
      </w:r>
    </w:p>
    <w:p w14:paraId="4DB4C2C2"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104</w:t>
      </w:r>
    </w:p>
    <w:p w14:paraId="2AA07CCC"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104</w:t>
      </w:r>
    </w:p>
    <w:p w14:paraId="69E05C4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104</w:t>
      </w:r>
    </w:p>
    <w:p w14:paraId="5F41C6A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104</w:t>
      </w:r>
    </w:p>
    <w:p w14:paraId="796F800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105</w:t>
      </w:r>
    </w:p>
    <w:p w14:paraId="458ED08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106</w:t>
      </w:r>
    </w:p>
    <w:p w14:paraId="12E2920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107</w:t>
      </w:r>
    </w:p>
    <w:p w14:paraId="1907E45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109</w:t>
      </w:r>
    </w:p>
    <w:p w14:paraId="5ED09FD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724DAA">
        <w:rPr>
          <w:bCs/>
          <w:iCs/>
          <w:noProof/>
        </w:rPr>
        <w:t>in Cyrillic</w:t>
      </w:r>
      <w:r>
        <w:rPr>
          <w:noProof/>
        </w:rPr>
        <w:t>)</w:t>
      </w:r>
      <w:r>
        <w:rPr>
          <w:noProof/>
        </w:rPr>
        <w:tab/>
        <w:t>110</w:t>
      </w:r>
    </w:p>
    <w:p w14:paraId="049210E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110</w:t>
      </w:r>
    </w:p>
    <w:p w14:paraId="729FD83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111</w:t>
      </w:r>
    </w:p>
    <w:p w14:paraId="7936B5C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sidRPr="00724DAA">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724DAA">
        <w:rPr>
          <w:bCs/>
          <w:iCs/>
          <w:noProof/>
        </w:rPr>
        <w:t>in Chinese</w:t>
      </w:r>
      <w:r>
        <w:rPr>
          <w:noProof/>
        </w:rPr>
        <w:t>)</w:t>
      </w:r>
      <w:r>
        <w:rPr>
          <w:noProof/>
        </w:rPr>
        <w:tab/>
        <w:t>118</w:t>
      </w:r>
    </w:p>
    <w:p w14:paraId="42E99B8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119</w:t>
      </w:r>
    </w:p>
    <w:p w14:paraId="1700F924"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119</w:t>
      </w:r>
    </w:p>
    <w:p w14:paraId="1B62A52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119</w:t>
      </w:r>
    </w:p>
    <w:p w14:paraId="3266C98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120</w:t>
      </w:r>
    </w:p>
    <w:p w14:paraId="2C4DD2E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121</w:t>
      </w:r>
    </w:p>
    <w:p w14:paraId="40A19F3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122</w:t>
      </w:r>
    </w:p>
    <w:p w14:paraId="136702D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123</w:t>
      </w:r>
    </w:p>
    <w:p w14:paraId="71E59CF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123</w:t>
      </w:r>
    </w:p>
    <w:p w14:paraId="10C4ABC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125</w:t>
      </w:r>
    </w:p>
    <w:p w14:paraId="63FE62D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125</w:t>
      </w:r>
    </w:p>
    <w:p w14:paraId="31225D0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126</w:t>
      </w:r>
    </w:p>
    <w:p w14:paraId="0E585CC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133</w:t>
      </w:r>
    </w:p>
    <w:p w14:paraId="6EEBA90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133</w:t>
      </w:r>
    </w:p>
    <w:p w14:paraId="61BFC1D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134</w:t>
      </w:r>
    </w:p>
    <w:p w14:paraId="147B2DC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135</w:t>
      </w:r>
    </w:p>
    <w:p w14:paraId="5498876E"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136</w:t>
      </w:r>
    </w:p>
    <w:p w14:paraId="7A907A1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136</w:t>
      </w:r>
    </w:p>
    <w:p w14:paraId="13A9FE6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137</w:t>
      </w:r>
    </w:p>
    <w:p w14:paraId="7B92B5D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138</w:t>
      </w:r>
    </w:p>
    <w:p w14:paraId="46582C2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138</w:t>
      </w:r>
    </w:p>
    <w:p w14:paraId="3FA22BE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139</w:t>
      </w:r>
    </w:p>
    <w:p w14:paraId="4B7C34E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140</w:t>
      </w:r>
    </w:p>
    <w:p w14:paraId="7706944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141</w:t>
      </w:r>
    </w:p>
    <w:p w14:paraId="527251A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142</w:t>
      </w:r>
    </w:p>
    <w:p w14:paraId="06B2B3C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724DAA">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724DAA">
        <w:rPr>
          <w:bCs/>
          <w:iCs/>
          <w:noProof/>
        </w:rPr>
        <w:t>Chinese</w:t>
      </w:r>
      <w:r>
        <w:rPr>
          <w:noProof/>
        </w:rPr>
        <w:t>)</w:t>
      </w:r>
      <w:r>
        <w:rPr>
          <w:noProof/>
        </w:rPr>
        <w:tab/>
        <w:t>148</w:t>
      </w:r>
    </w:p>
    <w:p w14:paraId="10A6CF4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149</w:t>
      </w:r>
    </w:p>
    <w:p w14:paraId="6A6A9A4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150</w:t>
      </w:r>
    </w:p>
    <w:p w14:paraId="16AE6F1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151</w:t>
      </w:r>
    </w:p>
    <w:p w14:paraId="3CE792A7"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151</w:t>
      </w:r>
    </w:p>
    <w:p w14:paraId="1AF1E25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151</w:t>
      </w:r>
    </w:p>
    <w:p w14:paraId="4C84FCF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151</w:t>
      </w:r>
    </w:p>
    <w:p w14:paraId="24EA90D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152</w:t>
      </w:r>
    </w:p>
    <w:p w14:paraId="55C43A0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152</w:t>
      </w:r>
    </w:p>
    <w:p w14:paraId="63F35D9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152</w:t>
      </w:r>
    </w:p>
    <w:p w14:paraId="0A5B0A8F"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152</w:t>
      </w:r>
    </w:p>
    <w:p w14:paraId="61B0BE1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152</w:t>
      </w:r>
    </w:p>
    <w:p w14:paraId="5479E77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158</w:t>
      </w:r>
    </w:p>
    <w:p w14:paraId="63B1183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159</w:t>
      </w:r>
    </w:p>
    <w:p w14:paraId="1BFAF65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160</w:t>
      </w:r>
    </w:p>
    <w:p w14:paraId="05C8FA7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167</w:t>
      </w:r>
    </w:p>
    <w:p w14:paraId="0A3E5E9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168</w:t>
      </w:r>
    </w:p>
    <w:p w14:paraId="15BE62ED"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168</w:t>
      </w:r>
    </w:p>
    <w:p w14:paraId="43E5E2C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168</w:t>
      </w:r>
    </w:p>
    <w:p w14:paraId="653AE85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168</w:t>
      </w:r>
    </w:p>
    <w:p w14:paraId="1FEFC32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169</w:t>
      </w:r>
    </w:p>
    <w:p w14:paraId="4C1E3A1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169</w:t>
      </w:r>
    </w:p>
    <w:p w14:paraId="3EA80B9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169</w:t>
      </w:r>
    </w:p>
    <w:p w14:paraId="4FD10A93"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169</w:t>
      </w:r>
    </w:p>
    <w:p w14:paraId="218F932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169</w:t>
      </w:r>
    </w:p>
    <w:p w14:paraId="1C0C17C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179</w:t>
      </w:r>
    </w:p>
    <w:p w14:paraId="16F90F6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191</w:t>
      </w:r>
    </w:p>
    <w:p w14:paraId="6BCFA6C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213</w:t>
      </w:r>
    </w:p>
    <w:p w14:paraId="183EC08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217</w:t>
      </w:r>
    </w:p>
    <w:p w14:paraId="3A6D65A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sidRPr="00724DAA">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724DAA">
        <w:rPr>
          <w:rFonts w:eastAsiaTheme="minorEastAsia"/>
          <w:noProof/>
        </w:rPr>
        <w:t>REFRESH (IMSI changing procedure, NG-RAN)</w:t>
      </w:r>
      <w:r>
        <w:rPr>
          <w:noProof/>
        </w:rPr>
        <w:tab/>
        <w:t>222</w:t>
      </w:r>
    </w:p>
    <w:p w14:paraId="11E139E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sidRPr="00724DAA">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724DAA">
        <w:rPr>
          <w:rFonts w:eastAsiaTheme="minorEastAsia"/>
          <w:noProof/>
        </w:rPr>
        <w:t>REFRESH (SUPI_NAI changing procedure, NG-RAN)</w:t>
      </w:r>
      <w:r>
        <w:rPr>
          <w:noProof/>
        </w:rPr>
        <w:tab/>
        <w:t>226</w:t>
      </w:r>
    </w:p>
    <w:p w14:paraId="0877B11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231</w:t>
      </w:r>
    </w:p>
    <w:p w14:paraId="72D13BC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231</w:t>
      </w:r>
    </w:p>
    <w:p w14:paraId="5FEE661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232</w:t>
      </w:r>
    </w:p>
    <w:p w14:paraId="57CFF18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233</w:t>
      </w:r>
    </w:p>
    <w:p w14:paraId="5F727C9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233</w:t>
      </w:r>
    </w:p>
    <w:p w14:paraId="4622D34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234</w:t>
      </w:r>
    </w:p>
    <w:p w14:paraId="410FE82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235</w:t>
      </w:r>
    </w:p>
    <w:p w14:paraId="1A4A74E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242</w:t>
      </w:r>
    </w:p>
    <w:p w14:paraId="35731C4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243</w:t>
      </w:r>
    </w:p>
    <w:p w14:paraId="1C11AF2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244</w:t>
      </w:r>
    </w:p>
    <w:p w14:paraId="6D787A2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245</w:t>
      </w:r>
    </w:p>
    <w:p w14:paraId="41F3ED7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245</w:t>
      </w:r>
    </w:p>
    <w:p w14:paraId="45EA7F7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247</w:t>
      </w:r>
    </w:p>
    <w:p w14:paraId="5029EF9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247</w:t>
      </w:r>
    </w:p>
    <w:p w14:paraId="73DA815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248</w:t>
      </w:r>
    </w:p>
    <w:p w14:paraId="20A1245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248</w:t>
      </w:r>
    </w:p>
    <w:p w14:paraId="60FB5AB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249</w:t>
      </w:r>
    </w:p>
    <w:p w14:paraId="25D330A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250</w:t>
      </w:r>
    </w:p>
    <w:p w14:paraId="31FDAC1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250</w:t>
      </w:r>
    </w:p>
    <w:p w14:paraId="6BC0B8A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251</w:t>
      </w:r>
    </w:p>
    <w:p w14:paraId="5B7838D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257</w:t>
      </w:r>
    </w:p>
    <w:p w14:paraId="2E29015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258</w:t>
      </w:r>
    </w:p>
    <w:p w14:paraId="76256F1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259</w:t>
      </w:r>
    </w:p>
    <w:p w14:paraId="1524F685"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260</w:t>
      </w:r>
    </w:p>
    <w:p w14:paraId="4612025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260</w:t>
      </w:r>
    </w:p>
    <w:p w14:paraId="3BF09C0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261</w:t>
      </w:r>
    </w:p>
    <w:p w14:paraId="189E528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267</w:t>
      </w:r>
    </w:p>
    <w:p w14:paraId="0CD1797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273</w:t>
      </w:r>
    </w:p>
    <w:p w14:paraId="5B2D6AF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sidRPr="00724DAA">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724DAA">
        <w:rPr>
          <w:bCs/>
          <w:iCs/>
          <w:noProof/>
        </w:rPr>
        <w:t>SEND SHORT MESSAGE (UCS2 display in Chinese)</w:t>
      </w:r>
      <w:r>
        <w:rPr>
          <w:noProof/>
        </w:rPr>
        <w:tab/>
        <w:t>311</w:t>
      </w:r>
    </w:p>
    <w:p w14:paraId="786DBAC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316</w:t>
      </w:r>
    </w:p>
    <w:p w14:paraId="24A2785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322</w:t>
      </w:r>
    </w:p>
    <w:p w14:paraId="07EEC58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334</w:t>
      </w:r>
    </w:p>
    <w:p w14:paraId="6E1C501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335</w:t>
      </w:r>
    </w:p>
    <w:p w14:paraId="4F3954D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335</w:t>
      </w:r>
    </w:p>
    <w:p w14:paraId="6579089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347</w:t>
      </w:r>
    </w:p>
    <w:p w14:paraId="6F4B30B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353</w:t>
      </w:r>
    </w:p>
    <w:p w14:paraId="3298CE9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355</w:t>
      </w:r>
    </w:p>
    <w:p w14:paraId="2B3A8FA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389</w:t>
      </w:r>
    </w:p>
    <w:p w14:paraId="00A521B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391</w:t>
      </w:r>
    </w:p>
    <w:p w14:paraId="5A0AC6CA"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393</w:t>
      </w:r>
    </w:p>
    <w:p w14:paraId="6A79096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393</w:t>
      </w:r>
    </w:p>
    <w:p w14:paraId="406A877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403</w:t>
      </w:r>
    </w:p>
    <w:p w14:paraId="51DAB76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409</w:t>
      </w:r>
    </w:p>
    <w:p w14:paraId="4EBB54A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411</w:t>
      </w:r>
    </w:p>
    <w:p w14:paraId="03AB107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445</w:t>
      </w:r>
    </w:p>
    <w:p w14:paraId="54A2720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447</w:t>
      </w:r>
    </w:p>
    <w:p w14:paraId="76FC579E"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450</w:t>
      </w:r>
    </w:p>
    <w:p w14:paraId="49BA3EA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450</w:t>
      </w:r>
    </w:p>
    <w:p w14:paraId="0901BEF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462</w:t>
      </w:r>
    </w:p>
    <w:p w14:paraId="2307FC1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464</w:t>
      </w:r>
    </w:p>
    <w:p w14:paraId="045E1F6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473</w:t>
      </w:r>
    </w:p>
    <w:p w14:paraId="29E846C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724DAA">
        <w:rPr>
          <w:b/>
          <w:bCs/>
          <w:i/>
          <w:iCs/>
          <w:noProof/>
        </w:rPr>
        <w:t>Cyrillic</w:t>
      </w:r>
      <w:r>
        <w:rPr>
          <w:noProof/>
        </w:rPr>
        <w:t>)</w:t>
      </w:r>
      <w:r>
        <w:rPr>
          <w:noProof/>
        </w:rPr>
        <w:tab/>
        <w:t>515</w:t>
      </w:r>
    </w:p>
    <w:p w14:paraId="4EEF2FC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518</w:t>
      </w:r>
    </w:p>
    <w:p w14:paraId="4907F08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521</w:t>
      </w:r>
    </w:p>
    <w:p w14:paraId="50A45193"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524</w:t>
      </w:r>
    </w:p>
    <w:p w14:paraId="4ADA540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524</w:t>
      </w:r>
    </w:p>
    <w:p w14:paraId="34D5C83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524</w:t>
      </w:r>
    </w:p>
    <w:p w14:paraId="086F9B2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3C9F526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524</w:t>
      </w:r>
    </w:p>
    <w:p w14:paraId="4729E8B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527</w:t>
      </w:r>
    </w:p>
    <w:p w14:paraId="2DD20C33"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527</w:t>
      </w:r>
    </w:p>
    <w:p w14:paraId="6E2AD83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527</w:t>
      </w:r>
    </w:p>
    <w:p w14:paraId="7CB4BD9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527</w:t>
      </w:r>
    </w:p>
    <w:p w14:paraId="3CD967E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527</w:t>
      </w:r>
    </w:p>
    <w:p w14:paraId="7B74B98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529</w:t>
      </w:r>
    </w:p>
    <w:p w14:paraId="47FD4B8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558</w:t>
      </w:r>
    </w:p>
    <w:p w14:paraId="5B464BD5"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558</w:t>
      </w:r>
    </w:p>
    <w:p w14:paraId="32D81E8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558</w:t>
      </w:r>
    </w:p>
    <w:p w14:paraId="28179CA0"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567</w:t>
      </w:r>
    </w:p>
    <w:p w14:paraId="2CE0647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567</w:t>
      </w:r>
    </w:p>
    <w:p w14:paraId="377B07D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568</w:t>
      </w:r>
    </w:p>
    <w:p w14:paraId="05E992F0"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569</w:t>
      </w:r>
    </w:p>
    <w:p w14:paraId="6CB6B90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569</w:t>
      </w:r>
    </w:p>
    <w:p w14:paraId="38E467E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570</w:t>
      </w:r>
    </w:p>
    <w:p w14:paraId="2D73E603"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571</w:t>
      </w:r>
    </w:p>
    <w:p w14:paraId="524BBEA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571</w:t>
      </w:r>
    </w:p>
    <w:p w14:paraId="3EDEFEE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572</w:t>
      </w:r>
    </w:p>
    <w:p w14:paraId="0BE536F7"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572</w:t>
      </w:r>
    </w:p>
    <w:p w14:paraId="737A55C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572</w:t>
      </w:r>
    </w:p>
    <w:p w14:paraId="373AA2E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573</w:t>
      </w:r>
    </w:p>
    <w:p w14:paraId="5F87E3C3"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574</w:t>
      </w:r>
    </w:p>
    <w:p w14:paraId="7B398EF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574</w:t>
      </w:r>
    </w:p>
    <w:p w14:paraId="6A2FC0B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575</w:t>
      </w:r>
    </w:p>
    <w:p w14:paraId="45007ACE"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576</w:t>
      </w:r>
    </w:p>
    <w:p w14:paraId="3E73FA4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576</w:t>
      </w:r>
    </w:p>
    <w:p w14:paraId="0254DCD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581</w:t>
      </w:r>
    </w:p>
    <w:p w14:paraId="0CA911A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582</w:t>
      </w:r>
    </w:p>
    <w:p w14:paraId="4D16FC9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583</w:t>
      </w:r>
    </w:p>
    <w:p w14:paraId="05E47A2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589</w:t>
      </w:r>
    </w:p>
    <w:p w14:paraId="292DC2F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590</w:t>
      </w:r>
    </w:p>
    <w:p w14:paraId="5B9C5C8F"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591</w:t>
      </w:r>
    </w:p>
    <w:p w14:paraId="1897BEF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591</w:t>
      </w:r>
    </w:p>
    <w:p w14:paraId="10856AC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593</w:t>
      </w:r>
    </w:p>
    <w:p w14:paraId="695E7A2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600</w:t>
      </w:r>
    </w:p>
    <w:p w14:paraId="68823CC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634</w:t>
      </w:r>
    </w:p>
    <w:p w14:paraId="6761B69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634</w:t>
      </w:r>
    </w:p>
    <w:p w14:paraId="2AA6B01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635</w:t>
      </w:r>
    </w:p>
    <w:p w14:paraId="57BD8DF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636</w:t>
      </w:r>
    </w:p>
    <w:p w14:paraId="1DFCE88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636</w:t>
      </w:r>
    </w:p>
    <w:p w14:paraId="0A71065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641</w:t>
      </w:r>
    </w:p>
    <w:p w14:paraId="2D0D112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646</w:t>
      </w:r>
    </w:p>
    <w:p w14:paraId="6957949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648</w:t>
      </w:r>
    </w:p>
    <w:p w14:paraId="5FECC1D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696</w:t>
      </w:r>
    </w:p>
    <w:p w14:paraId="18D4620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698</w:t>
      </w:r>
    </w:p>
    <w:p w14:paraId="26C10D4B"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699</w:t>
      </w:r>
    </w:p>
    <w:p w14:paraId="5727C7E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699</w:t>
      </w:r>
    </w:p>
    <w:p w14:paraId="2C2D5BC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699</w:t>
      </w:r>
    </w:p>
    <w:p w14:paraId="6326161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699</w:t>
      </w:r>
    </w:p>
    <w:p w14:paraId="472955E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700</w:t>
      </w:r>
    </w:p>
    <w:p w14:paraId="17D2577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700</w:t>
      </w:r>
    </w:p>
    <w:p w14:paraId="7B714491"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700</w:t>
      </w:r>
    </w:p>
    <w:p w14:paraId="4360698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700</w:t>
      </w:r>
    </w:p>
    <w:p w14:paraId="64BE689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707</w:t>
      </w:r>
    </w:p>
    <w:p w14:paraId="77BF5A4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711</w:t>
      </w:r>
    </w:p>
    <w:p w14:paraId="02F7EF9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714</w:t>
      </w:r>
    </w:p>
    <w:p w14:paraId="7CAFA04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719</w:t>
      </w:r>
    </w:p>
    <w:p w14:paraId="78A428D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761</w:t>
      </w:r>
    </w:p>
    <w:p w14:paraId="4CBEE23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763</w:t>
      </w:r>
    </w:p>
    <w:p w14:paraId="51F967C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sidRPr="00724DAA">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724DAA">
        <w:rPr>
          <w:rFonts w:eastAsia="DengXian"/>
          <w:noProof/>
          <w:lang w:val="en-US"/>
        </w:rPr>
        <w:t>LAUNCH BROWSER (NG-RAN bearer)</w:t>
      </w:r>
      <w:r>
        <w:rPr>
          <w:noProof/>
        </w:rPr>
        <w:tab/>
        <w:t>765</w:t>
      </w:r>
    </w:p>
    <w:p w14:paraId="680EB9D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775</w:t>
      </w:r>
    </w:p>
    <w:p w14:paraId="17FC860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775</w:t>
      </w:r>
    </w:p>
    <w:p w14:paraId="4DAED6B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775</w:t>
      </w:r>
    </w:p>
    <w:p w14:paraId="476F32D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792</w:t>
      </w:r>
    </w:p>
    <w:p w14:paraId="0FFD790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795</w:t>
      </w:r>
    </w:p>
    <w:p w14:paraId="0A19F4F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795</w:t>
      </w:r>
    </w:p>
    <w:p w14:paraId="20D76A4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855</w:t>
      </w:r>
    </w:p>
    <w:p w14:paraId="031497E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877</w:t>
      </w:r>
    </w:p>
    <w:p w14:paraId="48156E8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883</w:t>
      </w:r>
    </w:p>
    <w:p w14:paraId="793D6464"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891</w:t>
      </w:r>
    </w:p>
    <w:p w14:paraId="4341482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891</w:t>
      </w:r>
    </w:p>
    <w:p w14:paraId="3A7951A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897</w:t>
      </w:r>
    </w:p>
    <w:p w14:paraId="5B3DBBC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897</w:t>
      </w:r>
    </w:p>
    <w:p w14:paraId="6A59616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940</w:t>
      </w:r>
    </w:p>
    <w:p w14:paraId="01FBDC9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948</w:t>
      </w:r>
    </w:p>
    <w:p w14:paraId="364AF4C2"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949</w:t>
      </w:r>
    </w:p>
    <w:p w14:paraId="749C972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949</w:t>
      </w:r>
    </w:p>
    <w:p w14:paraId="365EF05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998</w:t>
      </w:r>
    </w:p>
    <w:p w14:paraId="7336C5D1"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1036</w:t>
      </w:r>
    </w:p>
    <w:p w14:paraId="174FD41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1036</w:t>
      </w:r>
    </w:p>
    <w:p w14:paraId="6C8774C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1051</w:t>
      </w:r>
    </w:p>
    <w:p w14:paraId="2398DA8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1082</w:t>
      </w:r>
    </w:p>
    <w:p w14:paraId="3A034E6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1091</w:t>
      </w:r>
    </w:p>
    <w:p w14:paraId="2BE44A9F"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1097</w:t>
      </w:r>
    </w:p>
    <w:p w14:paraId="700F70E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1097</w:t>
      </w:r>
    </w:p>
    <w:p w14:paraId="1B6A4DA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1097</w:t>
      </w:r>
    </w:p>
    <w:p w14:paraId="5831679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1097</w:t>
      </w:r>
    </w:p>
    <w:p w14:paraId="7A60E67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1097</w:t>
      </w:r>
    </w:p>
    <w:p w14:paraId="7276942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1120</w:t>
      </w:r>
    </w:p>
    <w:p w14:paraId="4A1DD702"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1121</w:t>
      </w:r>
    </w:p>
    <w:p w14:paraId="75CE4EE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1121</w:t>
      </w:r>
    </w:p>
    <w:p w14:paraId="06B5D25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1121</w:t>
      </w:r>
    </w:p>
    <w:p w14:paraId="0852B54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1121</w:t>
      </w:r>
    </w:p>
    <w:p w14:paraId="68008F8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1121</w:t>
      </w:r>
    </w:p>
    <w:p w14:paraId="788EECC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1121</w:t>
      </w:r>
    </w:p>
    <w:p w14:paraId="1E1DA99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1123</w:t>
      </w:r>
    </w:p>
    <w:p w14:paraId="72FFDAE5"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1123</w:t>
      </w:r>
    </w:p>
    <w:p w14:paraId="5C7D899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1123</w:t>
      </w:r>
    </w:p>
    <w:p w14:paraId="571520C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1123</w:t>
      </w:r>
    </w:p>
    <w:p w14:paraId="60975CD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1123</w:t>
      </w:r>
    </w:p>
    <w:p w14:paraId="29D1892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1123</w:t>
      </w:r>
    </w:p>
    <w:p w14:paraId="6688AB2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1128</w:t>
      </w:r>
    </w:p>
    <w:p w14:paraId="241C257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1128</w:t>
      </w:r>
    </w:p>
    <w:p w14:paraId="66D6BFB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1128</w:t>
      </w:r>
    </w:p>
    <w:p w14:paraId="5786B09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1128</w:t>
      </w:r>
    </w:p>
    <w:p w14:paraId="65327A0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1128</w:t>
      </w:r>
    </w:p>
    <w:p w14:paraId="5C7F8C0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1129</w:t>
      </w:r>
    </w:p>
    <w:p w14:paraId="242C82B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1137</w:t>
      </w:r>
    </w:p>
    <w:p w14:paraId="5A9FCF4B"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1137</w:t>
      </w:r>
    </w:p>
    <w:p w14:paraId="3FE0532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1137</w:t>
      </w:r>
    </w:p>
    <w:p w14:paraId="1BE2D00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1137</w:t>
      </w:r>
    </w:p>
    <w:p w14:paraId="675302E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1137</w:t>
      </w:r>
    </w:p>
    <w:p w14:paraId="76A3C69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1138</w:t>
      </w:r>
    </w:p>
    <w:p w14:paraId="0405705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1138</w:t>
      </w:r>
    </w:p>
    <w:p w14:paraId="5FB2530D"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1138</w:t>
      </w:r>
    </w:p>
    <w:p w14:paraId="5728F715"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1138</w:t>
      </w:r>
    </w:p>
    <w:p w14:paraId="599BC6E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1138</w:t>
      </w:r>
    </w:p>
    <w:p w14:paraId="482A89C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1139</w:t>
      </w:r>
    </w:p>
    <w:p w14:paraId="22F536F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1139</w:t>
      </w:r>
    </w:p>
    <w:p w14:paraId="3449A19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1139</w:t>
      </w:r>
    </w:p>
    <w:p w14:paraId="07C979E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1159</w:t>
      </w:r>
    </w:p>
    <w:p w14:paraId="57571891"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1159</w:t>
      </w:r>
    </w:p>
    <w:p w14:paraId="4356579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1159</w:t>
      </w:r>
    </w:p>
    <w:p w14:paraId="626BA27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1160</w:t>
      </w:r>
    </w:p>
    <w:p w14:paraId="56454C5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1160</w:t>
      </w:r>
    </w:p>
    <w:p w14:paraId="3B8E383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1160</w:t>
      </w:r>
    </w:p>
    <w:p w14:paraId="5A0E651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1167</w:t>
      </w:r>
    </w:p>
    <w:p w14:paraId="7548695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1167</w:t>
      </w:r>
    </w:p>
    <w:p w14:paraId="75FED7F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1167</w:t>
      </w:r>
    </w:p>
    <w:p w14:paraId="4CB128E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1167</w:t>
      </w:r>
    </w:p>
    <w:p w14:paraId="437BFD7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1167</w:t>
      </w:r>
    </w:p>
    <w:p w14:paraId="06B7914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1168</w:t>
      </w:r>
    </w:p>
    <w:p w14:paraId="4B4C27F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1174</w:t>
      </w:r>
    </w:p>
    <w:p w14:paraId="43A698F5"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1174</w:t>
      </w:r>
    </w:p>
    <w:p w14:paraId="6946C17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1174</w:t>
      </w:r>
    </w:p>
    <w:p w14:paraId="5A7A24D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1174</w:t>
      </w:r>
    </w:p>
    <w:p w14:paraId="1AE32D2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184933F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1175</w:t>
      </w:r>
    </w:p>
    <w:p w14:paraId="4B5ABCE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1185</w:t>
      </w:r>
    </w:p>
    <w:p w14:paraId="730CE824"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1186</w:t>
      </w:r>
    </w:p>
    <w:p w14:paraId="5132963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1186</w:t>
      </w:r>
    </w:p>
    <w:p w14:paraId="1CB91CB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1186</w:t>
      </w:r>
    </w:p>
    <w:p w14:paraId="04903BF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1186</w:t>
      </w:r>
    </w:p>
    <w:p w14:paraId="2C58C97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1186</w:t>
      </w:r>
    </w:p>
    <w:p w14:paraId="6534F10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1187</w:t>
      </w:r>
    </w:p>
    <w:p w14:paraId="3B0F98D9"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1187</w:t>
      </w:r>
    </w:p>
    <w:p w14:paraId="6067879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1187</w:t>
      </w:r>
    </w:p>
    <w:p w14:paraId="7ECA502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1187</w:t>
      </w:r>
    </w:p>
    <w:p w14:paraId="3271B1E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1189</w:t>
      </w:r>
    </w:p>
    <w:p w14:paraId="4EC2943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1189</w:t>
      </w:r>
    </w:p>
    <w:p w14:paraId="19BC6BF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1196</w:t>
      </w:r>
    </w:p>
    <w:p w14:paraId="6C863A0B"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1199</w:t>
      </w:r>
    </w:p>
    <w:p w14:paraId="746D9FF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1199</w:t>
      </w:r>
    </w:p>
    <w:p w14:paraId="2C9FD7F9"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1203</w:t>
      </w:r>
    </w:p>
    <w:p w14:paraId="0B2D395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1203</w:t>
      </w:r>
    </w:p>
    <w:p w14:paraId="60FC5AF9"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1213</w:t>
      </w:r>
    </w:p>
    <w:p w14:paraId="4C3AE30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1213</w:t>
      </w:r>
    </w:p>
    <w:p w14:paraId="0A24D5A5"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1213</w:t>
      </w:r>
    </w:p>
    <w:p w14:paraId="4224DAB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1213</w:t>
      </w:r>
    </w:p>
    <w:p w14:paraId="1AE71B5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1214</w:t>
      </w:r>
    </w:p>
    <w:p w14:paraId="2F1073F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1214</w:t>
      </w:r>
    </w:p>
    <w:p w14:paraId="253D3CF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1215</w:t>
      </w:r>
    </w:p>
    <w:p w14:paraId="3957D992"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1215</w:t>
      </w:r>
    </w:p>
    <w:p w14:paraId="7A427EB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1215</w:t>
      </w:r>
    </w:p>
    <w:p w14:paraId="64043A0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1216</w:t>
      </w:r>
    </w:p>
    <w:p w14:paraId="1132E8A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1216</w:t>
      </w:r>
    </w:p>
    <w:p w14:paraId="6913F46E"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1218</w:t>
      </w:r>
    </w:p>
    <w:p w14:paraId="3D950EC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1218</w:t>
      </w:r>
    </w:p>
    <w:p w14:paraId="1A64DAF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1218</w:t>
      </w:r>
    </w:p>
    <w:p w14:paraId="2A2FD93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1218</w:t>
      </w:r>
    </w:p>
    <w:p w14:paraId="08ACFD6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1219</w:t>
      </w:r>
    </w:p>
    <w:p w14:paraId="6F81496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1232</w:t>
      </w:r>
    </w:p>
    <w:p w14:paraId="4DE8F19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1232</w:t>
      </w:r>
    </w:p>
    <w:p w14:paraId="7C8928A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1232</w:t>
      </w:r>
    </w:p>
    <w:p w14:paraId="34E9D06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1232</w:t>
      </w:r>
    </w:p>
    <w:p w14:paraId="08EE01AD"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1232</w:t>
      </w:r>
    </w:p>
    <w:p w14:paraId="2DC30B0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1232</w:t>
      </w:r>
    </w:p>
    <w:p w14:paraId="2E8B332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1239</w:t>
      </w:r>
    </w:p>
    <w:p w14:paraId="2D366C09"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1239</w:t>
      </w:r>
    </w:p>
    <w:p w14:paraId="1BDB5B54"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1243</w:t>
      </w:r>
    </w:p>
    <w:p w14:paraId="494B78F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1243</w:t>
      </w:r>
    </w:p>
    <w:p w14:paraId="6F6D42B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1244</w:t>
      </w:r>
    </w:p>
    <w:p w14:paraId="4DA5919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1244</w:t>
      </w:r>
    </w:p>
    <w:p w14:paraId="63D02F2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1244</w:t>
      </w:r>
    </w:p>
    <w:p w14:paraId="44AD62A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1244</w:t>
      </w:r>
    </w:p>
    <w:p w14:paraId="4AAD793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1244</w:t>
      </w:r>
    </w:p>
    <w:p w14:paraId="7C0F9B0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1245</w:t>
      </w:r>
    </w:p>
    <w:p w14:paraId="7DBA4A67"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1246</w:t>
      </w:r>
    </w:p>
    <w:p w14:paraId="6EC557E9"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1246</w:t>
      </w:r>
    </w:p>
    <w:p w14:paraId="23CA87A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1252</w:t>
      </w:r>
    </w:p>
    <w:p w14:paraId="2BC2A47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1252</w:t>
      </w:r>
    </w:p>
    <w:p w14:paraId="652CA67F"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1258</w:t>
      </w:r>
    </w:p>
    <w:p w14:paraId="7CFC4F9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1258</w:t>
      </w:r>
    </w:p>
    <w:p w14:paraId="768664E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1258</w:t>
      </w:r>
    </w:p>
    <w:p w14:paraId="1CDA580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1263</w:t>
      </w:r>
    </w:p>
    <w:p w14:paraId="7F6FB11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1263</w:t>
      </w:r>
    </w:p>
    <w:p w14:paraId="7AEAF56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1263</w:t>
      </w:r>
    </w:p>
    <w:p w14:paraId="22D4AC0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1263</w:t>
      </w:r>
    </w:p>
    <w:p w14:paraId="53D7A8D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1263</w:t>
      </w:r>
    </w:p>
    <w:p w14:paraId="1375DB7D"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1268</w:t>
      </w:r>
    </w:p>
    <w:p w14:paraId="2B71FC8A"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1268</w:t>
      </w:r>
    </w:p>
    <w:p w14:paraId="4EF20177" w14:textId="77777777" w:rsidR="00E62D5F" w:rsidRDefault="00E62D5F">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1268</w:t>
      </w:r>
    </w:p>
    <w:p w14:paraId="352F0913" w14:textId="77777777" w:rsidR="00E62D5F" w:rsidRDefault="00E62D5F">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1268</w:t>
      </w:r>
    </w:p>
    <w:p w14:paraId="687BE562" w14:textId="77777777" w:rsidR="00E62D5F" w:rsidRDefault="00E62D5F">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1269</w:t>
      </w:r>
    </w:p>
    <w:p w14:paraId="741BC561" w14:textId="77777777" w:rsidR="00E62D5F" w:rsidRDefault="00E62D5F">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1269</w:t>
      </w:r>
    </w:p>
    <w:p w14:paraId="686FFFD7" w14:textId="77777777" w:rsidR="00E62D5F" w:rsidRDefault="00E62D5F">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1269</w:t>
      </w:r>
    </w:p>
    <w:p w14:paraId="2BB6C0A3" w14:textId="77777777" w:rsidR="00E62D5F" w:rsidRDefault="00E62D5F">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1270</w:t>
      </w:r>
    </w:p>
    <w:p w14:paraId="1D08E56A" w14:textId="77777777" w:rsidR="00E62D5F" w:rsidRDefault="00E62D5F">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1274</w:t>
      </w:r>
    </w:p>
    <w:p w14:paraId="7955CFD2"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1275</w:t>
      </w:r>
    </w:p>
    <w:p w14:paraId="6C12B3F5"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1275</w:t>
      </w:r>
    </w:p>
    <w:p w14:paraId="248EA3D5"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1275</w:t>
      </w:r>
    </w:p>
    <w:p w14:paraId="0F2FF687"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1275</w:t>
      </w:r>
    </w:p>
    <w:p w14:paraId="3E114BD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1275</w:t>
      </w:r>
    </w:p>
    <w:p w14:paraId="38977D2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1275</w:t>
      </w:r>
    </w:p>
    <w:p w14:paraId="26A9194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1276</w:t>
      </w:r>
    </w:p>
    <w:p w14:paraId="403BD060"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1289</w:t>
      </w:r>
    </w:p>
    <w:p w14:paraId="51B5B7F5"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1289</w:t>
      </w:r>
    </w:p>
    <w:p w14:paraId="435F1DFA"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1289</w:t>
      </w:r>
    </w:p>
    <w:p w14:paraId="330DCFD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1290</w:t>
      </w:r>
    </w:p>
    <w:p w14:paraId="33EB6B02"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1290</w:t>
      </w:r>
    </w:p>
    <w:p w14:paraId="697507E3"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1290</w:t>
      </w:r>
    </w:p>
    <w:p w14:paraId="49BC795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1290</w:t>
      </w:r>
    </w:p>
    <w:p w14:paraId="5E87CB5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1290</w:t>
      </w:r>
    </w:p>
    <w:p w14:paraId="1A9055B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1290</w:t>
      </w:r>
    </w:p>
    <w:p w14:paraId="2E354584"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1290</w:t>
      </w:r>
    </w:p>
    <w:p w14:paraId="4CB8B258"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1290</w:t>
      </w:r>
    </w:p>
    <w:p w14:paraId="649EA83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1290</w:t>
      </w:r>
    </w:p>
    <w:p w14:paraId="35A751E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1290</w:t>
      </w:r>
    </w:p>
    <w:p w14:paraId="6EFE705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1290</w:t>
      </w:r>
    </w:p>
    <w:p w14:paraId="3228E73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1291</w:t>
      </w:r>
    </w:p>
    <w:p w14:paraId="663AFD9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1299</w:t>
      </w:r>
    </w:p>
    <w:p w14:paraId="001ECD05"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1299</w:t>
      </w:r>
    </w:p>
    <w:p w14:paraId="38ABD969"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1299</w:t>
      </w:r>
    </w:p>
    <w:p w14:paraId="33C06B8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1299</w:t>
      </w:r>
    </w:p>
    <w:p w14:paraId="77E944B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1299</w:t>
      </w:r>
    </w:p>
    <w:p w14:paraId="4AFD652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1299</w:t>
      </w:r>
    </w:p>
    <w:p w14:paraId="761DCEF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1300</w:t>
      </w:r>
    </w:p>
    <w:p w14:paraId="709914F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1300</w:t>
      </w:r>
    </w:p>
    <w:p w14:paraId="3BC56BA5"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1309</w:t>
      </w:r>
    </w:p>
    <w:p w14:paraId="1FBF69CB"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1309</w:t>
      </w:r>
    </w:p>
    <w:p w14:paraId="0D4A43DA"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1309</w:t>
      </w:r>
    </w:p>
    <w:p w14:paraId="7519B106"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1309</w:t>
      </w:r>
    </w:p>
    <w:p w14:paraId="75A9212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1309</w:t>
      </w:r>
    </w:p>
    <w:p w14:paraId="746A87B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1309</w:t>
      </w:r>
    </w:p>
    <w:p w14:paraId="35E4BB77"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1311</w:t>
      </w:r>
    </w:p>
    <w:p w14:paraId="22F88B3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1318</w:t>
      </w:r>
    </w:p>
    <w:p w14:paraId="34008ACD"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1318</w:t>
      </w:r>
    </w:p>
    <w:p w14:paraId="13D9B690"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1318</w:t>
      </w:r>
    </w:p>
    <w:p w14:paraId="223D6ED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1318</w:t>
      </w:r>
    </w:p>
    <w:p w14:paraId="29D2986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1318</w:t>
      </w:r>
    </w:p>
    <w:p w14:paraId="0F2DA74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1318</w:t>
      </w:r>
    </w:p>
    <w:p w14:paraId="6575F11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1319</w:t>
      </w:r>
    </w:p>
    <w:p w14:paraId="78AE7A42"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1330</w:t>
      </w:r>
    </w:p>
    <w:p w14:paraId="589528B1" w14:textId="77777777" w:rsidR="00E62D5F" w:rsidRDefault="00E62D5F">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1331</w:t>
      </w:r>
    </w:p>
    <w:p w14:paraId="6D46EBBC"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1331</w:t>
      </w:r>
    </w:p>
    <w:p w14:paraId="54CE788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1331</w:t>
      </w:r>
    </w:p>
    <w:p w14:paraId="0FF3400B"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1331</w:t>
      </w:r>
    </w:p>
    <w:p w14:paraId="01ECADC8"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1331</w:t>
      </w:r>
    </w:p>
    <w:p w14:paraId="6FD38594"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1331</w:t>
      </w:r>
    </w:p>
    <w:p w14:paraId="20B87A4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1339</w:t>
      </w:r>
    </w:p>
    <w:p w14:paraId="6036C0FD"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1339</w:t>
      </w:r>
    </w:p>
    <w:p w14:paraId="2F969EA6"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1339</w:t>
      </w:r>
    </w:p>
    <w:p w14:paraId="40511FFF"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1339</w:t>
      </w:r>
    </w:p>
    <w:p w14:paraId="03453D60"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1339</w:t>
      </w:r>
    </w:p>
    <w:p w14:paraId="12504725"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1340</w:t>
      </w:r>
    </w:p>
    <w:p w14:paraId="2CC623E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1352</w:t>
      </w:r>
    </w:p>
    <w:p w14:paraId="485CD82B" w14:textId="77777777" w:rsidR="00E62D5F" w:rsidRDefault="00E62D5F">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1353</w:t>
      </w:r>
    </w:p>
    <w:p w14:paraId="2CDDD5BE"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1353</w:t>
      </w:r>
    </w:p>
    <w:p w14:paraId="555DB7FC"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1353</w:t>
      </w:r>
    </w:p>
    <w:p w14:paraId="07680FD9"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1353</w:t>
      </w:r>
    </w:p>
    <w:p w14:paraId="3E34AE61"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1353</w:t>
      </w:r>
    </w:p>
    <w:p w14:paraId="0612A213" w14:textId="77777777" w:rsidR="00E62D5F" w:rsidRDefault="00E62D5F">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1361</w:t>
      </w:r>
    </w:p>
    <w:p w14:paraId="13E0566C" w14:textId="7EA618B1" w:rsidR="00E62D5F" w:rsidRDefault="00E62D5F">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Details of Test-SIM (TestSIM)</w:t>
      </w:r>
      <w:r>
        <w:rPr>
          <w:noProof/>
        </w:rPr>
        <w:tab/>
        <w:t>1362</w:t>
      </w:r>
    </w:p>
    <w:p w14:paraId="20602475" w14:textId="4BEB8A5B" w:rsidR="00E62D5F" w:rsidRDefault="00E62D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724DAA">
        <w:rPr>
          <w:noProof/>
          <w:snapToGrid w:val="0"/>
          <w:lang w:eastAsia="de-DE"/>
        </w:rPr>
        <w:t>Details of terminal profile support</w:t>
      </w:r>
      <w:r>
        <w:rPr>
          <w:noProof/>
        </w:rPr>
        <w:tab/>
        <w:t>1364</w:t>
      </w:r>
    </w:p>
    <w:p w14:paraId="23637153" w14:textId="5852975F" w:rsidR="00E62D5F" w:rsidRDefault="00E62D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1377</w:t>
      </w:r>
    </w:p>
    <w:p w14:paraId="23788B65" w14:textId="38FF484E"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70299818"/>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6342A5DD" w:rsidR="00B535EC" w:rsidRPr="0041528A" w:rsidRDefault="00A11048" w:rsidP="00BF46E1">
      <w:r>
        <w:fldChar w:fldCharType="begin"/>
      </w:r>
      <w:r>
        <w:instrText xml:space="preserve"> RD  31124-h</w:instrText>
      </w:r>
      <w:r w:rsidR="00940077">
        <w:instrText>3</w:instrText>
      </w:r>
      <w:r>
        <w:instrText xml:space="preserve">0_s01-s03_2.docx \f </w:instrText>
      </w:r>
      <w:r>
        <w:fldChar w:fldCharType="end"/>
      </w:r>
      <w:r>
        <w:fldChar w:fldCharType="begin"/>
      </w:r>
      <w:r>
        <w:instrText xml:space="preserve"> RD  31124-h</w:instrText>
      </w:r>
      <w:r w:rsidR="00940077">
        <w:instrText>3</w:instrText>
      </w:r>
      <w:r>
        <w:instrText xml:space="preserve">0_s03_3.docx \f </w:instrText>
      </w:r>
      <w:r>
        <w:fldChar w:fldCharType="end"/>
      </w:r>
      <w:r>
        <w:fldChar w:fldCharType="begin"/>
      </w:r>
      <w:r>
        <w:instrText xml:space="preserve"> RD  31124-h</w:instrText>
      </w:r>
      <w:r w:rsidR="00940077">
        <w:instrText>3</w:instrText>
      </w:r>
      <w:r>
        <w:instrText xml:space="preserve">0_s03_4.docx \f </w:instrText>
      </w:r>
      <w:r>
        <w:fldChar w:fldCharType="end"/>
      </w:r>
      <w:r>
        <w:fldChar w:fldCharType="begin"/>
      </w:r>
      <w:r>
        <w:instrText xml:space="preserve"> RD  31124-h</w:instrText>
      </w:r>
      <w:r w:rsidR="00940077">
        <w:instrText>3</w:instrText>
      </w:r>
      <w:r>
        <w:instrText xml:space="preserve">0_s03_5-s26.docx \f </w:instrText>
      </w:r>
      <w:r>
        <w:fldChar w:fldCharType="end"/>
      </w:r>
      <w:r>
        <w:fldChar w:fldCharType="begin"/>
      </w:r>
      <w:r>
        <w:instrText xml:space="preserve"> RD  31124-h</w:instrText>
      </w:r>
      <w:r w:rsidR="00940077">
        <w:instrText>3</w:instrText>
      </w:r>
      <w:r>
        <w:instrText xml:space="preserve">0_s27_0-s27_22_4_9.docx \f </w:instrText>
      </w:r>
      <w:r>
        <w:fldChar w:fldCharType="end"/>
      </w:r>
      <w:r>
        <w:fldChar w:fldCharType="begin"/>
      </w:r>
      <w:r>
        <w:instrText xml:space="preserve"> RD  31124-h</w:instrText>
      </w:r>
      <w:r w:rsidR="00940077">
        <w:instrText>3</w:instrText>
      </w:r>
      <w:r>
        <w:instrText xml:space="preserve">0_s27_22_4_10-s27_22_4_22.docx \f </w:instrText>
      </w:r>
      <w:r>
        <w:fldChar w:fldCharType="end"/>
      </w:r>
      <w:r>
        <w:fldChar w:fldCharType="begin"/>
      </w:r>
      <w:r>
        <w:instrText xml:space="preserve"> RD  31124-h</w:instrText>
      </w:r>
      <w:r w:rsidR="00940077">
        <w:instrText>3</w:instrText>
      </w:r>
      <w:r>
        <w:instrText xml:space="preserve">0_s27_22_4_23-s27_22_4_26.docx \f </w:instrText>
      </w:r>
      <w:r>
        <w:fldChar w:fldCharType="end"/>
      </w:r>
      <w:r w:rsidR="00E02926">
        <w:fldChar w:fldCharType="begin"/>
      </w:r>
      <w:r w:rsidR="00E02926">
        <w:instrText xml:space="preserve"> RD  31124-h</w:instrText>
      </w:r>
      <w:r w:rsidR="00940077">
        <w:instrText>3</w:instrText>
      </w:r>
      <w:r w:rsidR="00E02926">
        <w:instrText xml:space="preserve">0_s27_22_4_27-s27_22_4_28.docx \f </w:instrText>
      </w:r>
      <w:r w:rsidR="00E02926">
        <w:fldChar w:fldCharType="end"/>
      </w:r>
      <w:r>
        <w:fldChar w:fldCharType="begin"/>
      </w:r>
      <w:r>
        <w:instrText xml:space="preserve"> RD  31124-h</w:instrText>
      </w:r>
      <w:r w:rsidR="00940077">
        <w:instrText>3</w:instrText>
      </w:r>
      <w:r>
        <w:instrText xml:space="preserve">0_s27_22_4_29-s27_22_4_31.docx \f </w:instrText>
      </w:r>
      <w:r>
        <w:fldChar w:fldCharType="end"/>
      </w:r>
      <w:r>
        <w:fldChar w:fldCharType="begin"/>
      </w:r>
      <w:r>
        <w:instrText xml:space="preserve"> RD  31124-h</w:instrText>
      </w:r>
      <w:r w:rsidR="00940077">
        <w:instrText>3</w:instrText>
      </w:r>
      <w:r>
        <w:instrText xml:space="preserve">0_s27_22_5-s27_22_7.docx \f </w:instrText>
      </w:r>
      <w:r>
        <w:fldChar w:fldCharType="end"/>
      </w:r>
      <w:r>
        <w:fldChar w:fldCharType="begin"/>
      </w:r>
      <w:r>
        <w:instrText xml:space="preserve"> RD  31124-h</w:instrText>
      </w:r>
      <w:r w:rsidR="00940077">
        <w:instrText>3</w:instrText>
      </w:r>
      <w:r>
        <w:instrText xml:space="preserve">0_s27_22_8-s27_22_14.docx \f </w:instrText>
      </w:r>
      <w:r>
        <w:fldChar w:fldCharType="end"/>
      </w:r>
      <w:r>
        <w:fldChar w:fldCharType="begin"/>
      </w:r>
      <w:r>
        <w:instrText xml:space="preserve"> RD  31124-h</w:instrText>
      </w:r>
      <w:r w:rsidR="00940077">
        <w:instrText>3</w:instrText>
      </w:r>
      <w:r>
        <w:instrText xml:space="preserve">0_sAnnexes.docx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07275" w14:textId="77777777" w:rsidR="00306BE0" w:rsidRDefault="00306BE0">
      <w:r>
        <w:separator/>
      </w:r>
    </w:p>
  </w:endnote>
  <w:endnote w:type="continuationSeparator" w:id="0">
    <w:p w14:paraId="0068EDF1" w14:textId="77777777" w:rsidR="00306BE0" w:rsidRDefault="0030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00DB7" w14:textId="77777777" w:rsidR="00E62D5F" w:rsidRDefault="00E62D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B0C1D" w14:textId="77777777" w:rsidR="00E62D5F" w:rsidRDefault="00E62D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09A3A" w14:textId="77777777" w:rsidR="00E62D5F" w:rsidRDefault="00E62D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71BFD" w14:textId="77777777" w:rsidR="00306BE0" w:rsidRDefault="00306BE0">
      <w:r>
        <w:separator/>
      </w:r>
    </w:p>
  </w:footnote>
  <w:footnote w:type="continuationSeparator" w:id="0">
    <w:p w14:paraId="036DE5D3" w14:textId="77777777" w:rsidR="00306BE0" w:rsidRDefault="0030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6BD20" w14:textId="77777777" w:rsidR="00E62D5F" w:rsidRDefault="00E62D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CB02C" w14:textId="77777777" w:rsidR="00E62D5F" w:rsidRDefault="00E62D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A907E" w14:textId="77777777" w:rsidR="00E62D5F" w:rsidRDefault="00E62D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74031" w14:textId="77777777" w:rsidR="00E62D5F" w:rsidRPr="003F6DCB" w:rsidRDefault="00E62D5F" w:rsidP="00E62D5F">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F84631C" w14:textId="4D77FA0B" w:rsidR="00E62D5F" w:rsidRDefault="00E62D5F" w:rsidP="00E62D5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1995F7AF" w14:textId="028C165E" w:rsidR="00E62D5F" w:rsidRDefault="00E62D5F" w:rsidP="00E62D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V17.3.0 (2024-06)</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C581E"/>
    <w:rsid w:val="002E00EE"/>
    <w:rsid w:val="002E1C50"/>
    <w:rsid w:val="002F77F4"/>
    <w:rsid w:val="0030384C"/>
    <w:rsid w:val="00306BE0"/>
    <w:rsid w:val="003172DC"/>
    <w:rsid w:val="0035462D"/>
    <w:rsid w:val="003765B8"/>
    <w:rsid w:val="00390CEC"/>
    <w:rsid w:val="00391D40"/>
    <w:rsid w:val="003C3971"/>
    <w:rsid w:val="003D478B"/>
    <w:rsid w:val="003D7E7B"/>
    <w:rsid w:val="003F7214"/>
    <w:rsid w:val="0041503E"/>
    <w:rsid w:val="0041528A"/>
    <w:rsid w:val="0042093F"/>
    <w:rsid w:val="004217E9"/>
    <w:rsid w:val="00423334"/>
    <w:rsid w:val="004345EC"/>
    <w:rsid w:val="00443E8F"/>
    <w:rsid w:val="00465515"/>
    <w:rsid w:val="00465A6E"/>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5801"/>
    <w:rsid w:val="009173A9"/>
    <w:rsid w:val="00917CCB"/>
    <w:rsid w:val="0092045E"/>
    <w:rsid w:val="00930F2E"/>
    <w:rsid w:val="00940077"/>
    <w:rsid w:val="00942EC2"/>
    <w:rsid w:val="009448FB"/>
    <w:rsid w:val="0096110F"/>
    <w:rsid w:val="00967DB4"/>
    <w:rsid w:val="00993668"/>
    <w:rsid w:val="009B537F"/>
    <w:rsid w:val="009C0B6D"/>
    <w:rsid w:val="009C21DD"/>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5EC"/>
    <w:rsid w:val="00B55E08"/>
    <w:rsid w:val="00B86A8A"/>
    <w:rsid w:val="00B927FC"/>
    <w:rsid w:val="00B93086"/>
    <w:rsid w:val="00BA19ED"/>
    <w:rsid w:val="00BA4B8D"/>
    <w:rsid w:val="00BB4C6C"/>
    <w:rsid w:val="00BB604C"/>
    <w:rsid w:val="00BB6667"/>
    <w:rsid w:val="00BC0F7D"/>
    <w:rsid w:val="00BD2C5A"/>
    <w:rsid w:val="00BD7D31"/>
    <w:rsid w:val="00BE3255"/>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D20DE3"/>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F1952"/>
    <w:rsid w:val="00F025A2"/>
    <w:rsid w:val="00F04712"/>
    <w:rsid w:val="00F13360"/>
    <w:rsid w:val="00F22EC7"/>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3949</Words>
  <Characters>22512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29.274_CR2105_(Rel-17)_RPCPSET</cp:lastModifiedBy>
  <cp:revision>23</cp:revision>
  <cp:lastPrinted>2019-02-25T14:05:00Z</cp:lastPrinted>
  <dcterms:created xsi:type="dcterms:W3CDTF">2023-09-25T08:40:00Z</dcterms:created>
  <dcterms:modified xsi:type="dcterms:W3CDTF">2024-06-26T11:14:00Z</dcterms:modified>
</cp:coreProperties>
</file>