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r w:rsidRPr="0046266F">
        <w:t>i)</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The terminal shall not have requested a PDP context activation in step i).</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lastRenderedPageBreak/>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r w:rsidRPr="0046266F">
        <w:t>i)</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After step i)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lastRenderedPageBreak/>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lastRenderedPageBreak/>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MS Mincho"/>
          <w:lang w:eastAsia="ja-JP"/>
        </w:rPr>
      </w:pPr>
      <w:r w:rsidRPr="0046266F">
        <w:t xml:space="preserve">There is </w:t>
      </w:r>
      <w:r w:rsidRPr="0046266F">
        <w:rPr>
          <w:rFonts w:eastAsia="MS Mincho"/>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MS Mincho"/>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MS Mincho"/>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MS Mincho"/>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lastRenderedPageBreak/>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r w:rsidRPr="0046266F">
        <w:rPr>
          <w:lang w:val="en-US"/>
        </w:rPr>
        <w:t>i</w:t>
      </w:r>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lastRenderedPageBreak/>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r w:rsidRPr="0046266F">
        <w:rPr>
          <w:lang w:val="en-US"/>
        </w:rPr>
        <w:t>i</w:t>
      </w:r>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lastRenderedPageBreak/>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6 records, 1 record shall be empty. Unless otherwise stated, the SDN records shall not use extendend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lastRenderedPageBreak/>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lastRenderedPageBreak/>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lastRenderedPageBreak/>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t>csg-Indication:</w:t>
      </w:r>
      <w:r w:rsidRPr="0046266F">
        <w:tab/>
        <w:t>TRUE</w:t>
      </w:r>
    </w:p>
    <w:p w14:paraId="3F7F87EB" w14:textId="77777777" w:rsidR="00BD7469" w:rsidRPr="0046266F" w:rsidRDefault="00BD7469" w:rsidP="00BD7469">
      <w:pPr>
        <w:pStyle w:val="B1"/>
        <w:tabs>
          <w:tab w:val="left" w:pos="2835"/>
        </w:tabs>
      </w:pPr>
      <w:r w:rsidRPr="0046266F">
        <w:t>-</w:t>
      </w:r>
      <w:r w:rsidRPr="0046266F">
        <w:tab/>
        <w:t>csg-Identity: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t>csg-Indication:</w:t>
      </w:r>
      <w:r w:rsidRPr="0046266F">
        <w:tab/>
        <w:t>TRUE</w:t>
      </w:r>
    </w:p>
    <w:p w14:paraId="68F6AE15" w14:textId="77777777" w:rsidR="00BD7469" w:rsidRPr="0046266F" w:rsidRDefault="00BD7469" w:rsidP="00BD7469">
      <w:pPr>
        <w:pStyle w:val="B1"/>
        <w:tabs>
          <w:tab w:val="left" w:pos="2835"/>
        </w:tabs>
      </w:pPr>
      <w:r w:rsidRPr="0046266F">
        <w:t>-</w:t>
      </w:r>
      <w:r w:rsidRPr="0046266F">
        <w:tab/>
        <w:t>csg-Identity: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csg-Identity: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r w:rsidRPr="0046266F">
        <w:rPr>
          <w:i/>
        </w:rPr>
        <w:t>RRCConnectionRequest</w:t>
      </w:r>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r w:rsidRPr="0046266F">
        <w:rPr>
          <w:i/>
        </w:rPr>
        <w:t>AttachRequest</w:t>
      </w:r>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r w:rsidRPr="0046266F">
        <w:rPr>
          <w:i/>
        </w:rPr>
        <w:t xml:space="preserve">AttachComplete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lastRenderedPageBreak/>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t>csg-Indication:</w:t>
      </w:r>
      <w:r w:rsidRPr="0046266F">
        <w:tab/>
        <w:t>TRUE</w:t>
      </w:r>
    </w:p>
    <w:p w14:paraId="19ACA305" w14:textId="77777777" w:rsidR="00BD7469" w:rsidRPr="0046266F" w:rsidRDefault="00BD7469" w:rsidP="00BD7469">
      <w:pPr>
        <w:pStyle w:val="B1"/>
        <w:tabs>
          <w:tab w:val="left" w:pos="2835"/>
        </w:tabs>
      </w:pPr>
      <w:r w:rsidRPr="0046266F">
        <w:t>-</w:t>
      </w:r>
      <w:r w:rsidRPr="0046266F">
        <w:tab/>
        <w:t>csg-Identity: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t>csg-Indication:</w:t>
      </w:r>
      <w:r w:rsidRPr="0046266F">
        <w:tab/>
        <w:t>TRUE</w:t>
      </w:r>
    </w:p>
    <w:p w14:paraId="52777C6E" w14:textId="77777777" w:rsidR="00BD7469" w:rsidRPr="0046266F" w:rsidRDefault="00BD7469" w:rsidP="00BD7469">
      <w:pPr>
        <w:pStyle w:val="B1"/>
        <w:tabs>
          <w:tab w:val="left" w:pos="2835"/>
        </w:tabs>
      </w:pPr>
      <w:r w:rsidRPr="0046266F">
        <w:t>-</w:t>
      </w:r>
      <w:r w:rsidRPr="0046266F">
        <w:tab/>
        <w:t>csg-Identity: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r w:rsidRPr="0046266F">
        <w:rPr>
          <w:i/>
        </w:rPr>
        <w:t>AttachRequest</w:t>
      </w:r>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r w:rsidRPr="0046266F">
        <w:rPr>
          <w:i/>
        </w:rPr>
        <w:t>RRCConnectionRequest</w:t>
      </w:r>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r w:rsidRPr="0046266F">
        <w:rPr>
          <w:i/>
        </w:rPr>
        <w:t>AttachRequest</w:t>
      </w:r>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lastRenderedPageBreak/>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t>csg-Indication:</w:t>
      </w:r>
      <w:r w:rsidRPr="0046266F">
        <w:tab/>
        <w:t>FALSE</w:t>
      </w:r>
    </w:p>
    <w:p w14:paraId="59BE868F"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t>csg-Indication:</w:t>
      </w:r>
      <w:r w:rsidRPr="0046266F">
        <w:tab/>
        <w:t>TRUE</w:t>
      </w:r>
    </w:p>
    <w:p w14:paraId="52CC3389" w14:textId="77777777" w:rsidR="00BD7469" w:rsidRPr="0046266F" w:rsidRDefault="00BD7469" w:rsidP="00BD7469">
      <w:pPr>
        <w:pStyle w:val="B1"/>
        <w:tabs>
          <w:tab w:val="left" w:pos="2835"/>
        </w:tabs>
      </w:pPr>
      <w:r w:rsidRPr="0046266F">
        <w:t>-</w:t>
      </w:r>
      <w:r w:rsidRPr="0046266F">
        <w:tab/>
        <w:t>csg-Identity: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56307D02" w14:textId="735854D9" w:rsidR="00BD7469" w:rsidRPr="0046266F" w:rsidRDefault="00BD7469" w:rsidP="00BD7469">
      <w:pPr>
        <w:pStyle w:val="B1"/>
      </w:pPr>
      <w:r w:rsidRPr="0046266F">
        <w:t>i)</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16ED053"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433AFBC9" w14:textId="77777777" w:rsidR="00BD7469" w:rsidRPr="0046266F" w:rsidRDefault="00BD7469" w:rsidP="00BD7469">
      <w:pPr>
        <w:pStyle w:val="B1"/>
      </w:pPr>
      <w:r w:rsidRPr="0046266F">
        <w:lastRenderedPageBreak/>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393CA404" w14:textId="77777777" w:rsidR="00BD7469" w:rsidRPr="0046266F" w:rsidRDefault="00BD7469" w:rsidP="00BD7469">
      <w:pPr>
        <w:pStyle w:val="B1"/>
      </w:pPr>
      <w:r w:rsidRPr="0046266F">
        <w:t>9)</w:t>
      </w:r>
      <w:r w:rsidRPr="0046266F">
        <w:tab/>
        <w:t>After step i)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lastRenderedPageBreak/>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t>csg-Indication:</w:t>
      </w:r>
      <w:r w:rsidRPr="0046266F">
        <w:tab/>
        <w:t>FALSE</w:t>
      </w:r>
    </w:p>
    <w:p w14:paraId="140177E5"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t>csg-Indication:</w:t>
      </w:r>
      <w:r w:rsidRPr="0046266F">
        <w:tab/>
        <w:t>TRUE</w:t>
      </w:r>
    </w:p>
    <w:p w14:paraId="2D28B119" w14:textId="77777777" w:rsidR="00BD7469" w:rsidRPr="0046266F" w:rsidRDefault="00BD7469" w:rsidP="00BD7469">
      <w:pPr>
        <w:pStyle w:val="B1"/>
        <w:tabs>
          <w:tab w:val="left" w:pos="2835"/>
        </w:tabs>
      </w:pPr>
      <w:r w:rsidRPr="0046266F">
        <w:lastRenderedPageBreak/>
        <w:t>-</w:t>
      </w:r>
      <w:r w:rsidRPr="0046266F">
        <w:tab/>
        <w:t>csg-Identity: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r w:rsidRPr="0046266F">
        <w:rPr>
          <w:i/>
        </w:rPr>
        <w:t>TrackingAreaUpdateRequest</w:t>
      </w:r>
      <w:r w:rsidRPr="0046266F">
        <w:t xml:space="preserve"> from the UE, the E-USS initiates authentication, starts integrity by using the security procedure and sends </w:t>
      </w:r>
      <w:r w:rsidRPr="0046266F">
        <w:rPr>
          <w:i/>
        </w:rPr>
        <w:t>TrackingAreaUpdateReject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5A73B49"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RRCConnectionRequest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lastRenderedPageBreak/>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t>csg-Indication:</w:t>
      </w:r>
      <w:r w:rsidRPr="0046266F">
        <w:tab/>
        <w:t>FALSE</w:t>
      </w:r>
    </w:p>
    <w:p w14:paraId="3EDBB467"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t>csg-Indication:</w:t>
      </w:r>
      <w:r w:rsidRPr="0046266F">
        <w:tab/>
        <w:t>TRUE</w:t>
      </w:r>
    </w:p>
    <w:p w14:paraId="4523CCC0" w14:textId="77777777" w:rsidR="00BD7469" w:rsidRPr="0046266F" w:rsidRDefault="00BD7469" w:rsidP="00BD7469">
      <w:pPr>
        <w:pStyle w:val="B1"/>
        <w:tabs>
          <w:tab w:val="left" w:pos="2835"/>
        </w:tabs>
      </w:pPr>
      <w:r w:rsidRPr="0046266F">
        <w:t>-</w:t>
      </w:r>
      <w:r w:rsidRPr="0046266F">
        <w:tab/>
        <w:t>csg-Identity: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385B941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A0AB55"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246/081/TACs: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6655F4B0"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csg-Indication:</w:t>
      </w:r>
      <w:r w:rsidRPr="0046266F">
        <w:tab/>
        <w:t>TRUE</w:t>
      </w:r>
    </w:p>
    <w:p w14:paraId="5A524B08" w14:textId="77777777" w:rsidR="00BD7469" w:rsidRPr="0046266F" w:rsidRDefault="00BD7469" w:rsidP="00BD7469">
      <w:pPr>
        <w:pStyle w:val="B1"/>
        <w:tabs>
          <w:tab w:val="left" w:pos="2835"/>
        </w:tabs>
      </w:pPr>
      <w:r w:rsidRPr="0046266F">
        <w:tab/>
        <w:t>- csg-Identity: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1E7B035"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r w:rsidRPr="0046266F">
        <w:rPr>
          <w:i/>
        </w:rPr>
        <w:t>AttachRequest</w:t>
      </w:r>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lastRenderedPageBreak/>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lastRenderedPageBreak/>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t>csg-Indication:</w:t>
      </w:r>
      <w:r w:rsidRPr="0046266F">
        <w:tab/>
        <w:t>FALSE</w:t>
      </w:r>
    </w:p>
    <w:p w14:paraId="1B5135D2"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t>csg-Indication:</w:t>
      </w:r>
      <w:r w:rsidRPr="0046266F">
        <w:tab/>
        <w:t>TRUE</w:t>
      </w:r>
    </w:p>
    <w:p w14:paraId="2FBFABD0" w14:textId="77777777" w:rsidR="00BD7469" w:rsidRPr="0046266F" w:rsidRDefault="00BD7469" w:rsidP="00BD7469">
      <w:pPr>
        <w:pStyle w:val="B1"/>
        <w:tabs>
          <w:tab w:val="left" w:pos="2835"/>
        </w:tabs>
      </w:pPr>
      <w:r w:rsidRPr="0046266F">
        <w:t>-</w:t>
      </w:r>
      <w:r w:rsidRPr="0046266F">
        <w:tab/>
        <w:t>csg-Identity: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29BE76B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may initiate authentication, may start integrity by using the security procedure and sends </w:t>
      </w:r>
      <w:r w:rsidRPr="0046266F">
        <w:rPr>
          <w:i/>
        </w:rPr>
        <w:t>TrackingAreaUpdateAccept</w:t>
      </w:r>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460BBE14"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lastRenderedPageBreak/>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csg-Indication:</w:t>
      </w:r>
      <w:r w:rsidRPr="0046266F">
        <w:tab/>
        <w:t>TRUE</w:t>
      </w:r>
    </w:p>
    <w:p w14:paraId="2D3C1FB7" w14:textId="77777777" w:rsidR="00BD7469" w:rsidRPr="0046266F" w:rsidRDefault="00BD7469" w:rsidP="00BD7469">
      <w:pPr>
        <w:pStyle w:val="B1"/>
        <w:tabs>
          <w:tab w:val="left" w:pos="2835"/>
        </w:tabs>
      </w:pPr>
      <w:r w:rsidRPr="0046266F">
        <w:tab/>
        <w:t>- csg-Identity: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r w:rsidRPr="0046266F">
        <w:rPr>
          <w:i/>
        </w:rPr>
        <w:t>RRCConnectionRequest</w:t>
      </w:r>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EA5BDEF"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t>csg-Indication:</w:t>
      </w:r>
      <w:r w:rsidRPr="0046266F">
        <w:tab/>
        <w:t>FALSE</w:t>
      </w:r>
    </w:p>
    <w:p w14:paraId="766E2D88"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t>csg-Indication:</w:t>
      </w:r>
      <w:r w:rsidRPr="0046266F">
        <w:tab/>
        <w:t>TRUE</w:t>
      </w:r>
    </w:p>
    <w:p w14:paraId="30C371DD" w14:textId="77777777" w:rsidR="00BD7469" w:rsidRPr="0046266F" w:rsidRDefault="00BD7469" w:rsidP="00BD7469">
      <w:pPr>
        <w:pStyle w:val="B1"/>
        <w:tabs>
          <w:tab w:val="left" w:pos="2835"/>
        </w:tabs>
      </w:pPr>
      <w:r w:rsidRPr="0046266F">
        <w:t>-</w:t>
      </w:r>
      <w:r w:rsidRPr="0046266F">
        <w:tab/>
        <w:t>csg-Identity: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1EC82E60" w14:textId="7748B028" w:rsidR="00BD7469" w:rsidRPr="0046266F" w:rsidRDefault="00BD7469" w:rsidP="00BD7469">
      <w:pPr>
        <w:pStyle w:val="B1"/>
      </w:pPr>
      <w:r w:rsidRPr="0046266F">
        <w:t>i)</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2F6DED4"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2D5DC1D5" w14:textId="77777777" w:rsidR="00BD7469" w:rsidRPr="0046266F" w:rsidRDefault="00BD7469" w:rsidP="00BD7469">
      <w:pPr>
        <w:pStyle w:val="B1"/>
      </w:pPr>
      <w:r w:rsidRPr="0046266F">
        <w:t>9)</w:t>
      </w:r>
      <w:r w:rsidRPr="0046266F">
        <w:tab/>
        <w:t>After step i)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w:t>
      </w:r>
      <w:r w:rsidRPr="0046266F">
        <w:rPr>
          <w:lang w:eastAsia="de-DE"/>
        </w:rPr>
        <w:lastRenderedPageBreak/>
        <w:t xml:space="preserve">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t>csg-Indication:</w:t>
      </w:r>
      <w:r w:rsidRPr="0046266F">
        <w:tab/>
        <w:t>FALSE</w:t>
      </w:r>
    </w:p>
    <w:p w14:paraId="477DBC4A" w14:textId="77777777" w:rsidR="00BD7469" w:rsidRPr="0046266F" w:rsidRDefault="00BD7469" w:rsidP="00BD7469">
      <w:pPr>
        <w:pStyle w:val="B1"/>
        <w:tabs>
          <w:tab w:val="left" w:pos="2835"/>
        </w:tabs>
      </w:pPr>
      <w:r w:rsidRPr="0046266F">
        <w:t>-</w:t>
      </w:r>
      <w:r w:rsidRPr="0046266F">
        <w:tab/>
        <w:t>csg-Identity: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t>csg-Indication:</w:t>
      </w:r>
      <w:r w:rsidRPr="0046266F">
        <w:tab/>
        <w:t>TRUE</w:t>
      </w:r>
    </w:p>
    <w:p w14:paraId="7774765C" w14:textId="77777777" w:rsidR="00BD7469" w:rsidRPr="0046266F" w:rsidRDefault="00BD7469" w:rsidP="00BD7469">
      <w:pPr>
        <w:pStyle w:val="B1"/>
        <w:tabs>
          <w:tab w:val="left" w:pos="2835"/>
        </w:tabs>
      </w:pPr>
      <w:r w:rsidRPr="0046266F">
        <w:t>-</w:t>
      </w:r>
      <w:r w:rsidRPr="0046266F">
        <w:tab/>
        <w:t>csg-Identity: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r w:rsidRPr="0046266F">
              <w:rPr>
                <w:lang w:val="fr-FR"/>
              </w:rPr>
              <w:t>Hex</w:t>
            </w:r>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lastRenderedPageBreak/>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53A20E0F" w14:textId="77777777" w:rsidR="00BD7469" w:rsidRPr="0046266F" w:rsidRDefault="00BD7469" w:rsidP="00BD7469">
      <w:pPr>
        <w:pStyle w:val="B1"/>
      </w:pPr>
      <w:r w:rsidRPr="0046266F">
        <w:tab/>
        <w:t>- csg-Identity: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The MMI of the UE is used to perform manual CSG selection. The UE shall indicate the availability of a cell with csg-Identity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9324927"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r w:rsidRPr="0046266F">
        <w:rPr>
          <w:i/>
        </w:rPr>
        <w:t>AttachRequest</w:t>
      </w:r>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r w:rsidRPr="0046266F">
        <w:rPr>
          <w:i/>
        </w:rPr>
        <w:t xml:space="preserve">AttachComplete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During step e) the UE shall not provide during the manual CSG selection the information for a cell with csg-Identity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During step g) the UE shall provide during the manual CSG selection the information for a cell with csg-Identity 04 for PLMN 246/081 to the user.</w:t>
      </w:r>
    </w:p>
    <w:p w14:paraId="0D2425F0" w14:textId="77777777" w:rsidR="00BD7469" w:rsidRPr="0046266F" w:rsidRDefault="00BD7469" w:rsidP="00BD7469">
      <w:pPr>
        <w:pStyle w:val="B1"/>
      </w:pPr>
      <w:r w:rsidRPr="0046266F">
        <w:lastRenderedPageBreak/>
        <w:t>6)</w:t>
      </w:r>
      <w:r w:rsidRPr="0046266F">
        <w:tab/>
        <w:t xml:space="preserve">After step h) the UE shall send an </w:t>
      </w:r>
      <w:r w:rsidRPr="0046266F">
        <w:rPr>
          <w:i/>
        </w:rPr>
        <w:t>RRCConnectionRequest</w:t>
      </w:r>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i) the terminal shall send </w:t>
      </w:r>
      <w:r w:rsidRPr="0046266F">
        <w:rPr>
          <w:i/>
        </w:rPr>
        <w:t>TrackingAreaUpdateRequest</w:t>
      </w:r>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r w:rsidRPr="0046266F">
        <w:rPr>
          <w:i/>
        </w:rPr>
        <w:t xml:space="preserve">TrackingAreaUpdatComplete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7A350B7E" w14:textId="38ABCB53" w:rsidR="00BD7469" w:rsidRPr="0046266F" w:rsidRDefault="00BD7469" w:rsidP="00BD7469">
      <w:pPr>
        <w:pStyle w:val="B1"/>
        <w:tabs>
          <w:tab w:val="left" w:pos="2835"/>
        </w:tabs>
      </w:pPr>
      <w:r w:rsidRPr="0046266F">
        <w:t>-</w:t>
      </w:r>
      <w:r w:rsidRPr="0046266F">
        <w:tab/>
        <w:t>csg-Identity: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t>csg-Indication:</w:t>
      </w:r>
      <w:r w:rsidRPr="0046266F">
        <w:tab/>
        <w:t>TRUE</w:t>
      </w:r>
    </w:p>
    <w:p w14:paraId="2DAD186A" w14:textId="0DAFACC5" w:rsidR="00BD7469" w:rsidRPr="0046266F" w:rsidRDefault="00BD7469" w:rsidP="006974E5">
      <w:pPr>
        <w:pStyle w:val="B1"/>
        <w:tabs>
          <w:tab w:val="left" w:pos="2835"/>
        </w:tabs>
      </w:pPr>
      <w:r w:rsidRPr="0046266F">
        <w:t>-</w:t>
      </w:r>
      <w:r w:rsidRPr="0046266F">
        <w:tab/>
        <w:t>csg-Identity: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r w:rsidR="006974E5" w:rsidRPr="0046266F">
        <w:rPr>
          <w:i/>
        </w:rPr>
        <w:t>AttachRequest</w:t>
      </w:r>
      <w:r w:rsidR="006974E5" w:rsidRPr="0046266F">
        <w:t xml:space="preserve"> from the UE, the USS initiates authentication, starts integrity by using the security procedure and sends </w:t>
      </w:r>
      <w:r w:rsidR="006974E5" w:rsidRPr="0046266F">
        <w:rPr>
          <w:i/>
        </w:rPr>
        <w:t>AttachAccept</w:t>
      </w:r>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t>to the UE.</w:t>
      </w:r>
    </w:p>
    <w:p w14:paraId="0704F2FB" w14:textId="77777777" w:rsidR="006974E5" w:rsidRPr="0046266F" w:rsidRDefault="006974E5" w:rsidP="006974E5">
      <w:pPr>
        <w:ind w:left="568" w:hanging="284"/>
      </w:pPr>
      <w:r w:rsidRPr="0046266F">
        <w:t>e)</w:t>
      </w:r>
      <w:r w:rsidRPr="0046266F">
        <w:tab/>
        <w:t>The MMI of the UE is used to perform manual CSG selection. The UE shall indicate the availability of a cell with csg-Identity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r w:rsidRPr="0046266F">
        <w:rPr>
          <w:i/>
        </w:rPr>
        <w:t>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r w:rsidRPr="0046266F">
        <w:rPr>
          <w:i/>
        </w:rPr>
        <w:t>RoutingAreaUpdateComplete</w:t>
      </w:r>
      <w:r w:rsidRPr="0046266F">
        <w:t xml:space="preserve"> during registration from the UE, the USS sends </w:t>
      </w:r>
      <w:r w:rsidRPr="0046266F">
        <w:rPr>
          <w:i/>
        </w:rPr>
        <w:t>RRCConnectionRelease</w:t>
      </w:r>
      <w:r w:rsidRPr="0046266F">
        <w:t xml:space="preserve"> to the UE.</w:t>
      </w:r>
    </w:p>
    <w:p w14:paraId="61AC01FD" w14:textId="385BA198" w:rsidR="006974E5" w:rsidRPr="0046266F" w:rsidRDefault="006974E5" w:rsidP="006974E5">
      <w:pPr>
        <w:ind w:left="568" w:hanging="284"/>
      </w:pPr>
      <w:r w:rsidRPr="0046266F">
        <w:t>i)</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r w:rsidRPr="0046266F">
        <w:rPr>
          <w:i/>
        </w:rPr>
        <w:t>AttachRequest</w:t>
      </w:r>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r w:rsidRPr="0046266F">
        <w:rPr>
          <w:i/>
        </w:rPr>
        <w:t xml:space="preserve">AttachComplete </w:t>
      </w:r>
      <w:r w:rsidRPr="0046266F">
        <w:t>during registration.</w:t>
      </w:r>
    </w:p>
    <w:p w14:paraId="35944E8B" w14:textId="77777777" w:rsidR="006974E5" w:rsidRPr="0046266F" w:rsidRDefault="006974E5" w:rsidP="006974E5">
      <w:pPr>
        <w:ind w:left="568" w:hanging="284"/>
      </w:pPr>
      <w:r w:rsidRPr="0046266F">
        <w:t>5)</w:t>
      </w:r>
      <w:r w:rsidRPr="0046266F">
        <w:tab/>
        <w:t>During step e) the UE shall provide during the manual CSG selection the information for a cell with csg-Identity 04 for PLMN 246/081 to the user.</w:t>
      </w:r>
    </w:p>
    <w:p w14:paraId="1595FB1F" w14:textId="77777777" w:rsidR="006974E5" w:rsidRPr="0046266F" w:rsidRDefault="006974E5" w:rsidP="006974E5">
      <w:pPr>
        <w:ind w:left="568" w:hanging="284"/>
      </w:pPr>
      <w:r w:rsidRPr="0046266F">
        <w:lastRenderedPageBreak/>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r w:rsidRPr="0046266F">
        <w:rPr>
          <w:i/>
        </w:rPr>
        <w:t>AreaUpdateRequest</w:t>
      </w:r>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r w:rsidRPr="0046266F">
        <w:rPr>
          <w:i/>
        </w:rPr>
        <w:t xml:space="preserve">AreaUpdateComplete </w:t>
      </w:r>
      <w:r w:rsidRPr="0046266F">
        <w:t>during registration.</w:t>
      </w:r>
    </w:p>
    <w:p w14:paraId="01F7FEAE" w14:textId="214D0077" w:rsidR="00BD7469" w:rsidRPr="0046266F" w:rsidRDefault="006974E5" w:rsidP="006974E5">
      <w:pPr>
        <w:ind w:left="568" w:hanging="284"/>
      </w:pPr>
      <w:r w:rsidRPr="0046266F">
        <w:t>9)</w:t>
      </w:r>
      <w:r w:rsidRPr="0046266F">
        <w:tab/>
        <w:t>After step i)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lastRenderedPageBreak/>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3860B5C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t>csg-Indication:</w:t>
      </w:r>
      <w:r w:rsidRPr="0046266F">
        <w:tab/>
        <w:t>TRUE</w:t>
      </w:r>
    </w:p>
    <w:p w14:paraId="153CCE83" w14:textId="77777777" w:rsidR="00BD7469" w:rsidRPr="0046266F" w:rsidRDefault="00BD7469" w:rsidP="00BD7469">
      <w:pPr>
        <w:pStyle w:val="B1"/>
        <w:tabs>
          <w:tab w:val="left" w:pos="2835"/>
        </w:tabs>
      </w:pPr>
      <w:r w:rsidRPr="0046266F">
        <w:t>-</w:t>
      </w:r>
      <w:r w:rsidRPr="0046266F">
        <w:tab/>
        <w:t>csg-Identity: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r w:rsidRPr="0046266F">
              <w:rPr>
                <w:lang w:val="fr-FR"/>
              </w:rPr>
              <w:t>Hex</w:t>
            </w:r>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2EBAB037" w14:textId="77777777" w:rsidR="00BD7469" w:rsidRPr="0046266F" w:rsidRDefault="00BD7469" w:rsidP="00BD7469">
      <w:pPr>
        <w:pStyle w:val="B1"/>
      </w:pPr>
      <w:r w:rsidRPr="0046266F">
        <w:tab/>
        <w:t>- csg-Identity: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lastRenderedPageBreak/>
        <w:t>g)</w:t>
      </w:r>
      <w:r w:rsidRPr="0046266F">
        <w:tab/>
        <w:t>The MMI of the UE is used to perform manual CSG selection. The UE shall indicate the availability of a cell with csg-Identity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BC8BAC3"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lang w:val="en-US"/>
        </w:rPr>
        <w:t>Rout</w:t>
      </w:r>
      <w:r w:rsidRPr="0046266F">
        <w:rPr>
          <w:i/>
        </w:rPr>
        <w:t>ingAreaUpdateRequest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r w:rsidRPr="0046266F">
        <w:rPr>
          <w:i/>
        </w:rPr>
        <w:t>AreaUpdatComplete</w:t>
      </w:r>
      <w:r w:rsidRPr="0046266F">
        <w:t xml:space="preserve"> during registration from the UE, the USS sends </w:t>
      </w:r>
      <w:r w:rsidRPr="0046266F">
        <w:rPr>
          <w:i/>
        </w:rPr>
        <w:t>RRCConnectionRelease</w:t>
      </w:r>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30644506" w14:textId="77777777" w:rsidR="00BD7469" w:rsidRPr="0046266F" w:rsidRDefault="00BD7469" w:rsidP="00BD7469">
      <w:pPr>
        <w:pStyle w:val="B1"/>
      </w:pPr>
      <w:r w:rsidRPr="0046266F">
        <w:t>5)</w:t>
      </w:r>
      <w:r w:rsidRPr="0046266F">
        <w:tab/>
        <w:t>During step e) the UE shall not provide during the manual CSG selection the information for a cell with csg-Identity 04 for PLMN 246/080 to the user.</w:t>
      </w:r>
    </w:p>
    <w:p w14:paraId="11B8D60B" w14:textId="77777777" w:rsidR="00BD7469" w:rsidRPr="0046266F" w:rsidRDefault="00BD7469" w:rsidP="00BD7469">
      <w:pPr>
        <w:pStyle w:val="B1"/>
      </w:pPr>
      <w:r w:rsidRPr="0046266F">
        <w:t>6)</w:t>
      </w:r>
      <w:r w:rsidRPr="0046266F">
        <w:tab/>
        <w:t>During step g) the UE shall provide during the manual CSG selection the information for a cell with csg-Identity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i) the terminal shall send </w:t>
      </w:r>
      <w:r w:rsidRPr="0046266F">
        <w:rPr>
          <w:i/>
          <w:lang w:val="en-US"/>
        </w:rPr>
        <w:t>Routing</w:t>
      </w:r>
      <w:r w:rsidRPr="0046266F">
        <w:rPr>
          <w:i/>
        </w:rPr>
        <w:t>AreaUpdateRequest</w:t>
      </w:r>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r w:rsidRPr="0046266F">
        <w:rPr>
          <w:lang w:val="en-US"/>
        </w:rPr>
        <w:t>i</w:t>
      </w:r>
      <w:r w:rsidRPr="0046266F">
        <w:t xml:space="preserve">) the terminal shall respond with </w:t>
      </w:r>
      <w:r w:rsidRPr="0046266F">
        <w:rPr>
          <w:i/>
          <w:lang w:val="en-US"/>
        </w:rPr>
        <w:t>Routing</w:t>
      </w:r>
      <w:r w:rsidRPr="0046266F">
        <w:rPr>
          <w:i/>
        </w:rPr>
        <w:t xml:space="preserve">AreaUpdatComplete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lastRenderedPageBreak/>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r>
      <w:r w:rsidRPr="0046266F">
        <w:lastRenderedPageBreak/>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t>csg-Indication:</w:t>
      </w:r>
      <w:r w:rsidRPr="0046266F">
        <w:tab/>
        <w:t>FALSE</w:t>
      </w:r>
    </w:p>
    <w:p w14:paraId="3785422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t>csg-Indication:</w:t>
      </w:r>
      <w:r w:rsidRPr="0046266F">
        <w:tab/>
        <w:t>TRUE</w:t>
      </w:r>
    </w:p>
    <w:p w14:paraId="5229D445" w14:textId="77777777" w:rsidR="00BD7469" w:rsidRPr="0046266F" w:rsidRDefault="00BD7469" w:rsidP="00BD7469">
      <w:pPr>
        <w:pStyle w:val="B1"/>
        <w:tabs>
          <w:tab w:val="left" w:pos="2835"/>
        </w:tabs>
      </w:pPr>
      <w:r w:rsidRPr="0046266F">
        <w:t>-</w:t>
      </w:r>
      <w:r w:rsidRPr="0046266F">
        <w:tab/>
        <w:t>csg-Identity: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lastRenderedPageBreak/>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RoutingAreaUpdateRequest</w:t>
      </w:r>
      <w:r w:rsidRPr="0046266F">
        <w:t xml:space="preserve"> from the UE, the USS initiates authentication, starts integrity by using the security procedure and sends </w:t>
      </w:r>
      <w:r w:rsidRPr="0046266F">
        <w:rPr>
          <w:i/>
        </w:rPr>
        <w:t>RoutingAreaUpdateAccept</w:t>
      </w:r>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r w:rsidRPr="0046266F">
        <w:rPr>
          <w:i/>
        </w:rPr>
        <w:t>RoutingAreaUpdatComplete</w:t>
      </w:r>
      <w:r w:rsidRPr="0046266F">
        <w:t xml:space="preserve"> during registration from the UE, the USS sends </w:t>
      </w:r>
      <w:r w:rsidRPr="0046266F">
        <w:rPr>
          <w:i/>
        </w:rPr>
        <w:t>RRCConnectionRelease</w:t>
      </w:r>
      <w:r w:rsidRPr="0046266F">
        <w:t xml:space="preserve"> to the UE.</w:t>
      </w:r>
    </w:p>
    <w:p w14:paraId="2D967039" w14:textId="17D69E53" w:rsidR="00BD7469" w:rsidRPr="0046266F" w:rsidRDefault="00BD7469" w:rsidP="00BD7469">
      <w:pPr>
        <w:pStyle w:val="B1"/>
      </w:pPr>
      <w:r w:rsidRPr="0046266F">
        <w:t>i)</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55FD297"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r w:rsidRPr="0046266F">
        <w:rPr>
          <w:i/>
        </w:rPr>
        <w:t>RoutingAreaUpdateRequest</w:t>
      </w:r>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RoutingAreaUpdatComplete </w:t>
      </w:r>
      <w:r w:rsidRPr="0046266F">
        <w:t>during registration.</w:t>
      </w:r>
    </w:p>
    <w:p w14:paraId="027F8279" w14:textId="77777777" w:rsidR="00BD7469" w:rsidRPr="0046266F" w:rsidRDefault="00BD7469" w:rsidP="00BD7469">
      <w:pPr>
        <w:pStyle w:val="B1"/>
      </w:pPr>
      <w:r w:rsidRPr="0046266F">
        <w:t>9)</w:t>
      </w:r>
      <w:r w:rsidRPr="0046266F">
        <w:tab/>
        <w:t>After step i)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r w:rsidRPr="0046266F">
              <w:rPr>
                <w:lang w:val="fr-FR"/>
              </w:rPr>
              <w:t>Hex</w:t>
            </w:r>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r w:rsidRPr="0046266F">
              <w:t>ing:</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lastRenderedPageBreak/>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 xml:space="preserve">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w:t>
      </w:r>
      <w:r w:rsidRPr="0046266F">
        <w:lastRenderedPageBreak/>
        <w:t>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(eKSI)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t>eKSI:</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lastRenderedPageBreak/>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r w:rsidRPr="0046266F">
        <w:rPr>
          <w:i/>
        </w:rPr>
        <w:t xml:space="preserve">AttachRequest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r w:rsidRPr="0046266F">
        <w:rPr>
          <w:i/>
        </w:rPr>
        <w:t>AuthenticationResponse</w:t>
      </w:r>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r w:rsidRPr="0046266F">
        <w:rPr>
          <w:i/>
        </w:rPr>
        <w:t>SecurityModeComplete</w:t>
      </w:r>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r w:rsidRPr="0046266F">
              <w:rPr>
                <w:rFonts w:ascii="Arial" w:hAnsi="Arial"/>
                <w:sz w:val="18"/>
              </w:rPr>
              <w:t>Bxx</w:t>
            </w:r>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lastRenderedPageBreak/>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(eKSI)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t>eKSI:</w:t>
      </w:r>
      <w:r w:rsidRPr="0046266F">
        <w:tab/>
        <w:t>00</w:t>
      </w:r>
    </w:p>
    <w:p w14:paraId="5D9442A6" w14:textId="77777777" w:rsidR="0035637F" w:rsidRPr="0046266F" w:rsidRDefault="0035637F" w:rsidP="0046266F">
      <w:pPr>
        <w:pStyle w:val="B1"/>
      </w:pPr>
      <w:r w:rsidRPr="0046266F">
        <w:t xml:space="preserve">d) 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 RRCConnectionRelease-NB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 xml:space="preserve">,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eKSI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r w:rsidR="0035637F" w:rsidRPr="0046266F">
        <w:rPr>
          <w:i/>
        </w:rPr>
        <w:t>SecurityModeComplete</w:t>
      </w:r>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r w:rsidR="0035637F" w:rsidRPr="0046266F">
        <w:rPr>
          <w:i/>
        </w:rPr>
        <w:t xml:space="preserve">AttachComplete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lastRenderedPageBreak/>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(eKSI)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t>eKSI:</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r w:rsidRPr="0046266F">
        <w:rPr>
          <w:i/>
        </w:rPr>
        <w:t>SecurityModeReject</w:t>
      </w:r>
      <w:r w:rsidRPr="0046266F">
        <w:t>.</w:t>
      </w:r>
    </w:p>
    <w:p w14:paraId="7A618AE3" w14:textId="7F14053B" w:rsidR="0035637F" w:rsidRPr="0046266F" w:rsidRDefault="0035637F" w:rsidP="0046266F">
      <w:pPr>
        <w:pStyle w:val="B1"/>
      </w:pPr>
      <w:r w:rsidRPr="0046266F">
        <w:t>l)</w:t>
      </w:r>
      <w:r w:rsidRPr="0046266F">
        <w:tab/>
        <w:t xml:space="preserve">The E-USS/NB-SS sends </w:t>
      </w:r>
      <w:r w:rsidRPr="0046266F">
        <w:rPr>
          <w:i/>
        </w:rPr>
        <w:t>RRCConnectionRelease/RRCConnectionRelease-NB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r w:rsidR="0035637F" w:rsidRPr="0046266F">
        <w:rPr>
          <w:i/>
        </w:rPr>
        <w:t>SecurityModeReject</w:t>
      </w:r>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lastRenderedPageBreak/>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r w:rsidRPr="0046266F">
        <w:rPr>
          <w:i/>
        </w:rPr>
        <w:t>AttachRequest</w:t>
      </w:r>
      <w:r w:rsidRPr="0046266F">
        <w:t xml:space="preserve"> (included in the </w:t>
      </w:r>
      <w:r w:rsidRPr="0046266F">
        <w:rPr>
          <w:i/>
        </w:rPr>
        <w:t>RRCConnectionSetupComplete/RRCConnectionSetupComplete-NB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r w:rsidRPr="0046266F">
        <w:t>eKSI:</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''PS''.</w:t>
      </w:r>
      <w:r w:rsidR="0035637F" w:rsidRPr="0046266F">
        <w:t>with CN domain indicator set to ''PS''.</w:t>
      </w:r>
    </w:p>
    <w:p w14:paraId="36217F90" w14:textId="6E2C9E7D" w:rsidR="0035637F" w:rsidRPr="0046266F" w:rsidRDefault="0035637F" w:rsidP="0046266F">
      <w:pPr>
        <w:pStyle w:val="B1"/>
      </w:pPr>
      <w:r w:rsidRPr="0046266F">
        <w:t>h)</w:t>
      </w:r>
      <w:r w:rsidRPr="0046266F">
        <w:tab/>
        <w:t xml:space="preserve">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r w:rsidRPr="0046266F">
        <w:t>i)</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r w:rsidRPr="0046266F">
        <w:rPr>
          <w:i/>
        </w:rPr>
        <w:t>RRCConnectionRelease</w:t>
      </w:r>
      <w:r w:rsidRPr="0046266F">
        <w:t xml:space="preserve"> to the UE.</w:t>
      </w:r>
    </w:p>
    <w:p w14:paraId="7A37DDB3" w14:textId="77777777" w:rsidR="0035637F" w:rsidRPr="0046266F" w:rsidRDefault="0035637F" w:rsidP="0046266F">
      <w:pPr>
        <w:pStyle w:val="B2"/>
      </w:pPr>
      <w:r w:rsidRPr="0046266F">
        <w:lastRenderedPageBreak/>
        <w:t>-</w:t>
      </w:r>
      <w:r w:rsidRPr="0046266F">
        <w:tab/>
        <w:t xml:space="preserve">for NB-IoT: After keeping the Default EPS Bearer active for 5 seconds, the NB-SS sends </w:t>
      </w:r>
      <w:r w:rsidRPr="0046266F">
        <w:rPr>
          <w:i/>
        </w:rPr>
        <w:t>RRCConnectionRelease-NB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r w:rsidRPr="0046266F">
        <w:rPr>
          <w:i/>
        </w:rPr>
        <w:t>AuthenticationResponse</w:t>
      </w:r>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r w:rsidRPr="0046266F">
        <w:rPr>
          <w:i/>
        </w:rPr>
        <w:t>SecurityModeComplete</w:t>
      </w:r>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After step i)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During steps d), e), f), g), h), i)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signaling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lastRenderedPageBreak/>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The AttachWithIMSI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The MinimumPeriodicSearchTimer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lastRenderedPageBreak/>
        <w:t>If the MS is configured for Fast First Higher Priority PLMN search and the MinimumPeriodicSearchTimer is configured as specified in 3GPP TS 24.368 [36] or 3GPP TS 31.102 [4], the MS shall not use a value for T that is less than the MinimumPeriodicSearchTimer.</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The ExtendedAccessBarring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lastRenderedPageBreak/>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lastRenderedPageBreak/>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shd w:val="clear" w:color="auto" w:fill="auto"/>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shd w:val="clear" w:color="auto" w:fill="auto"/>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shd w:val="clear" w:color="auto" w:fill="auto"/>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3599C9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C13F1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B9F69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shd w:val="clear" w:color="auto" w:fill="auto"/>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2A3832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5EB648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27B93F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t>empty</w:t>
      </w:r>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shd w:val="clear" w:color="auto" w:fill="auto"/>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shd w:val="clear" w:color="auto" w:fill="auto"/>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shd w:val="clear" w:color="auto" w:fill="auto"/>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shd w:val="clear" w:color="auto" w:fill="auto"/>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D8D79C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78540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188D1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E90EF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EFACE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C953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9B859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5619E3D"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shd w:val="clear" w:color="auto" w:fill="auto"/>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40DD8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47EE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4C0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CEE71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B84CAA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05F4C5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2FFD5F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BBFEE9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lastRenderedPageBreak/>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shd w:val="clear" w:color="auto" w:fill="auto"/>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shd w:val="clear" w:color="auto" w:fill="auto"/>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shd w:val="clear" w:color="auto" w:fill="auto"/>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shd w:val="clear" w:color="auto" w:fill="auto"/>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A5DA22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21A1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6456EC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B8845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1B9DD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276B77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69D5E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A3EFD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shd w:val="clear" w:color="auto" w:fill="auto"/>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F2D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95C270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53406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DA234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6884AD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AAD63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E9E9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9B78EC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lastRenderedPageBreak/>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lastRenderedPageBreak/>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5170F33"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shd w:val="clear" w:color="auto" w:fill="auto"/>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shd w:val="clear" w:color="auto" w:fill="auto"/>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shd w:val="clear" w:color="auto" w:fill="auto"/>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shd w:val="clear" w:color="auto" w:fill="auto"/>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shd w:val="clear" w:color="auto" w:fill="auto"/>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shd w:val="clear" w:color="auto" w:fill="auto"/>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3E73287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E3EB8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CD0019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D9223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F02929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BD7E7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8B6F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shd w:val="clear" w:color="auto" w:fill="auto"/>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804E6E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19FFC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77794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9743A6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AF2A38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77EE1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8F510B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lastRenderedPageBreak/>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lastRenderedPageBreak/>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A9959ED"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shd w:val="clear" w:color="auto" w:fill="auto"/>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shd w:val="clear" w:color="auto" w:fill="auto"/>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shd w:val="clear" w:color="auto" w:fill="auto"/>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shd w:val="clear" w:color="auto" w:fill="auto"/>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shd w:val="clear" w:color="auto" w:fill="auto"/>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shd w:val="clear" w:color="auto" w:fill="auto"/>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565A8FC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B49DAE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5F5F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4E848F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E45441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251FDF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8813B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shd w:val="clear" w:color="auto" w:fill="auto"/>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AE862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0CA3E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F7EF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599451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3FC7F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8A35E6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6899B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r w:rsidRPr="0046266F">
        <w:rPr>
          <w:i/>
        </w:rPr>
        <w:t>AttachRequest</w:t>
      </w:r>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r w:rsidRPr="0046266F">
        <w:rPr>
          <w:i/>
        </w:rPr>
        <w:t>RRCConnectionRequest</w:t>
      </w:r>
      <w:r w:rsidRPr="0046266F">
        <w:t xml:space="preserve"> from the UE,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r w:rsidRPr="0046266F">
        <w:rPr>
          <w:i/>
        </w:rPr>
        <w:t>RRCConnectionRequest</w:t>
      </w:r>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lastRenderedPageBreak/>
        <w:t>12.11</w:t>
      </w:r>
      <w:r w:rsidRPr="0046266F">
        <w:tab/>
        <w:t>EF</w:t>
      </w:r>
      <w:r w:rsidRPr="0046266F">
        <w:rPr>
          <w:vertAlign w:val="subscript"/>
        </w:rPr>
        <w:t>NASCONFIG</w:t>
      </w:r>
      <w:r w:rsidRPr="0046266F">
        <w:t xml:space="preserve"> – SM_RetryWaitTime</w:t>
      </w:r>
      <w:bookmarkEnd w:id="2251"/>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r w:rsidRPr="0046266F">
        <w:t>SM_RetryWaitTime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"SM_RetryWaitTime"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r w:rsidRPr="0046266F">
        <w:t>SM_RetryWaitTime:</w:t>
      </w:r>
      <w:r w:rsidRPr="0046266F">
        <w:tab/>
        <w:t>60 seconds</w:t>
      </w:r>
    </w:p>
    <w:p w14:paraId="714E0982"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shd w:val="clear" w:color="auto" w:fill="auto"/>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shd w:val="clear" w:color="auto" w:fill="auto"/>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shd w:val="clear" w:color="auto" w:fill="auto"/>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shd w:val="clear" w:color="auto" w:fill="auto"/>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shd w:val="clear" w:color="auto" w:fill="auto"/>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shd w:val="clear" w:color="auto" w:fill="auto"/>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4B746E5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CB902B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96E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09F6B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C4BA5C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23731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4035B9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shd w:val="clear" w:color="auto" w:fill="auto"/>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458726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28D48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6CDD4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072087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BCC33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9A992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F17A0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message after the SM_RetryWaitTime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SM_RetryAtRATChange</w:t>
      </w:r>
      <w:bookmarkEnd w:id="2259"/>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"SM_RetryAtRATChange" indicates the UE's retry behaviour when in HPLMN or EHPLMN (see 3GPP TS 23.122 [31]) after inter-system change between S1 mode and A/Gb</w:t>
      </w:r>
      <w:r w:rsidRPr="0046266F">
        <w:rPr>
          <w:rFonts w:hint="eastAsia"/>
        </w:rPr>
        <w:t xml:space="preserve"> or </w:t>
      </w:r>
      <w:r w:rsidRPr="0046266F">
        <w:t>Iu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lastRenderedPageBreak/>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61856871" w14:textId="77777777" w:rsidR="00C168B2" w:rsidRPr="0046266F" w:rsidRDefault="00BD7469" w:rsidP="00BD7469">
      <w:pPr>
        <w:pStyle w:val="Heading1"/>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rsidRPr="0046266F">
        <w:t>13</w:t>
      </w:r>
      <w:r w:rsidRPr="0046266F">
        <w:tab/>
        <w:t>UICC interface during PSM</w:t>
      </w:r>
      <w:bookmarkStart w:id="2276" w:name="_Toc10739204"/>
      <w:bookmarkStart w:id="2277" w:name="_Toc20397056"/>
      <w:bookmarkStart w:id="2278" w:name="_Toc29398708"/>
      <w:bookmarkStart w:id="2279" w:name="_Toc29399830"/>
      <w:bookmarkStart w:id="2280" w:name="_Toc36649840"/>
      <w:bookmarkStart w:id="2281" w:name="_Toc36655682"/>
      <w:bookmarkStart w:id="2282" w:name="_Toc44961985"/>
      <w:bookmarkStart w:id="2283" w:name="_Toc50983648"/>
      <w:bookmarkStart w:id="2284" w:name="_Toc50985819"/>
      <w:bookmarkStart w:id="2285"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86" w:name="_Toc146300283"/>
      <w:r w:rsidRPr="0046266F">
        <w:t>13.1</w:t>
      </w:r>
      <w:r w:rsidRPr="0046266F">
        <w:tab/>
        <w:t>UICC interface in PSM handling for E-UTRAN – No UICC deactivation in PSM</w:t>
      </w:r>
      <w:bookmarkEnd w:id="2276"/>
      <w:bookmarkEnd w:id="2277"/>
      <w:bookmarkEnd w:id="2278"/>
      <w:bookmarkEnd w:id="2279"/>
      <w:bookmarkEnd w:id="2280"/>
      <w:bookmarkEnd w:id="2281"/>
      <w:bookmarkEnd w:id="2282"/>
      <w:bookmarkEnd w:id="2283"/>
      <w:bookmarkEnd w:id="2284"/>
      <w:bookmarkEnd w:id="2285"/>
      <w:bookmarkEnd w:id="2286"/>
    </w:p>
    <w:p w14:paraId="03CB1610" w14:textId="77777777" w:rsidR="00BD7469" w:rsidRPr="0046266F" w:rsidRDefault="00BD7469" w:rsidP="00BD7469">
      <w:pPr>
        <w:pStyle w:val="Heading3"/>
      </w:pPr>
      <w:bookmarkStart w:id="2287" w:name="_Toc10739205"/>
      <w:bookmarkStart w:id="2288" w:name="_Toc20397057"/>
      <w:bookmarkStart w:id="2289" w:name="_Toc29398709"/>
      <w:bookmarkStart w:id="2290" w:name="_Toc29399831"/>
      <w:bookmarkStart w:id="2291" w:name="_Toc36649841"/>
      <w:bookmarkStart w:id="2292" w:name="_Toc36655683"/>
      <w:bookmarkStart w:id="2293" w:name="_Toc44961986"/>
      <w:bookmarkStart w:id="2294" w:name="_Toc50983649"/>
      <w:bookmarkStart w:id="2295" w:name="_Toc50985820"/>
      <w:bookmarkStart w:id="2296" w:name="_Toc57113050"/>
      <w:bookmarkStart w:id="2297" w:name="_Toc146300284"/>
      <w:r w:rsidRPr="0046266F">
        <w:t>13.1.1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298" w:name="_Toc10739206"/>
      <w:bookmarkStart w:id="2299" w:name="_Toc20397058"/>
      <w:bookmarkStart w:id="2300" w:name="_Toc29398710"/>
      <w:bookmarkStart w:id="2301" w:name="_Toc29399832"/>
      <w:bookmarkStart w:id="2302" w:name="_Toc36649842"/>
      <w:bookmarkStart w:id="2303" w:name="_Toc36655684"/>
      <w:bookmarkStart w:id="2304" w:name="_Toc44961987"/>
      <w:bookmarkStart w:id="2305" w:name="_Toc50983650"/>
      <w:bookmarkStart w:id="2306" w:name="_Toc50985821"/>
      <w:bookmarkStart w:id="2307" w:name="_Toc57113051"/>
    </w:p>
    <w:p w14:paraId="7F21F8E4" w14:textId="7EAB31DF" w:rsidR="00BD7469" w:rsidRPr="0046266F" w:rsidRDefault="00BD7469" w:rsidP="00BD7469">
      <w:pPr>
        <w:pStyle w:val="Heading3"/>
      </w:pPr>
      <w:bookmarkStart w:id="2308" w:name="_Toc146300285"/>
      <w:r w:rsidRPr="0046266F">
        <w:t>13.1.2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09" w:name="_Toc10739207"/>
      <w:bookmarkStart w:id="2310" w:name="_Toc20397059"/>
      <w:bookmarkStart w:id="2311" w:name="_Toc29398711"/>
      <w:bookmarkStart w:id="2312" w:name="_Toc29399833"/>
      <w:bookmarkStart w:id="2313" w:name="_Toc36649843"/>
      <w:bookmarkStart w:id="2314" w:name="_Toc36655685"/>
      <w:bookmarkStart w:id="2315" w:name="_Toc44961988"/>
      <w:bookmarkStart w:id="2316" w:name="_Toc50983651"/>
      <w:bookmarkStart w:id="2317" w:name="_Toc50985822"/>
      <w:bookmarkStart w:id="2318" w:name="_Toc57113052"/>
      <w:bookmarkStart w:id="2319" w:name="_Toc146300286"/>
      <w:r w:rsidRPr="0046266F">
        <w:t>13.1.3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0" w:name="_Toc10739208"/>
      <w:bookmarkStart w:id="2321" w:name="_Toc20397060"/>
      <w:bookmarkStart w:id="2322" w:name="_Toc29398712"/>
      <w:bookmarkStart w:id="2323" w:name="_Toc29399834"/>
      <w:bookmarkStart w:id="2324" w:name="_Toc36649844"/>
      <w:bookmarkStart w:id="2325" w:name="_Toc36655686"/>
      <w:bookmarkStart w:id="2326" w:name="_Toc44961989"/>
      <w:bookmarkStart w:id="2327" w:name="_Toc50983652"/>
      <w:bookmarkStart w:id="2328" w:name="_Toc50985823"/>
      <w:bookmarkStart w:id="2329" w:name="_Toc57113053"/>
    </w:p>
    <w:p w14:paraId="2AB2D95E" w14:textId="0800036C" w:rsidR="00BD7469" w:rsidRPr="0046266F" w:rsidRDefault="00BD7469" w:rsidP="00BD7469">
      <w:pPr>
        <w:pStyle w:val="Heading3"/>
      </w:pPr>
      <w:bookmarkStart w:id="2330" w:name="_Toc146300287"/>
      <w:r w:rsidRPr="0046266F">
        <w:t>13.1.4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2A49B82D" w14:textId="77777777" w:rsidR="00BD7469" w:rsidRPr="0046266F" w:rsidRDefault="00BD7469" w:rsidP="00BD7469">
      <w:pPr>
        <w:pStyle w:val="Heading4"/>
      </w:pPr>
      <w:bookmarkStart w:id="2331" w:name="_Toc10739209"/>
      <w:bookmarkStart w:id="2332" w:name="_Toc20397061"/>
      <w:bookmarkStart w:id="2333" w:name="_Toc29398713"/>
      <w:bookmarkStart w:id="2334" w:name="_Toc29399835"/>
      <w:bookmarkStart w:id="2335" w:name="_Toc36649845"/>
      <w:bookmarkStart w:id="2336" w:name="_Toc36655687"/>
      <w:bookmarkStart w:id="2337" w:name="_Toc44961990"/>
      <w:bookmarkStart w:id="2338" w:name="_Toc50983653"/>
      <w:bookmarkStart w:id="2339" w:name="_Toc50985824"/>
      <w:bookmarkStart w:id="2340" w:name="_Toc57113054"/>
      <w:bookmarkStart w:id="2341" w:name="_Toc146300288"/>
      <w:r w:rsidRPr="0046266F">
        <w:t>13.1.4.1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lastRenderedPageBreak/>
        <w:t>The default E-UTRAN UICC is used with the following exceptions:</w:t>
      </w:r>
    </w:p>
    <w:p w14:paraId="51AEB3B9" w14:textId="77777777" w:rsidR="00BD7469" w:rsidRPr="0046266F" w:rsidRDefault="00BD7469" w:rsidP="00BD7469">
      <w:r w:rsidRPr="0046266F">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2" w:name="_Toc10739210"/>
      <w:bookmarkStart w:id="2343" w:name="_Toc20397062"/>
      <w:bookmarkStart w:id="2344" w:name="_Toc29398714"/>
      <w:bookmarkStart w:id="2345" w:name="_Toc29399836"/>
      <w:bookmarkStart w:id="2346" w:name="_Toc36649846"/>
      <w:bookmarkStart w:id="2347" w:name="_Toc36655688"/>
      <w:bookmarkStart w:id="2348" w:name="_Toc44961991"/>
      <w:bookmarkStart w:id="2349" w:name="_Toc50983654"/>
      <w:bookmarkStart w:id="2350" w:name="_Toc50985825"/>
      <w:bookmarkStart w:id="2351" w:name="_Toc57113055"/>
      <w:bookmarkStart w:id="2352" w:name="_Toc146300289"/>
      <w:r w:rsidRPr="0046266F">
        <w:t>13.1.4.2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729D290B"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53" w:name="_Toc10739211"/>
      <w:bookmarkStart w:id="2354" w:name="_Toc20397063"/>
      <w:bookmarkStart w:id="2355" w:name="_Toc29398715"/>
      <w:bookmarkStart w:id="2356" w:name="_Toc29399837"/>
      <w:bookmarkStart w:id="2357" w:name="_Toc36649847"/>
      <w:bookmarkStart w:id="2358" w:name="_Toc36655689"/>
      <w:bookmarkStart w:id="2359" w:name="_Toc44961992"/>
      <w:bookmarkStart w:id="2360" w:name="_Toc50983655"/>
      <w:bookmarkStart w:id="2361" w:name="_Toc50985826"/>
      <w:bookmarkStart w:id="2362" w:name="_Toc57113056"/>
      <w:bookmarkStart w:id="2363" w:name="_Toc146300290"/>
      <w:r w:rsidRPr="0046266F">
        <w:t>13.1.5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64" w:name="_Toc10739212"/>
      <w:bookmarkStart w:id="2365" w:name="_Toc20397064"/>
      <w:bookmarkStart w:id="2366" w:name="_Toc29398716"/>
      <w:bookmarkStart w:id="2367" w:name="_Toc29399838"/>
      <w:bookmarkStart w:id="2368" w:name="_Toc36649848"/>
      <w:bookmarkStart w:id="2369" w:name="_Toc36655690"/>
      <w:bookmarkStart w:id="2370" w:name="_Toc44961993"/>
      <w:bookmarkStart w:id="2371" w:name="_Toc50983656"/>
      <w:bookmarkStart w:id="2372" w:name="_Toc50985827"/>
      <w:bookmarkStart w:id="2373" w:name="_Toc57113057"/>
      <w:bookmarkStart w:id="2374" w:name="_Toc146300291"/>
      <w:r w:rsidRPr="0046266F">
        <w:t>13.2</w:t>
      </w:r>
      <w:r w:rsidRPr="0046266F">
        <w:tab/>
        <w:t>UICC interface in PSM handling for E-UTRAN – PSM not accepted by E-USS/NB-SS</w:t>
      </w:r>
      <w:bookmarkStart w:id="2375" w:name="_Toc10739213"/>
      <w:bookmarkStart w:id="2376" w:name="_Toc20397065"/>
      <w:bookmarkStart w:id="2377" w:name="_Toc29398717"/>
      <w:bookmarkStart w:id="2378" w:name="_Toc29399839"/>
      <w:bookmarkStart w:id="2379" w:name="_Toc36649849"/>
      <w:bookmarkStart w:id="2380" w:name="_Toc36655691"/>
      <w:bookmarkStart w:id="2381" w:name="_Toc44961994"/>
      <w:bookmarkStart w:id="2382" w:name="_Toc50983657"/>
      <w:bookmarkStart w:id="2383" w:name="_Toc50985828"/>
      <w:bookmarkStart w:id="2384" w:name="_Toc57113058"/>
      <w:bookmarkEnd w:id="2364"/>
      <w:bookmarkEnd w:id="2365"/>
      <w:bookmarkEnd w:id="2366"/>
      <w:bookmarkEnd w:id="2367"/>
      <w:bookmarkEnd w:id="2368"/>
      <w:bookmarkEnd w:id="2369"/>
      <w:bookmarkEnd w:id="2370"/>
      <w:bookmarkEnd w:id="2371"/>
      <w:bookmarkEnd w:id="2372"/>
      <w:bookmarkEnd w:id="2373"/>
      <w:bookmarkEnd w:id="2374"/>
    </w:p>
    <w:p w14:paraId="624EDF7B" w14:textId="3765F677" w:rsidR="00BD7469" w:rsidRPr="0046266F" w:rsidRDefault="00BD7469" w:rsidP="00BD7469">
      <w:pPr>
        <w:pStyle w:val="Heading3"/>
      </w:pPr>
      <w:bookmarkStart w:id="2385" w:name="_Toc146300292"/>
      <w:r w:rsidRPr="0046266F">
        <w:t>13.2.1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86" w:name="_Toc10739214"/>
      <w:bookmarkStart w:id="2387" w:name="_Toc20397066"/>
      <w:bookmarkStart w:id="2388" w:name="_Toc29398718"/>
      <w:bookmarkStart w:id="2389" w:name="_Toc29399840"/>
      <w:bookmarkStart w:id="2390" w:name="_Toc36649850"/>
      <w:bookmarkStart w:id="2391" w:name="_Toc36655692"/>
      <w:bookmarkStart w:id="2392" w:name="_Toc44961995"/>
      <w:bookmarkStart w:id="2393" w:name="_Toc50983658"/>
      <w:bookmarkStart w:id="2394" w:name="_Toc50985829"/>
      <w:bookmarkStart w:id="2395" w:name="_Toc57113059"/>
    </w:p>
    <w:p w14:paraId="68D781A8" w14:textId="73C804DE" w:rsidR="00BD7469" w:rsidRPr="0046266F" w:rsidRDefault="00BD7469" w:rsidP="00BD7469">
      <w:pPr>
        <w:pStyle w:val="Heading3"/>
      </w:pPr>
      <w:bookmarkStart w:id="2396" w:name="_Toc146300293"/>
      <w:r w:rsidRPr="0046266F">
        <w:t>13.2.2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lastRenderedPageBreak/>
        <w:t>-</w:t>
      </w:r>
      <w:r w:rsidRPr="0046266F">
        <w:tab/>
        <w:t>TS 31.101 [39] in clause 6A.1.</w:t>
      </w:r>
    </w:p>
    <w:p w14:paraId="478B282D" w14:textId="77777777" w:rsidR="00BD7469" w:rsidRPr="0046266F" w:rsidRDefault="00BD7469" w:rsidP="00BD7469">
      <w:pPr>
        <w:pStyle w:val="Heading3"/>
      </w:pPr>
      <w:bookmarkStart w:id="2397" w:name="_Toc10739215"/>
      <w:bookmarkStart w:id="2398" w:name="_Toc20397067"/>
      <w:bookmarkStart w:id="2399" w:name="_Toc29398719"/>
      <w:bookmarkStart w:id="2400" w:name="_Toc29399841"/>
      <w:bookmarkStart w:id="2401" w:name="_Toc36649851"/>
      <w:bookmarkStart w:id="2402" w:name="_Toc36655693"/>
      <w:bookmarkStart w:id="2403" w:name="_Toc44961996"/>
      <w:bookmarkStart w:id="2404" w:name="_Toc50983659"/>
      <w:bookmarkStart w:id="2405" w:name="_Toc50985830"/>
      <w:bookmarkStart w:id="2406" w:name="_Toc57113060"/>
      <w:bookmarkStart w:id="2407" w:name="_Toc146300294"/>
      <w:r w:rsidRPr="0046266F">
        <w:t>13.2.3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08" w:name="_Toc10739216"/>
      <w:bookmarkStart w:id="2409" w:name="_Toc20397068"/>
      <w:bookmarkStart w:id="2410" w:name="_Toc29398720"/>
      <w:bookmarkStart w:id="2411" w:name="_Toc29399842"/>
      <w:bookmarkStart w:id="2412" w:name="_Toc36649852"/>
      <w:bookmarkStart w:id="2413" w:name="_Toc36655694"/>
      <w:bookmarkStart w:id="2414" w:name="_Toc44961997"/>
      <w:bookmarkStart w:id="2415" w:name="_Toc50983660"/>
      <w:bookmarkStart w:id="2416" w:name="_Toc50985831"/>
      <w:bookmarkStart w:id="2417" w:name="_Toc57113061"/>
    </w:p>
    <w:p w14:paraId="18B53852" w14:textId="13C1F7B9" w:rsidR="00BD7469" w:rsidRPr="0046266F" w:rsidRDefault="00BD7469" w:rsidP="00BD7469">
      <w:pPr>
        <w:pStyle w:val="Heading3"/>
      </w:pPr>
      <w:bookmarkStart w:id="2418" w:name="_Toc146300295"/>
      <w:r w:rsidRPr="0046266F">
        <w:t>13.2.4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7B3E6C7D" w14:textId="77777777" w:rsidR="00BD7469" w:rsidRPr="0046266F" w:rsidRDefault="00BD7469" w:rsidP="00BD7469">
      <w:pPr>
        <w:pStyle w:val="Heading4"/>
      </w:pPr>
      <w:bookmarkStart w:id="2419" w:name="_Toc10739217"/>
      <w:bookmarkStart w:id="2420" w:name="_Toc20397069"/>
      <w:bookmarkStart w:id="2421" w:name="_Toc29398721"/>
      <w:bookmarkStart w:id="2422" w:name="_Toc29399843"/>
      <w:bookmarkStart w:id="2423" w:name="_Toc36649853"/>
      <w:bookmarkStart w:id="2424" w:name="_Toc36655695"/>
      <w:bookmarkStart w:id="2425" w:name="_Toc44961998"/>
      <w:bookmarkStart w:id="2426" w:name="_Toc50983661"/>
      <w:bookmarkStart w:id="2427" w:name="_Toc50985832"/>
      <w:bookmarkStart w:id="2428" w:name="_Toc57113062"/>
      <w:bookmarkStart w:id="2429" w:name="_Toc146300296"/>
      <w:r w:rsidRPr="0046266F">
        <w:t>13.2.4.1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0" w:name="_Toc10739218"/>
      <w:bookmarkStart w:id="2431" w:name="_Toc20397070"/>
      <w:bookmarkStart w:id="2432" w:name="_Toc29398722"/>
      <w:bookmarkStart w:id="2433" w:name="_Toc29399844"/>
      <w:bookmarkStart w:id="2434" w:name="_Toc36649854"/>
      <w:bookmarkStart w:id="2435" w:name="_Toc36655696"/>
      <w:bookmarkStart w:id="2436" w:name="_Toc44961999"/>
      <w:bookmarkStart w:id="2437" w:name="_Toc50983662"/>
      <w:bookmarkStart w:id="2438" w:name="_Toc50985833"/>
      <w:bookmarkStart w:id="2439" w:name="_Toc57113063"/>
      <w:bookmarkStart w:id="2440" w:name="_Toc146300297"/>
      <w:r w:rsidRPr="0046266F">
        <w:t>13.2.4.2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eDRX parameters.</w:t>
      </w:r>
    </w:p>
    <w:p w14:paraId="5DAEEC0F"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1" w:name="_Toc10739219"/>
      <w:bookmarkStart w:id="2442" w:name="_Toc20397071"/>
      <w:bookmarkStart w:id="2443" w:name="_Toc29398723"/>
      <w:bookmarkStart w:id="2444" w:name="_Toc29399845"/>
      <w:bookmarkStart w:id="2445" w:name="_Toc36649855"/>
      <w:bookmarkStart w:id="2446" w:name="_Toc36655697"/>
      <w:bookmarkStart w:id="2447" w:name="_Toc44962000"/>
      <w:bookmarkStart w:id="2448" w:name="_Toc50983663"/>
      <w:bookmarkStart w:id="2449" w:name="_Toc50985834"/>
      <w:bookmarkStart w:id="2450" w:name="_Toc57113064"/>
      <w:bookmarkStart w:id="2451" w:name="_Toc146300298"/>
      <w:r w:rsidRPr="0046266F">
        <w:t>13.2.5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2" w:name="_Toc10739220"/>
      <w:bookmarkStart w:id="2453" w:name="_Toc20397072"/>
      <w:bookmarkStart w:id="2454" w:name="_Toc29398724"/>
      <w:bookmarkStart w:id="2455" w:name="_Toc29399846"/>
      <w:bookmarkStart w:id="2456" w:name="_Toc36649856"/>
      <w:bookmarkStart w:id="2457" w:name="_Toc36655698"/>
      <w:bookmarkStart w:id="2458" w:name="_Toc44962001"/>
      <w:bookmarkStart w:id="2459" w:name="_Toc50983664"/>
      <w:bookmarkStart w:id="2460" w:name="_Toc50985835"/>
      <w:bookmarkStart w:id="2461" w:name="_Toc57113065"/>
      <w:bookmarkStart w:id="2462" w:name="_Toc146300299"/>
      <w:r w:rsidRPr="0046266F">
        <w:lastRenderedPageBreak/>
        <w:t>13.3</w:t>
      </w:r>
      <w:r w:rsidRPr="0046266F">
        <w:tab/>
        <w:t>UICC interface in PSM handling for E-UTRAN – UICC deactivation in PSM</w:t>
      </w:r>
      <w:bookmarkEnd w:id="2452"/>
      <w:bookmarkEnd w:id="2453"/>
      <w:bookmarkEnd w:id="2454"/>
      <w:bookmarkEnd w:id="2455"/>
      <w:bookmarkEnd w:id="2456"/>
      <w:bookmarkEnd w:id="2457"/>
      <w:bookmarkEnd w:id="2458"/>
      <w:bookmarkEnd w:id="2459"/>
      <w:bookmarkEnd w:id="2460"/>
      <w:bookmarkEnd w:id="2461"/>
      <w:bookmarkEnd w:id="2462"/>
    </w:p>
    <w:p w14:paraId="1F7983D9" w14:textId="77777777" w:rsidR="00BD7469" w:rsidRPr="0046266F" w:rsidRDefault="00BD7469" w:rsidP="00BD7469">
      <w:pPr>
        <w:pStyle w:val="Heading3"/>
      </w:pPr>
      <w:bookmarkStart w:id="2463" w:name="_Toc10739221"/>
      <w:bookmarkStart w:id="2464" w:name="_Toc20397073"/>
      <w:bookmarkStart w:id="2465" w:name="_Toc29398725"/>
      <w:bookmarkStart w:id="2466" w:name="_Toc29399847"/>
      <w:bookmarkStart w:id="2467" w:name="_Toc36649857"/>
      <w:bookmarkStart w:id="2468" w:name="_Toc36655699"/>
      <w:bookmarkStart w:id="2469" w:name="_Toc44962002"/>
      <w:bookmarkStart w:id="2470" w:name="_Toc50983665"/>
      <w:bookmarkStart w:id="2471" w:name="_Toc50985836"/>
      <w:bookmarkStart w:id="2472" w:name="_Toc57113066"/>
      <w:bookmarkStart w:id="2473" w:name="_Toc146300300"/>
      <w:r w:rsidRPr="0046266F">
        <w:t>13.3.1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74" w:name="_Toc10739222"/>
      <w:bookmarkStart w:id="2475" w:name="_Toc20397074"/>
      <w:bookmarkStart w:id="2476" w:name="_Toc29398726"/>
      <w:bookmarkStart w:id="2477" w:name="_Toc29399848"/>
      <w:bookmarkStart w:id="2478" w:name="_Toc36649858"/>
      <w:bookmarkStart w:id="2479" w:name="_Toc36655700"/>
      <w:bookmarkStart w:id="2480" w:name="_Toc44962003"/>
      <w:bookmarkStart w:id="2481" w:name="_Toc50983666"/>
      <w:bookmarkStart w:id="2482" w:name="_Toc50985837"/>
      <w:bookmarkStart w:id="2483" w:name="_Toc57113067"/>
    </w:p>
    <w:p w14:paraId="5C649F4E" w14:textId="4523EF1C" w:rsidR="00BD7469" w:rsidRPr="0046266F" w:rsidRDefault="00BD7469" w:rsidP="00BD7469">
      <w:pPr>
        <w:pStyle w:val="Heading3"/>
      </w:pPr>
      <w:bookmarkStart w:id="2484" w:name="_Toc146300301"/>
      <w:r w:rsidRPr="0046266F">
        <w:t>13.3.2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85" w:name="_Toc10739223"/>
      <w:bookmarkStart w:id="2486" w:name="_Toc20397075"/>
      <w:bookmarkStart w:id="2487" w:name="_Toc29398727"/>
      <w:bookmarkStart w:id="2488" w:name="_Toc29399849"/>
      <w:bookmarkStart w:id="2489" w:name="_Toc36649859"/>
      <w:bookmarkStart w:id="2490" w:name="_Toc36655701"/>
      <w:bookmarkStart w:id="2491" w:name="_Toc44962004"/>
      <w:bookmarkStart w:id="2492" w:name="_Toc50983667"/>
      <w:bookmarkStart w:id="2493" w:name="_Toc50985838"/>
      <w:bookmarkStart w:id="2494" w:name="_Toc57113068"/>
      <w:bookmarkStart w:id="2495" w:name="_Toc146300302"/>
      <w:r w:rsidRPr="0046266F">
        <w:t>13.3.3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496" w:name="_Toc10739224"/>
      <w:bookmarkStart w:id="2497" w:name="_Toc20397076"/>
      <w:bookmarkStart w:id="2498" w:name="_Toc29398728"/>
      <w:bookmarkStart w:id="2499" w:name="_Toc29399850"/>
      <w:bookmarkStart w:id="2500" w:name="_Toc36649860"/>
      <w:bookmarkStart w:id="2501" w:name="_Toc36655702"/>
      <w:bookmarkStart w:id="2502" w:name="_Toc44962005"/>
      <w:bookmarkStart w:id="2503" w:name="_Toc50983668"/>
      <w:bookmarkStart w:id="2504" w:name="_Toc50985839"/>
      <w:bookmarkStart w:id="2505" w:name="_Toc57113069"/>
      <w:bookmarkStart w:id="2506" w:name="_Toc146300303"/>
      <w:r w:rsidRPr="0046266F">
        <w:t>13.3.4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65A496AA" w14:textId="77777777" w:rsidR="00BD7469" w:rsidRPr="0046266F" w:rsidRDefault="00BD7469" w:rsidP="00BD7469">
      <w:pPr>
        <w:pStyle w:val="Heading4"/>
      </w:pPr>
      <w:bookmarkStart w:id="2507" w:name="_Toc10739225"/>
      <w:bookmarkStart w:id="2508" w:name="_Toc20397077"/>
      <w:bookmarkStart w:id="2509" w:name="_Toc29398729"/>
      <w:bookmarkStart w:id="2510" w:name="_Toc29399851"/>
      <w:bookmarkStart w:id="2511" w:name="_Toc36649861"/>
      <w:bookmarkStart w:id="2512" w:name="_Toc36655703"/>
      <w:bookmarkStart w:id="2513" w:name="_Toc44962006"/>
      <w:bookmarkStart w:id="2514" w:name="_Toc50983669"/>
      <w:bookmarkStart w:id="2515" w:name="_Toc50985840"/>
      <w:bookmarkStart w:id="2516" w:name="_Toc57113070"/>
      <w:bookmarkStart w:id="2517" w:name="_Toc146300304"/>
      <w:r w:rsidRPr="0046266F">
        <w:t>13.3.4.1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lastRenderedPageBreak/>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18" w:name="_Toc10739226"/>
      <w:bookmarkStart w:id="2519" w:name="_Toc20397078"/>
      <w:bookmarkStart w:id="2520" w:name="_Toc29398730"/>
      <w:bookmarkStart w:id="2521" w:name="_Toc29399852"/>
      <w:bookmarkStart w:id="2522" w:name="_Toc36649862"/>
      <w:bookmarkStart w:id="2523" w:name="_Toc36655704"/>
      <w:bookmarkStart w:id="2524" w:name="_Toc44962007"/>
      <w:bookmarkStart w:id="2525" w:name="_Toc50983670"/>
      <w:bookmarkStart w:id="2526" w:name="_Toc50985841"/>
      <w:bookmarkStart w:id="2527" w:name="_Toc57113071"/>
      <w:bookmarkStart w:id="2528" w:name="_Toc146300305"/>
      <w:r w:rsidRPr="0046266F">
        <w:t>13.3.4.2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3C7402C3"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29" w:name="_Toc10739227"/>
      <w:bookmarkStart w:id="2530" w:name="_Toc20397079"/>
      <w:bookmarkStart w:id="2531" w:name="_Toc29398731"/>
      <w:bookmarkStart w:id="2532" w:name="_Toc29399853"/>
      <w:bookmarkStart w:id="2533" w:name="_Toc36649863"/>
      <w:bookmarkStart w:id="2534" w:name="_Toc36655705"/>
      <w:bookmarkStart w:id="2535" w:name="_Toc44962008"/>
      <w:bookmarkStart w:id="2536" w:name="_Toc50983671"/>
      <w:bookmarkStart w:id="2537" w:name="_Toc50985842"/>
      <w:bookmarkStart w:id="2538" w:name="_Toc57113072"/>
      <w:bookmarkStart w:id="2539" w:name="_Toc146300306"/>
      <w:r w:rsidRPr="0046266F">
        <w:t>13.3.5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0" w:name="_Toc10739228"/>
      <w:bookmarkStart w:id="2541" w:name="_Toc20397080"/>
      <w:bookmarkStart w:id="2542" w:name="_Toc29398732"/>
      <w:bookmarkStart w:id="2543" w:name="_Toc29399854"/>
      <w:bookmarkStart w:id="2544" w:name="_Toc36649864"/>
      <w:bookmarkStart w:id="2545" w:name="_Toc36655706"/>
      <w:bookmarkStart w:id="2546" w:name="_Toc44962009"/>
      <w:bookmarkStart w:id="2547" w:name="_Toc50983672"/>
      <w:bookmarkStart w:id="2548" w:name="_Toc50985843"/>
      <w:bookmarkStart w:id="2549" w:name="_Toc57113073"/>
    </w:p>
    <w:p w14:paraId="5D99FBF0" w14:textId="3E517853" w:rsidR="00BD7469" w:rsidRPr="0046266F" w:rsidRDefault="00BD7469" w:rsidP="00BD7469">
      <w:pPr>
        <w:pStyle w:val="Heading2"/>
      </w:pPr>
      <w:bookmarkStart w:id="2550" w:name="_Toc146300307"/>
      <w:r w:rsidRPr="0046266F">
        <w:t>13.4</w:t>
      </w:r>
      <w:r w:rsidRPr="0046266F">
        <w:tab/>
        <w:t>UICC interface in PSM for E-UTRAN – SUSPEND UICC</w:t>
      </w:r>
      <w:bookmarkEnd w:id="2540"/>
      <w:bookmarkEnd w:id="2541"/>
      <w:bookmarkEnd w:id="2542"/>
      <w:bookmarkEnd w:id="2543"/>
      <w:bookmarkEnd w:id="2544"/>
      <w:bookmarkEnd w:id="2545"/>
      <w:bookmarkEnd w:id="2546"/>
      <w:bookmarkEnd w:id="2547"/>
      <w:bookmarkEnd w:id="2548"/>
      <w:bookmarkEnd w:id="2549"/>
      <w:bookmarkEnd w:id="2550"/>
    </w:p>
    <w:p w14:paraId="77630C03" w14:textId="77777777" w:rsidR="00BD7469" w:rsidRPr="0046266F" w:rsidRDefault="00BD7469" w:rsidP="00BD7469">
      <w:pPr>
        <w:pStyle w:val="Heading3"/>
      </w:pPr>
      <w:bookmarkStart w:id="2551" w:name="_Toc10739229"/>
      <w:bookmarkStart w:id="2552" w:name="_Toc20397081"/>
      <w:bookmarkStart w:id="2553" w:name="_Toc29398733"/>
      <w:bookmarkStart w:id="2554" w:name="_Toc29399855"/>
      <w:bookmarkStart w:id="2555" w:name="_Toc36649865"/>
      <w:bookmarkStart w:id="2556" w:name="_Toc36655707"/>
      <w:bookmarkStart w:id="2557" w:name="_Toc44962010"/>
      <w:bookmarkStart w:id="2558" w:name="_Toc50983673"/>
      <w:bookmarkStart w:id="2559" w:name="_Toc50985844"/>
      <w:bookmarkStart w:id="2560" w:name="_Toc57113074"/>
      <w:bookmarkStart w:id="2561" w:name="_Toc146300308"/>
      <w:r w:rsidRPr="0046266F">
        <w:t>13.4.1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2" w:name="_Toc10739230"/>
      <w:bookmarkStart w:id="2563" w:name="_Toc20397082"/>
      <w:bookmarkStart w:id="2564" w:name="_Toc29398734"/>
      <w:bookmarkStart w:id="2565" w:name="_Toc29399856"/>
      <w:bookmarkStart w:id="2566" w:name="_Toc36649866"/>
      <w:bookmarkStart w:id="2567" w:name="_Toc36655708"/>
      <w:bookmarkStart w:id="2568" w:name="_Toc44962011"/>
      <w:bookmarkStart w:id="2569" w:name="_Toc50983674"/>
      <w:bookmarkStart w:id="2570" w:name="_Toc50985845"/>
      <w:bookmarkStart w:id="2571" w:name="_Toc57113075"/>
      <w:bookmarkStart w:id="2572" w:name="_Toc146300309"/>
      <w:r w:rsidRPr="0046266F">
        <w:t>13.4.2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73" w:name="_Toc10739231"/>
      <w:bookmarkStart w:id="2574" w:name="_Toc20397083"/>
      <w:bookmarkStart w:id="2575" w:name="_Toc29398735"/>
      <w:bookmarkStart w:id="2576" w:name="_Toc29399857"/>
      <w:bookmarkStart w:id="2577" w:name="_Toc36649867"/>
      <w:bookmarkStart w:id="2578" w:name="_Toc36655709"/>
      <w:bookmarkStart w:id="2579" w:name="_Toc44962012"/>
      <w:bookmarkStart w:id="2580" w:name="_Toc50983675"/>
      <w:bookmarkStart w:id="2581" w:name="_Toc50985846"/>
      <w:bookmarkStart w:id="2582" w:name="_Toc57113076"/>
      <w:bookmarkStart w:id="2583" w:name="_Toc10739232"/>
      <w:bookmarkStart w:id="2584" w:name="_Toc20397084"/>
      <w:bookmarkStart w:id="2585" w:name="_Toc29398736"/>
      <w:bookmarkStart w:id="2586" w:name="_Toc29399858"/>
      <w:bookmarkStart w:id="2587" w:name="_Toc36649868"/>
      <w:bookmarkStart w:id="2588" w:name="_Toc36655710"/>
      <w:bookmarkStart w:id="2589" w:name="_Toc44962013"/>
      <w:bookmarkStart w:id="2590" w:name="_Toc50983676"/>
      <w:bookmarkStart w:id="2591" w:name="_Toc50985847"/>
      <w:bookmarkStart w:id="2592" w:name="_Toc57113077"/>
      <w:r w:rsidRPr="00243EE3">
        <w:rPr>
          <w:rFonts w:ascii="Arial" w:hAnsi="Arial"/>
          <w:sz w:val="28"/>
        </w:rPr>
        <w:lastRenderedPageBreak/>
        <w:t>13.4.3</w:t>
      </w:r>
      <w:r w:rsidRPr="00243EE3">
        <w:rPr>
          <w:rFonts w:ascii="Arial" w:hAnsi="Arial"/>
          <w:sz w:val="28"/>
        </w:rPr>
        <w:tab/>
        <w:t>Test purpose</w:t>
      </w:r>
      <w:bookmarkEnd w:id="2573"/>
      <w:bookmarkEnd w:id="2574"/>
      <w:bookmarkEnd w:id="2575"/>
      <w:bookmarkEnd w:id="2576"/>
      <w:bookmarkEnd w:id="2577"/>
      <w:bookmarkEnd w:id="2578"/>
      <w:bookmarkEnd w:id="2579"/>
      <w:bookmarkEnd w:id="2580"/>
      <w:bookmarkEnd w:id="2581"/>
      <w:bookmarkEnd w:id="2582"/>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593" w:name="_Toc146300310"/>
      <w:r w:rsidRPr="0046266F">
        <w:t>13.4.4</w:t>
      </w:r>
      <w:r w:rsidRPr="0046266F">
        <w:tab/>
        <w:t>Method of test</w:t>
      </w:r>
      <w:bookmarkEnd w:id="2583"/>
      <w:bookmarkEnd w:id="2584"/>
      <w:bookmarkEnd w:id="2585"/>
      <w:bookmarkEnd w:id="2586"/>
      <w:bookmarkEnd w:id="2587"/>
      <w:bookmarkEnd w:id="2588"/>
      <w:bookmarkEnd w:id="2589"/>
      <w:bookmarkEnd w:id="2590"/>
      <w:bookmarkEnd w:id="2591"/>
      <w:bookmarkEnd w:id="2592"/>
      <w:bookmarkEnd w:id="2593"/>
    </w:p>
    <w:p w14:paraId="00ADB6A6" w14:textId="77777777" w:rsidR="00BD7469" w:rsidRPr="0046266F" w:rsidRDefault="00BD7469" w:rsidP="00BD7469">
      <w:pPr>
        <w:pStyle w:val="Heading4"/>
      </w:pPr>
      <w:bookmarkStart w:id="2594" w:name="_Toc10739233"/>
      <w:bookmarkStart w:id="2595" w:name="_Toc20397085"/>
      <w:bookmarkStart w:id="2596" w:name="_Toc29398737"/>
      <w:bookmarkStart w:id="2597" w:name="_Toc29399859"/>
      <w:bookmarkStart w:id="2598" w:name="_Toc36649869"/>
      <w:bookmarkStart w:id="2599" w:name="_Toc36655711"/>
      <w:bookmarkStart w:id="2600" w:name="_Toc44962014"/>
      <w:bookmarkStart w:id="2601" w:name="_Toc50983677"/>
      <w:bookmarkStart w:id="2602" w:name="_Toc50985848"/>
      <w:bookmarkStart w:id="2603" w:name="_Toc57113078"/>
      <w:bookmarkStart w:id="2604" w:name="_Toc146300311"/>
      <w:r w:rsidRPr="0046266F">
        <w:t>13.4.4.1</w:t>
      </w:r>
      <w:r w:rsidRPr="0046266F">
        <w:tab/>
        <w:t>Initial conditions</w:t>
      </w:r>
      <w:bookmarkEnd w:id="2594"/>
      <w:bookmarkEnd w:id="2595"/>
      <w:bookmarkEnd w:id="2596"/>
      <w:bookmarkEnd w:id="2597"/>
      <w:bookmarkEnd w:id="2598"/>
      <w:bookmarkEnd w:id="2599"/>
      <w:bookmarkEnd w:id="2600"/>
      <w:bookmarkEnd w:id="2601"/>
      <w:bookmarkEnd w:id="2602"/>
      <w:bookmarkEnd w:id="2603"/>
      <w:bookmarkEnd w:id="2604"/>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05" w:name="_Toc10739234"/>
      <w:bookmarkStart w:id="2606" w:name="_Toc20397086"/>
      <w:bookmarkStart w:id="2607" w:name="_Toc29398738"/>
      <w:bookmarkStart w:id="2608" w:name="_Toc29399860"/>
      <w:bookmarkStart w:id="2609" w:name="_Toc36649870"/>
      <w:bookmarkStart w:id="2610" w:name="_Toc36655712"/>
      <w:bookmarkStart w:id="2611" w:name="_Toc44962015"/>
      <w:bookmarkStart w:id="2612" w:name="_Toc50983678"/>
      <w:bookmarkStart w:id="2613" w:name="_Toc50985849"/>
      <w:bookmarkStart w:id="2614"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15" w:name="_Toc146300312"/>
      <w:r w:rsidRPr="0046266F">
        <w:t>13.4.4.2</w:t>
      </w:r>
      <w:r w:rsidRPr="0046266F">
        <w:tab/>
        <w:t>Procedure</w:t>
      </w:r>
      <w:bookmarkEnd w:id="2605"/>
      <w:bookmarkEnd w:id="2606"/>
      <w:bookmarkEnd w:id="2607"/>
      <w:bookmarkEnd w:id="2608"/>
      <w:bookmarkEnd w:id="2609"/>
      <w:bookmarkEnd w:id="2610"/>
      <w:bookmarkEnd w:id="2611"/>
      <w:bookmarkEnd w:id="2612"/>
      <w:bookmarkEnd w:id="2613"/>
      <w:bookmarkEnd w:id="2614"/>
      <w:bookmarkEnd w:id="2615"/>
    </w:p>
    <w:p w14:paraId="197A3C2F" w14:textId="77777777" w:rsidR="00940595" w:rsidRPr="00243EE3" w:rsidRDefault="00940595" w:rsidP="00940595">
      <w:pPr>
        <w:pStyle w:val="B1"/>
      </w:pPr>
      <w:bookmarkStart w:id="2616" w:name="_Toc10739235"/>
      <w:bookmarkStart w:id="2617" w:name="_Toc20397087"/>
      <w:bookmarkStart w:id="2618" w:name="_Toc29398739"/>
      <w:bookmarkStart w:id="2619" w:name="_Toc29399861"/>
      <w:bookmarkStart w:id="2620" w:name="_Toc36649871"/>
      <w:bookmarkStart w:id="2621" w:name="_Toc36655713"/>
      <w:bookmarkStart w:id="2622" w:name="_Toc44962016"/>
      <w:bookmarkStart w:id="2623" w:name="_Toc50983679"/>
      <w:bookmarkStart w:id="2624" w:name="_Toc50985850"/>
      <w:bookmarkStart w:id="2625"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eDRX parameters.</w:t>
      </w:r>
    </w:p>
    <w:p w14:paraId="7A496536" w14:textId="77777777" w:rsidR="00940595" w:rsidRPr="00243EE3" w:rsidRDefault="00940595" w:rsidP="00940595">
      <w:pPr>
        <w:pStyle w:val="B1"/>
      </w:pPr>
      <w:r>
        <w:t>d)</w:t>
      </w:r>
      <w:r>
        <w:tab/>
      </w:r>
      <w:r w:rsidRPr="00D3199C">
        <w:t>After receipt of the AttachComplete during registration from the UE, the E-USS/NB-SS sends RRCConnectionRelease/RRCConnectionRelease-NB,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lastRenderedPageBreak/>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r>
        <w:t>i</w:t>
      </w:r>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26" w:name="_Toc146300313"/>
      <w:r w:rsidRPr="0046266F">
        <w:t>13.4.5</w:t>
      </w:r>
      <w:r w:rsidRPr="0046266F">
        <w:tab/>
        <w:t>Acceptance criteria</w:t>
      </w:r>
      <w:bookmarkEnd w:id="2616"/>
      <w:bookmarkEnd w:id="2617"/>
      <w:bookmarkEnd w:id="2618"/>
      <w:bookmarkEnd w:id="2619"/>
      <w:bookmarkEnd w:id="2620"/>
      <w:bookmarkEnd w:id="2621"/>
      <w:bookmarkEnd w:id="2622"/>
      <w:bookmarkEnd w:id="2623"/>
      <w:bookmarkEnd w:id="2624"/>
      <w:bookmarkEnd w:id="2625"/>
      <w:bookmarkEnd w:id="2626"/>
    </w:p>
    <w:p w14:paraId="68D56B2D" w14:textId="77777777" w:rsidR="00940595" w:rsidRDefault="00940595" w:rsidP="00940595">
      <w:pPr>
        <w:pStyle w:val="B1"/>
      </w:pPr>
      <w:bookmarkStart w:id="2627" w:name="_Toc10739236"/>
      <w:bookmarkStart w:id="2628" w:name="_Toc20397088"/>
      <w:bookmarkStart w:id="2629" w:name="_Toc29398740"/>
      <w:bookmarkStart w:id="2630" w:name="_Toc29399862"/>
      <w:bookmarkStart w:id="2631" w:name="_Toc36649872"/>
      <w:bookmarkStart w:id="2632" w:name="_Toc36655714"/>
      <w:bookmarkStart w:id="2633" w:name="_Toc44962017"/>
      <w:bookmarkStart w:id="2634" w:name="_Toc50983680"/>
      <w:bookmarkStart w:id="2635" w:name="_Toc50985851"/>
      <w:bookmarkStart w:id="2636"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37" w:name="_Toc146300314"/>
      <w:r w:rsidRPr="0046266F">
        <w:t>14</w:t>
      </w:r>
      <w:r w:rsidRPr="0046266F">
        <w:tab/>
        <w:t>UICC interface during eDRX</w:t>
      </w:r>
      <w:bookmarkStart w:id="2638" w:name="_Toc10739237"/>
      <w:bookmarkStart w:id="2639" w:name="_Toc20397089"/>
      <w:bookmarkStart w:id="2640" w:name="_Toc29398741"/>
      <w:bookmarkStart w:id="2641" w:name="_Toc29399863"/>
      <w:bookmarkStart w:id="2642" w:name="_Toc36649873"/>
      <w:bookmarkStart w:id="2643" w:name="_Toc36655715"/>
      <w:bookmarkStart w:id="2644" w:name="_Toc44962018"/>
      <w:bookmarkStart w:id="2645" w:name="_Toc50983681"/>
      <w:bookmarkStart w:id="2646" w:name="_Toc50985852"/>
      <w:bookmarkStart w:id="2647" w:name="_Toc57113082"/>
      <w:bookmarkEnd w:id="2627"/>
      <w:bookmarkEnd w:id="2628"/>
      <w:bookmarkEnd w:id="2629"/>
      <w:bookmarkEnd w:id="2630"/>
      <w:bookmarkEnd w:id="2631"/>
      <w:bookmarkEnd w:id="2632"/>
      <w:bookmarkEnd w:id="2633"/>
      <w:bookmarkEnd w:id="2634"/>
      <w:bookmarkEnd w:id="2635"/>
      <w:bookmarkEnd w:id="2636"/>
      <w:bookmarkEnd w:id="2637"/>
    </w:p>
    <w:p w14:paraId="47E67997" w14:textId="70C7C53A" w:rsidR="00BD7469" w:rsidRPr="0046266F" w:rsidRDefault="00BD7469" w:rsidP="00BD7469">
      <w:pPr>
        <w:pStyle w:val="Heading2"/>
      </w:pPr>
      <w:bookmarkStart w:id="2648" w:name="_Toc146300315"/>
      <w:r w:rsidRPr="0046266F">
        <w:t>14.1</w:t>
      </w:r>
      <w:r w:rsidRPr="0046266F">
        <w:tab/>
        <w:t>UICC interface during eDRX for E-UTRAN – eDRX is not supported by the UICC</w:t>
      </w:r>
      <w:bookmarkEnd w:id="2638"/>
      <w:bookmarkEnd w:id="2639"/>
      <w:bookmarkEnd w:id="2640"/>
      <w:bookmarkEnd w:id="2641"/>
      <w:bookmarkEnd w:id="2642"/>
      <w:bookmarkEnd w:id="2643"/>
      <w:bookmarkEnd w:id="2644"/>
      <w:bookmarkEnd w:id="2645"/>
      <w:bookmarkEnd w:id="2646"/>
      <w:bookmarkEnd w:id="2647"/>
      <w:bookmarkEnd w:id="2648"/>
    </w:p>
    <w:p w14:paraId="6FD37310" w14:textId="77777777" w:rsidR="00BD7469" w:rsidRPr="0046266F" w:rsidRDefault="00BD7469" w:rsidP="00BD7469">
      <w:pPr>
        <w:pStyle w:val="Heading3"/>
      </w:pPr>
      <w:bookmarkStart w:id="2649" w:name="_Toc10739238"/>
      <w:bookmarkStart w:id="2650" w:name="_Toc20397090"/>
      <w:bookmarkStart w:id="2651" w:name="_Toc29398742"/>
      <w:bookmarkStart w:id="2652" w:name="_Toc29399864"/>
      <w:bookmarkStart w:id="2653" w:name="_Toc36649874"/>
      <w:bookmarkStart w:id="2654" w:name="_Toc36655716"/>
      <w:bookmarkStart w:id="2655" w:name="_Toc44962019"/>
      <w:bookmarkStart w:id="2656" w:name="_Toc50983682"/>
      <w:bookmarkStart w:id="2657" w:name="_Toc50985853"/>
      <w:bookmarkStart w:id="2658" w:name="_Toc57113083"/>
      <w:bookmarkStart w:id="2659" w:name="_Toc146300316"/>
      <w:r w:rsidRPr="0046266F">
        <w:t>14.1.1</w:t>
      </w:r>
      <w:r w:rsidRPr="0046266F">
        <w:tab/>
        <w:t>Definition and applicability</w:t>
      </w:r>
      <w:bookmarkEnd w:id="2649"/>
      <w:bookmarkEnd w:id="2650"/>
      <w:bookmarkEnd w:id="2651"/>
      <w:bookmarkEnd w:id="2652"/>
      <w:bookmarkEnd w:id="2653"/>
      <w:bookmarkEnd w:id="2654"/>
      <w:bookmarkEnd w:id="2655"/>
      <w:bookmarkEnd w:id="2656"/>
      <w:bookmarkEnd w:id="2657"/>
      <w:bookmarkEnd w:id="2658"/>
      <w:bookmarkEnd w:id="2659"/>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0" w:name="_Toc10739239"/>
      <w:bookmarkStart w:id="2661" w:name="_Toc20397091"/>
      <w:bookmarkStart w:id="2662" w:name="_Toc29398743"/>
      <w:bookmarkStart w:id="2663" w:name="_Toc29399865"/>
      <w:bookmarkStart w:id="2664" w:name="_Toc36649875"/>
      <w:bookmarkStart w:id="2665" w:name="_Toc36655717"/>
      <w:bookmarkStart w:id="2666" w:name="_Toc44962020"/>
      <w:bookmarkStart w:id="2667" w:name="_Toc50983683"/>
      <w:bookmarkStart w:id="2668" w:name="_Toc50985854"/>
      <w:bookmarkStart w:id="2669" w:name="_Toc57113084"/>
    </w:p>
    <w:p w14:paraId="6E7C46C9" w14:textId="158B74ED" w:rsidR="00BD7469" w:rsidRPr="0046266F" w:rsidRDefault="00BD7469" w:rsidP="00BD7469">
      <w:pPr>
        <w:pStyle w:val="Heading3"/>
      </w:pPr>
      <w:bookmarkStart w:id="2670" w:name="_Toc146300317"/>
      <w:r w:rsidRPr="0046266F">
        <w:t>14.1.2</w:t>
      </w:r>
      <w:r w:rsidRPr="0046266F">
        <w:tab/>
        <w:t>Conformance requirement</w:t>
      </w:r>
      <w:bookmarkEnd w:id="2660"/>
      <w:bookmarkEnd w:id="2661"/>
      <w:bookmarkEnd w:id="2662"/>
      <w:bookmarkEnd w:id="2663"/>
      <w:bookmarkEnd w:id="2664"/>
      <w:bookmarkEnd w:id="2665"/>
      <w:bookmarkEnd w:id="2666"/>
      <w:bookmarkEnd w:id="2667"/>
      <w:bookmarkEnd w:id="2668"/>
      <w:bookmarkEnd w:id="2669"/>
      <w:bookmarkEnd w:id="2670"/>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1" w:name="_Toc10739240"/>
      <w:bookmarkStart w:id="2672" w:name="_Toc20397092"/>
      <w:bookmarkStart w:id="2673" w:name="_Toc29398744"/>
      <w:bookmarkStart w:id="2674" w:name="_Toc29399866"/>
      <w:bookmarkStart w:id="2675" w:name="_Toc36649876"/>
      <w:bookmarkStart w:id="2676" w:name="_Toc36655718"/>
      <w:bookmarkStart w:id="2677" w:name="_Toc44962021"/>
      <w:bookmarkStart w:id="2678" w:name="_Toc50983684"/>
      <w:bookmarkStart w:id="2679" w:name="_Toc50985855"/>
      <w:bookmarkStart w:id="2680" w:name="_Toc57113085"/>
      <w:bookmarkStart w:id="2681" w:name="_Toc146300318"/>
      <w:r w:rsidRPr="0046266F">
        <w:t>14.1.3</w:t>
      </w:r>
      <w:r w:rsidRPr="0046266F">
        <w:tab/>
        <w:t>Test purpose</w:t>
      </w:r>
      <w:bookmarkEnd w:id="2671"/>
      <w:bookmarkEnd w:id="2672"/>
      <w:bookmarkEnd w:id="2673"/>
      <w:bookmarkEnd w:id="2674"/>
      <w:bookmarkEnd w:id="2675"/>
      <w:bookmarkEnd w:id="2676"/>
      <w:bookmarkEnd w:id="2677"/>
      <w:bookmarkEnd w:id="2678"/>
      <w:bookmarkEnd w:id="2679"/>
      <w:bookmarkEnd w:id="2680"/>
      <w:bookmarkEnd w:id="2681"/>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2" w:name="_Toc10739241"/>
      <w:bookmarkStart w:id="2683" w:name="_Toc20397093"/>
      <w:bookmarkStart w:id="2684" w:name="_Toc29398745"/>
      <w:bookmarkStart w:id="2685" w:name="_Toc29399867"/>
      <w:bookmarkStart w:id="2686" w:name="_Toc36649877"/>
      <w:bookmarkStart w:id="2687" w:name="_Toc36655719"/>
      <w:bookmarkStart w:id="2688" w:name="_Toc44962022"/>
      <w:bookmarkStart w:id="2689" w:name="_Toc50983685"/>
      <w:bookmarkStart w:id="2690" w:name="_Toc50985856"/>
      <w:bookmarkStart w:id="2691" w:name="_Toc57113086"/>
      <w:bookmarkStart w:id="2692" w:name="_Toc146300319"/>
      <w:r w:rsidRPr="0046266F">
        <w:t>14.1.4</w:t>
      </w:r>
      <w:r w:rsidRPr="0046266F">
        <w:tab/>
        <w:t>Method of test</w:t>
      </w:r>
      <w:bookmarkEnd w:id="2682"/>
      <w:bookmarkEnd w:id="2683"/>
      <w:bookmarkEnd w:id="2684"/>
      <w:bookmarkEnd w:id="2685"/>
      <w:bookmarkEnd w:id="2686"/>
      <w:bookmarkEnd w:id="2687"/>
      <w:bookmarkEnd w:id="2688"/>
      <w:bookmarkEnd w:id="2689"/>
      <w:bookmarkEnd w:id="2690"/>
      <w:bookmarkEnd w:id="2691"/>
      <w:bookmarkEnd w:id="2692"/>
    </w:p>
    <w:p w14:paraId="25682B30" w14:textId="77777777" w:rsidR="00BD7469" w:rsidRPr="0046266F" w:rsidRDefault="00BD7469" w:rsidP="00BD7469">
      <w:pPr>
        <w:pStyle w:val="Heading4"/>
      </w:pPr>
      <w:bookmarkStart w:id="2693" w:name="_Toc10739242"/>
      <w:bookmarkStart w:id="2694" w:name="_Toc20397094"/>
      <w:bookmarkStart w:id="2695" w:name="_Toc29398746"/>
      <w:bookmarkStart w:id="2696" w:name="_Toc29399868"/>
      <w:bookmarkStart w:id="2697" w:name="_Toc36649878"/>
      <w:bookmarkStart w:id="2698" w:name="_Toc36655720"/>
      <w:bookmarkStart w:id="2699" w:name="_Toc44962023"/>
      <w:bookmarkStart w:id="2700" w:name="_Toc50983686"/>
      <w:bookmarkStart w:id="2701" w:name="_Toc50985857"/>
      <w:bookmarkStart w:id="2702" w:name="_Toc57113087"/>
      <w:bookmarkStart w:id="2703" w:name="_Toc146300320"/>
      <w:r w:rsidRPr="0046266F">
        <w:t>14.1.4.1</w:t>
      </w:r>
      <w:r w:rsidRPr="0046266F">
        <w:tab/>
        <w:t>Initial conditions</w:t>
      </w:r>
      <w:bookmarkEnd w:id="2693"/>
      <w:bookmarkEnd w:id="2694"/>
      <w:bookmarkEnd w:id="2695"/>
      <w:bookmarkEnd w:id="2696"/>
      <w:bookmarkEnd w:id="2697"/>
      <w:bookmarkEnd w:id="2698"/>
      <w:bookmarkEnd w:id="2699"/>
      <w:bookmarkEnd w:id="2700"/>
      <w:bookmarkEnd w:id="2701"/>
      <w:bookmarkEnd w:id="2702"/>
      <w:bookmarkEnd w:id="2703"/>
    </w:p>
    <w:p w14:paraId="284D9406" w14:textId="77777777" w:rsidR="00BD7469" w:rsidRPr="0046266F" w:rsidRDefault="00BD7469" w:rsidP="00BD7469">
      <w:r w:rsidRPr="0046266F">
        <w:t>The UE is configured to request the use of eDRX (in the ATTACH REQUEST and TRACKING AREA UPDATE messages).</w:t>
      </w:r>
    </w:p>
    <w:p w14:paraId="43347DE0" w14:textId="77777777" w:rsidR="00BD7469" w:rsidRPr="0046266F" w:rsidRDefault="00BD7469" w:rsidP="00BD7469">
      <w:r w:rsidRPr="0046266F">
        <w:lastRenderedPageBreak/>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04" w:name="_Toc10739243"/>
      <w:bookmarkStart w:id="2705" w:name="_Toc20397095"/>
      <w:bookmarkStart w:id="2706" w:name="_Toc29398747"/>
      <w:bookmarkStart w:id="2707" w:name="_Toc29399869"/>
      <w:bookmarkStart w:id="2708" w:name="_Toc36649879"/>
      <w:bookmarkStart w:id="2709" w:name="_Toc36655721"/>
      <w:bookmarkStart w:id="2710" w:name="_Toc44962024"/>
      <w:bookmarkStart w:id="2711" w:name="_Toc50983687"/>
      <w:bookmarkStart w:id="2712" w:name="_Toc50985858"/>
      <w:bookmarkStart w:id="2713" w:name="_Toc57113088"/>
      <w:bookmarkStart w:id="2714" w:name="_Toc146300321"/>
      <w:r w:rsidRPr="0046266F">
        <w:t>14.1.4.2</w:t>
      </w:r>
      <w:r w:rsidRPr="0046266F">
        <w:tab/>
        <w:t>Procedure</w:t>
      </w:r>
      <w:bookmarkEnd w:id="2704"/>
      <w:bookmarkEnd w:id="2705"/>
      <w:bookmarkEnd w:id="2706"/>
      <w:bookmarkEnd w:id="2707"/>
      <w:bookmarkEnd w:id="2708"/>
      <w:bookmarkEnd w:id="2709"/>
      <w:bookmarkEnd w:id="2710"/>
      <w:bookmarkEnd w:id="2711"/>
      <w:bookmarkEnd w:id="2712"/>
      <w:bookmarkEnd w:id="2713"/>
      <w:bookmarkEnd w:id="2714"/>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w:t>
      </w:r>
      <w:r w:rsidRPr="0046266F">
        <w:rPr>
          <w:rFonts w:eastAsia="SimSun"/>
        </w:rPr>
        <w:t xml:space="preserve"> </w:t>
      </w:r>
      <w:r w:rsidRPr="0046266F">
        <w:t>Idle eDRX.</w:t>
      </w:r>
    </w:p>
    <w:p w14:paraId="569FD683" w14:textId="04663C6C"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15" w:name="_Toc10739244"/>
      <w:bookmarkStart w:id="2716" w:name="_Toc20397096"/>
      <w:bookmarkStart w:id="2717" w:name="_Toc29398748"/>
      <w:bookmarkStart w:id="2718" w:name="_Toc29399870"/>
      <w:bookmarkStart w:id="2719" w:name="_Toc36649880"/>
      <w:bookmarkStart w:id="2720" w:name="_Toc36655722"/>
      <w:bookmarkStart w:id="2721" w:name="_Toc44962025"/>
      <w:bookmarkStart w:id="2722" w:name="_Toc50983688"/>
      <w:bookmarkStart w:id="2723" w:name="_Toc50985859"/>
      <w:bookmarkStart w:id="2724" w:name="_Toc57113089"/>
      <w:bookmarkStart w:id="2725" w:name="_Toc146300322"/>
      <w:r w:rsidRPr="0046266F">
        <w:t>14.1.5</w:t>
      </w:r>
      <w:r w:rsidRPr="0046266F">
        <w:tab/>
        <w:t>Acceptance criteria</w:t>
      </w:r>
      <w:bookmarkEnd w:id="2715"/>
      <w:bookmarkEnd w:id="2716"/>
      <w:bookmarkEnd w:id="2717"/>
      <w:bookmarkEnd w:id="2718"/>
      <w:bookmarkEnd w:id="2719"/>
      <w:bookmarkEnd w:id="2720"/>
      <w:bookmarkEnd w:id="2721"/>
      <w:bookmarkEnd w:id="2722"/>
      <w:bookmarkEnd w:id="2723"/>
      <w:bookmarkEnd w:id="2724"/>
      <w:bookmarkEnd w:id="2725"/>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26" w:name="_Toc10739245"/>
      <w:bookmarkStart w:id="2727" w:name="_Toc20397097"/>
      <w:bookmarkStart w:id="2728" w:name="_Toc29398749"/>
      <w:bookmarkStart w:id="2729" w:name="_Toc29399871"/>
      <w:bookmarkStart w:id="2730" w:name="_Toc36649881"/>
      <w:bookmarkStart w:id="2731" w:name="_Toc36655723"/>
      <w:bookmarkStart w:id="2732" w:name="_Toc44962026"/>
      <w:bookmarkStart w:id="2733" w:name="_Toc50983689"/>
      <w:bookmarkStart w:id="2734" w:name="_Toc50985860"/>
      <w:bookmarkStart w:id="2735" w:name="_Toc57113090"/>
      <w:bookmarkStart w:id="2736" w:name="_Toc146300323"/>
      <w:r w:rsidRPr="0046266F">
        <w:lastRenderedPageBreak/>
        <w:t>14.2</w:t>
      </w:r>
      <w:r w:rsidRPr="0046266F">
        <w:tab/>
        <w:t>UICC interface during eDRX for E-UTRAN – eDRX is not accepted by E-USS/NB-SS</w:t>
      </w:r>
      <w:bookmarkStart w:id="2737" w:name="_Toc10739246"/>
      <w:bookmarkStart w:id="2738" w:name="_Toc20397098"/>
      <w:bookmarkStart w:id="2739" w:name="_Toc29398750"/>
      <w:bookmarkStart w:id="2740" w:name="_Toc29399872"/>
      <w:bookmarkStart w:id="2741" w:name="_Toc36649882"/>
      <w:bookmarkStart w:id="2742" w:name="_Toc36655724"/>
      <w:bookmarkStart w:id="2743" w:name="_Toc44962027"/>
      <w:bookmarkStart w:id="2744" w:name="_Toc50983690"/>
      <w:bookmarkStart w:id="2745" w:name="_Toc50985861"/>
      <w:bookmarkStart w:id="2746" w:name="_Toc57113091"/>
      <w:bookmarkEnd w:id="2726"/>
      <w:bookmarkEnd w:id="2727"/>
      <w:bookmarkEnd w:id="2728"/>
      <w:bookmarkEnd w:id="2729"/>
      <w:bookmarkEnd w:id="2730"/>
      <w:bookmarkEnd w:id="2731"/>
      <w:bookmarkEnd w:id="2732"/>
      <w:bookmarkEnd w:id="2733"/>
      <w:bookmarkEnd w:id="2734"/>
      <w:bookmarkEnd w:id="2735"/>
      <w:bookmarkEnd w:id="2736"/>
    </w:p>
    <w:p w14:paraId="0A61A43D" w14:textId="2373FEF0" w:rsidR="00BD7469" w:rsidRPr="0046266F" w:rsidRDefault="00BD7469" w:rsidP="00BD7469">
      <w:pPr>
        <w:pStyle w:val="Heading3"/>
      </w:pPr>
      <w:bookmarkStart w:id="2747" w:name="_Toc146300324"/>
      <w:r w:rsidRPr="0046266F">
        <w:t>14.2.1</w:t>
      </w:r>
      <w:r w:rsidRPr="0046266F">
        <w:tab/>
        <w:t>Definition and applicability</w:t>
      </w:r>
      <w:bookmarkEnd w:id="2737"/>
      <w:bookmarkEnd w:id="2738"/>
      <w:bookmarkEnd w:id="2739"/>
      <w:bookmarkEnd w:id="2740"/>
      <w:bookmarkEnd w:id="2741"/>
      <w:bookmarkEnd w:id="2742"/>
      <w:bookmarkEnd w:id="2743"/>
      <w:bookmarkEnd w:id="2744"/>
      <w:bookmarkEnd w:id="2745"/>
      <w:bookmarkEnd w:id="2746"/>
      <w:bookmarkEnd w:id="2747"/>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48" w:name="_Toc10739247"/>
      <w:bookmarkStart w:id="2749" w:name="_Toc20397099"/>
      <w:bookmarkStart w:id="2750" w:name="_Toc29398751"/>
      <w:bookmarkStart w:id="2751" w:name="_Toc29399873"/>
      <w:bookmarkStart w:id="2752" w:name="_Toc36649883"/>
      <w:bookmarkStart w:id="2753" w:name="_Toc36655725"/>
      <w:bookmarkStart w:id="2754" w:name="_Toc44962028"/>
      <w:bookmarkStart w:id="2755" w:name="_Toc50983691"/>
      <w:bookmarkStart w:id="2756" w:name="_Toc50985862"/>
      <w:bookmarkStart w:id="2757" w:name="_Toc57113092"/>
    </w:p>
    <w:p w14:paraId="48E17C35" w14:textId="55A3553C" w:rsidR="00BD7469" w:rsidRPr="0046266F" w:rsidRDefault="00BD7469" w:rsidP="00BD7469">
      <w:pPr>
        <w:pStyle w:val="Heading3"/>
      </w:pPr>
      <w:bookmarkStart w:id="2758" w:name="_Toc146300325"/>
      <w:r w:rsidRPr="0046266F">
        <w:t>14.2.2</w:t>
      </w:r>
      <w:r w:rsidRPr="0046266F">
        <w:tab/>
        <w:t>Conformance requirement</w:t>
      </w:r>
      <w:bookmarkEnd w:id="2748"/>
      <w:bookmarkEnd w:id="2749"/>
      <w:bookmarkEnd w:id="2750"/>
      <w:bookmarkEnd w:id="2751"/>
      <w:bookmarkEnd w:id="2752"/>
      <w:bookmarkEnd w:id="2753"/>
      <w:bookmarkEnd w:id="2754"/>
      <w:bookmarkEnd w:id="2755"/>
      <w:bookmarkEnd w:id="2756"/>
      <w:bookmarkEnd w:id="2757"/>
      <w:bookmarkEnd w:id="2758"/>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59" w:name="_Toc10739248"/>
      <w:bookmarkStart w:id="2760" w:name="_Toc20397100"/>
      <w:bookmarkStart w:id="2761" w:name="_Toc29398752"/>
      <w:bookmarkStart w:id="2762" w:name="_Toc29399874"/>
      <w:bookmarkStart w:id="2763" w:name="_Toc36649884"/>
      <w:bookmarkStart w:id="2764" w:name="_Toc36655726"/>
      <w:bookmarkStart w:id="2765" w:name="_Toc44962029"/>
      <w:bookmarkStart w:id="2766" w:name="_Toc50983692"/>
      <w:bookmarkStart w:id="2767" w:name="_Toc50985863"/>
      <w:bookmarkStart w:id="2768" w:name="_Toc57113093"/>
      <w:bookmarkStart w:id="2769" w:name="_Toc146300326"/>
      <w:r w:rsidRPr="0046266F">
        <w:t>14.2.3</w:t>
      </w:r>
      <w:r w:rsidRPr="0046266F">
        <w:tab/>
        <w:t>Test purpose</w:t>
      </w:r>
      <w:bookmarkEnd w:id="2759"/>
      <w:bookmarkEnd w:id="2760"/>
      <w:bookmarkEnd w:id="2761"/>
      <w:bookmarkEnd w:id="2762"/>
      <w:bookmarkEnd w:id="2763"/>
      <w:bookmarkEnd w:id="2764"/>
      <w:bookmarkEnd w:id="2765"/>
      <w:bookmarkEnd w:id="2766"/>
      <w:bookmarkEnd w:id="2767"/>
      <w:bookmarkEnd w:id="2768"/>
      <w:bookmarkEnd w:id="2769"/>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0" w:name="_Toc10739249"/>
      <w:bookmarkStart w:id="2771" w:name="_Toc20397101"/>
      <w:bookmarkStart w:id="2772" w:name="_Toc29398753"/>
      <w:bookmarkStart w:id="2773" w:name="_Toc29399875"/>
      <w:bookmarkStart w:id="2774" w:name="_Toc36649885"/>
      <w:bookmarkStart w:id="2775" w:name="_Toc36655727"/>
      <w:bookmarkStart w:id="2776" w:name="_Toc44962030"/>
      <w:bookmarkStart w:id="2777" w:name="_Toc50983693"/>
      <w:bookmarkStart w:id="2778" w:name="_Toc50985864"/>
      <w:bookmarkStart w:id="2779" w:name="_Toc57113094"/>
      <w:bookmarkStart w:id="2780" w:name="_Toc146300327"/>
      <w:r w:rsidRPr="0046266F">
        <w:t>14.2.4</w:t>
      </w:r>
      <w:r w:rsidRPr="0046266F">
        <w:tab/>
        <w:t>Method of test</w:t>
      </w:r>
      <w:bookmarkEnd w:id="2770"/>
      <w:bookmarkEnd w:id="2771"/>
      <w:bookmarkEnd w:id="2772"/>
      <w:bookmarkEnd w:id="2773"/>
      <w:bookmarkEnd w:id="2774"/>
      <w:bookmarkEnd w:id="2775"/>
      <w:bookmarkEnd w:id="2776"/>
      <w:bookmarkEnd w:id="2777"/>
      <w:bookmarkEnd w:id="2778"/>
      <w:bookmarkEnd w:id="2779"/>
      <w:bookmarkEnd w:id="2780"/>
    </w:p>
    <w:p w14:paraId="6AA48BE7" w14:textId="77777777" w:rsidR="00BD7469" w:rsidRPr="0046266F" w:rsidRDefault="00BD7469" w:rsidP="00BD7469">
      <w:pPr>
        <w:pStyle w:val="Heading4"/>
      </w:pPr>
      <w:bookmarkStart w:id="2781" w:name="_Toc10739250"/>
      <w:bookmarkStart w:id="2782" w:name="_Toc20397102"/>
      <w:bookmarkStart w:id="2783" w:name="_Toc29398754"/>
      <w:bookmarkStart w:id="2784" w:name="_Toc29399876"/>
      <w:bookmarkStart w:id="2785" w:name="_Toc36649886"/>
      <w:bookmarkStart w:id="2786" w:name="_Toc36655728"/>
      <w:bookmarkStart w:id="2787" w:name="_Toc44962031"/>
      <w:bookmarkStart w:id="2788" w:name="_Toc50983694"/>
      <w:bookmarkStart w:id="2789" w:name="_Toc50985865"/>
      <w:bookmarkStart w:id="2790" w:name="_Toc57113095"/>
      <w:bookmarkStart w:id="2791" w:name="_Toc146300328"/>
      <w:r w:rsidRPr="0046266F">
        <w:t>14.2.4.1</w:t>
      </w:r>
      <w:r w:rsidRPr="0046266F">
        <w:tab/>
        <w:t>Initial conditions</w:t>
      </w:r>
      <w:bookmarkEnd w:id="2781"/>
      <w:bookmarkEnd w:id="2782"/>
      <w:bookmarkEnd w:id="2783"/>
      <w:bookmarkEnd w:id="2784"/>
      <w:bookmarkEnd w:id="2785"/>
      <w:bookmarkEnd w:id="2786"/>
      <w:bookmarkEnd w:id="2787"/>
      <w:bookmarkEnd w:id="2788"/>
      <w:bookmarkEnd w:id="2789"/>
      <w:bookmarkEnd w:id="2790"/>
      <w:bookmarkEnd w:id="2791"/>
    </w:p>
    <w:p w14:paraId="45980B70" w14:textId="77777777" w:rsidR="00BD7469" w:rsidRPr="0046266F" w:rsidRDefault="00BD7469" w:rsidP="00BD7469">
      <w:r w:rsidRPr="0046266F">
        <w:t>The UE is configured to request the use of eDRX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lastRenderedPageBreak/>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r w:rsidRPr="0046266F">
              <w:rPr>
                <w:lang w:val="fr-FR"/>
              </w:rPr>
              <w:t>Hex</w:t>
            </w:r>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eDRX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2" w:name="_Toc10739251"/>
      <w:bookmarkStart w:id="2793" w:name="_Toc20397103"/>
      <w:bookmarkStart w:id="2794" w:name="_Toc29398755"/>
      <w:bookmarkStart w:id="2795" w:name="_Toc29399877"/>
      <w:bookmarkStart w:id="2796" w:name="_Toc36649887"/>
      <w:bookmarkStart w:id="2797" w:name="_Toc36655729"/>
      <w:bookmarkStart w:id="2798" w:name="_Toc44962032"/>
      <w:bookmarkStart w:id="2799" w:name="_Toc50983695"/>
      <w:bookmarkStart w:id="2800" w:name="_Toc50985866"/>
      <w:bookmarkStart w:id="2801" w:name="_Toc57113096"/>
      <w:bookmarkStart w:id="2802" w:name="_Toc146300329"/>
      <w:r w:rsidRPr="0046266F">
        <w:t>14.2.5</w:t>
      </w:r>
      <w:r w:rsidRPr="0046266F">
        <w:tab/>
        <w:t>Acceptance criteria</w:t>
      </w:r>
      <w:bookmarkEnd w:id="2792"/>
      <w:bookmarkEnd w:id="2793"/>
      <w:bookmarkEnd w:id="2794"/>
      <w:bookmarkEnd w:id="2795"/>
      <w:bookmarkEnd w:id="2796"/>
      <w:bookmarkEnd w:id="2797"/>
      <w:bookmarkEnd w:id="2798"/>
      <w:bookmarkEnd w:id="2799"/>
      <w:bookmarkEnd w:id="2800"/>
      <w:bookmarkEnd w:id="2801"/>
      <w:bookmarkEnd w:id="2802"/>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03" w:name="_Toc10739252"/>
      <w:bookmarkStart w:id="2804" w:name="_Toc20397104"/>
      <w:bookmarkStart w:id="2805" w:name="_Toc29398756"/>
      <w:bookmarkStart w:id="2806" w:name="_Toc29399878"/>
      <w:bookmarkStart w:id="2807" w:name="_Toc36649888"/>
      <w:bookmarkStart w:id="2808" w:name="_Toc36655730"/>
      <w:bookmarkStart w:id="2809" w:name="_Toc44962033"/>
      <w:bookmarkStart w:id="2810" w:name="_Toc50983696"/>
      <w:bookmarkStart w:id="2811" w:name="_Toc50985867"/>
      <w:bookmarkStart w:id="2812" w:name="_Toc57113097"/>
      <w:bookmarkStart w:id="2813" w:name="_Toc146300330"/>
      <w:r w:rsidRPr="0046266F">
        <w:t>14.3</w:t>
      </w:r>
      <w:r w:rsidRPr="0046266F">
        <w:tab/>
        <w:t>UICC interface during eDRX for E-UTRAN – UICC deactivation during eDRX</w:t>
      </w:r>
      <w:bookmarkEnd w:id="2803"/>
      <w:bookmarkEnd w:id="2804"/>
      <w:bookmarkEnd w:id="2805"/>
      <w:bookmarkEnd w:id="2806"/>
      <w:bookmarkEnd w:id="2807"/>
      <w:bookmarkEnd w:id="2808"/>
      <w:bookmarkEnd w:id="2809"/>
      <w:bookmarkEnd w:id="2810"/>
      <w:bookmarkEnd w:id="2811"/>
      <w:bookmarkEnd w:id="2812"/>
      <w:bookmarkEnd w:id="2813"/>
    </w:p>
    <w:p w14:paraId="2D33A8BF" w14:textId="77777777" w:rsidR="00BD7469" w:rsidRPr="0046266F" w:rsidRDefault="00BD7469" w:rsidP="00BD7469">
      <w:pPr>
        <w:pStyle w:val="Heading3"/>
      </w:pPr>
      <w:bookmarkStart w:id="2814" w:name="_Toc10739253"/>
      <w:bookmarkStart w:id="2815" w:name="_Toc20397105"/>
      <w:bookmarkStart w:id="2816" w:name="_Toc29398757"/>
      <w:bookmarkStart w:id="2817" w:name="_Toc29399879"/>
      <w:bookmarkStart w:id="2818" w:name="_Toc36649889"/>
      <w:bookmarkStart w:id="2819" w:name="_Toc36655731"/>
      <w:bookmarkStart w:id="2820" w:name="_Toc44962034"/>
      <w:bookmarkStart w:id="2821" w:name="_Toc50983697"/>
      <w:bookmarkStart w:id="2822" w:name="_Toc50985868"/>
      <w:bookmarkStart w:id="2823" w:name="_Toc57113098"/>
      <w:bookmarkStart w:id="2824" w:name="_Toc146300331"/>
      <w:r w:rsidRPr="0046266F">
        <w:t>14.3.1</w:t>
      </w:r>
      <w:r w:rsidRPr="0046266F">
        <w:tab/>
        <w:t>Definition and applicability</w:t>
      </w:r>
      <w:bookmarkEnd w:id="2814"/>
      <w:bookmarkEnd w:id="2815"/>
      <w:bookmarkEnd w:id="2816"/>
      <w:bookmarkEnd w:id="2817"/>
      <w:bookmarkEnd w:id="2818"/>
      <w:bookmarkEnd w:id="2819"/>
      <w:bookmarkEnd w:id="2820"/>
      <w:bookmarkEnd w:id="2821"/>
      <w:bookmarkEnd w:id="2822"/>
      <w:bookmarkEnd w:id="2823"/>
      <w:bookmarkEnd w:id="2824"/>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25" w:name="_Toc10739254"/>
      <w:bookmarkStart w:id="2826" w:name="_Toc20397106"/>
      <w:bookmarkStart w:id="2827" w:name="_Toc29398758"/>
      <w:bookmarkStart w:id="2828" w:name="_Toc29399880"/>
      <w:bookmarkStart w:id="2829" w:name="_Toc36649890"/>
      <w:bookmarkStart w:id="2830" w:name="_Toc36655732"/>
      <w:bookmarkStart w:id="2831" w:name="_Toc44962035"/>
      <w:bookmarkStart w:id="2832" w:name="_Toc50983698"/>
      <w:bookmarkStart w:id="2833" w:name="_Toc50985869"/>
      <w:bookmarkStart w:id="2834" w:name="_Toc57113099"/>
      <w:bookmarkStart w:id="2835" w:name="_Toc146300332"/>
      <w:r w:rsidRPr="0046266F">
        <w:t>14.3.2</w:t>
      </w:r>
      <w:r w:rsidRPr="0046266F">
        <w:tab/>
        <w:t>Conformance requirement</w:t>
      </w:r>
      <w:bookmarkEnd w:id="2825"/>
      <w:bookmarkEnd w:id="2826"/>
      <w:bookmarkEnd w:id="2827"/>
      <w:bookmarkEnd w:id="2828"/>
      <w:bookmarkEnd w:id="2829"/>
      <w:bookmarkEnd w:id="2830"/>
      <w:bookmarkEnd w:id="2831"/>
      <w:bookmarkEnd w:id="2832"/>
      <w:bookmarkEnd w:id="2833"/>
      <w:bookmarkEnd w:id="2834"/>
      <w:bookmarkEnd w:id="2835"/>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lastRenderedPageBreak/>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36" w:name="_Toc10739255"/>
      <w:bookmarkStart w:id="2837" w:name="_Toc20397107"/>
      <w:bookmarkStart w:id="2838" w:name="_Toc29398759"/>
      <w:bookmarkStart w:id="2839" w:name="_Toc29399881"/>
      <w:bookmarkStart w:id="2840" w:name="_Toc36649891"/>
      <w:bookmarkStart w:id="2841" w:name="_Toc36655733"/>
      <w:bookmarkStart w:id="2842" w:name="_Toc44962036"/>
      <w:bookmarkStart w:id="2843" w:name="_Toc50983699"/>
      <w:bookmarkStart w:id="2844" w:name="_Toc50985870"/>
      <w:bookmarkStart w:id="2845" w:name="_Toc57113100"/>
      <w:bookmarkStart w:id="2846" w:name="_Toc146300333"/>
      <w:r w:rsidRPr="0046266F">
        <w:t>14.3.3</w:t>
      </w:r>
      <w:r w:rsidRPr="0046266F">
        <w:tab/>
        <w:t>Test purpose</w:t>
      </w:r>
      <w:bookmarkEnd w:id="2836"/>
      <w:bookmarkEnd w:id="2837"/>
      <w:bookmarkEnd w:id="2838"/>
      <w:bookmarkEnd w:id="2839"/>
      <w:bookmarkEnd w:id="2840"/>
      <w:bookmarkEnd w:id="2841"/>
      <w:bookmarkEnd w:id="2842"/>
      <w:bookmarkEnd w:id="2843"/>
      <w:bookmarkEnd w:id="2844"/>
      <w:bookmarkEnd w:id="2845"/>
      <w:bookmarkEnd w:id="2846"/>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47" w:name="_Toc10739256"/>
      <w:bookmarkStart w:id="2848" w:name="_Toc20397108"/>
      <w:bookmarkStart w:id="2849" w:name="_Toc29398760"/>
      <w:bookmarkStart w:id="2850" w:name="_Toc29399882"/>
      <w:bookmarkStart w:id="2851" w:name="_Toc36649892"/>
      <w:bookmarkStart w:id="2852" w:name="_Toc36655734"/>
      <w:bookmarkStart w:id="2853" w:name="_Toc44962037"/>
      <w:bookmarkStart w:id="2854" w:name="_Toc50983700"/>
      <w:bookmarkStart w:id="2855" w:name="_Toc50985871"/>
      <w:bookmarkStart w:id="2856" w:name="_Toc57113101"/>
      <w:bookmarkStart w:id="2857" w:name="_Toc146300334"/>
      <w:r w:rsidRPr="0046266F">
        <w:t>14.3.4</w:t>
      </w:r>
      <w:r w:rsidRPr="0046266F">
        <w:tab/>
        <w:t>Method of test</w:t>
      </w:r>
      <w:bookmarkEnd w:id="2847"/>
      <w:bookmarkEnd w:id="2848"/>
      <w:bookmarkEnd w:id="2849"/>
      <w:bookmarkEnd w:id="2850"/>
      <w:bookmarkEnd w:id="2851"/>
      <w:bookmarkEnd w:id="2852"/>
      <w:bookmarkEnd w:id="2853"/>
      <w:bookmarkEnd w:id="2854"/>
      <w:bookmarkEnd w:id="2855"/>
      <w:bookmarkEnd w:id="2856"/>
      <w:bookmarkEnd w:id="2857"/>
    </w:p>
    <w:p w14:paraId="4A462786" w14:textId="77777777" w:rsidR="00BD7469" w:rsidRPr="0046266F" w:rsidRDefault="00BD7469" w:rsidP="00BD7469">
      <w:pPr>
        <w:pStyle w:val="Heading4"/>
      </w:pPr>
      <w:bookmarkStart w:id="2858" w:name="_Toc10739257"/>
      <w:bookmarkStart w:id="2859" w:name="_Toc20397109"/>
      <w:bookmarkStart w:id="2860" w:name="_Toc29398761"/>
      <w:bookmarkStart w:id="2861" w:name="_Toc29399883"/>
      <w:bookmarkStart w:id="2862" w:name="_Toc36649893"/>
      <w:bookmarkStart w:id="2863" w:name="_Toc36655735"/>
      <w:bookmarkStart w:id="2864" w:name="_Toc44962038"/>
      <w:bookmarkStart w:id="2865" w:name="_Toc50983701"/>
      <w:bookmarkStart w:id="2866" w:name="_Toc50985872"/>
      <w:bookmarkStart w:id="2867" w:name="_Toc57113102"/>
      <w:bookmarkStart w:id="2868" w:name="_Toc146300335"/>
      <w:r w:rsidRPr="0046266F">
        <w:t>14.3.4.1</w:t>
      </w:r>
      <w:r w:rsidRPr="0046266F">
        <w:tab/>
        <w:t>Initial conditions</w:t>
      </w:r>
      <w:bookmarkEnd w:id="2858"/>
      <w:bookmarkEnd w:id="2859"/>
      <w:bookmarkEnd w:id="2860"/>
      <w:bookmarkEnd w:id="2861"/>
      <w:bookmarkEnd w:id="2862"/>
      <w:bookmarkEnd w:id="2863"/>
      <w:bookmarkEnd w:id="2864"/>
      <w:bookmarkEnd w:id="2865"/>
      <w:bookmarkEnd w:id="2866"/>
      <w:bookmarkEnd w:id="2867"/>
      <w:bookmarkEnd w:id="2868"/>
    </w:p>
    <w:p w14:paraId="0067104F" w14:textId="77777777" w:rsidR="00BD7469" w:rsidRPr="0046266F" w:rsidRDefault="00BD7469" w:rsidP="00BD7469">
      <w:r w:rsidRPr="0046266F">
        <w:t>The UE is configured to request the use of eDRX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r w:rsidRPr="0046266F">
              <w:rPr>
                <w:lang w:val="fr-FR"/>
              </w:rPr>
              <w:t>Hex</w:t>
            </w:r>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69" w:name="_Toc10739258"/>
      <w:bookmarkStart w:id="2870" w:name="_Toc20397110"/>
      <w:bookmarkStart w:id="2871" w:name="_Toc29398762"/>
      <w:bookmarkStart w:id="2872" w:name="_Toc29399884"/>
      <w:bookmarkStart w:id="2873" w:name="_Toc36649894"/>
      <w:bookmarkStart w:id="2874" w:name="_Toc36655736"/>
      <w:bookmarkStart w:id="2875" w:name="_Toc44962039"/>
      <w:bookmarkStart w:id="2876" w:name="_Toc50983702"/>
      <w:bookmarkStart w:id="2877" w:name="_Toc50985873"/>
      <w:bookmarkStart w:id="2878" w:name="_Toc57113103"/>
      <w:bookmarkStart w:id="2879" w:name="_Toc146300336"/>
      <w:r w:rsidRPr="0046266F">
        <w:lastRenderedPageBreak/>
        <w:t>14.3.4.2</w:t>
      </w:r>
      <w:r w:rsidRPr="0046266F">
        <w:tab/>
        <w:t>Procedure</w:t>
      </w:r>
      <w:bookmarkEnd w:id="2869"/>
      <w:bookmarkEnd w:id="2870"/>
      <w:bookmarkEnd w:id="2871"/>
      <w:bookmarkEnd w:id="2872"/>
      <w:bookmarkEnd w:id="2873"/>
      <w:bookmarkEnd w:id="2874"/>
      <w:bookmarkEnd w:id="2875"/>
      <w:bookmarkEnd w:id="2876"/>
      <w:bookmarkEnd w:id="2877"/>
      <w:bookmarkEnd w:id="2878"/>
      <w:bookmarkEnd w:id="2879"/>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 Idle eDRX.</w:t>
      </w:r>
    </w:p>
    <w:p w14:paraId="0DBDFA9B" w14:textId="72275AD7" w:rsidR="00BD7469" w:rsidRPr="0046266F" w:rsidRDefault="00BD7469" w:rsidP="00BD7469">
      <w:pPr>
        <w:ind w:left="568" w:hanging="284"/>
      </w:pPr>
      <w:r w:rsidRPr="0046266F">
        <w:t xml:space="preserve">f) 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0" w:name="_Toc10739259"/>
      <w:bookmarkStart w:id="2881" w:name="_Toc20397111"/>
      <w:bookmarkStart w:id="2882" w:name="_Toc29398763"/>
      <w:bookmarkStart w:id="2883" w:name="_Toc29399885"/>
      <w:bookmarkStart w:id="2884" w:name="_Toc36649895"/>
      <w:bookmarkStart w:id="2885" w:name="_Toc36655737"/>
      <w:bookmarkStart w:id="2886" w:name="_Toc44962040"/>
      <w:bookmarkStart w:id="2887" w:name="_Toc50983703"/>
      <w:bookmarkStart w:id="2888" w:name="_Toc50985874"/>
      <w:bookmarkStart w:id="2889" w:name="_Toc57113104"/>
      <w:bookmarkStart w:id="2890" w:name="_Toc146300337"/>
      <w:r w:rsidRPr="0046266F">
        <w:t>14.3.5</w:t>
      </w:r>
      <w:r w:rsidRPr="0046266F">
        <w:tab/>
        <w:t>Acceptance criteria</w:t>
      </w:r>
      <w:bookmarkEnd w:id="2880"/>
      <w:bookmarkEnd w:id="2881"/>
      <w:bookmarkEnd w:id="2882"/>
      <w:bookmarkEnd w:id="2883"/>
      <w:bookmarkEnd w:id="2884"/>
      <w:bookmarkEnd w:id="2885"/>
      <w:bookmarkEnd w:id="2886"/>
      <w:bookmarkEnd w:id="2887"/>
      <w:bookmarkEnd w:id="2888"/>
      <w:bookmarkEnd w:id="2889"/>
      <w:bookmarkEnd w:id="2890"/>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1" w:name="_Toc10739260"/>
      <w:bookmarkStart w:id="2892" w:name="_Toc20397112"/>
      <w:bookmarkStart w:id="2893" w:name="_Toc29398764"/>
      <w:bookmarkStart w:id="2894" w:name="_Toc29399886"/>
      <w:bookmarkStart w:id="2895" w:name="_Toc36649896"/>
      <w:bookmarkStart w:id="2896" w:name="_Toc36655738"/>
      <w:bookmarkStart w:id="2897" w:name="_Toc44962041"/>
      <w:bookmarkStart w:id="2898" w:name="_Toc50983704"/>
      <w:bookmarkStart w:id="2899" w:name="_Toc50985875"/>
      <w:bookmarkStart w:id="2900" w:name="_Toc57113105"/>
    </w:p>
    <w:p w14:paraId="34E698DF" w14:textId="4D8ECE2B" w:rsidR="00C168B2" w:rsidRPr="0046266F" w:rsidRDefault="00BD7469" w:rsidP="00BD7469">
      <w:pPr>
        <w:pStyle w:val="Heading2"/>
      </w:pPr>
      <w:bookmarkStart w:id="2901" w:name="_Toc146300338"/>
      <w:r w:rsidRPr="0046266F">
        <w:t>14.4</w:t>
      </w:r>
      <w:r w:rsidRPr="0046266F">
        <w:tab/>
        <w:t>UICC interface during eDRX for E-UTRAN– SUSPEND UICC</w:t>
      </w:r>
      <w:bookmarkStart w:id="2902" w:name="_Toc10739261"/>
      <w:bookmarkStart w:id="2903" w:name="_Toc20397113"/>
      <w:bookmarkStart w:id="2904" w:name="_Toc29398765"/>
      <w:bookmarkStart w:id="2905" w:name="_Toc29399887"/>
      <w:bookmarkStart w:id="2906" w:name="_Toc36649897"/>
      <w:bookmarkStart w:id="2907" w:name="_Toc36655739"/>
      <w:bookmarkStart w:id="2908" w:name="_Toc44962042"/>
      <w:bookmarkStart w:id="2909" w:name="_Toc50983705"/>
      <w:bookmarkStart w:id="2910" w:name="_Toc50985876"/>
      <w:bookmarkStart w:id="2911" w:name="_Toc57113106"/>
      <w:bookmarkEnd w:id="2891"/>
      <w:bookmarkEnd w:id="2892"/>
      <w:bookmarkEnd w:id="2893"/>
      <w:bookmarkEnd w:id="2894"/>
      <w:bookmarkEnd w:id="2895"/>
      <w:bookmarkEnd w:id="2896"/>
      <w:bookmarkEnd w:id="2897"/>
      <w:bookmarkEnd w:id="2898"/>
      <w:bookmarkEnd w:id="2899"/>
      <w:bookmarkEnd w:id="2900"/>
      <w:bookmarkEnd w:id="2901"/>
    </w:p>
    <w:p w14:paraId="17BE2608" w14:textId="0D837570" w:rsidR="00BD7469" w:rsidRPr="0046266F" w:rsidRDefault="00BD7469" w:rsidP="00BD7469">
      <w:pPr>
        <w:pStyle w:val="Heading3"/>
      </w:pPr>
      <w:bookmarkStart w:id="2912" w:name="_Toc146300339"/>
      <w:r w:rsidRPr="0046266F">
        <w:t>14.4.1</w:t>
      </w:r>
      <w:r w:rsidRPr="0046266F">
        <w:tab/>
        <w:t>Definition and applicability</w:t>
      </w:r>
      <w:bookmarkEnd w:id="2902"/>
      <w:bookmarkEnd w:id="2903"/>
      <w:bookmarkEnd w:id="2904"/>
      <w:bookmarkEnd w:id="2905"/>
      <w:bookmarkEnd w:id="2906"/>
      <w:bookmarkEnd w:id="2907"/>
      <w:bookmarkEnd w:id="2908"/>
      <w:bookmarkEnd w:id="2909"/>
      <w:bookmarkEnd w:id="2910"/>
      <w:bookmarkEnd w:id="2911"/>
      <w:bookmarkEnd w:id="2912"/>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13" w:name="_Toc10739262"/>
      <w:bookmarkStart w:id="2914" w:name="_Toc20397114"/>
      <w:bookmarkStart w:id="2915" w:name="_Toc29398766"/>
      <w:bookmarkStart w:id="2916" w:name="_Toc29399888"/>
      <w:bookmarkStart w:id="2917" w:name="_Toc36649898"/>
      <w:bookmarkStart w:id="2918" w:name="_Toc36655740"/>
      <w:bookmarkStart w:id="2919" w:name="_Toc44962043"/>
      <w:bookmarkStart w:id="2920" w:name="_Toc50983706"/>
      <w:bookmarkStart w:id="2921" w:name="_Toc50985877"/>
      <w:bookmarkStart w:id="2922" w:name="_Toc57113107"/>
      <w:bookmarkStart w:id="2923" w:name="_Toc146300340"/>
      <w:r w:rsidRPr="0046266F">
        <w:t>14.4.2</w:t>
      </w:r>
      <w:r w:rsidRPr="0046266F">
        <w:tab/>
        <w:t>Conformance requirement</w:t>
      </w:r>
      <w:bookmarkEnd w:id="2913"/>
      <w:bookmarkEnd w:id="2914"/>
      <w:bookmarkEnd w:id="2915"/>
      <w:bookmarkEnd w:id="2916"/>
      <w:bookmarkEnd w:id="2917"/>
      <w:bookmarkEnd w:id="2918"/>
      <w:bookmarkEnd w:id="2919"/>
      <w:bookmarkEnd w:id="2920"/>
      <w:bookmarkEnd w:id="2921"/>
      <w:bookmarkEnd w:id="2922"/>
      <w:bookmarkEnd w:id="2923"/>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24" w:name="_Toc10739263"/>
      <w:bookmarkStart w:id="2925" w:name="_Toc20397115"/>
      <w:bookmarkStart w:id="2926" w:name="_Toc29398767"/>
      <w:bookmarkStart w:id="2927" w:name="_Toc29399889"/>
      <w:bookmarkStart w:id="2928" w:name="_Toc36649899"/>
      <w:bookmarkStart w:id="2929" w:name="_Toc36655741"/>
      <w:bookmarkStart w:id="2930" w:name="_Toc44962044"/>
      <w:bookmarkStart w:id="2931" w:name="_Toc50983707"/>
      <w:bookmarkStart w:id="2932" w:name="_Toc50985878"/>
      <w:bookmarkStart w:id="2933" w:name="_Toc57113108"/>
      <w:bookmarkStart w:id="2934" w:name="_Toc146300341"/>
      <w:r w:rsidRPr="0046266F">
        <w:lastRenderedPageBreak/>
        <w:t>14.4.3</w:t>
      </w:r>
      <w:r w:rsidRPr="0046266F">
        <w:tab/>
        <w:t>Test purpose</w:t>
      </w:r>
      <w:bookmarkEnd w:id="2924"/>
      <w:bookmarkEnd w:id="2925"/>
      <w:bookmarkEnd w:id="2926"/>
      <w:bookmarkEnd w:id="2927"/>
      <w:bookmarkEnd w:id="2928"/>
      <w:bookmarkEnd w:id="2929"/>
      <w:bookmarkEnd w:id="2930"/>
      <w:bookmarkEnd w:id="2931"/>
      <w:bookmarkEnd w:id="2932"/>
      <w:bookmarkEnd w:id="2933"/>
      <w:bookmarkEnd w:id="2934"/>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35" w:name="_Toc10739264"/>
      <w:bookmarkStart w:id="2936" w:name="_Toc20397116"/>
      <w:bookmarkStart w:id="2937" w:name="_Toc29398768"/>
      <w:bookmarkStart w:id="2938" w:name="_Toc29399890"/>
      <w:bookmarkStart w:id="2939" w:name="_Toc36649900"/>
      <w:bookmarkStart w:id="2940" w:name="_Toc36655742"/>
      <w:bookmarkStart w:id="2941" w:name="_Toc44962045"/>
      <w:bookmarkStart w:id="2942" w:name="_Toc50983708"/>
      <w:bookmarkStart w:id="2943" w:name="_Toc50985879"/>
      <w:bookmarkStart w:id="2944" w:name="_Toc57113109"/>
      <w:bookmarkStart w:id="2945" w:name="_Toc146300342"/>
      <w:r w:rsidRPr="0046266F">
        <w:t>14.4.4</w:t>
      </w:r>
      <w:r w:rsidRPr="0046266F">
        <w:tab/>
        <w:t>Method of test</w:t>
      </w:r>
      <w:bookmarkEnd w:id="2935"/>
      <w:bookmarkEnd w:id="2936"/>
      <w:bookmarkEnd w:id="2937"/>
      <w:bookmarkEnd w:id="2938"/>
      <w:bookmarkEnd w:id="2939"/>
      <w:bookmarkEnd w:id="2940"/>
      <w:bookmarkEnd w:id="2941"/>
      <w:bookmarkEnd w:id="2942"/>
      <w:bookmarkEnd w:id="2943"/>
      <w:bookmarkEnd w:id="2944"/>
      <w:bookmarkEnd w:id="2945"/>
    </w:p>
    <w:p w14:paraId="4253171F" w14:textId="77777777" w:rsidR="00BD7469" w:rsidRPr="0046266F" w:rsidRDefault="00BD7469" w:rsidP="00BD7469">
      <w:pPr>
        <w:pStyle w:val="Heading4"/>
      </w:pPr>
      <w:bookmarkStart w:id="2946" w:name="_Toc10739265"/>
      <w:bookmarkStart w:id="2947" w:name="_Toc20397117"/>
      <w:bookmarkStart w:id="2948" w:name="_Toc29398769"/>
      <w:bookmarkStart w:id="2949" w:name="_Toc29399891"/>
      <w:bookmarkStart w:id="2950" w:name="_Toc36649901"/>
      <w:bookmarkStart w:id="2951" w:name="_Toc36655743"/>
      <w:bookmarkStart w:id="2952" w:name="_Toc44962046"/>
      <w:bookmarkStart w:id="2953" w:name="_Toc50983709"/>
      <w:bookmarkStart w:id="2954" w:name="_Toc50985880"/>
      <w:bookmarkStart w:id="2955" w:name="_Toc57113110"/>
      <w:bookmarkStart w:id="2956" w:name="_Toc146300343"/>
      <w:r w:rsidRPr="0046266F">
        <w:t>14.4.4.1</w:t>
      </w:r>
      <w:r w:rsidRPr="0046266F">
        <w:tab/>
        <w:t>Initial conditions</w:t>
      </w:r>
      <w:bookmarkEnd w:id="2946"/>
      <w:bookmarkEnd w:id="2947"/>
      <w:bookmarkEnd w:id="2948"/>
      <w:bookmarkEnd w:id="2949"/>
      <w:bookmarkEnd w:id="2950"/>
      <w:bookmarkEnd w:id="2951"/>
      <w:bookmarkEnd w:id="2952"/>
      <w:bookmarkEnd w:id="2953"/>
      <w:bookmarkEnd w:id="2954"/>
      <w:bookmarkEnd w:id="2955"/>
      <w:bookmarkEnd w:id="2956"/>
    </w:p>
    <w:p w14:paraId="08AADAEE" w14:textId="77777777" w:rsidR="00BD7469" w:rsidRPr="0046266F" w:rsidRDefault="00BD7469" w:rsidP="00BD7469">
      <w:r w:rsidRPr="0046266F">
        <w:t>The UE is configured to request the use of eDRX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r w:rsidRPr="0046266F">
              <w:rPr>
                <w:lang w:val="fr-FR"/>
              </w:rPr>
              <w:t>Hex</w:t>
            </w:r>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lastRenderedPageBreak/>
        <w:t>The PIN of the USIM is enabled and verified.</w:t>
      </w:r>
    </w:p>
    <w:p w14:paraId="5D20AB9C" w14:textId="77777777" w:rsidR="00BD7469" w:rsidRPr="0046266F" w:rsidRDefault="00BD7469" w:rsidP="00BD7469">
      <w:pPr>
        <w:pStyle w:val="Heading4"/>
      </w:pPr>
      <w:bookmarkStart w:id="2957" w:name="_Toc10739266"/>
      <w:bookmarkStart w:id="2958" w:name="_Toc20397118"/>
      <w:bookmarkStart w:id="2959" w:name="_Toc29398770"/>
      <w:bookmarkStart w:id="2960" w:name="_Toc29399892"/>
      <w:bookmarkStart w:id="2961" w:name="_Toc36649902"/>
      <w:bookmarkStart w:id="2962" w:name="_Toc36655744"/>
      <w:bookmarkStart w:id="2963" w:name="_Toc44962047"/>
      <w:bookmarkStart w:id="2964" w:name="_Toc50983710"/>
      <w:bookmarkStart w:id="2965" w:name="_Toc50985881"/>
      <w:bookmarkStart w:id="2966" w:name="_Toc57113111"/>
      <w:bookmarkStart w:id="2967" w:name="_Toc146300344"/>
      <w:r w:rsidRPr="0046266F">
        <w:t>14.4.4.2</w:t>
      </w:r>
      <w:r w:rsidRPr="0046266F">
        <w:tab/>
        <w:t>Procedure</w:t>
      </w:r>
      <w:bookmarkEnd w:id="2957"/>
      <w:bookmarkEnd w:id="2958"/>
      <w:bookmarkEnd w:id="2959"/>
      <w:bookmarkEnd w:id="2960"/>
      <w:bookmarkEnd w:id="2961"/>
      <w:bookmarkEnd w:id="2962"/>
      <w:bookmarkEnd w:id="2963"/>
      <w:bookmarkEnd w:id="2964"/>
      <w:bookmarkEnd w:id="2965"/>
      <w:bookmarkEnd w:id="2966"/>
      <w:bookmarkEnd w:id="2967"/>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eDRX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to the UE using the S-TMSI in a valid paging occasion within the PTW of the paging Hyperframes as per Idle eDRX.</w:t>
      </w:r>
    </w:p>
    <w:p w14:paraId="76B92AC5" w14:textId="1FC81827" w:rsidR="00BD7469" w:rsidRPr="0046266F" w:rsidRDefault="00BD7469" w:rsidP="00D5281E">
      <w:pPr>
        <w:pStyle w:val="B1"/>
      </w:pPr>
      <w:r w:rsidRPr="0046266F">
        <w:t>h)</w:t>
      </w:r>
      <w:r w:rsidR="00D5281E" w:rsidRPr="0046266F">
        <w:tab/>
      </w:r>
      <w:r w:rsidRPr="0046266F">
        <w:t xml:space="preserve">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r w:rsidRPr="0046266F">
        <w:t>i)</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68" w:name="_Toc10739267"/>
      <w:bookmarkStart w:id="2969" w:name="_Toc20397119"/>
      <w:bookmarkStart w:id="2970" w:name="_Toc29398771"/>
      <w:bookmarkStart w:id="2971" w:name="_Toc29399893"/>
      <w:bookmarkStart w:id="2972" w:name="_Toc36649903"/>
      <w:bookmarkStart w:id="2973" w:name="_Toc36655745"/>
      <w:bookmarkStart w:id="2974" w:name="_Toc44962048"/>
      <w:bookmarkStart w:id="2975" w:name="_Toc50983711"/>
      <w:bookmarkStart w:id="2976" w:name="_Toc50985882"/>
      <w:bookmarkStart w:id="2977" w:name="_Toc57113112"/>
      <w:bookmarkStart w:id="2978" w:name="_Toc146300345"/>
      <w:r w:rsidRPr="0046266F">
        <w:t>14.4.5</w:t>
      </w:r>
      <w:r w:rsidRPr="0046266F">
        <w:tab/>
        <w:t>Acceptance criteria</w:t>
      </w:r>
      <w:bookmarkEnd w:id="2968"/>
      <w:bookmarkEnd w:id="2969"/>
      <w:bookmarkEnd w:id="2970"/>
      <w:bookmarkEnd w:id="2971"/>
      <w:bookmarkEnd w:id="2972"/>
      <w:bookmarkEnd w:id="2973"/>
      <w:bookmarkEnd w:id="2974"/>
      <w:bookmarkEnd w:id="2975"/>
      <w:bookmarkEnd w:id="2976"/>
      <w:bookmarkEnd w:id="2977"/>
      <w:bookmarkEnd w:id="2978"/>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79" w:name="_Toc50983712"/>
      <w:bookmarkStart w:id="2980" w:name="_Toc50985883"/>
      <w:bookmarkStart w:id="2981" w:name="_Toc57113113"/>
      <w:bookmarkStart w:id="2982" w:name="_Toc146300346"/>
      <w:r w:rsidRPr="0046266F">
        <w:t>15</w:t>
      </w:r>
      <w:r w:rsidRPr="0046266F">
        <w:tab/>
        <w:t>Authentication procedure and NAS security context handling for 5G</w:t>
      </w:r>
      <w:bookmarkEnd w:id="2979"/>
      <w:bookmarkEnd w:id="2980"/>
      <w:bookmarkEnd w:id="2981"/>
      <w:bookmarkEnd w:id="2982"/>
    </w:p>
    <w:p w14:paraId="3612E7E5" w14:textId="77777777" w:rsidR="00D5281E" w:rsidRPr="0046266F" w:rsidRDefault="00D5281E" w:rsidP="00F4792E">
      <w:pPr>
        <w:pStyle w:val="Heading2"/>
      </w:pPr>
      <w:bookmarkStart w:id="2983" w:name="_Toc36655746"/>
      <w:bookmarkStart w:id="2984" w:name="_Toc44962049"/>
      <w:bookmarkStart w:id="2985" w:name="_Toc50983713"/>
      <w:bookmarkStart w:id="2986" w:name="_Toc50985884"/>
      <w:bookmarkStart w:id="2987" w:name="_Toc57113114"/>
      <w:bookmarkStart w:id="2988" w:name="_Toc146300347"/>
      <w:r w:rsidRPr="0046266F">
        <w:t>15.1</w:t>
      </w:r>
      <w:r w:rsidRPr="0046266F">
        <w:tab/>
        <w:t>Authentication procedure for EAP-AKA'</w:t>
      </w:r>
      <w:bookmarkEnd w:id="2983"/>
      <w:bookmarkEnd w:id="2984"/>
      <w:bookmarkEnd w:id="2985"/>
      <w:bookmarkEnd w:id="2986"/>
      <w:bookmarkEnd w:id="2987"/>
      <w:bookmarkEnd w:id="2988"/>
    </w:p>
    <w:p w14:paraId="6A66AEAD" w14:textId="77777777" w:rsidR="00C168B2" w:rsidRPr="0046266F" w:rsidRDefault="001D5739" w:rsidP="001D5739">
      <w:pPr>
        <w:pStyle w:val="Heading3"/>
      </w:pPr>
      <w:bookmarkStart w:id="2989" w:name="_Toc44962050"/>
      <w:bookmarkStart w:id="2990" w:name="_Toc50983714"/>
      <w:bookmarkStart w:id="2991" w:name="_Toc50985885"/>
      <w:bookmarkStart w:id="2992" w:name="_Toc57113115"/>
      <w:bookmarkStart w:id="2993" w:name="_Toc146300348"/>
      <w:bookmarkStart w:id="2994" w:name="_Toc36655747"/>
      <w:bookmarkStart w:id="2995" w:name="_Toc36655751"/>
      <w:r w:rsidRPr="0046266F">
        <w:t>15.1.1</w:t>
      </w:r>
      <w:r w:rsidRPr="0046266F">
        <w:tab/>
        <w:t>Authentication procedure for EAP-AKA' - Authentication is successful</w:t>
      </w:r>
      <w:bookmarkStart w:id="2996" w:name="_Toc517476896"/>
      <w:bookmarkStart w:id="2997" w:name="_Toc502364631"/>
      <w:bookmarkStart w:id="2998" w:name="_Toc44962051"/>
      <w:bookmarkStart w:id="2999" w:name="_Toc50983715"/>
      <w:bookmarkStart w:id="3000" w:name="_Toc50985886"/>
      <w:bookmarkStart w:id="3001" w:name="_Toc57113116"/>
      <w:bookmarkStart w:id="3002" w:name="_Hlk722478"/>
      <w:bookmarkEnd w:id="2989"/>
      <w:bookmarkEnd w:id="2990"/>
      <w:bookmarkEnd w:id="2991"/>
      <w:bookmarkEnd w:id="2992"/>
      <w:bookmarkEnd w:id="2993"/>
    </w:p>
    <w:p w14:paraId="1855F37B" w14:textId="00480216" w:rsidR="001D5739" w:rsidRPr="0046266F" w:rsidRDefault="001D5739" w:rsidP="001D5739">
      <w:pPr>
        <w:pStyle w:val="Heading4"/>
      </w:pPr>
      <w:bookmarkStart w:id="3003" w:name="_Toc146300349"/>
      <w:r w:rsidRPr="0046266F">
        <w:t>15.1.1.1</w:t>
      </w:r>
      <w:r w:rsidRPr="0046266F">
        <w:tab/>
        <w:t>Definition and applicability</w:t>
      </w:r>
      <w:bookmarkEnd w:id="2996"/>
      <w:bookmarkEnd w:id="2997"/>
      <w:bookmarkEnd w:id="2998"/>
      <w:bookmarkEnd w:id="2999"/>
      <w:bookmarkEnd w:id="3000"/>
      <w:bookmarkEnd w:id="3001"/>
      <w:bookmarkEnd w:id="3003"/>
    </w:p>
    <w:p w14:paraId="346A80D6" w14:textId="77777777" w:rsidR="001D5739" w:rsidRPr="0046266F" w:rsidRDefault="001D5739" w:rsidP="001D5739">
      <w:bookmarkStart w:id="3004" w:name="_Hlk9856563"/>
      <w:bookmarkStart w:id="3005"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04"/>
      <w:r w:rsidRPr="0046266F">
        <w:t>The UE and the AMF shall support the EAP based primary authentication and key agreement procedure.</w:t>
      </w:r>
    </w:p>
    <w:p w14:paraId="74DD72B2" w14:textId="77777777" w:rsidR="001D5739" w:rsidRPr="0046266F" w:rsidRDefault="001D5739" w:rsidP="001D5739">
      <w:r w:rsidRPr="0046266F">
        <w:lastRenderedPageBreak/>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06" w:name="_Hlk7020179"/>
      <w:bookmarkStart w:id="3007" w:name="_Hlk9856617"/>
      <w:r w:rsidRPr="0046266F">
        <w:t xml:space="preserve">The 5G NAS security context parameters from a full native 5G NAS security context shall be stored on the USIM if the corresponding file is present on the USIM </w:t>
      </w:r>
      <w:bookmarkEnd w:id="3006"/>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07"/>
      <w:r w:rsidRPr="0046266F">
        <w:t>.</w:t>
      </w:r>
    </w:p>
    <w:p w14:paraId="387B4C29" w14:textId="77777777" w:rsidR="001D5739" w:rsidRPr="0046266F" w:rsidRDefault="001D5739" w:rsidP="001D5739">
      <w:pPr>
        <w:pStyle w:val="Heading4"/>
      </w:pPr>
      <w:bookmarkStart w:id="3008" w:name="_Toc517476897"/>
      <w:bookmarkStart w:id="3009" w:name="_Toc502364632"/>
      <w:bookmarkStart w:id="3010" w:name="_Toc44962052"/>
      <w:bookmarkStart w:id="3011" w:name="_Toc50983716"/>
      <w:bookmarkStart w:id="3012" w:name="_Toc50985887"/>
      <w:bookmarkStart w:id="3013" w:name="_Toc57113117"/>
      <w:bookmarkStart w:id="3014" w:name="_Toc146300350"/>
      <w:bookmarkEnd w:id="3005"/>
      <w:r w:rsidRPr="0046266F">
        <w:t>15.1.1.2</w:t>
      </w:r>
      <w:r w:rsidRPr="0046266F">
        <w:tab/>
        <w:t>Conformance requirement</w:t>
      </w:r>
      <w:bookmarkEnd w:id="3008"/>
      <w:bookmarkEnd w:id="3009"/>
      <w:bookmarkEnd w:id="3010"/>
      <w:bookmarkEnd w:id="3011"/>
      <w:bookmarkEnd w:id="3012"/>
      <w:bookmarkEnd w:id="3013"/>
      <w:bookmarkEnd w:id="3014"/>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15" w:name="_Hlk9856895"/>
      <w:bookmarkStart w:id="3016" w:name="_Hlk10542551"/>
      <w:r w:rsidRPr="0046266F">
        <w:t xml:space="preserve">The ME shall forward the RAND and AUTN received in </w:t>
      </w:r>
      <w:bookmarkEnd w:id="3015"/>
      <w:r w:rsidRPr="0046266F">
        <w:t xml:space="preserve">EAP message IE with EAP-request/AKA'-challenge within the </w:t>
      </w:r>
      <w:r w:rsidRPr="0046266F">
        <w:rPr>
          <w:i/>
        </w:rPr>
        <w:t>AUTHENTICATION REQUEST</w:t>
      </w:r>
      <w:r w:rsidRPr="0046266F">
        <w:t xml:space="preserve"> message to the USIM</w:t>
      </w:r>
      <w:bookmarkEnd w:id="3016"/>
      <w:r w:rsidRPr="0046266F">
        <w:t>.</w:t>
      </w:r>
    </w:p>
    <w:p w14:paraId="15A541C0" w14:textId="24D33CCE" w:rsidR="001D5739" w:rsidRPr="0046266F" w:rsidRDefault="001D5739" w:rsidP="001D5739">
      <w:r w:rsidRPr="0046266F">
        <w:t>3)</w:t>
      </w:r>
      <w:r w:rsidRPr="0046266F">
        <w:tab/>
        <w:t xml:space="preserve">The ME shall </w:t>
      </w:r>
      <w:bookmarkStart w:id="3017" w:name="_Hlk9873740"/>
      <w:r w:rsidRPr="0046266F">
        <w:t xml:space="preserve">return the EAP message IE with EAP-response/AKA'-challenge in </w:t>
      </w:r>
      <w:r w:rsidRPr="0046266F">
        <w:rPr>
          <w:i/>
        </w:rPr>
        <w:t>AUTHENTICATION RESPONSE</w:t>
      </w:r>
      <w:r w:rsidRPr="0046266F">
        <w:t xml:space="preserve"> message</w:t>
      </w:r>
      <w:bookmarkEnd w:id="3017"/>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18" w:name="_Hlk9856715"/>
      <w:r w:rsidRPr="001E7C0C">
        <w:t>the 5G NAS security context parameters shall be stored on the USIM if the corresponding file is present on the USIM</w:t>
      </w:r>
      <w:bookmarkEnd w:id="3018"/>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19" w:name="_Hlk9856738"/>
      <w:r w:rsidRPr="0046266F">
        <w:t xml:space="preserve">If service n°122 is "available", the ME shall </w:t>
      </w:r>
      <w:bookmarkStart w:id="3020"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1" w:name="_Hlk789612"/>
      <w:r w:rsidRPr="0046266F">
        <w:t>EF</w:t>
      </w:r>
      <w:r w:rsidRPr="0046266F">
        <w:rPr>
          <w:vertAlign w:val="subscript"/>
        </w:rPr>
        <w:t>5GS3GPPNSC</w:t>
      </w:r>
      <w:bookmarkEnd w:id="3021"/>
      <w:r w:rsidRPr="0046266F">
        <w:t xml:space="preserve"> on the </w:t>
      </w:r>
      <w:bookmarkEnd w:id="3020"/>
      <w:r w:rsidRPr="0046266F">
        <w:t>USIM.</w:t>
      </w:r>
      <w:bookmarkEnd w:id="3019"/>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2" w:name="_Hlk789565"/>
      <w:r w:rsidRPr="0046266F">
        <w:t>EF</w:t>
      </w:r>
      <w:r w:rsidRPr="0046266F">
        <w:rPr>
          <w:vertAlign w:val="subscript"/>
        </w:rPr>
        <w:t>5GAUTHKEYS</w:t>
      </w:r>
      <w:bookmarkEnd w:id="3022"/>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23" w:name="_Toc517476898"/>
      <w:bookmarkStart w:id="3024" w:name="_Toc502364633"/>
      <w:bookmarkStart w:id="3025" w:name="_Toc44962053"/>
      <w:bookmarkStart w:id="3026" w:name="_Toc50983717"/>
      <w:bookmarkStart w:id="3027" w:name="_Toc50985888"/>
      <w:bookmarkStart w:id="3028" w:name="_Toc57113118"/>
      <w:bookmarkStart w:id="3029" w:name="_Toc146300351"/>
      <w:r w:rsidRPr="0046266F">
        <w:t>15.1.1.3</w:t>
      </w:r>
      <w:r w:rsidRPr="0046266F">
        <w:tab/>
        <w:t>Test purpose</w:t>
      </w:r>
      <w:bookmarkEnd w:id="3023"/>
      <w:bookmarkEnd w:id="3024"/>
      <w:bookmarkEnd w:id="3025"/>
      <w:bookmarkEnd w:id="3026"/>
      <w:bookmarkEnd w:id="3027"/>
      <w:bookmarkEnd w:id="3028"/>
      <w:bookmarkEnd w:id="3029"/>
    </w:p>
    <w:p w14:paraId="0199F6F3" w14:textId="77777777" w:rsidR="001D5739" w:rsidRPr="0046266F" w:rsidRDefault="001D5739" w:rsidP="001D5739">
      <w:r w:rsidRPr="0046266F">
        <w:t>1)</w:t>
      </w:r>
      <w:r w:rsidRPr="0046266F">
        <w:tab/>
        <w:t>To verify that the ME f</w:t>
      </w:r>
      <w:bookmarkStart w:id="3030" w:name="_Hlk9846160"/>
      <w:r w:rsidRPr="0046266F">
        <w:t>orwards the RAND and AUTN received in EAP-request/AKA'-challenge within EAP message IE to the USIM</w:t>
      </w:r>
      <w:bookmarkEnd w:id="3030"/>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1" w:name="_Toc517476899"/>
      <w:bookmarkStart w:id="3032" w:name="_Toc502364634"/>
      <w:bookmarkStart w:id="3033" w:name="_Toc44962054"/>
      <w:bookmarkStart w:id="3034" w:name="_Toc50983718"/>
      <w:bookmarkStart w:id="3035" w:name="_Toc50985889"/>
      <w:bookmarkStart w:id="3036" w:name="_Toc57113119"/>
      <w:bookmarkStart w:id="3037" w:name="_Toc146300352"/>
      <w:r w:rsidRPr="0046266F">
        <w:t>15.1.1.4</w:t>
      </w:r>
      <w:r w:rsidRPr="0046266F">
        <w:tab/>
        <w:t>Method of test</w:t>
      </w:r>
      <w:bookmarkEnd w:id="3031"/>
      <w:bookmarkEnd w:id="3032"/>
      <w:bookmarkEnd w:id="3033"/>
      <w:bookmarkEnd w:id="3034"/>
      <w:bookmarkEnd w:id="3035"/>
      <w:bookmarkEnd w:id="3036"/>
      <w:bookmarkEnd w:id="3037"/>
    </w:p>
    <w:p w14:paraId="0549D7B4" w14:textId="77777777" w:rsidR="001D5739" w:rsidRPr="0046266F" w:rsidRDefault="001D5739" w:rsidP="001D5739">
      <w:pPr>
        <w:pStyle w:val="Heading5"/>
      </w:pPr>
      <w:bookmarkStart w:id="3038" w:name="_Toc517476900"/>
      <w:bookmarkStart w:id="3039" w:name="_Toc502364635"/>
      <w:bookmarkStart w:id="3040" w:name="_Toc44962055"/>
      <w:bookmarkStart w:id="3041" w:name="_Toc50983719"/>
      <w:bookmarkStart w:id="3042" w:name="_Toc50985890"/>
      <w:bookmarkStart w:id="3043" w:name="_Toc57113120"/>
      <w:bookmarkStart w:id="3044" w:name="_Toc146300353"/>
      <w:r w:rsidRPr="0046266F">
        <w:t>15.1.1.4.1</w:t>
      </w:r>
      <w:r w:rsidRPr="0046266F">
        <w:tab/>
        <w:t>Initial conditions</w:t>
      </w:r>
      <w:bookmarkEnd w:id="3038"/>
      <w:bookmarkEnd w:id="3039"/>
      <w:bookmarkEnd w:id="3040"/>
      <w:bookmarkEnd w:id="3041"/>
      <w:bookmarkEnd w:id="3042"/>
      <w:bookmarkEnd w:id="3043"/>
      <w:bookmarkEnd w:id="3044"/>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lastRenderedPageBreak/>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45" w:name="_Toc517476901"/>
      <w:bookmarkStart w:id="3046" w:name="_Toc502364636"/>
      <w:bookmarkStart w:id="3047" w:name="_Toc44962056"/>
      <w:bookmarkStart w:id="3048" w:name="_Toc50983720"/>
      <w:bookmarkStart w:id="3049" w:name="_Toc50985891"/>
      <w:bookmarkStart w:id="3050" w:name="_Toc57113121"/>
    </w:p>
    <w:p w14:paraId="4BD174EB" w14:textId="30E75823" w:rsidR="001D5739" w:rsidRPr="0046266F" w:rsidRDefault="001D5739" w:rsidP="001D5739">
      <w:pPr>
        <w:pStyle w:val="Heading5"/>
      </w:pPr>
      <w:bookmarkStart w:id="3051" w:name="_Toc146300354"/>
      <w:r w:rsidRPr="0046266F">
        <w:t>15.1.1.4.2</w:t>
      </w:r>
      <w:r w:rsidRPr="0046266F">
        <w:tab/>
        <w:t>Procedure</w:t>
      </w:r>
      <w:bookmarkEnd w:id="3045"/>
      <w:bookmarkEnd w:id="3046"/>
      <w:bookmarkEnd w:id="3047"/>
      <w:bookmarkEnd w:id="3048"/>
      <w:bookmarkEnd w:id="3049"/>
      <w:bookmarkEnd w:id="3050"/>
      <w:bookmarkEnd w:id="3051"/>
    </w:p>
    <w:p w14:paraId="0C9FA00F" w14:textId="7E5041F3" w:rsidR="002415CD" w:rsidRPr="0046266F" w:rsidRDefault="002415CD" w:rsidP="002415CD">
      <w:pPr>
        <w:pStyle w:val="B1"/>
      </w:pPr>
      <w:bookmarkStart w:id="3052"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r w:rsidRPr="0046266F">
        <w:t>ngKSI:</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2"/>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53" w:name="_Hlk10556136"/>
      <w:bookmarkStart w:id="3054"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55" w:name="_Hlk789851"/>
      <w:r w:rsidRPr="0046266F">
        <w:rPr>
          <w:i/>
        </w:rPr>
        <w:t>SECURITY MODE COMPLETE</w:t>
      </w:r>
      <w:r w:rsidRPr="0046266F">
        <w:t xml:space="preserve"> message</w:t>
      </w:r>
      <w:bookmarkEnd w:id="3053"/>
      <w:bookmarkEnd w:id="3055"/>
      <w:r w:rsidRPr="0046266F">
        <w:t>.</w:t>
      </w:r>
      <w:bookmarkEnd w:id="3054"/>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56" w:name="_Toc517476902"/>
      <w:bookmarkStart w:id="3057" w:name="_Toc502364637"/>
      <w:bookmarkStart w:id="3058" w:name="_Toc44962057"/>
      <w:bookmarkStart w:id="3059" w:name="_Toc50983721"/>
      <w:bookmarkStart w:id="3060" w:name="_Toc50985892"/>
      <w:bookmarkStart w:id="3061" w:name="_Toc57113122"/>
      <w:bookmarkStart w:id="3062" w:name="_Toc146300355"/>
      <w:bookmarkStart w:id="3063" w:name="_Toc36655748"/>
      <w:bookmarkStart w:id="3064" w:name="_Toc44962058"/>
      <w:bookmarkStart w:id="3065" w:name="_Toc50983722"/>
      <w:bookmarkStart w:id="3066" w:name="_Toc50985893"/>
      <w:bookmarkStart w:id="3067" w:name="_Toc57113123"/>
      <w:bookmarkEnd w:id="2994"/>
      <w:bookmarkEnd w:id="3002"/>
      <w:r w:rsidRPr="0046266F">
        <w:t>15.1.1.5</w:t>
      </w:r>
      <w:r w:rsidRPr="0046266F">
        <w:tab/>
        <w:t>Acceptance criteria</w:t>
      </w:r>
      <w:bookmarkEnd w:id="3056"/>
      <w:bookmarkEnd w:id="3057"/>
      <w:bookmarkEnd w:id="3058"/>
      <w:bookmarkEnd w:id="3059"/>
      <w:bookmarkEnd w:id="3060"/>
      <w:bookmarkEnd w:id="3061"/>
      <w:bookmarkEnd w:id="3062"/>
    </w:p>
    <w:p w14:paraId="69FD59D3" w14:textId="77777777" w:rsidR="001D5389" w:rsidRPr="0046266F" w:rsidRDefault="001D5389" w:rsidP="001D5389">
      <w:pPr>
        <w:pStyle w:val="B1"/>
      </w:pPr>
      <w:bookmarkStart w:id="3068" w:name="_Hlk9868860"/>
      <w:bookmarkStart w:id="3069" w:name="_Hlk872043"/>
      <w:r w:rsidRPr="0046266F">
        <w:t>1)</w:t>
      </w:r>
      <w:r w:rsidRPr="0046266F">
        <w:tab/>
        <w:t>After step a) the ME shall read EF</w:t>
      </w:r>
      <w:r w:rsidRPr="0046266F">
        <w:rPr>
          <w:vertAlign w:val="subscript"/>
        </w:rPr>
        <w:t>UST</w:t>
      </w:r>
      <w:r w:rsidRPr="0046266F">
        <w:t xml:space="preserve">, </w:t>
      </w:r>
      <w:bookmarkStart w:id="3070" w:name="_Hlk7021113"/>
      <w:r w:rsidRPr="0046266F">
        <w:t>EF</w:t>
      </w:r>
      <w:r w:rsidRPr="0046266F">
        <w:rPr>
          <w:vertAlign w:val="subscript"/>
        </w:rPr>
        <w:t>5GS3GPPNSC</w:t>
      </w:r>
      <w:r w:rsidRPr="0046266F">
        <w:t xml:space="preserve"> and EF</w:t>
      </w:r>
      <w:r w:rsidRPr="0046266F">
        <w:rPr>
          <w:vertAlign w:val="subscript"/>
        </w:rPr>
        <w:t>5GAUTHKEYS</w:t>
      </w:r>
      <w:bookmarkEnd w:id="3070"/>
      <w:r w:rsidRPr="0046266F">
        <w:t>.</w:t>
      </w:r>
    </w:p>
    <w:p w14:paraId="376BD031" w14:textId="77777777" w:rsidR="001D5389" w:rsidRPr="0046266F" w:rsidRDefault="001D5389" w:rsidP="001D5389">
      <w:pPr>
        <w:pStyle w:val="B1"/>
      </w:pPr>
      <w:bookmarkStart w:id="3071"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1"/>
    </w:p>
    <w:bookmarkEnd w:id="3068"/>
    <w:p w14:paraId="3E1EA7CA" w14:textId="77777777" w:rsidR="001D5389" w:rsidRPr="0046266F" w:rsidRDefault="001D5389" w:rsidP="001D5389">
      <w:pPr>
        <w:pStyle w:val="B1"/>
      </w:pPr>
      <w:r w:rsidRPr="0046266F">
        <w:t>3)</w:t>
      </w:r>
      <w:r w:rsidRPr="0046266F">
        <w:tab/>
        <w:t xml:space="preserve">In step d) </w:t>
      </w:r>
      <w:bookmarkStart w:id="3072" w:name="_Hlk9868955"/>
      <w:r w:rsidRPr="0046266F">
        <w:t xml:space="preserve">the ME forwards the RAND and AUTN received in </w:t>
      </w:r>
      <w:bookmarkEnd w:id="3072"/>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73" w:name="_Hlk9869331"/>
      <w:r w:rsidRPr="0046266F">
        <w:t>16 octets RES value calculated according to 3GPP TS 24.501 [42]</w:t>
      </w:r>
      <w:bookmarkEnd w:id="3073"/>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Bxx</w:t>
            </w:r>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69"/>
    <w:p w14:paraId="2581B56E" w14:textId="720A385B" w:rsidR="001D5389" w:rsidRPr="0046266F" w:rsidRDefault="001D5389" w:rsidP="001D5389">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r w:rsidRPr="0046266F">
        <w:t>ngKSI:</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74"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74"/>
    </w:p>
    <w:p w14:paraId="61EA0B4B" w14:textId="77777777" w:rsidR="00AC5CD5" w:rsidRPr="0046266F" w:rsidRDefault="00AC5CD5" w:rsidP="00AC5CD5">
      <w:pPr>
        <w:pStyle w:val="Heading4"/>
      </w:pPr>
      <w:bookmarkStart w:id="3075" w:name="_Toc146300357"/>
      <w:r w:rsidRPr="0046266F">
        <w:t>15.1</w:t>
      </w:r>
      <w:r>
        <w:t>A</w:t>
      </w:r>
      <w:r w:rsidRPr="0046266F">
        <w:t>.1.1</w:t>
      </w:r>
      <w:r w:rsidRPr="0046266F">
        <w:tab/>
        <w:t>Definition and applicability</w:t>
      </w:r>
      <w:bookmarkEnd w:id="3075"/>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76" w:name="_Toc146300358"/>
      <w:r w:rsidRPr="0046266F">
        <w:lastRenderedPageBreak/>
        <w:t>15.1</w:t>
      </w:r>
      <w:r>
        <w:t>A</w:t>
      </w:r>
      <w:r w:rsidRPr="0046266F">
        <w:t>.1.2</w:t>
      </w:r>
      <w:r w:rsidRPr="0046266F">
        <w:tab/>
        <w:t>Conformance requirement</w:t>
      </w:r>
      <w:bookmarkEnd w:id="3076"/>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72AC096A" w14:textId="72CC350E" w:rsidR="0027613A" w:rsidRPr="0046266F" w:rsidRDefault="0027613A" w:rsidP="0027613A">
      <w:pPr>
        <w:ind w:left="284" w:hanging="284"/>
      </w:pPr>
      <w:bookmarkStart w:id="3077" w:name="_Hlk163063061"/>
      <w:bookmarkStart w:id="3078" w:name="_Toc146300359"/>
      <w:r w:rsidRPr="0046266F">
        <w:t>5)</w:t>
      </w:r>
      <w:r w:rsidRPr="0046266F">
        <w:tab/>
      </w:r>
      <w:r>
        <w:t>With</w:t>
      </w:r>
      <w:r w:rsidRPr="0046266F">
        <w:t xml:space="preserve"> service n°122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4CF21162" w14:textId="32770A28" w:rsidR="0027613A" w:rsidRPr="0046266F" w:rsidRDefault="0027613A" w:rsidP="0027613A">
      <w:pPr>
        <w:ind w:left="284" w:hanging="284"/>
      </w:pPr>
      <w:r>
        <w:t>6)</w:t>
      </w:r>
      <w:r>
        <w:tab/>
        <w:t>With</w:t>
      </w:r>
      <w:r w:rsidRPr="0046266F">
        <w:t xml:space="preserve"> service n°123 "available"</w:t>
      </w:r>
      <w:r>
        <w:t xml:space="preserve"> and service n°133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rsidRPr="001048FF">
        <w:t xml:space="preserve"> for 3GPP access</w:t>
      </w:r>
      <w:r>
        <w:t xml:space="preserve">, </w:t>
      </w:r>
      <w:r>
        <w:rPr>
          <w:lang w:eastAsia="fr-FR"/>
        </w:rPr>
        <w:t>K</w:t>
      </w:r>
      <w:r>
        <w:rPr>
          <w:sz w:val="13"/>
          <w:szCs w:val="13"/>
          <w:lang w:eastAsia="fr-FR"/>
        </w:rPr>
        <w:t xml:space="preserve">SEAF </w:t>
      </w:r>
      <w:r>
        <w:rPr>
          <w:lang w:eastAsia="fr-FR"/>
        </w:rPr>
        <w:t xml:space="preserve">for non-3GPP access, </w:t>
      </w:r>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7D91A966" w14:textId="77777777" w:rsidR="0027613A" w:rsidRPr="0046266F" w:rsidRDefault="0027613A" w:rsidP="0027613A">
      <w:r w:rsidRPr="0046266F">
        <w:t>Reference:</w:t>
      </w:r>
    </w:p>
    <w:p w14:paraId="581CB539" w14:textId="1BCD5C8D" w:rsidR="0027613A" w:rsidRPr="0046266F" w:rsidRDefault="0027613A" w:rsidP="0027613A">
      <w:pPr>
        <w:pStyle w:val="B1"/>
      </w:pPr>
      <w:r w:rsidRPr="0046266F">
        <w:t>-</w:t>
      </w:r>
      <w:r w:rsidRPr="0046266F">
        <w:tab/>
        <w:t xml:space="preserve">TS 31.102 [4], </w:t>
      </w:r>
      <w:r>
        <w:t>clause</w:t>
      </w:r>
      <w:r w:rsidRPr="0046266F">
        <w:t>s 4.4.11.3, 4.4.11.4 and 4.4.11.6;</w:t>
      </w:r>
    </w:p>
    <w:p w14:paraId="60613F9F" w14:textId="306453A8" w:rsidR="0027613A" w:rsidRPr="0046266F" w:rsidRDefault="0027613A" w:rsidP="0027613A">
      <w:pPr>
        <w:pStyle w:val="B1"/>
      </w:pPr>
      <w:r w:rsidRPr="0046266F">
        <w:t>-</w:t>
      </w:r>
      <w:r w:rsidRPr="0046266F">
        <w:tab/>
        <w:t xml:space="preserve">TS 33.501 [41], </w:t>
      </w:r>
      <w:r>
        <w:t>clause</w:t>
      </w:r>
      <w:r w:rsidRPr="0046266F">
        <w:t xml:space="preserve"> 6.1.3.1;</w:t>
      </w:r>
    </w:p>
    <w:p w14:paraId="0DD29087" w14:textId="13EA23FC" w:rsidR="0027613A" w:rsidRPr="0046266F" w:rsidRDefault="0027613A" w:rsidP="0027613A">
      <w:pPr>
        <w:pStyle w:val="B1"/>
      </w:pPr>
      <w:r w:rsidRPr="0046266F">
        <w:t>-</w:t>
      </w:r>
      <w:r w:rsidRPr="0046266F">
        <w:tab/>
        <w:t xml:space="preserve">TS 24.501 [42], </w:t>
      </w:r>
      <w:r>
        <w:t>clause</w:t>
      </w:r>
      <w:r w:rsidRPr="0046266F">
        <w:t xml:space="preserve"> 5.4.1.2 and Annex C.</w:t>
      </w:r>
    </w:p>
    <w:bookmarkEnd w:id="3077"/>
    <w:p w14:paraId="742B05A5" w14:textId="77777777" w:rsidR="00AC5CD5" w:rsidRPr="0046266F" w:rsidRDefault="00AC5CD5" w:rsidP="00AC5CD5">
      <w:pPr>
        <w:pStyle w:val="Heading4"/>
      </w:pPr>
      <w:r w:rsidRPr="0046266F">
        <w:t>15.1</w:t>
      </w:r>
      <w:r>
        <w:t>A</w:t>
      </w:r>
      <w:r w:rsidRPr="0046266F">
        <w:t>.1.3</w:t>
      </w:r>
      <w:r w:rsidRPr="0046266F">
        <w:tab/>
        <w:t>Test purpose</w:t>
      </w:r>
      <w:bookmarkEnd w:id="3078"/>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67F65300" w14:textId="187326C2" w:rsidR="0027613A" w:rsidRPr="0046266F" w:rsidRDefault="0027613A" w:rsidP="0027613A">
      <w:pPr>
        <w:ind w:left="284" w:hanging="284"/>
      </w:pPr>
      <w:bookmarkStart w:id="3079" w:name="_Toc146300360"/>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DB1D4F" w14:textId="3D09FE31" w:rsidR="0027613A" w:rsidRDefault="0027613A" w:rsidP="0027613A">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r>
        <w:t xml:space="preserve"> where</w:t>
      </w:r>
      <w:r w:rsidRPr="0046266F">
        <w:t xml:space="preserve"> service n°123 is "available"</w:t>
      </w:r>
      <w:r>
        <w:t xml:space="preserve"> and service n°133 is </w:t>
      </w:r>
      <w:r w:rsidRPr="0046266F">
        <w:t>"available".</w:t>
      </w:r>
    </w:p>
    <w:p w14:paraId="1A5A8CC7" w14:textId="77777777" w:rsidR="00AC5CD5" w:rsidRPr="0046266F" w:rsidRDefault="00AC5CD5" w:rsidP="00AC5CD5">
      <w:pPr>
        <w:pStyle w:val="Heading4"/>
      </w:pPr>
      <w:r w:rsidRPr="0046266F">
        <w:t>15.1</w:t>
      </w:r>
      <w:r>
        <w:t>A</w:t>
      </w:r>
      <w:r w:rsidRPr="0046266F">
        <w:t>.1.4</w:t>
      </w:r>
      <w:r w:rsidRPr="0046266F">
        <w:tab/>
        <w:t>Method of test</w:t>
      </w:r>
      <w:bookmarkEnd w:id="3079"/>
    </w:p>
    <w:p w14:paraId="1ED77840" w14:textId="77777777" w:rsidR="00AC5CD5" w:rsidRPr="0046266F" w:rsidRDefault="00AC5CD5" w:rsidP="00AC5CD5">
      <w:pPr>
        <w:pStyle w:val="Heading5"/>
      </w:pPr>
      <w:bookmarkStart w:id="3080" w:name="_Toc146300361"/>
      <w:r w:rsidRPr="0046266F">
        <w:t>15.1</w:t>
      </w:r>
      <w:r>
        <w:t>A</w:t>
      </w:r>
      <w:r w:rsidRPr="0046266F">
        <w:t>.1.4.1</w:t>
      </w:r>
      <w:r w:rsidRPr="0046266F">
        <w:tab/>
        <w:t>Initial conditions</w:t>
      </w:r>
      <w:bookmarkEnd w:id="3080"/>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1" w:name="_Toc146300362"/>
      <w:r w:rsidRPr="0046266F">
        <w:t>15.1</w:t>
      </w:r>
      <w:r>
        <w:t>A</w:t>
      </w:r>
      <w:r w:rsidRPr="0046266F">
        <w:t>.1.4.2</w:t>
      </w:r>
      <w:r w:rsidRPr="0046266F">
        <w:tab/>
        <w:t>Procedure</w:t>
      </w:r>
      <w:bookmarkEnd w:id="3081"/>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7357C4AA" w14:textId="77777777" w:rsidR="00AC5CD5" w:rsidRPr="0046266F" w:rsidRDefault="00AC5CD5" w:rsidP="00AC5CD5">
      <w:pPr>
        <w:pStyle w:val="B1"/>
      </w:pPr>
      <w:r w:rsidRPr="0046266F">
        <w:lastRenderedPageBreak/>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r w:rsidRPr="0046266F">
        <w:t>ngKSI:</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2" w:name="_Toc146300363"/>
      <w:r w:rsidRPr="0046266F">
        <w:t>15.1</w:t>
      </w:r>
      <w:r>
        <w:t>A</w:t>
      </w:r>
      <w:r w:rsidRPr="0046266F">
        <w:t>.1.5</w:t>
      </w:r>
      <w:r w:rsidRPr="0046266F">
        <w:tab/>
        <w:t>Acceptance criteria</w:t>
      </w:r>
      <w:bookmarkEnd w:id="3082"/>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56DE40D1" w14:textId="751E9EA2" w:rsidR="0027613A" w:rsidRDefault="0027613A" w:rsidP="0027613A">
      <w:pPr>
        <w:pStyle w:val="B1"/>
      </w:pPr>
      <w:bookmarkStart w:id="3083" w:name="_Toc146300364"/>
      <w:r>
        <w:t>6)</w:t>
      </w:r>
      <w:r>
        <w:tab/>
      </w:r>
      <w:r w:rsidRPr="0046266F">
        <w:t xml:space="preserve">After step </w:t>
      </w:r>
      <w:r>
        <w:t>f) the ME updates</w:t>
      </w:r>
      <w:r w:rsidRPr="0046266F">
        <w:t xml:space="preserve"> EF</w:t>
      </w:r>
      <w:r w:rsidRPr="0046266F">
        <w:rPr>
          <w:vertAlign w:val="subscript"/>
        </w:rPr>
        <w:t>5GAUTHKEYS</w:t>
      </w:r>
      <w:r w:rsidRPr="0046266F">
        <w:t xml:space="preserve"> as shown below.</w:t>
      </w:r>
    </w:p>
    <w:p w14:paraId="27696B04"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123B512C" w14:textId="77777777" w:rsidR="0027613A" w:rsidRPr="0046266F" w:rsidRDefault="0027613A" w:rsidP="0027613A">
      <w:pPr>
        <w:pStyle w:val="B1"/>
      </w:pPr>
      <w:r w:rsidRPr="0046266F">
        <w:t>Logically:</w:t>
      </w:r>
    </w:p>
    <w:p w14:paraId="08A5BADD"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8FE546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FF8BC0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4520C64"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0AB24CD8" w14:textId="77777777" w:rsidR="0027613A" w:rsidRDefault="0027613A" w:rsidP="0027613A">
      <w:pPr>
        <w:pStyle w:val="B2"/>
      </w:pPr>
      <w:r>
        <w:t>UE parameter update counter:</w:t>
      </w:r>
      <w:r>
        <w:tab/>
      </w:r>
      <w:r w:rsidRPr="0046266F">
        <w:t>2 bytes, value not checked</w:t>
      </w:r>
    </w:p>
    <w:p w14:paraId="753ABF53"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0EEC231"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3DA3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76A6C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8E86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77AD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FC33A"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1141F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D706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E3C65"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FC46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3D122E8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29CA7A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5ED92B1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C5778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2B41B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627ED5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6BF71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697D431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058310F0"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102D834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902BC7A" w14:textId="77777777" w:rsidTr="001F3FFC">
        <w:tc>
          <w:tcPr>
            <w:tcW w:w="959" w:type="dxa"/>
            <w:tcBorders>
              <w:top w:val="single" w:sz="4" w:space="0" w:color="auto"/>
              <w:left w:val="nil"/>
              <w:bottom w:val="nil"/>
              <w:right w:val="single" w:sz="4" w:space="0" w:color="auto"/>
            </w:tcBorders>
            <w:hideMark/>
          </w:tcPr>
          <w:p w14:paraId="7D90EFC6"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B78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098F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A4A8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8DE81"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DCB1B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A6B7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19474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FBFEE"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1A278050" w14:textId="77777777" w:rsidTr="001F3FFC">
        <w:tc>
          <w:tcPr>
            <w:tcW w:w="959" w:type="dxa"/>
            <w:tcBorders>
              <w:top w:val="nil"/>
              <w:left w:val="nil"/>
              <w:bottom w:val="nil"/>
              <w:right w:val="single" w:sz="4" w:space="0" w:color="auto"/>
            </w:tcBorders>
            <w:hideMark/>
          </w:tcPr>
          <w:p w14:paraId="2905808E"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3219CD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4B8B4C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9F5892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B9A6E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0E88A22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AC281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02F3927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546DA0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FB9AC87" w14:textId="77777777" w:rsidTr="001F3FFC">
        <w:trPr>
          <w:gridAfter w:val="4"/>
          <w:wAfter w:w="3176" w:type="dxa"/>
        </w:trPr>
        <w:tc>
          <w:tcPr>
            <w:tcW w:w="959" w:type="dxa"/>
            <w:tcBorders>
              <w:top w:val="nil"/>
              <w:left w:val="nil"/>
              <w:bottom w:val="nil"/>
              <w:right w:val="single" w:sz="4" w:space="0" w:color="auto"/>
            </w:tcBorders>
          </w:tcPr>
          <w:p w14:paraId="78723CE6"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73A77"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ACB4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8FA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6AF2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4FF12F5A" w14:textId="77777777" w:rsidTr="001F3FFC">
        <w:trPr>
          <w:gridAfter w:val="4"/>
          <w:wAfter w:w="3176" w:type="dxa"/>
        </w:trPr>
        <w:tc>
          <w:tcPr>
            <w:tcW w:w="959" w:type="dxa"/>
            <w:tcBorders>
              <w:top w:val="nil"/>
              <w:left w:val="nil"/>
              <w:bottom w:val="nil"/>
              <w:right w:val="single" w:sz="4" w:space="0" w:color="auto"/>
            </w:tcBorders>
          </w:tcPr>
          <w:p w14:paraId="411CA4F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2F15D31"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0090E2E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15D003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77DF634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72B27A51" w14:textId="77777777" w:rsidR="0027613A" w:rsidRDefault="0027613A" w:rsidP="0027613A">
      <w:pPr>
        <w:pStyle w:val="B1"/>
      </w:pPr>
    </w:p>
    <w:p w14:paraId="440B6179" w14:textId="77777777" w:rsidR="0027613A" w:rsidRPr="0046266F" w:rsidRDefault="0027613A" w:rsidP="0027613A">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03A7361A"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40D34070" w14:textId="77777777" w:rsidR="0027613A" w:rsidRPr="0046266F" w:rsidRDefault="0027613A" w:rsidP="0027613A">
      <w:r w:rsidRPr="0046266F">
        <w:t>Logically:</w:t>
      </w:r>
    </w:p>
    <w:p w14:paraId="035BDCFC" w14:textId="77777777" w:rsidR="0027613A" w:rsidRPr="0046266F" w:rsidRDefault="0027613A" w:rsidP="0027613A">
      <w:pPr>
        <w:pStyle w:val="B1"/>
      </w:pPr>
      <w:r w:rsidRPr="0046266F">
        <w:t>5GS NAS Security Context:</w:t>
      </w:r>
    </w:p>
    <w:p w14:paraId="76397048" w14:textId="77777777" w:rsidR="0027613A" w:rsidRPr="0046266F" w:rsidRDefault="0027613A" w:rsidP="0027613A">
      <w:pPr>
        <w:pStyle w:val="B2"/>
      </w:pPr>
      <w:r w:rsidRPr="0046266F">
        <w:t>ngKSI:</w:t>
      </w:r>
      <w:r w:rsidRPr="0046266F">
        <w:tab/>
      </w:r>
      <w:r>
        <w:tab/>
      </w:r>
      <w:r>
        <w:tab/>
      </w:r>
      <w:r>
        <w:tab/>
      </w:r>
      <w:r>
        <w:tab/>
      </w:r>
      <w:r>
        <w:tab/>
      </w:r>
      <w:r>
        <w:tab/>
      </w:r>
      <w:r>
        <w:tab/>
      </w:r>
      <w:r w:rsidRPr="0046266F">
        <w:t>00</w:t>
      </w:r>
    </w:p>
    <w:p w14:paraId="149577F7" w14:textId="77777777" w:rsidR="0027613A" w:rsidRPr="0046266F" w:rsidRDefault="0027613A" w:rsidP="0027613A">
      <w:pPr>
        <w:pStyle w:val="B2"/>
        <w:rPr>
          <w:vertAlign w:val="subscript"/>
        </w:rPr>
      </w:pPr>
      <w:r w:rsidRPr="0046266F">
        <w:t>K</w:t>
      </w:r>
      <w:r w:rsidRPr="0046266F">
        <w:rPr>
          <w:vertAlign w:val="subscript"/>
        </w:rPr>
        <w:t>AMF</w:t>
      </w:r>
      <w:r w:rsidRPr="0046266F">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32 bytes, value not checked</w:t>
      </w:r>
    </w:p>
    <w:p w14:paraId="4527F14F" w14:textId="77777777" w:rsidR="0027613A" w:rsidRPr="0046266F" w:rsidRDefault="0027613A" w:rsidP="0027613A">
      <w:pPr>
        <w:pStyle w:val="B2"/>
      </w:pPr>
      <w:r w:rsidRPr="0046266F">
        <w:t>Uplink NAS count:</w:t>
      </w:r>
      <w:r>
        <w:tab/>
      </w:r>
      <w:r>
        <w:tab/>
      </w:r>
      <w:r>
        <w:tab/>
      </w:r>
      <w:r>
        <w:tab/>
      </w:r>
      <w:r>
        <w:tab/>
      </w:r>
      <w:r w:rsidRPr="0046266F">
        <w:t>any value</w:t>
      </w:r>
    </w:p>
    <w:p w14:paraId="28612E7B" w14:textId="77777777" w:rsidR="0027613A" w:rsidRPr="0046266F" w:rsidRDefault="0027613A" w:rsidP="0027613A">
      <w:pPr>
        <w:pStyle w:val="B2"/>
      </w:pPr>
      <w:r w:rsidRPr="0046266F">
        <w:t>Downlink NAS count:</w:t>
      </w:r>
      <w:r>
        <w:tab/>
      </w:r>
      <w:r>
        <w:tab/>
      </w:r>
      <w:r>
        <w:tab/>
      </w:r>
      <w:r>
        <w:tab/>
      </w:r>
      <w:r w:rsidRPr="0046266F">
        <w:t>any value</w:t>
      </w:r>
    </w:p>
    <w:p w14:paraId="3340E2CD" w14:textId="77777777" w:rsidR="0027613A" w:rsidRPr="0046266F" w:rsidRDefault="0027613A" w:rsidP="0027613A">
      <w:pPr>
        <w:pStyle w:val="B2"/>
      </w:pPr>
      <w:r w:rsidRPr="0046266F">
        <w:t>Identifiers of selected NAS integrity</w:t>
      </w:r>
      <w:r w:rsidRPr="0046266F">
        <w:br/>
        <w:t>and encryption algorithms:</w:t>
      </w:r>
      <w:r w:rsidRPr="0046266F">
        <w:tab/>
      </w:r>
      <w:r>
        <w:tab/>
      </w:r>
      <w:r w:rsidRPr="0046266F">
        <w:t>any value</w:t>
      </w:r>
    </w:p>
    <w:p w14:paraId="5B499C33" w14:textId="77777777" w:rsidR="0027613A" w:rsidRDefault="0027613A" w:rsidP="0027613A">
      <w:pPr>
        <w:pStyle w:val="B2"/>
      </w:pPr>
      <w:r w:rsidRPr="0046266F">
        <w:t>Identifiers of selected EPS NAS</w:t>
      </w:r>
      <w:r w:rsidRPr="0046266F">
        <w:br/>
        <w:t>integrity and encryption algorithms</w:t>
      </w:r>
      <w:r w:rsidRPr="0046266F">
        <w:br/>
        <w:t>for use after mobility to EPS:</w:t>
      </w:r>
      <w:r>
        <w:tab/>
      </w:r>
      <w:r w:rsidRPr="0046266F">
        <w:t>any value</w:t>
      </w:r>
    </w:p>
    <w:p w14:paraId="31FA468A"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27613A" w:rsidRPr="0046266F" w14:paraId="70BEB92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4BD92" w14:textId="32B897DA"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94BAD"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90A2F"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287AE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0A560"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D50E19"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A8DB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C0A33"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D01EC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A2A8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EACF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Bx</w:t>
            </w:r>
          </w:p>
        </w:tc>
      </w:tr>
      <w:tr w:rsidR="0027613A" w:rsidRPr="0046266F" w14:paraId="0786A783"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FD2E2B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84F7725"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5B9A8DEC" w14:textId="6EA6485B"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3437B8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5EE63631"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0B9DB54"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3520041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28492F9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AB34970"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B150D2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1A6653D"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r>
    </w:tbl>
    <w:p w14:paraId="53D4F19B" w14:textId="77777777" w:rsidR="0027613A" w:rsidRDefault="0027613A" w:rsidP="0027613A">
      <w:pPr>
        <w:autoSpaceDE w:val="0"/>
        <w:autoSpaceDN w:val="0"/>
        <w:adjustRightInd w:val="0"/>
        <w:spacing w:after="0"/>
      </w:pPr>
    </w:p>
    <w:p w14:paraId="2C9740AD" w14:textId="495A2ADF" w:rsidR="001D5739" w:rsidRPr="0046266F" w:rsidRDefault="001D5739" w:rsidP="001D5739">
      <w:pPr>
        <w:pStyle w:val="Heading3"/>
        <w:spacing w:before="360"/>
      </w:pPr>
      <w:r w:rsidRPr="0046266F">
        <w:t>15.1.2</w:t>
      </w:r>
      <w:r w:rsidRPr="0046266F">
        <w:tab/>
      </w:r>
      <w:bookmarkEnd w:id="3063"/>
      <w:r w:rsidRPr="0046266F">
        <w:t>Authentication procedure for EAP-AKA' – Authentication is successful - GSM UICC</w:t>
      </w:r>
      <w:bookmarkEnd w:id="3064"/>
      <w:bookmarkEnd w:id="3065"/>
      <w:bookmarkEnd w:id="3066"/>
      <w:bookmarkEnd w:id="3067"/>
      <w:bookmarkEnd w:id="3083"/>
    </w:p>
    <w:p w14:paraId="4199008B" w14:textId="77777777" w:rsidR="001D5739" w:rsidRPr="0046266F" w:rsidRDefault="001D5739" w:rsidP="001D5739">
      <w:pPr>
        <w:pStyle w:val="Heading4"/>
      </w:pPr>
      <w:bookmarkStart w:id="3084" w:name="_Toc44962059"/>
      <w:bookmarkStart w:id="3085" w:name="_Toc50983723"/>
      <w:bookmarkStart w:id="3086" w:name="_Toc50985894"/>
      <w:bookmarkStart w:id="3087" w:name="_Toc57113124"/>
      <w:bookmarkStart w:id="3088" w:name="_Toc146300365"/>
      <w:r w:rsidRPr="0046266F">
        <w:t>15.1.2.1</w:t>
      </w:r>
      <w:r w:rsidRPr="0046266F">
        <w:tab/>
        <w:t>Definition and applicability</w:t>
      </w:r>
      <w:bookmarkEnd w:id="3084"/>
      <w:bookmarkEnd w:id="3085"/>
      <w:bookmarkEnd w:id="3086"/>
      <w:bookmarkEnd w:id="3087"/>
      <w:bookmarkEnd w:id="3088"/>
    </w:p>
    <w:p w14:paraId="25B6AA37" w14:textId="77777777" w:rsidR="001D5739" w:rsidRPr="0046266F" w:rsidRDefault="001D5739" w:rsidP="001D5739">
      <w:bookmarkStart w:id="3089"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89"/>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90" w:name="_Hlk9961341"/>
      <w:r w:rsidRPr="0046266F">
        <w:t xml:space="preserve">conversion function </w:t>
      </w:r>
      <w:bookmarkEnd w:id="3090"/>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1" w:name="_Toc44962060"/>
      <w:bookmarkStart w:id="3092" w:name="_Toc50983724"/>
      <w:bookmarkStart w:id="3093" w:name="_Toc50985895"/>
      <w:bookmarkStart w:id="3094" w:name="_Toc57113125"/>
      <w:bookmarkStart w:id="3095" w:name="_Toc146300366"/>
      <w:r w:rsidRPr="0046266F">
        <w:t>15.1.2.2</w:t>
      </w:r>
      <w:r w:rsidRPr="0046266F">
        <w:tab/>
        <w:t>Conformance requirement</w:t>
      </w:r>
      <w:bookmarkEnd w:id="3091"/>
      <w:bookmarkEnd w:id="3092"/>
      <w:bookmarkEnd w:id="3093"/>
      <w:bookmarkEnd w:id="3094"/>
      <w:bookmarkEnd w:id="3095"/>
    </w:p>
    <w:p w14:paraId="03D4B75C" w14:textId="77777777" w:rsidR="001D5739" w:rsidRPr="0046266F" w:rsidRDefault="001D5739" w:rsidP="001D5739">
      <w:r w:rsidRPr="0046266F">
        <w:t>1)</w:t>
      </w:r>
      <w:r w:rsidRPr="0046266F">
        <w:tab/>
      </w:r>
      <w:bookmarkStart w:id="3096" w:name="_Hlk805814"/>
      <w:bookmarkStart w:id="3097" w:name="_Hlk724264"/>
      <w:r w:rsidRPr="0046266F">
        <w:t>The ME shall ignore the GPRS Kc and not store the GPRS Kc on USIM or in ME if the USIM computes a Kc (i.e. GPRS Kc) from CK and IK using conversion function c3 as described in TS 33.102 [45]</w:t>
      </w:r>
      <w:bookmarkEnd w:id="3096"/>
      <w:bookmarkEnd w:id="3097"/>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098" w:name="_Hlk9528002"/>
      <w:r w:rsidRPr="0046266F">
        <w:lastRenderedPageBreak/>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099" w:name="_Toc44962061"/>
      <w:bookmarkStart w:id="3100" w:name="_Toc50983725"/>
      <w:bookmarkStart w:id="3101" w:name="_Toc50985896"/>
      <w:bookmarkStart w:id="3102" w:name="_Toc57113126"/>
      <w:bookmarkStart w:id="3103" w:name="_Toc146300367"/>
      <w:r w:rsidRPr="0046266F">
        <w:t>15.1.2.3</w:t>
      </w:r>
      <w:r w:rsidRPr="0046266F">
        <w:tab/>
        <w:t>Test purpose</w:t>
      </w:r>
      <w:bookmarkEnd w:id="3099"/>
      <w:bookmarkEnd w:id="3100"/>
      <w:bookmarkEnd w:id="3101"/>
      <w:bookmarkEnd w:id="3102"/>
      <w:bookmarkEnd w:id="3103"/>
    </w:p>
    <w:p w14:paraId="517A1282" w14:textId="36B6ABEE" w:rsidR="001D5739" w:rsidRPr="0046266F" w:rsidRDefault="001D5739" w:rsidP="001D5739">
      <w:r w:rsidRPr="0046266F">
        <w:t>1)</w:t>
      </w:r>
      <w:r w:rsidRPr="0046266F">
        <w:tab/>
        <w:t xml:space="preserve">To verify </w:t>
      </w:r>
      <w:bookmarkEnd w:id="3098"/>
      <w:r w:rsidRPr="0046266F">
        <w:t xml:space="preserve">that the ME will ignore the GPRS Kc and will not store the GPRS Kc on USIM or in ME when </w:t>
      </w:r>
      <w:bookmarkStart w:id="3104" w:name="_Hlk9961297"/>
      <w:r w:rsidRPr="0046266F">
        <w:t>the USIM computes a Kc (i.e. GPRS Kc) from CK and IK</w:t>
      </w:r>
      <w:bookmarkEnd w:id="3104"/>
      <w:r w:rsidRPr="0046266F">
        <w:t>.</w:t>
      </w:r>
    </w:p>
    <w:p w14:paraId="5324EB21" w14:textId="77777777" w:rsidR="001D5739" w:rsidRPr="0046266F" w:rsidRDefault="001D5739" w:rsidP="001D5739">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05" w:name="_Toc44962062"/>
      <w:bookmarkStart w:id="3106" w:name="_Toc50983726"/>
      <w:bookmarkStart w:id="3107" w:name="_Toc50985897"/>
      <w:bookmarkStart w:id="3108" w:name="_Toc57113127"/>
      <w:bookmarkStart w:id="3109" w:name="_Toc146300368"/>
      <w:r w:rsidRPr="0046266F">
        <w:t>15.1.2.4</w:t>
      </w:r>
      <w:r w:rsidRPr="0046266F">
        <w:tab/>
        <w:t>Method of test</w:t>
      </w:r>
      <w:bookmarkEnd w:id="3105"/>
      <w:bookmarkEnd w:id="3106"/>
      <w:bookmarkEnd w:id="3107"/>
      <w:bookmarkEnd w:id="3108"/>
      <w:bookmarkEnd w:id="3109"/>
    </w:p>
    <w:p w14:paraId="736ED69E" w14:textId="77777777" w:rsidR="001D5739" w:rsidRPr="0046266F" w:rsidRDefault="001D5739" w:rsidP="001D5739">
      <w:pPr>
        <w:pStyle w:val="Heading5"/>
      </w:pPr>
      <w:bookmarkStart w:id="3110" w:name="_Toc44962063"/>
      <w:bookmarkStart w:id="3111" w:name="_Toc50983727"/>
      <w:bookmarkStart w:id="3112" w:name="_Toc50985898"/>
      <w:bookmarkStart w:id="3113" w:name="_Toc57113128"/>
      <w:bookmarkStart w:id="3114" w:name="_Toc146300369"/>
      <w:r w:rsidRPr="0046266F">
        <w:t>15.1.2.4.1</w:t>
      </w:r>
      <w:r w:rsidRPr="0046266F">
        <w:tab/>
        <w:t>Initial conditions</w:t>
      </w:r>
      <w:bookmarkEnd w:id="3110"/>
      <w:bookmarkEnd w:id="3111"/>
      <w:bookmarkEnd w:id="3112"/>
      <w:bookmarkEnd w:id="3113"/>
      <w:bookmarkEnd w:id="3114"/>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15" w:name="_Toc44962064"/>
      <w:bookmarkStart w:id="3116" w:name="_Toc50983728"/>
      <w:bookmarkStart w:id="3117" w:name="_Toc50985899"/>
      <w:bookmarkStart w:id="3118" w:name="_Toc57113129"/>
      <w:bookmarkStart w:id="3119" w:name="_Hlk9528123"/>
    </w:p>
    <w:p w14:paraId="74BB3383" w14:textId="06289984" w:rsidR="001D5739" w:rsidRPr="0046266F" w:rsidRDefault="001D5739" w:rsidP="001D5739">
      <w:pPr>
        <w:pStyle w:val="Heading5"/>
      </w:pPr>
      <w:bookmarkStart w:id="3120" w:name="_Toc146300370"/>
      <w:r w:rsidRPr="0046266F">
        <w:t>15.1.2.4.2</w:t>
      </w:r>
      <w:r w:rsidRPr="0046266F">
        <w:tab/>
        <w:t>Procedure</w:t>
      </w:r>
      <w:bookmarkEnd w:id="3115"/>
      <w:bookmarkEnd w:id="3116"/>
      <w:bookmarkEnd w:id="3117"/>
      <w:bookmarkEnd w:id="3118"/>
      <w:bookmarkEnd w:id="3120"/>
    </w:p>
    <w:bookmarkEnd w:id="3119"/>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r w:rsidRPr="0046266F">
        <w:t>ngKSI:</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1" w:name="_Toc44962065"/>
      <w:bookmarkStart w:id="3122" w:name="_Toc50983729"/>
      <w:bookmarkStart w:id="3123" w:name="_Toc50985900"/>
      <w:bookmarkStart w:id="3124"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r w:rsidRPr="0046266F">
        <w:t>i)</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RRCRelease message.</w:t>
      </w:r>
    </w:p>
    <w:p w14:paraId="0D7DF9ED" w14:textId="77777777" w:rsidR="00E20B53" w:rsidRPr="0046266F" w:rsidRDefault="00E20B53" w:rsidP="00E20B53">
      <w:pPr>
        <w:pStyle w:val="B1"/>
      </w:pPr>
      <w:r w:rsidRPr="0046266F">
        <w:lastRenderedPageBreak/>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25" w:name="_Toc74224880"/>
      <w:bookmarkStart w:id="3126" w:name="_Toc146300371"/>
      <w:bookmarkStart w:id="3127" w:name="_Toc36655749"/>
      <w:bookmarkStart w:id="3128" w:name="_Toc44962066"/>
      <w:bookmarkStart w:id="3129" w:name="_Toc50983730"/>
      <w:bookmarkStart w:id="3130" w:name="_Toc50985901"/>
      <w:bookmarkStart w:id="3131" w:name="_Toc57113131"/>
      <w:bookmarkStart w:id="3132" w:name="_Hlk10019744"/>
      <w:bookmarkEnd w:id="3121"/>
      <w:bookmarkEnd w:id="3122"/>
      <w:bookmarkEnd w:id="3123"/>
      <w:bookmarkEnd w:id="3124"/>
      <w:r w:rsidRPr="0046266F">
        <w:t>15.1.2.5</w:t>
      </w:r>
      <w:r w:rsidRPr="0046266F">
        <w:tab/>
        <w:t>Acceptance criteria</w:t>
      </w:r>
      <w:bookmarkEnd w:id="3125"/>
      <w:bookmarkEnd w:id="3126"/>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During steps g) to i)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33" w:name="_Toc146300372"/>
      <w:r w:rsidRPr="0046266F">
        <w:t>15.1.3</w:t>
      </w:r>
      <w:r w:rsidRPr="0046266F">
        <w:tab/>
      </w:r>
      <w:bookmarkEnd w:id="3127"/>
      <w:r w:rsidRPr="0046266F">
        <w:t>Authentication procedure for EAP-AKA' – AUTN fails on the USIM</w:t>
      </w:r>
      <w:bookmarkEnd w:id="3128"/>
      <w:bookmarkEnd w:id="3129"/>
      <w:bookmarkEnd w:id="3130"/>
      <w:bookmarkEnd w:id="3131"/>
      <w:bookmarkEnd w:id="3133"/>
    </w:p>
    <w:p w14:paraId="3A959DEE" w14:textId="77777777" w:rsidR="001D5739" w:rsidRPr="0046266F" w:rsidRDefault="001D5739" w:rsidP="001D5739">
      <w:pPr>
        <w:pStyle w:val="Heading4"/>
      </w:pPr>
      <w:bookmarkStart w:id="3134" w:name="_Toc44962067"/>
      <w:bookmarkStart w:id="3135" w:name="_Toc50983731"/>
      <w:bookmarkStart w:id="3136" w:name="_Toc50985902"/>
      <w:bookmarkStart w:id="3137" w:name="_Toc57113132"/>
      <w:bookmarkStart w:id="3138" w:name="_Toc146300373"/>
      <w:r w:rsidRPr="0046266F">
        <w:t>15.1.3.1</w:t>
      </w:r>
      <w:r w:rsidRPr="0046266F">
        <w:tab/>
        <w:t>Definition and applicability</w:t>
      </w:r>
      <w:bookmarkEnd w:id="3134"/>
      <w:bookmarkEnd w:id="3135"/>
      <w:bookmarkEnd w:id="3136"/>
      <w:bookmarkEnd w:id="3137"/>
      <w:bookmarkEnd w:id="3138"/>
    </w:p>
    <w:bookmarkEnd w:id="3132"/>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39" w:name="_Toc44962068"/>
      <w:bookmarkStart w:id="3140" w:name="_Toc50983732"/>
      <w:bookmarkStart w:id="3141" w:name="_Toc50985903"/>
      <w:bookmarkStart w:id="3142" w:name="_Toc57113133"/>
      <w:bookmarkStart w:id="3143" w:name="_Toc146300374"/>
      <w:r w:rsidRPr="0046266F">
        <w:t>15.1.3.2</w:t>
      </w:r>
      <w:r w:rsidRPr="0046266F">
        <w:tab/>
        <w:t>Conformance requirement</w:t>
      </w:r>
      <w:bookmarkEnd w:id="3139"/>
      <w:bookmarkEnd w:id="3140"/>
      <w:bookmarkEnd w:id="3141"/>
      <w:bookmarkEnd w:id="3142"/>
      <w:bookmarkEnd w:id="3143"/>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lastRenderedPageBreak/>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44" w:name="_Toc44962069"/>
      <w:bookmarkStart w:id="3145" w:name="_Toc50983733"/>
      <w:bookmarkStart w:id="3146" w:name="_Toc50985904"/>
      <w:bookmarkStart w:id="3147" w:name="_Toc57113134"/>
      <w:bookmarkStart w:id="3148" w:name="_Toc146300375"/>
      <w:r w:rsidRPr="0046266F">
        <w:t>15.1.3.3</w:t>
      </w:r>
      <w:r w:rsidRPr="0046266F">
        <w:tab/>
        <w:t>Test purpose</w:t>
      </w:r>
      <w:bookmarkEnd w:id="3144"/>
      <w:bookmarkEnd w:id="3145"/>
      <w:bookmarkEnd w:id="3146"/>
      <w:bookmarkEnd w:id="3147"/>
      <w:bookmarkEnd w:id="3148"/>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49" w:name="_Toc44962070"/>
      <w:bookmarkStart w:id="3150" w:name="_Toc50983734"/>
      <w:bookmarkStart w:id="3151" w:name="_Toc50985905"/>
      <w:bookmarkStart w:id="3152" w:name="_Toc57113135"/>
      <w:bookmarkStart w:id="3153" w:name="_Toc146300376"/>
      <w:r w:rsidRPr="0046266F">
        <w:t>15.1.3.4</w:t>
      </w:r>
      <w:r w:rsidRPr="0046266F">
        <w:tab/>
        <w:t>Method of test</w:t>
      </w:r>
      <w:bookmarkEnd w:id="3149"/>
      <w:bookmarkEnd w:id="3150"/>
      <w:bookmarkEnd w:id="3151"/>
      <w:bookmarkEnd w:id="3152"/>
      <w:bookmarkEnd w:id="3153"/>
    </w:p>
    <w:p w14:paraId="7ECD1A7A" w14:textId="77777777" w:rsidR="001D5739" w:rsidRPr="0046266F" w:rsidRDefault="001D5739" w:rsidP="001D5739">
      <w:pPr>
        <w:pStyle w:val="Heading5"/>
      </w:pPr>
      <w:bookmarkStart w:id="3154" w:name="_Toc44962071"/>
      <w:bookmarkStart w:id="3155" w:name="_Toc50983735"/>
      <w:bookmarkStart w:id="3156" w:name="_Toc50985906"/>
      <w:bookmarkStart w:id="3157" w:name="_Toc57113136"/>
      <w:bookmarkStart w:id="3158" w:name="_Toc146300377"/>
      <w:r w:rsidRPr="0046266F">
        <w:t>15.1.3.4.1</w:t>
      </w:r>
      <w:r w:rsidRPr="0046266F">
        <w:tab/>
        <w:t>Initial conditions</w:t>
      </w:r>
      <w:bookmarkEnd w:id="3154"/>
      <w:bookmarkEnd w:id="3155"/>
      <w:bookmarkEnd w:id="3156"/>
      <w:bookmarkEnd w:id="3157"/>
      <w:bookmarkEnd w:id="3158"/>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59" w:name="_Toc44962072"/>
      <w:bookmarkStart w:id="3160" w:name="_Toc50983736"/>
      <w:bookmarkStart w:id="3161" w:name="_Toc50985907"/>
      <w:bookmarkStart w:id="3162" w:name="_Toc57113137"/>
      <w:bookmarkStart w:id="3163" w:name="_Toc146300378"/>
      <w:r w:rsidRPr="0046266F">
        <w:t>15.1.3.4.2</w:t>
      </w:r>
      <w:r w:rsidRPr="0046266F">
        <w:tab/>
      </w:r>
      <w:r w:rsidR="001D5739" w:rsidRPr="0046266F">
        <w:t>Procedure</w:t>
      </w:r>
      <w:bookmarkEnd w:id="3159"/>
      <w:bookmarkEnd w:id="3160"/>
      <w:bookmarkEnd w:id="3161"/>
      <w:bookmarkEnd w:id="3162"/>
      <w:bookmarkEnd w:id="3163"/>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64" w:name="_Hlk10476067"/>
      <w:r w:rsidRPr="0046266F">
        <w:t xml:space="preserve">from the UE during registration, the NG-SS initiates the EAP-AKA' authentication procedure and sends EAP message IE with EAP-request/AKA'-challenge message in </w:t>
      </w:r>
      <w:bookmarkStart w:id="3165" w:name="_Hlk10555883"/>
      <w:r w:rsidRPr="0046266F">
        <w:t xml:space="preserve">the </w:t>
      </w:r>
      <w:r w:rsidRPr="0046266F">
        <w:rPr>
          <w:i/>
        </w:rPr>
        <w:t>AUTHENTICATION REQUEST</w:t>
      </w:r>
      <w:r w:rsidRPr="0046266F">
        <w:t xml:space="preserve"> messag</w:t>
      </w:r>
      <w:bookmarkEnd w:id="3164"/>
      <w:r w:rsidRPr="0046266F">
        <w:t>e contains:</w:t>
      </w:r>
    </w:p>
    <w:p w14:paraId="5B240B9F" w14:textId="77777777" w:rsidR="001D5739" w:rsidRPr="0046266F" w:rsidRDefault="001D5739" w:rsidP="0046266F">
      <w:pPr>
        <w:pStyle w:val="B3"/>
        <w:jc w:val="both"/>
      </w:pPr>
      <w:r w:rsidRPr="0046266F">
        <w:t>ngKSI:</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65"/>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66" w:name="_Hlk10542994"/>
      <w:r w:rsidRPr="0046266F">
        <w:t>the verification of AUTN failed due to a synchronisation failure</w:t>
      </w:r>
      <w:bookmarkEnd w:id="3166"/>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67" w:name="_Hlk10558203"/>
      <w:r w:rsidR="002415CD" w:rsidRPr="0046266F">
        <w:t xml:space="preserve">After the reception of </w:t>
      </w:r>
      <w:r w:rsidR="002415CD" w:rsidRPr="0046266F">
        <w:rPr>
          <w:i/>
        </w:rPr>
        <w:t>AUTHENTICATION REQUEST</w:t>
      </w:r>
      <w:r w:rsidR="002415CD" w:rsidRPr="0046266F">
        <w:t xml:space="preserve"> message </w:t>
      </w:r>
      <w:bookmarkEnd w:id="3167"/>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r w:rsidRPr="0046266F">
        <w:t>i)</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68" w:name="_Toc44962073"/>
      <w:bookmarkStart w:id="3169" w:name="_Toc50983737"/>
      <w:bookmarkStart w:id="3170" w:name="_Toc50985908"/>
      <w:bookmarkStart w:id="3171" w:name="_Toc57113138"/>
      <w:bookmarkStart w:id="3172" w:name="_Toc146300379"/>
      <w:r w:rsidRPr="0046266F">
        <w:lastRenderedPageBreak/>
        <w:t>15.1.3.5</w:t>
      </w:r>
      <w:r w:rsidRPr="0046266F">
        <w:tab/>
      </w:r>
      <w:r w:rsidR="001D5739" w:rsidRPr="0046266F">
        <w:t>Acceptance criteria</w:t>
      </w:r>
      <w:bookmarkEnd w:id="3168"/>
      <w:bookmarkEnd w:id="3169"/>
      <w:bookmarkEnd w:id="3170"/>
      <w:bookmarkEnd w:id="3171"/>
      <w:bookmarkEnd w:id="3172"/>
    </w:p>
    <w:p w14:paraId="5A89EF03" w14:textId="36E43112" w:rsidR="001D5739" w:rsidRPr="0046266F" w:rsidRDefault="001D5739" w:rsidP="0046266F">
      <w:pPr>
        <w:pStyle w:val="B1"/>
      </w:pPr>
      <w:bookmarkStart w:id="3173"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74" w:name="_Hlk10473649"/>
      <w:r w:rsidR="00F3608D" w:rsidRPr="0046266F">
        <w:rPr>
          <w:i/>
        </w:rPr>
        <w:t xml:space="preserve">AUTHENTICATION </w:t>
      </w:r>
      <w:bookmarkEnd w:id="3174"/>
      <w:r w:rsidR="00F3608D" w:rsidRPr="0046266F">
        <w:rPr>
          <w:i/>
        </w:rPr>
        <w:t>RESPONSE</w:t>
      </w:r>
      <w:r w:rsidR="00F3608D" w:rsidRPr="0046266F">
        <w:t xml:space="preserve"> message, including the AT AUTS attribute.</w:t>
      </w:r>
    </w:p>
    <w:bookmarkEnd w:id="3173"/>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75" w:name="_Toc36655750"/>
    </w:p>
    <w:p w14:paraId="535530E6" w14:textId="46D16673" w:rsidR="001D5739" w:rsidRPr="0046266F" w:rsidRDefault="001D5739" w:rsidP="001D5739">
      <w:pPr>
        <w:pStyle w:val="Heading3"/>
        <w:spacing w:before="360"/>
      </w:pPr>
      <w:bookmarkStart w:id="3176" w:name="_Toc44962074"/>
      <w:bookmarkStart w:id="3177" w:name="_Toc50983738"/>
      <w:bookmarkStart w:id="3178" w:name="_Toc50985909"/>
      <w:bookmarkStart w:id="3179" w:name="_Toc57113139"/>
      <w:bookmarkStart w:id="3180" w:name="_Toc146300380"/>
      <w:r w:rsidRPr="0046266F">
        <w:t>15.1.4</w:t>
      </w:r>
      <w:r w:rsidRPr="0046266F">
        <w:tab/>
      </w:r>
      <w:bookmarkEnd w:id="3175"/>
      <w:r w:rsidRPr="0046266F">
        <w:t>Authentication procedure for EAP-AKA' - after SUPI is changed</w:t>
      </w:r>
      <w:bookmarkEnd w:id="3176"/>
      <w:bookmarkEnd w:id="3177"/>
      <w:bookmarkEnd w:id="3178"/>
      <w:bookmarkEnd w:id="3179"/>
      <w:bookmarkEnd w:id="3180"/>
    </w:p>
    <w:p w14:paraId="0641D9E6" w14:textId="77777777" w:rsidR="001D5739" w:rsidRPr="0046266F" w:rsidRDefault="001D5739" w:rsidP="001D5739">
      <w:pPr>
        <w:pStyle w:val="Heading4"/>
      </w:pPr>
      <w:bookmarkStart w:id="3181" w:name="_Toc44962075"/>
      <w:bookmarkStart w:id="3182" w:name="_Toc50983739"/>
      <w:bookmarkStart w:id="3183" w:name="_Toc50985910"/>
      <w:bookmarkStart w:id="3184" w:name="_Toc57113140"/>
      <w:bookmarkStart w:id="3185" w:name="_Toc146300381"/>
      <w:r w:rsidRPr="0046266F">
        <w:t>15.1.4.1</w:t>
      </w:r>
      <w:r w:rsidRPr="0046266F">
        <w:tab/>
        <w:t>Definition and applicability</w:t>
      </w:r>
      <w:bookmarkEnd w:id="3181"/>
      <w:bookmarkEnd w:id="3182"/>
      <w:bookmarkEnd w:id="3183"/>
      <w:bookmarkEnd w:id="3184"/>
      <w:bookmarkEnd w:id="3185"/>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86" w:name="_Toc44962076"/>
      <w:bookmarkStart w:id="3187" w:name="_Toc50983740"/>
      <w:bookmarkStart w:id="3188" w:name="_Toc50985911"/>
      <w:bookmarkStart w:id="3189" w:name="_Toc57113141"/>
      <w:bookmarkStart w:id="3190" w:name="_Toc146300382"/>
      <w:r w:rsidRPr="0046266F">
        <w:t>15.1.4.2</w:t>
      </w:r>
      <w:r w:rsidRPr="0046266F">
        <w:tab/>
        <w:t>Conformance requirement</w:t>
      </w:r>
      <w:bookmarkEnd w:id="3186"/>
      <w:bookmarkEnd w:id="3187"/>
      <w:bookmarkEnd w:id="3188"/>
      <w:bookmarkEnd w:id="3189"/>
      <w:bookmarkEnd w:id="3190"/>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1" w:name="_Toc44962077"/>
      <w:bookmarkStart w:id="3192" w:name="_Toc50983741"/>
      <w:bookmarkStart w:id="3193" w:name="_Toc50985912"/>
      <w:bookmarkStart w:id="3194" w:name="_Toc57113142"/>
      <w:bookmarkStart w:id="3195" w:name="_Toc146300383"/>
      <w:r w:rsidRPr="0046266F">
        <w:t>15.1.4.3</w:t>
      </w:r>
      <w:r w:rsidRPr="0046266F">
        <w:tab/>
        <w:t>Test purpose</w:t>
      </w:r>
      <w:bookmarkEnd w:id="3191"/>
      <w:bookmarkEnd w:id="3192"/>
      <w:bookmarkEnd w:id="3193"/>
      <w:bookmarkEnd w:id="3194"/>
      <w:bookmarkEnd w:id="3195"/>
    </w:p>
    <w:p w14:paraId="2E46C04D" w14:textId="062E4809" w:rsidR="00BE45BA" w:rsidRPr="00F90CAD" w:rsidRDefault="00BE45BA" w:rsidP="00BE45BA">
      <w:pPr>
        <w:pStyle w:val="B1"/>
      </w:pPr>
      <w:bookmarkStart w:id="3196" w:name="_Toc44962078"/>
      <w:bookmarkStart w:id="3197" w:name="_Toc50983742"/>
      <w:bookmarkStart w:id="3198" w:name="_Toc50985913"/>
      <w:bookmarkStart w:id="3199"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200" w:name="_Toc146300384"/>
      <w:r w:rsidRPr="0046266F">
        <w:t>15.1.4.4</w:t>
      </w:r>
      <w:r w:rsidRPr="0046266F">
        <w:tab/>
        <w:t>Method of test</w:t>
      </w:r>
      <w:bookmarkEnd w:id="3196"/>
      <w:bookmarkEnd w:id="3197"/>
      <w:bookmarkEnd w:id="3198"/>
      <w:bookmarkEnd w:id="3199"/>
      <w:bookmarkEnd w:id="3200"/>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1"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lastRenderedPageBreak/>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2" w:name="_Toc50983743"/>
      <w:bookmarkStart w:id="3203" w:name="_Toc50985914"/>
      <w:bookmarkStart w:id="3204" w:name="_Toc57113144"/>
      <w:bookmarkStart w:id="3205" w:name="_Toc146300385"/>
      <w:r w:rsidRPr="0046266F">
        <w:t>15.1.4.4.2</w:t>
      </w:r>
      <w:r w:rsidRPr="0046266F">
        <w:tab/>
        <w:t>Procedure</w:t>
      </w:r>
      <w:bookmarkEnd w:id="3201"/>
      <w:bookmarkEnd w:id="3202"/>
      <w:bookmarkEnd w:id="3203"/>
      <w:bookmarkEnd w:id="3204"/>
      <w:bookmarkEnd w:id="3205"/>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r w:rsidR="001D5739" w:rsidRPr="0046266F">
        <w:rPr>
          <w:i/>
        </w:rPr>
        <w:t>RRCSetupRequest</w:t>
      </w:r>
      <w:r w:rsidR="001D5739" w:rsidRPr="0046266F">
        <w:t xml:space="preserve"> message from the UE, NG-SS transmits an </w:t>
      </w:r>
      <w:r w:rsidR="001D5739" w:rsidRPr="0046266F">
        <w:rPr>
          <w:i/>
        </w:rPr>
        <w:t>RRCSetup</w:t>
      </w:r>
      <w:r w:rsidR="001D5739" w:rsidRPr="0046266F">
        <w:t xml:space="preserve"> message to the UE followed by reception of an </w:t>
      </w:r>
      <w:r w:rsidR="001D5739" w:rsidRPr="0046266F">
        <w:rPr>
          <w:i/>
        </w:rPr>
        <w:t>RRCSetupComplete</w:t>
      </w:r>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r w:rsidRPr="0046266F">
        <w:t>ngKSI:</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r w:rsidRPr="0046266F">
        <w:t>i</w:t>
      </w:r>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lastRenderedPageBreak/>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06" w:name="_Toc44962080"/>
      <w:bookmarkStart w:id="3207" w:name="_Toc50983744"/>
      <w:bookmarkStart w:id="3208" w:name="_Toc50985915"/>
      <w:bookmarkStart w:id="3209" w:name="_Toc57113145"/>
      <w:bookmarkStart w:id="3210" w:name="_Toc146300386"/>
      <w:r w:rsidRPr="0046266F">
        <w:t>15.2</w:t>
      </w:r>
      <w:r w:rsidRPr="0046266F">
        <w:tab/>
        <w:t>Authentication procedure for 5G AKA</w:t>
      </w:r>
      <w:bookmarkEnd w:id="2995"/>
      <w:bookmarkEnd w:id="3206"/>
      <w:bookmarkEnd w:id="3207"/>
      <w:bookmarkEnd w:id="3208"/>
      <w:bookmarkEnd w:id="3209"/>
      <w:bookmarkEnd w:id="3210"/>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1" w:name="_Hlk10217141"/>
      <w:r w:rsidRPr="0046266F">
        <w:rPr>
          <w:rFonts w:ascii="Arial" w:hAnsi="Arial"/>
          <w:sz w:val="28"/>
        </w:rPr>
        <w:t xml:space="preserve">Authentication procedure </w:t>
      </w:r>
      <w:bookmarkEnd w:id="3211"/>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2" w:name="_Hlk9934263"/>
      <w:bookmarkStart w:id="3213"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2"/>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77777777"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14" w:name="_Hlk9872449"/>
      <w:r w:rsidRPr="0046266F">
        <w:t>TS 33.501[41]</w:t>
      </w:r>
      <w:bookmarkEnd w:id="3214"/>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30F2EFF4" w14:textId="77777777" w:rsidR="00D5281E" w:rsidRPr="0046266F" w:rsidRDefault="00D5281E" w:rsidP="00D5281E">
      <w:pPr>
        <w:pStyle w:val="B1"/>
      </w:pPr>
      <w:r w:rsidRPr="0046266F">
        <w:t>3)</w:t>
      </w:r>
      <w:r w:rsidRPr="0046266F">
        <w:tab/>
      </w:r>
      <w:bookmarkStart w:id="3215" w:name="_Hlk9873620"/>
      <w:r w:rsidRPr="0046266F">
        <w:t xml:space="preserve">The </w:t>
      </w:r>
      <w:bookmarkStart w:id="3216" w:name="_Hlk9872608"/>
      <w:r w:rsidRPr="0046266F">
        <w:t xml:space="preserve">ME shall compute RES* from RES according to Annex A.4 TS 33.501[41] and return it in </w:t>
      </w:r>
      <w:r w:rsidRPr="0046266F">
        <w:rPr>
          <w:i/>
        </w:rPr>
        <w:t>AUTHENTICATION RESPONSE</w:t>
      </w:r>
      <w:r w:rsidRPr="0046266F">
        <w:t xml:space="preserve"> message</w:t>
      </w:r>
      <w:bookmarkEnd w:id="3215"/>
      <w:bookmarkEnd w:id="3216"/>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17" w:name="_Hlk10556598"/>
      <w:r w:rsidRPr="0046266F">
        <w:t xml:space="preserve">ME forwards the RAND and AUTN received in 5G authentication challenge data within </w:t>
      </w:r>
      <w:bookmarkStart w:id="3218" w:name="_Hlk9872730"/>
      <w:r w:rsidRPr="0046266F">
        <w:rPr>
          <w:i/>
        </w:rPr>
        <w:t>AUTHENTICATION REQUEST</w:t>
      </w:r>
      <w:r w:rsidRPr="0046266F">
        <w:t xml:space="preserve"> </w:t>
      </w:r>
      <w:bookmarkEnd w:id="3217"/>
      <w:r w:rsidRPr="0046266F">
        <w:t xml:space="preserve">message </w:t>
      </w:r>
      <w:bookmarkEnd w:id="3218"/>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lastRenderedPageBreak/>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19" w:name="_Toc146300387"/>
      <w:r w:rsidRPr="0046266F">
        <w:t>15.2.1.4</w:t>
      </w:r>
      <w:r w:rsidRPr="0046266F">
        <w:tab/>
        <w:t>Method of test</w:t>
      </w:r>
      <w:bookmarkEnd w:id="3219"/>
    </w:p>
    <w:p w14:paraId="401F17BC" w14:textId="77777777" w:rsidR="00500A88" w:rsidRPr="0046266F" w:rsidRDefault="00500A88" w:rsidP="00500A88">
      <w:pPr>
        <w:pStyle w:val="Heading5"/>
      </w:pPr>
      <w:bookmarkStart w:id="3220" w:name="_Toc146300388"/>
      <w:r w:rsidRPr="0046266F">
        <w:t>15.2.1.4.1</w:t>
      </w:r>
      <w:r w:rsidRPr="0046266F">
        <w:tab/>
        <w:t>Initial conditions</w:t>
      </w:r>
      <w:bookmarkEnd w:id="3220"/>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1" w:name="_Hlk9934413"/>
      <w:r w:rsidRPr="0046266F">
        <w:rPr>
          <w:rFonts w:ascii="Arial" w:hAnsi="Arial"/>
        </w:rPr>
        <w:t>15.2.1.4.2</w:t>
      </w:r>
      <w:r w:rsidRPr="0046266F">
        <w:rPr>
          <w:rFonts w:ascii="Arial" w:hAnsi="Arial"/>
        </w:rPr>
        <w:tab/>
        <w:t>Procedure</w:t>
      </w:r>
    </w:p>
    <w:p w14:paraId="332443C4" w14:textId="78976C99" w:rsidR="00D5281E" w:rsidRPr="0046266F" w:rsidRDefault="00D5281E" w:rsidP="00712113">
      <w:pPr>
        <w:pStyle w:val="B1"/>
      </w:pPr>
      <w:r w:rsidRPr="0046266F">
        <w:t>a)</w:t>
      </w:r>
      <w:r w:rsidRPr="0046266F">
        <w:tab/>
      </w:r>
      <w:r w:rsidR="00F4792E" w:rsidRPr="0046266F">
        <w:t>Bring up Cell A and the UE is switched on.</w:t>
      </w:r>
    </w:p>
    <w:p w14:paraId="11488C13" w14:textId="736021A5" w:rsidR="00D5281E" w:rsidRPr="0046266F" w:rsidRDefault="00D5281E" w:rsidP="00D5281E">
      <w:pPr>
        <w:pStyle w:val="B1"/>
      </w:pPr>
      <w:bookmarkStart w:id="3222" w:name="_Hlk9867787"/>
      <w:bookmarkStart w:id="3223" w:name="_Hlk10196680"/>
      <w:bookmarkEnd w:id="3213"/>
      <w:r w:rsidRPr="0046266F">
        <w:t>b)</w:t>
      </w:r>
      <w:r w:rsidRPr="0046266F">
        <w:tab/>
        <w:t xml:space="preserve">Upon reception of </w:t>
      </w:r>
      <w:bookmarkEnd w:id="3222"/>
      <w:r w:rsidRPr="0046266F">
        <w:t xml:space="preserve">an </w:t>
      </w:r>
      <w:r w:rsidRPr="0046266F">
        <w:rPr>
          <w:i/>
        </w:rPr>
        <w:t>RRCSetupRequest</w:t>
      </w:r>
      <w:r w:rsidRPr="0046266F">
        <w:t xml:space="preserve"> message from the </w:t>
      </w:r>
      <w:r w:rsidR="00712113" w:rsidRPr="0046266F">
        <w:t>UE, NG-SS</w:t>
      </w:r>
      <w:r w:rsidRPr="0046266F">
        <w:t xml:space="preserve"> transmits an RRCSetup message to the UE followed by reception of an </w:t>
      </w:r>
      <w:r w:rsidRPr="0046266F">
        <w:rPr>
          <w:i/>
        </w:rPr>
        <w:t>RRCSetupComplete</w:t>
      </w:r>
      <w:r w:rsidRPr="0046266F">
        <w:t xml:space="preserve"> message from the UE.</w:t>
      </w:r>
    </w:p>
    <w:p w14:paraId="27326E86" w14:textId="08908873" w:rsidR="00D5281E" w:rsidRPr="0046266F" w:rsidRDefault="00D5281E" w:rsidP="00D5281E">
      <w:pPr>
        <w:pStyle w:val="B1"/>
      </w:pPr>
      <w:r w:rsidRPr="0046266F">
        <w:t>c)</w:t>
      </w:r>
      <w:r w:rsidRPr="0046266F">
        <w:tab/>
        <w:t xml:space="preserve">After receipt of a REGISTRATION REQUEST message from the UE during registration, the </w:t>
      </w:r>
      <w:r w:rsidR="00712113" w:rsidRPr="0046266F">
        <w:t>UE, NG-SS</w:t>
      </w:r>
      <w:r w:rsidRPr="0046266F">
        <w:t xml:space="preserve"> initiates the 5G AKA authentication procedure and sends 5G AKA-Challenge message in the AUTHENTICATION REQUEST message, uses:</w:t>
      </w:r>
    </w:p>
    <w:p w14:paraId="54C6D84E" w14:textId="77777777" w:rsidR="00D5281E" w:rsidRPr="0046266F" w:rsidRDefault="00D5281E" w:rsidP="00D5281E">
      <w:pPr>
        <w:pStyle w:val="B3"/>
      </w:pPr>
      <w:r w:rsidRPr="0046266F">
        <w:t>ngKSI:</w:t>
      </w:r>
    </w:p>
    <w:p w14:paraId="7EAC75AB" w14:textId="77777777" w:rsidR="00C168B2" w:rsidRPr="0046266F" w:rsidRDefault="00D5281E" w:rsidP="00D5281E">
      <w:pPr>
        <w:pStyle w:val="B3"/>
      </w:pPr>
      <w:r w:rsidRPr="0046266F">
        <w:t>NAS key set identifier:</w:t>
      </w:r>
      <w:r w:rsidRPr="0046266F">
        <w:tab/>
        <w:t>'000'</w:t>
      </w:r>
    </w:p>
    <w:p w14:paraId="1E19BE20" w14:textId="392B2080" w:rsidR="00D5281E" w:rsidRPr="0046266F" w:rsidRDefault="00D5281E" w:rsidP="00D5281E">
      <w:pPr>
        <w:pStyle w:val="B3"/>
      </w:pPr>
      <w:r w:rsidRPr="0046266F">
        <w:t>TSC:</w:t>
      </w:r>
      <w:r w:rsidRPr="0046266F">
        <w:tab/>
        <w:t>'0'</w:t>
      </w:r>
    </w:p>
    <w:p w14:paraId="5C9F894C" w14:textId="49357003" w:rsidR="00D5281E" w:rsidRPr="0046266F" w:rsidRDefault="00D5281E" w:rsidP="00D5281E">
      <w:pPr>
        <w:pStyle w:val="B2"/>
      </w:pPr>
      <w:r w:rsidRPr="0046266F">
        <w:t>Authentication parameter RAND (5G authentication challenge):</w:t>
      </w:r>
      <w:r w:rsidR="0046266F">
        <w:tab/>
      </w:r>
      <w:r w:rsidRPr="0046266F">
        <w:t>128 bits value</w:t>
      </w:r>
    </w:p>
    <w:p w14:paraId="5D2F47FD" w14:textId="77777777" w:rsidR="00C168B2" w:rsidRPr="0046266F" w:rsidRDefault="00D5281E" w:rsidP="00D5281E">
      <w:pPr>
        <w:pStyle w:val="B2"/>
      </w:pPr>
      <w:r w:rsidRPr="0046266F">
        <w:t>Authentication parameter AUTN (5G Authentication challenge).</w:t>
      </w:r>
      <w:r w:rsidRPr="0046266F">
        <w:tab/>
        <w:t>128 bits value</w:t>
      </w:r>
      <w:bookmarkStart w:id="3224" w:name="_Hlk9867760"/>
    </w:p>
    <w:p w14:paraId="44256A2A" w14:textId="79E9A766" w:rsidR="00D5281E" w:rsidRPr="0046266F" w:rsidRDefault="00712113" w:rsidP="00D5281E">
      <w:pPr>
        <w:pStyle w:val="B1"/>
      </w:pPr>
      <w:r w:rsidRPr="0046266F">
        <w:t>d</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w:t>
      </w:r>
      <w:bookmarkEnd w:id="3224"/>
    </w:p>
    <w:bookmarkEnd w:id="3223"/>
    <w:p w14:paraId="6A66B089" w14:textId="0BC568BC" w:rsidR="00D5281E" w:rsidRPr="0046266F" w:rsidRDefault="00712113" w:rsidP="00D5281E">
      <w:pPr>
        <w:pStyle w:val="B1"/>
      </w:pPr>
      <w:r w:rsidRPr="0046266F">
        <w:t>e</w:t>
      </w:r>
      <w:r w:rsidR="00D5281E" w:rsidRPr="0046266F">
        <w:t>)</w:t>
      </w:r>
      <w:r w:rsidR="00D5281E" w:rsidRPr="0046266F">
        <w:tab/>
        <w:t xml:space="preserve">Upon reception of </w:t>
      </w:r>
      <w:bookmarkStart w:id="3225" w:name="_Hlk9872520"/>
      <w:r w:rsidR="00D5281E" w:rsidRPr="0046266F">
        <w:rPr>
          <w:i/>
        </w:rPr>
        <w:t>AUTHENTICATION RESPONSE</w:t>
      </w:r>
      <w:r w:rsidR="00D5281E" w:rsidRPr="0046266F">
        <w:t xml:space="preserve"> message </w:t>
      </w:r>
      <w:bookmarkEnd w:id="3225"/>
      <w:r w:rsidR="00D5281E" w:rsidRPr="0046266F">
        <w:t xml:space="preserve">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1498F7EF" w14:textId="77777777" w:rsidR="00C168B2" w:rsidRPr="0046266F" w:rsidRDefault="00712113" w:rsidP="00D5281E">
      <w:pPr>
        <w:pStyle w:val="B1"/>
      </w:pPr>
      <w:r w:rsidRPr="0046266F">
        <w:t>f</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191A52BB" w14:textId="4B6C4BE3" w:rsidR="00D5281E" w:rsidRPr="0046266F" w:rsidRDefault="00D5281E" w:rsidP="00712113">
      <w:pPr>
        <w:pStyle w:val="B3"/>
      </w:pPr>
      <w:r w:rsidRPr="0046266F">
        <w:t>5G-GUTI:</w:t>
      </w:r>
      <w:r w:rsidR="0046266F">
        <w:tab/>
      </w:r>
      <w:r w:rsidRPr="0046266F">
        <w:t>24408300010266436587</w:t>
      </w:r>
    </w:p>
    <w:p w14:paraId="21E480A4" w14:textId="0165C8B9" w:rsidR="00D5281E" w:rsidRPr="0046266F" w:rsidRDefault="00D5281E" w:rsidP="00712113">
      <w:pPr>
        <w:pStyle w:val="B3"/>
      </w:pPr>
      <w:r w:rsidRPr="0046266F">
        <w:t>TAI:</w:t>
      </w:r>
      <w:r w:rsidRPr="0046266F">
        <w:tab/>
        <w:t>42 34 80 00 00 01</w:t>
      </w:r>
    </w:p>
    <w:p w14:paraId="5627D51A" w14:textId="0F945C72" w:rsidR="00D5281E" w:rsidRDefault="00712113" w:rsidP="00D5281E">
      <w:pPr>
        <w:pStyle w:val="B1"/>
      </w:pPr>
      <w:r w:rsidRPr="0046266F">
        <w:t>g</w:t>
      </w:r>
      <w:r w:rsidR="00D5281E" w:rsidRPr="0046266F">
        <w:t>)</w:t>
      </w:r>
      <w:r w:rsidR="00D5281E" w:rsidRPr="0046266F">
        <w:tab/>
        <w:t xml:space="preserve">The UE sends a </w:t>
      </w:r>
      <w:r w:rsidR="00D5281E" w:rsidRPr="0046266F">
        <w:rPr>
          <w:i/>
        </w:rPr>
        <w:t>REGISTRATION COMPLETE</w:t>
      </w:r>
      <w:r w:rsidR="00D5281E" w:rsidRPr="0046266F">
        <w:t xml:space="preserve"> message.</w:t>
      </w:r>
    </w:p>
    <w:p w14:paraId="49AB3005" w14:textId="475E08E8" w:rsidR="00500A88" w:rsidRPr="0046266F" w:rsidRDefault="00500A88" w:rsidP="00D5281E">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bookmarkStart w:id="3226" w:name="_Toc50983745"/>
      <w:bookmarkStart w:id="3227" w:name="_Toc50985916"/>
      <w:bookmarkStart w:id="3228" w:name="_Toc57113146"/>
      <w:bookmarkEnd w:id="3221"/>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lastRenderedPageBreak/>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r w:rsidRPr="0046266F">
              <w:rPr>
                <w:rFonts w:ascii="Arial" w:hAnsi="Arial"/>
                <w:b/>
                <w:sz w:val="18"/>
              </w:rPr>
              <w:t>Bxx</w:t>
            </w:r>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25A99F20" w14:textId="77777777" w:rsidR="001D5389" w:rsidRPr="0046266F" w:rsidRDefault="001D5389" w:rsidP="001D5389">
      <w:pPr>
        <w:pStyle w:val="B3"/>
      </w:pPr>
      <w:r w:rsidRPr="0046266F">
        <w:t>ngKSI:</w:t>
      </w:r>
      <w:r w:rsidRPr="0046266F">
        <w:tab/>
        <w:t>00</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C32B3CE"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FB18AE3" w14:textId="4028E3A4" w:rsidR="0027613A" w:rsidRPr="0046266F" w:rsidRDefault="0027613A" w:rsidP="0027613A">
      <w:pPr>
        <w:pStyle w:val="B1"/>
      </w:pPr>
      <w:r w:rsidRPr="0046266F">
        <w:t>3)</w:t>
      </w:r>
      <w:r w:rsidRPr="0046266F">
        <w:tab/>
        <w:t xml:space="preserve">The ME shall compute RES* from RES according to </w:t>
      </w:r>
      <w:r>
        <w:t>3GPP</w:t>
      </w:r>
      <w:r w:rsidRPr="0046266F">
        <w:t> </w:t>
      </w:r>
      <w:r>
        <w:t>TS</w:t>
      </w:r>
      <w:r w:rsidRPr="0046266F">
        <w:t> 33.501 [41]</w:t>
      </w:r>
      <w:r>
        <w:t xml:space="preserve">, </w:t>
      </w:r>
      <w:r w:rsidRPr="0046266F">
        <w:t xml:space="preserve">Annex A.4 and return it in </w:t>
      </w:r>
      <w:r w:rsidRPr="0046266F">
        <w:rPr>
          <w:i/>
        </w:rPr>
        <w:t>AUTHENTICATION RESPONSE</w:t>
      </w:r>
      <w:r w:rsidRPr="0046266F">
        <w:t xml:space="preserve"> message.</w:t>
      </w:r>
    </w:p>
    <w:p w14:paraId="092A21BA" w14:textId="7BB1E384" w:rsidR="0027613A" w:rsidRPr="0046266F" w:rsidRDefault="0027613A" w:rsidP="0027613A">
      <w:pPr>
        <w:pStyle w:val="B1"/>
      </w:pPr>
      <w:r w:rsidRPr="0046266F">
        <w:t>4)</w:t>
      </w:r>
      <w:r w:rsidRPr="0046266F">
        <w:tab/>
        <w:t>As a result of successful authentication procedure the 5G NAS security context parameters shall be stored on the USIM</w:t>
      </w:r>
      <w:r>
        <w:t xml:space="preserve"> where service n°122 is "available"</w:t>
      </w:r>
      <w:r w:rsidRPr="0046266F">
        <w:t>.</w:t>
      </w:r>
    </w:p>
    <w:p w14:paraId="305C8868" w14:textId="0098E77D" w:rsidR="0027613A" w:rsidRPr="0046266F" w:rsidRDefault="0027613A" w:rsidP="0027613A">
      <w:pPr>
        <w:pStyle w:val="B1"/>
      </w:pPr>
      <w:r w:rsidRPr="0046266F">
        <w:t>5)</w:t>
      </w:r>
      <w:r w:rsidRPr="0046266F">
        <w:tab/>
      </w:r>
      <w:r>
        <w:t>T</w:t>
      </w:r>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r>
        <w:t xml:space="preserve"> where service n°123 and service n°133 are "available"</w:t>
      </w:r>
      <w:r w:rsidRPr="0046266F">
        <w:t>.</w:t>
      </w:r>
    </w:p>
    <w:p w14:paraId="68E9BB38" w14:textId="77777777" w:rsidR="0027613A" w:rsidRPr="0046266F" w:rsidRDefault="0027613A" w:rsidP="0027613A">
      <w:r w:rsidRPr="0046266F">
        <w:t>Reference:</w:t>
      </w:r>
    </w:p>
    <w:p w14:paraId="69C05172" w14:textId="04F543C9" w:rsidR="0027613A" w:rsidRPr="0046266F" w:rsidRDefault="0027613A" w:rsidP="0027613A">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12017728" w14:textId="5036314A" w:rsidR="0027613A" w:rsidRPr="0046266F" w:rsidRDefault="0027613A" w:rsidP="0027613A">
      <w:pPr>
        <w:pStyle w:val="B1"/>
      </w:pPr>
      <w:r w:rsidRPr="0046266F">
        <w:t>-</w:t>
      </w:r>
      <w:r>
        <w:tab/>
      </w:r>
      <w:r w:rsidRPr="0046266F">
        <w:t xml:space="preserve">TS 33.501 [41], </w:t>
      </w:r>
      <w:r>
        <w:t>clause</w:t>
      </w:r>
      <w:r w:rsidRPr="0046266F">
        <w:t xml:space="preserve"> 6.1.3.2;</w:t>
      </w:r>
    </w:p>
    <w:p w14:paraId="5D44ECDB" w14:textId="4A0DBCDB" w:rsidR="0027613A" w:rsidRDefault="0027613A" w:rsidP="0027613A">
      <w:pPr>
        <w:pStyle w:val="B1"/>
      </w:pPr>
      <w:r w:rsidRPr="0046266F">
        <w:t>-</w:t>
      </w:r>
      <w:r w:rsidRPr="0046266F">
        <w:tab/>
        <w:t xml:space="preserve">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803A91D" w14:textId="0C12F767" w:rsidR="0027613A" w:rsidRPr="0046266F" w:rsidRDefault="0027613A" w:rsidP="0027613A">
      <w:pPr>
        <w:pStyle w:val="B1"/>
      </w:pPr>
      <w:bookmarkStart w:id="3229" w:name="_Toc146300389"/>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7BABE7" w14:textId="4EA9D5BA" w:rsidR="0027613A" w:rsidRPr="0046266F" w:rsidRDefault="0027613A" w:rsidP="0027613A">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C07743">
        <w:t xml:space="preserve">, </w:t>
      </w:r>
      <w:r>
        <w:t>SOR counter and UE parameter update</w:t>
      </w:r>
      <w:r w:rsidRPr="0046266F">
        <w:t xml:space="preserve"> in EF</w:t>
      </w:r>
      <w:r w:rsidRPr="0046266F">
        <w:rPr>
          <w:vertAlign w:val="subscript"/>
        </w:rPr>
        <w:t>5GAUTHKEYS</w:t>
      </w:r>
      <w:r w:rsidRPr="0046266F">
        <w:t xml:space="preserve"> on the USIM </w:t>
      </w:r>
      <w:r>
        <w:t>where</w:t>
      </w:r>
      <w:r w:rsidRPr="0046266F">
        <w:t xml:space="preserve"> service n°123 is "available"</w:t>
      </w:r>
      <w:r>
        <w:t xml:space="preserve"> and service n°133 is </w:t>
      </w:r>
      <w:r w:rsidRPr="0046266F">
        <w:t>"available".</w:t>
      </w:r>
    </w:p>
    <w:p w14:paraId="3D00E2E2" w14:textId="77777777" w:rsidR="00AC5CD5" w:rsidRPr="0046266F" w:rsidRDefault="00AC5CD5" w:rsidP="00AC5CD5">
      <w:pPr>
        <w:pStyle w:val="Heading4"/>
      </w:pPr>
      <w:r w:rsidRPr="0046266F">
        <w:t>15.2</w:t>
      </w:r>
      <w:r>
        <w:t>A</w:t>
      </w:r>
      <w:r w:rsidRPr="0046266F">
        <w:t>.1.4</w:t>
      </w:r>
      <w:r w:rsidRPr="0046266F">
        <w:tab/>
        <w:t>Method of test</w:t>
      </w:r>
      <w:bookmarkEnd w:id="3229"/>
    </w:p>
    <w:p w14:paraId="660CCEB7" w14:textId="77777777" w:rsidR="00AC5CD5" w:rsidRPr="00A20F7B" w:rsidRDefault="00AC5CD5" w:rsidP="00AC5CD5">
      <w:pPr>
        <w:pStyle w:val="Heading5"/>
      </w:pPr>
      <w:bookmarkStart w:id="3230" w:name="_Toc146300390"/>
      <w:r w:rsidRPr="00A20F7B">
        <w:t>15.2A.1.4.1</w:t>
      </w:r>
      <w:r w:rsidRPr="00A20F7B">
        <w:tab/>
        <w:t>Initial conditions</w:t>
      </w:r>
      <w:bookmarkEnd w:id="3230"/>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724B81" w14:textId="77777777" w:rsidR="00AC5CD5" w:rsidRPr="0046266F" w:rsidRDefault="00AC5CD5" w:rsidP="00AC5CD5">
      <w:pPr>
        <w:pStyle w:val="B1"/>
      </w:pPr>
      <w:r w:rsidRPr="0046266F">
        <w:lastRenderedPageBreak/>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r w:rsidRPr="0046266F">
        <w:t>ngKSI:</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50110F3"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w:t>
      </w:r>
      <w:r w:rsidR="0027613A">
        <w:rPr>
          <w:rFonts w:ascii="Arial" w:hAnsi="Arial"/>
          <w:sz w:val="24"/>
        </w:rPr>
        <w:t>A</w:t>
      </w:r>
      <w:r w:rsidRPr="0046266F">
        <w:rPr>
          <w:rFonts w:ascii="Arial" w:hAnsi="Arial"/>
          <w:sz w:val="24"/>
        </w:rPr>
        <w:t>.1.5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2A19D7FA" w14:textId="4D1A52F9" w:rsidR="0027613A" w:rsidRDefault="0027613A" w:rsidP="0027613A">
      <w:pPr>
        <w:pStyle w:val="B1"/>
      </w:pPr>
      <w:r w:rsidRPr="0046266F">
        <w:t>6)</w:t>
      </w:r>
      <w:r w:rsidRPr="0046266F">
        <w:tab/>
        <w:t xml:space="preserve">After step </w:t>
      </w:r>
      <w:r>
        <w:t xml:space="preserve">e) the ME updates the </w:t>
      </w:r>
      <w:r w:rsidRPr="0046266F">
        <w:t>EF</w:t>
      </w:r>
      <w:r w:rsidRPr="0046266F">
        <w:rPr>
          <w:vertAlign w:val="subscript"/>
        </w:rPr>
        <w:t>5GAUTHKEYS</w:t>
      </w:r>
      <w:r w:rsidRPr="0046266F">
        <w:t xml:space="preserve"> as shown below.</w:t>
      </w:r>
    </w:p>
    <w:p w14:paraId="3C7F642B"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7E3290FF" w14:textId="77777777" w:rsidR="0027613A" w:rsidRPr="0046266F" w:rsidRDefault="0027613A" w:rsidP="0027613A">
      <w:pPr>
        <w:pStyle w:val="B1"/>
      </w:pPr>
      <w:r w:rsidRPr="0046266F">
        <w:t>Logically:</w:t>
      </w:r>
    </w:p>
    <w:p w14:paraId="74F17C7F"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6F4209B2"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537AF1B7"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2E97E3A8"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14056645" w14:textId="77777777" w:rsidR="0027613A" w:rsidRDefault="0027613A" w:rsidP="0027613A">
      <w:pPr>
        <w:pStyle w:val="B2"/>
      </w:pPr>
      <w:r>
        <w:t>UE parameter update counter:</w:t>
      </w:r>
      <w:r>
        <w:tab/>
      </w:r>
      <w:r w:rsidRPr="0046266F">
        <w:t>2 bytes, value not checked</w:t>
      </w:r>
    </w:p>
    <w:p w14:paraId="2E312E6C" w14:textId="77777777" w:rsidR="0027613A" w:rsidRPr="00221802" w:rsidRDefault="0027613A" w:rsidP="0027613A">
      <w:pPr>
        <w:pStyle w:val="B1"/>
      </w:pPr>
      <w:r>
        <w:t>Coding:</w:t>
      </w:r>
    </w:p>
    <w:p w14:paraId="2FCEB868" w14:textId="77777777" w:rsidR="0027613A" w:rsidRPr="0046266F" w:rsidRDefault="0027613A" w:rsidP="0027613A">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6B16D664"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13D48"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8A78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6FE4F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FF2E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68EF0"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6732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CF45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567E88"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0E17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1B20A3D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62BA8B3"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33F3BAD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28546FF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A588C6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421044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139777"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BA6570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7661E4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A48F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29D82BB0" w14:textId="77777777" w:rsidTr="001F3FFC">
        <w:tc>
          <w:tcPr>
            <w:tcW w:w="959" w:type="dxa"/>
            <w:tcBorders>
              <w:top w:val="single" w:sz="4" w:space="0" w:color="auto"/>
              <w:left w:val="nil"/>
              <w:bottom w:val="nil"/>
              <w:right w:val="single" w:sz="4" w:space="0" w:color="auto"/>
            </w:tcBorders>
            <w:hideMark/>
          </w:tcPr>
          <w:p w14:paraId="4E3B5B1B"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23046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BFAD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20E4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97D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FD7FB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948A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4F8E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E4FC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CE58D06" w14:textId="77777777" w:rsidTr="001F3FFC">
        <w:tc>
          <w:tcPr>
            <w:tcW w:w="959" w:type="dxa"/>
            <w:tcBorders>
              <w:top w:val="nil"/>
              <w:left w:val="nil"/>
              <w:bottom w:val="nil"/>
              <w:right w:val="single" w:sz="4" w:space="0" w:color="auto"/>
            </w:tcBorders>
            <w:hideMark/>
          </w:tcPr>
          <w:p w14:paraId="6510CC09"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07071F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4D05AB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834AD0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7DE55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7805B2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3235496C"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14E89C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0967F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13DED345" w14:textId="77777777" w:rsidTr="001F3FFC">
        <w:trPr>
          <w:gridAfter w:val="4"/>
          <w:wAfter w:w="3176" w:type="dxa"/>
        </w:trPr>
        <w:tc>
          <w:tcPr>
            <w:tcW w:w="959" w:type="dxa"/>
            <w:tcBorders>
              <w:top w:val="nil"/>
              <w:left w:val="nil"/>
              <w:bottom w:val="nil"/>
              <w:right w:val="single" w:sz="4" w:space="0" w:color="auto"/>
            </w:tcBorders>
          </w:tcPr>
          <w:p w14:paraId="3D5FFE6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FFD41"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36ACC"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4F93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8818D"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674317EC" w14:textId="77777777" w:rsidTr="001F3FFC">
        <w:trPr>
          <w:gridAfter w:val="4"/>
          <w:wAfter w:w="3176" w:type="dxa"/>
        </w:trPr>
        <w:tc>
          <w:tcPr>
            <w:tcW w:w="959" w:type="dxa"/>
            <w:tcBorders>
              <w:top w:val="nil"/>
              <w:left w:val="nil"/>
              <w:bottom w:val="nil"/>
              <w:right w:val="single" w:sz="4" w:space="0" w:color="auto"/>
            </w:tcBorders>
          </w:tcPr>
          <w:p w14:paraId="665BB7C2"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7A5886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546FE6E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63FB4C25"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3AA501C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13F99BA5" w14:textId="77777777" w:rsidR="0027613A" w:rsidRDefault="0027613A" w:rsidP="0027613A">
      <w:pPr>
        <w:pStyle w:val="B1"/>
      </w:pPr>
    </w:p>
    <w:p w14:paraId="69D4B36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FF43610"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6CAD901" w14:textId="77777777" w:rsidR="0027613A" w:rsidRPr="0046266F" w:rsidRDefault="0027613A" w:rsidP="0027613A">
      <w:pPr>
        <w:pStyle w:val="B1"/>
      </w:pPr>
      <w:r w:rsidRPr="0046266F">
        <w:t>Logically:</w:t>
      </w:r>
    </w:p>
    <w:p w14:paraId="5EF3E95B" w14:textId="77777777" w:rsidR="0027613A" w:rsidRPr="0046266F" w:rsidRDefault="0027613A" w:rsidP="0027613A">
      <w:pPr>
        <w:pStyle w:val="B2"/>
      </w:pPr>
      <w:r w:rsidRPr="0046266F">
        <w:t>5GS NAS Security Context:</w:t>
      </w:r>
    </w:p>
    <w:p w14:paraId="4E4C3AC6"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p>
    <w:p w14:paraId="5D779B4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8D4C2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7AF9869" w14:textId="77777777" w:rsidR="0027613A" w:rsidRPr="0046266F" w:rsidRDefault="0027613A" w:rsidP="0027613A">
      <w:pPr>
        <w:pStyle w:val="B3"/>
      </w:pPr>
      <w:r w:rsidRPr="0046266F">
        <w:t>Downlink NAS count:</w:t>
      </w:r>
      <w:r w:rsidRPr="0046266F">
        <w:tab/>
      </w:r>
      <w:r>
        <w:tab/>
      </w:r>
      <w:r>
        <w:tab/>
      </w:r>
      <w:r>
        <w:tab/>
      </w:r>
      <w:r w:rsidRPr="0046266F">
        <w:t>any value</w:t>
      </w:r>
    </w:p>
    <w:p w14:paraId="0676D3FB"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7AF03E0" w14:textId="77777777" w:rsidR="0027613A"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30346AFD" w14:textId="77777777" w:rsidR="0027613A" w:rsidRPr="0046266F" w:rsidRDefault="0027613A" w:rsidP="0027613A">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7FDD7839" w14:textId="77777777" w:rsidTr="001F3FFC">
        <w:tc>
          <w:tcPr>
            <w:tcW w:w="959" w:type="dxa"/>
            <w:shd w:val="clear" w:color="auto" w:fill="F2F2F2" w:themeFill="background1" w:themeFillShade="F2"/>
          </w:tcPr>
          <w:p w14:paraId="23F62AF4" w14:textId="05EDE670"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35DA9FD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1F31F23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5A25E0E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A32BFB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07F26EC2"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7A8FCBD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98BB5E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7FCDF46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1B26B2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368DFAD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214C1091" w14:textId="77777777" w:rsidTr="001F3FFC">
        <w:tc>
          <w:tcPr>
            <w:tcW w:w="959" w:type="dxa"/>
          </w:tcPr>
          <w:p w14:paraId="6E5A2CA6"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146FC59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1EFBA08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64AF646"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74D6A5F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69AA841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717" w:type="dxa"/>
          </w:tcPr>
          <w:p w14:paraId="4D9B6F8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5F11845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E0E438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441C16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29A45B3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1" w:name="_Toc146300391"/>
      <w:r w:rsidRPr="0046266F">
        <w:t>15.2</w:t>
      </w:r>
      <w:r>
        <w:t>A</w:t>
      </w:r>
      <w:r w:rsidRPr="0046266F">
        <w:t>.2</w:t>
      </w:r>
      <w:r w:rsidRPr="0046266F">
        <w:tab/>
        <w:t>Authentication procedure for 5G AKA – Authentication is successful - GSM UICC</w:t>
      </w:r>
      <w:bookmarkEnd w:id="3231"/>
    </w:p>
    <w:p w14:paraId="6B6D09BD" w14:textId="77777777" w:rsidR="00AC5CD5" w:rsidRPr="0046266F" w:rsidRDefault="00AC5CD5" w:rsidP="00AC5CD5">
      <w:pPr>
        <w:pStyle w:val="Heading4"/>
      </w:pPr>
      <w:bookmarkStart w:id="3232" w:name="_Toc146300392"/>
      <w:r w:rsidRPr="0046266F">
        <w:t>15.2</w:t>
      </w:r>
      <w:r>
        <w:t>A</w:t>
      </w:r>
      <w:r w:rsidRPr="0046266F">
        <w:t>.2.1</w:t>
      </w:r>
      <w:r w:rsidRPr="0046266F">
        <w:tab/>
        <w:t>Definition and applicability</w:t>
      </w:r>
      <w:bookmarkEnd w:id="3232"/>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33" w:name="_Toc146300393"/>
      <w:r w:rsidRPr="0046266F">
        <w:t>15.2</w:t>
      </w:r>
      <w:r>
        <w:t>A</w:t>
      </w:r>
      <w:r w:rsidRPr="0046266F">
        <w:t>.2.2</w:t>
      </w:r>
      <w:r>
        <w:tab/>
      </w:r>
      <w:r w:rsidRPr="0046266F">
        <w:t>Conformance requirement</w:t>
      </w:r>
      <w:bookmarkEnd w:id="3233"/>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lastRenderedPageBreak/>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34" w:name="_Toc146300394"/>
      <w:r w:rsidRPr="0046266F">
        <w:t>15.2</w:t>
      </w:r>
      <w:r>
        <w:t>A</w:t>
      </w:r>
      <w:r w:rsidRPr="0046266F">
        <w:t>.2.3</w:t>
      </w:r>
      <w:r w:rsidRPr="0046266F">
        <w:tab/>
        <w:t>Test purpose</w:t>
      </w:r>
      <w:bookmarkEnd w:id="3234"/>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Serivce n°133 </w:t>
      </w:r>
      <w:r w:rsidRPr="0046266F">
        <w:t>are not available on the USIM.</w:t>
      </w:r>
    </w:p>
    <w:p w14:paraId="4E2AB92E" w14:textId="77777777" w:rsidR="00AC5CD5" w:rsidRPr="0046266F" w:rsidRDefault="00AC5CD5" w:rsidP="00AC5CD5">
      <w:pPr>
        <w:pStyle w:val="Heading4"/>
      </w:pPr>
      <w:bookmarkStart w:id="3235" w:name="_Toc146300395"/>
      <w:r w:rsidRPr="0046266F">
        <w:t>15.2</w:t>
      </w:r>
      <w:r>
        <w:t>A</w:t>
      </w:r>
      <w:r w:rsidRPr="0046266F">
        <w:t>.2.4</w:t>
      </w:r>
      <w:r w:rsidRPr="0046266F">
        <w:tab/>
        <w:t>Method of test</w:t>
      </w:r>
      <w:bookmarkEnd w:id="3235"/>
    </w:p>
    <w:p w14:paraId="580EF546" w14:textId="77777777" w:rsidR="00AC5CD5" w:rsidRPr="0046266F" w:rsidRDefault="00AC5CD5" w:rsidP="00AC5CD5">
      <w:pPr>
        <w:pStyle w:val="Heading5"/>
      </w:pPr>
      <w:bookmarkStart w:id="3236" w:name="_Toc146300396"/>
      <w:r w:rsidRPr="0046266F">
        <w:t>15.2</w:t>
      </w:r>
      <w:r>
        <w:t>A</w:t>
      </w:r>
      <w:r w:rsidRPr="0046266F">
        <w:t>.2.4.1</w:t>
      </w:r>
      <w:r w:rsidRPr="0046266F">
        <w:tab/>
        <w:t>Initial conditions</w:t>
      </w:r>
      <w:bookmarkEnd w:id="3236"/>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37" w:name="_Toc146300397"/>
      <w:r w:rsidRPr="0046266F">
        <w:t>15.2</w:t>
      </w:r>
      <w:r>
        <w:t>A</w:t>
      </w:r>
      <w:r w:rsidRPr="0046266F">
        <w:t>.2.4.2</w:t>
      </w:r>
      <w:r w:rsidRPr="0046266F">
        <w:tab/>
        <w:t>Procedure</w:t>
      </w:r>
      <w:bookmarkEnd w:id="3237"/>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r w:rsidRPr="0046266F">
        <w:t>ngKSI:</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r w:rsidRPr="0046266F">
        <w:t>i)</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lastRenderedPageBreak/>
        <w:t>j)</w:t>
      </w:r>
      <w:r w:rsidRPr="0046266F">
        <w:tab/>
        <w:t xml:space="preserve">The UE is switched off or the UE's radio interface is switched off to perform the </w:t>
      </w:r>
      <w:r w:rsidRPr="0046266F">
        <w:rPr>
          <w:i/>
        </w:rPr>
        <w:t xml:space="preserve">DEREGISTRATION </w:t>
      </w:r>
      <w:r w:rsidRPr="0046266F">
        <w:t>procedure, then the NG-SS sends the RRCRelease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38" w:name="_Toc146300398"/>
      <w:r w:rsidRPr="0046266F">
        <w:t>15.2</w:t>
      </w:r>
      <w:r>
        <w:t>A</w:t>
      </w:r>
      <w:r w:rsidRPr="0046266F">
        <w:t>.2.5</w:t>
      </w:r>
      <w:r w:rsidRPr="0046266F">
        <w:tab/>
        <w:t>Acceptance criteria</w:t>
      </w:r>
      <w:bookmarkEnd w:id="3238"/>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During steps g) to i)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39" w:name="_Toc146300399"/>
      <w:r w:rsidRPr="0046266F">
        <w:t>15.2.2</w:t>
      </w:r>
      <w:r w:rsidRPr="0046266F">
        <w:tab/>
        <w:t>Authentication procedure for 5G AKA – Authentication is successful - GSM UICC</w:t>
      </w:r>
      <w:bookmarkStart w:id="3240" w:name="_Toc50983746"/>
      <w:bookmarkStart w:id="3241" w:name="_Toc50985917"/>
      <w:bookmarkStart w:id="3242" w:name="_Toc57113147"/>
      <w:bookmarkEnd w:id="3226"/>
      <w:bookmarkEnd w:id="3227"/>
      <w:bookmarkEnd w:id="3228"/>
      <w:bookmarkEnd w:id="3239"/>
    </w:p>
    <w:p w14:paraId="23D3463D" w14:textId="682F45FE" w:rsidR="00D5281E" w:rsidRPr="0046266F" w:rsidRDefault="00D5281E" w:rsidP="00F4792E">
      <w:pPr>
        <w:pStyle w:val="Heading4"/>
      </w:pPr>
      <w:bookmarkStart w:id="3243" w:name="_Toc146300400"/>
      <w:r w:rsidRPr="0046266F">
        <w:t>15.2.2.1</w:t>
      </w:r>
      <w:r w:rsidRPr="0046266F">
        <w:tab/>
        <w:t>Definition and applicability</w:t>
      </w:r>
      <w:bookmarkEnd w:id="3240"/>
      <w:bookmarkEnd w:id="3241"/>
      <w:bookmarkEnd w:id="3242"/>
      <w:bookmarkEnd w:id="3243"/>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44" w:name="_Toc50983747"/>
      <w:bookmarkStart w:id="3245" w:name="_Toc50985918"/>
      <w:bookmarkStart w:id="3246" w:name="_Toc57113148"/>
      <w:bookmarkStart w:id="3247" w:name="_Toc146300401"/>
      <w:r w:rsidRPr="0046266F">
        <w:t>15.2.2.2</w:t>
      </w:r>
      <w:r w:rsidR="0046266F">
        <w:tab/>
      </w:r>
      <w:r w:rsidRPr="0046266F">
        <w:t>Conformance requirement</w:t>
      </w:r>
      <w:bookmarkEnd w:id="3244"/>
      <w:bookmarkEnd w:id="3245"/>
      <w:bookmarkEnd w:id="3246"/>
      <w:bookmarkEnd w:id="3247"/>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lastRenderedPageBreak/>
        <w:t>2)</w:t>
      </w:r>
      <w:r w:rsidRPr="0046266F">
        <w:tab/>
      </w:r>
      <w:bookmarkStart w:id="3248" w:name="_Hlk9961159"/>
      <w:r w:rsidRPr="0046266F">
        <w:t>If Service n°122 and Service n°123 are not available on the USIM</w:t>
      </w:r>
      <w:bookmarkEnd w:id="3248"/>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49" w:name="_Toc50983748"/>
      <w:bookmarkStart w:id="3250" w:name="_Toc50985919"/>
      <w:bookmarkStart w:id="3251" w:name="_Toc57113149"/>
      <w:bookmarkStart w:id="3252" w:name="_Toc146300402"/>
      <w:r w:rsidRPr="0046266F">
        <w:t>15.2.2.3</w:t>
      </w:r>
      <w:r w:rsidRPr="0046266F">
        <w:tab/>
        <w:t>Test purpose</w:t>
      </w:r>
      <w:bookmarkEnd w:id="3249"/>
      <w:bookmarkEnd w:id="3250"/>
      <w:bookmarkEnd w:id="3251"/>
      <w:bookmarkEnd w:id="3252"/>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53" w:name="_Toc50983749"/>
      <w:bookmarkStart w:id="3254" w:name="_Toc50985920"/>
      <w:bookmarkStart w:id="3255" w:name="_Toc57113150"/>
      <w:bookmarkStart w:id="3256" w:name="_Toc146300403"/>
      <w:r w:rsidRPr="0046266F">
        <w:t>15.2.2.4</w:t>
      </w:r>
      <w:r w:rsidRPr="0046266F">
        <w:tab/>
        <w:t>Method of test</w:t>
      </w:r>
      <w:bookmarkEnd w:id="3253"/>
      <w:bookmarkEnd w:id="3254"/>
      <w:bookmarkEnd w:id="3255"/>
      <w:bookmarkEnd w:id="3256"/>
    </w:p>
    <w:p w14:paraId="759F4835" w14:textId="77777777" w:rsidR="00D5281E" w:rsidRPr="0046266F" w:rsidRDefault="00D5281E" w:rsidP="00F4792E">
      <w:pPr>
        <w:pStyle w:val="Heading5"/>
      </w:pPr>
      <w:bookmarkStart w:id="3257" w:name="_Toc50983750"/>
      <w:bookmarkStart w:id="3258" w:name="_Toc50985921"/>
      <w:bookmarkStart w:id="3259" w:name="_Toc57113151"/>
      <w:bookmarkStart w:id="3260" w:name="_Toc146300404"/>
      <w:r w:rsidRPr="0046266F">
        <w:t>15.2.2.4.1</w:t>
      </w:r>
      <w:r w:rsidRPr="0046266F">
        <w:tab/>
        <w:t>Initial conditions</w:t>
      </w:r>
      <w:bookmarkEnd w:id="3257"/>
      <w:bookmarkEnd w:id="3258"/>
      <w:bookmarkEnd w:id="3259"/>
      <w:bookmarkEnd w:id="3260"/>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1" w:name="_Toc50983751"/>
      <w:bookmarkStart w:id="3262" w:name="_Toc50985922"/>
      <w:bookmarkStart w:id="3263" w:name="_Toc57113152"/>
    </w:p>
    <w:p w14:paraId="0A0B0A68" w14:textId="783E312C" w:rsidR="00D5281E" w:rsidRPr="0046266F" w:rsidRDefault="00D5281E" w:rsidP="00F4792E">
      <w:pPr>
        <w:pStyle w:val="Heading5"/>
      </w:pPr>
      <w:bookmarkStart w:id="3264" w:name="_Toc146300405"/>
      <w:r w:rsidRPr="0046266F">
        <w:t>15.2.2.4.2</w:t>
      </w:r>
      <w:r w:rsidRPr="0046266F">
        <w:tab/>
        <w:t>Procedure</w:t>
      </w:r>
      <w:bookmarkEnd w:id="3261"/>
      <w:bookmarkEnd w:id="3262"/>
      <w:bookmarkEnd w:id="3263"/>
      <w:bookmarkEnd w:id="3264"/>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712113"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65" w:name="_Hlk10553173"/>
      <w:r w:rsidRPr="0046266F">
        <w:t>ngKSI:</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65"/>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lastRenderedPageBreak/>
        <w:t>TAI:</w:t>
      </w:r>
      <w:r w:rsidRPr="0046266F">
        <w:tab/>
        <w:t>42 34 80 00 00 01</w:t>
      </w:r>
    </w:p>
    <w:p w14:paraId="091323BC" w14:textId="2B7718B5" w:rsidR="00D5281E" w:rsidRPr="0046266F" w:rsidRDefault="00F4792E" w:rsidP="00D5281E">
      <w:pPr>
        <w:pStyle w:val="B1"/>
      </w:pPr>
      <w:r w:rsidRPr="0046266F">
        <w:t>i</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66" w:name="_Hlk48051557"/>
      <w:r w:rsidRPr="0046266F">
        <w:t>then the NG-SS sends the RRCRelease message.</w:t>
      </w:r>
      <w:bookmarkEnd w:id="3266"/>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67" w:name="_Toc50983752"/>
      <w:bookmarkStart w:id="3268" w:name="_Toc50985923"/>
      <w:bookmarkStart w:id="3269"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70"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70"/>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1" w:name="_Toc146300406"/>
      <w:r w:rsidRPr="0046266F">
        <w:t>15.2.2.5</w:t>
      </w:r>
      <w:r w:rsidRPr="0046266F">
        <w:tab/>
        <w:t>Acceptance criteria</w:t>
      </w:r>
      <w:bookmarkEnd w:id="3267"/>
      <w:bookmarkEnd w:id="3268"/>
      <w:bookmarkEnd w:id="3269"/>
      <w:bookmarkEnd w:id="3271"/>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2" w:name="_Hlk9940797"/>
      <w:r w:rsidRPr="0046266F">
        <w:t>3)</w:t>
      </w:r>
      <w:r w:rsidRPr="0046266F">
        <w:tab/>
      </w:r>
      <w:bookmarkEnd w:id="3272"/>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73" w:name="_Toc50983753"/>
      <w:bookmarkStart w:id="3274" w:name="_Toc50985924"/>
      <w:bookmarkStart w:id="3275" w:name="_Toc57113154"/>
      <w:r w:rsidRPr="0046266F">
        <w:t>5)</w:t>
      </w:r>
      <w:r w:rsidRPr="0046266F">
        <w:tab/>
        <w:t>During steps g) to i)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76" w:name="_Toc146300407"/>
      <w:r w:rsidRPr="0046266F">
        <w:t>15.2.3</w:t>
      </w:r>
      <w:r w:rsidRPr="0046266F">
        <w:tab/>
        <w:t>Authentication procedure 5G AKA – AUTN fails on the USIM</w:t>
      </w:r>
      <w:bookmarkEnd w:id="3273"/>
      <w:bookmarkEnd w:id="3274"/>
      <w:bookmarkEnd w:id="3275"/>
      <w:bookmarkEnd w:id="3276"/>
    </w:p>
    <w:p w14:paraId="41F72A85" w14:textId="77777777" w:rsidR="00D5281E" w:rsidRPr="0046266F" w:rsidRDefault="00D5281E" w:rsidP="00F4792E">
      <w:pPr>
        <w:pStyle w:val="Heading4"/>
      </w:pPr>
      <w:bookmarkStart w:id="3277" w:name="_Toc50983754"/>
      <w:bookmarkStart w:id="3278" w:name="_Toc50985925"/>
      <w:bookmarkStart w:id="3279" w:name="_Toc57113155"/>
      <w:bookmarkStart w:id="3280" w:name="_Toc146300408"/>
      <w:r w:rsidRPr="0046266F">
        <w:t>15.2.3.1</w:t>
      </w:r>
      <w:r w:rsidRPr="0046266F">
        <w:tab/>
        <w:t>Definition and applicability</w:t>
      </w:r>
      <w:bookmarkEnd w:id="3277"/>
      <w:bookmarkEnd w:id="3278"/>
      <w:bookmarkEnd w:id="3279"/>
      <w:bookmarkEnd w:id="3280"/>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1" w:name="_Toc50983755"/>
      <w:bookmarkStart w:id="3282" w:name="_Toc50985926"/>
      <w:bookmarkStart w:id="3283" w:name="_Toc57113156"/>
      <w:bookmarkStart w:id="3284" w:name="_Toc146300409"/>
      <w:r w:rsidRPr="0046266F">
        <w:t>15.2.3.2</w:t>
      </w:r>
      <w:r w:rsidR="0046266F">
        <w:tab/>
      </w:r>
      <w:r w:rsidRPr="0046266F">
        <w:t>Conformance requirement</w:t>
      </w:r>
      <w:bookmarkEnd w:id="3281"/>
      <w:bookmarkEnd w:id="3282"/>
      <w:bookmarkEnd w:id="3283"/>
      <w:bookmarkEnd w:id="3284"/>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lastRenderedPageBreak/>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85" w:name="_Toc50983756"/>
      <w:bookmarkStart w:id="3286" w:name="_Toc50985927"/>
      <w:bookmarkStart w:id="3287" w:name="_Toc57113157"/>
      <w:bookmarkStart w:id="3288" w:name="_Toc146300410"/>
      <w:r w:rsidRPr="0046266F">
        <w:t>15.2.3.3</w:t>
      </w:r>
      <w:r w:rsidRPr="0046266F">
        <w:tab/>
        <w:t>Test purpose</w:t>
      </w:r>
      <w:bookmarkEnd w:id="3285"/>
      <w:bookmarkEnd w:id="3286"/>
      <w:bookmarkEnd w:id="3287"/>
      <w:bookmarkEnd w:id="3288"/>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89" w:name="_Toc50983757"/>
      <w:bookmarkStart w:id="3290" w:name="_Toc50985928"/>
      <w:bookmarkStart w:id="3291" w:name="_Toc57113158"/>
      <w:bookmarkStart w:id="3292" w:name="_Toc146300411"/>
      <w:r w:rsidRPr="0046266F">
        <w:t>15.2.3.4</w:t>
      </w:r>
      <w:r w:rsidRPr="0046266F">
        <w:tab/>
        <w:t>Method of test</w:t>
      </w:r>
      <w:bookmarkEnd w:id="3289"/>
      <w:bookmarkEnd w:id="3290"/>
      <w:bookmarkEnd w:id="3291"/>
      <w:bookmarkEnd w:id="3292"/>
    </w:p>
    <w:p w14:paraId="611CE5B1" w14:textId="77777777" w:rsidR="00D5281E" w:rsidRPr="0046266F" w:rsidRDefault="00D5281E" w:rsidP="00F4792E">
      <w:pPr>
        <w:pStyle w:val="Heading5"/>
      </w:pPr>
      <w:bookmarkStart w:id="3293" w:name="_Toc50983758"/>
      <w:bookmarkStart w:id="3294" w:name="_Toc50985929"/>
      <w:bookmarkStart w:id="3295" w:name="_Toc57113159"/>
      <w:bookmarkStart w:id="3296" w:name="_Toc146300412"/>
      <w:r w:rsidRPr="0046266F">
        <w:t>15.2.3.4.1</w:t>
      </w:r>
      <w:r w:rsidRPr="0046266F">
        <w:tab/>
        <w:t>Initial conditions</w:t>
      </w:r>
      <w:bookmarkEnd w:id="3293"/>
      <w:bookmarkEnd w:id="3294"/>
      <w:bookmarkEnd w:id="3295"/>
      <w:bookmarkEnd w:id="3296"/>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297" w:name="_Toc50983759"/>
      <w:bookmarkStart w:id="3298" w:name="_Toc50985930"/>
      <w:bookmarkStart w:id="3299" w:name="_Toc57113160"/>
      <w:bookmarkStart w:id="3300" w:name="_Toc146300413"/>
      <w:r w:rsidRPr="0046266F">
        <w:t>15.2.3.4.2</w:t>
      </w:r>
      <w:r w:rsidRPr="0046266F">
        <w:tab/>
        <w:t>Procedure</w:t>
      </w:r>
      <w:bookmarkEnd w:id="3297"/>
      <w:bookmarkEnd w:id="3298"/>
      <w:bookmarkEnd w:id="3299"/>
      <w:bookmarkEnd w:id="3300"/>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r w:rsidRPr="0046266F">
        <w:t>ngKSI:</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1"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1"/>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lastRenderedPageBreak/>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r w:rsidRPr="0046266F">
        <w:t>i)</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2" w:name="_Toc44962081"/>
      <w:bookmarkStart w:id="3303" w:name="_Toc50983760"/>
      <w:bookmarkStart w:id="3304" w:name="_Toc50985931"/>
      <w:bookmarkStart w:id="3305" w:name="_Toc57113161"/>
      <w:bookmarkStart w:id="3306" w:name="_Toc146300414"/>
      <w:r w:rsidRPr="0046266F">
        <w:t>15.2.3.5</w:t>
      </w:r>
      <w:r w:rsidRPr="0046266F">
        <w:tab/>
        <w:t>Acceptance criteria</w:t>
      </w:r>
      <w:bookmarkEnd w:id="3302"/>
      <w:bookmarkEnd w:id="3303"/>
      <w:bookmarkEnd w:id="3304"/>
      <w:bookmarkEnd w:id="3305"/>
      <w:bookmarkEnd w:id="3306"/>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07" w:name="_Toc50983761"/>
      <w:bookmarkStart w:id="3308" w:name="_Toc50985932"/>
      <w:bookmarkStart w:id="3309" w:name="_Toc57113162"/>
      <w:bookmarkStart w:id="3310" w:name="_Toc146300415"/>
      <w:r w:rsidRPr="0046266F">
        <w:t>15.2.4</w:t>
      </w:r>
      <w:r w:rsidRPr="0046266F">
        <w:tab/>
        <w:t>Authentication procedure for 5G AKA - after SUPI is changed</w:t>
      </w:r>
      <w:bookmarkEnd w:id="3307"/>
      <w:bookmarkEnd w:id="3308"/>
      <w:bookmarkEnd w:id="3309"/>
      <w:bookmarkEnd w:id="3310"/>
    </w:p>
    <w:p w14:paraId="3FC4D158" w14:textId="77777777" w:rsidR="00D5281E" w:rsidRPr="0046266F" w:rsidRDefault="00D5281E" w:rsidP="00F4792E">
      <w:pPr>
        <w:pStyle w:val="Heading4"/>
      </w:pPr>
      <w:bookmarkStart w:id="3311" w:name="_Toc50983762"/>
      <w:bookmarkStart w:id="3312" w:name="_Toc50985933"/>
      <w:bookmarkStart w:id="3313" w:name="_Toc57113163"/>
      <w:bookmarkStart w:id="3314" w:name="_Toc146300416"/>
      <w:r w:rsidRPr="0046266F">
        <w:t>15.2.4.1</w:t>
      </w:r>
      <w:r w:rsidRPr="0046266F">
        <w:tab/>
        <w:t>Definition and applicability</w:t>
      </w:r>
      <w:bookmarkEnd w:id="3311"/>
      <w:bookmarkEnd w:id="3312"/>
      <w:bookmarkEnd w:id="3313"/>
      <w:bookmarkEnd w:id="3314"/>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15"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15"/>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16" w:name="_Toc50983763"/>
      <w:bookmarkStart w:id="3317" w:name="_Toc50985934"/>
      <w:bookmarkStart w:id="3318" w:name="_Toc57113164"/>
      <w:bookmarkStart w:id="3319" w:name="_Toc146300417"/>
      <w:r w:rsidRPr="0046266F">
        <w:t>15.2.4.2</w:t>
      </w:r>
      <w:r w:rsidR="0046266F">
        <w:tab/>
      </w:r>
      <w:r w:rsidRPr="0046266F">
        <w:t>Conformance requirement</w:t>
      </w:r>
      <w:bookmarkEnd w:id="3316"/>
      <w:bookmarkEnd w:id="3317"/>
      <w:bookmarkEnd w:id="3318"/>
      <w:bookmarkEnd w:id="3319"/>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20" w:name="_Toc50983764"/>
      <w:bookmarkStart w:id="3321" w:name="_Toc50985935"/>
      <w:bookmarkStart w:id="3322" w:name="_Toc57113165"/>
      <w:bookmarkStart w:id="3323" w:name="_Toc146300418"/>
      <w:r w:rsidRPr="0046266F">
        <w:t>15.2.4.3</w:t>
      </w:r>
      <w:r w:rsidRPr="0046266F">
        <w:tab/>
        <w:t>Test purpose</w:t>
      </w:r>
      <w:bookmarkEnd w:id="3320"/>
      <w:bookmarkEnd w:id="3321"/>
      <w:bookmarkEnd w:id="3322"/>
      <w:bookmarkEnd w:id="3323"/>
    </w:p>
    <w:p w14:paraId="712B1905" w14:textId="2A5489C5" w:rsidR="00BE45BA" w:rsidRPr="00F90CAD" w:rsidRDefault="00BE45BA" w:rsidP="00BE45BA">
      <w:pPr>
        <w:pStyle w:val="B1"/>
      </w:pPr>
      <w:bookmarkStart w:id="3324" w:name="_Toc50983765"/>
      <w:bookmarkStart w:id="3325" w:name="_Toc50985936"/>
      <w:bookmarkStart w:id="3326"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27" w:name="_Toc146300419"/>
      <w:r w:rsidRPr="0046266F">
        <w:lastRenderedPageBreak/>
        <w:t>15.2.4.4</w:t>
      </w:r>
      <w:r w:rsidRPr="0046266F">
        <w:tab/>
        <w:t>Method of test</w:t>
      </w:r>
      <w:bookmarkEnd w:id="3324"/>
      <w:bookmarkEnd w:id="3325"/>
      <w:bookmarkEnd w:id="3326"/>
      <w:bookmarkEnd w:id="3327"/>
    </w:p>
    <w:p w14:paraId="6815CFD8" w14:textId="77777777" w:rsidR="00D5281E" w:rsidRPr="0046266F" w:rsidRDefault="00D5281E" w:rsidP="00F4792E">
      <w:pPr>
        <w:pStyle w:val="Heading5"/>
      </w:pPr>
      <w:bookmarkStart w:id="3328" w:name="_Toc50983766"/>
      <w:bookmarkStart w:id="3329" w:name="_Toc50985937"/>
      <w:bookmarkStart w:id="3330" w:name="_Toc57113167"/>
      <w:bookmarkStart w:id="3331" w:name="_Toc146300420"/>
      <w:r w:rsidRPr="0046266F">
        <w:t>15.2.4.4.1</w:t>
      </w:r>
      <w:r w:rsidRPr="0046266F">
        <w:tab/>
        <w:t>Initial conditions</w:t>
      </w:r>
      <w:bookmarkEnd w:id="3328"/>
      <w:bookmarkEnd w:id="3329"/>
      <w:bookmarkEnd w:id="3330"/>
      <w:bookmarkEnd w:id="3331"/>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2" w:name="_Toc50983767"/>
      <w:bookmarkStart w:id="3333" w:name="_Toc50985938"/>
      <w:bookmarkStart w:id="3334" w:name="_Toc57113168"/>
      <w:bookmarkStart w:id="3335" w:name="_Toc146300421"/>
      <w:r w:rsidRPr="0046266F">
        <w:t>15.2.4.4.2</w:t>
      </w:r>
      <w:r w:rsidRPr="0046266F">
        <w:tab/>
        <w:t>Procedure</w:t>
      </w:r>
      <w:bookmarkEnd w:id="3332"/>
      <w:bookmarkEnd w:id="3333"/>
      <w:bookmarkEnd w:id="3334"/>
      <w:bookmarkEnd w:id="3335"/>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F26758"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r w:rsidRPr="0046266F">
        <w:t>ngKSI:</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r w:rsidRPr="0046266F">
        <w:t>i</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lastRenderedPageBreak/>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54F7A4EC" w14:textId="527C41D4" w:rsidR="001022B9" w:rsidRPr="0046266F" w:rsidRDefault="001022B9" w:rsidP="001022B9">
      <w:pPr>
        <w:pStyle w:val="B1"/>
      </w:pPr>
      <w:bookmarkStart w:id="3336" w:name="_Toc50983768"/>
      <w:bookmarkStart w:id="3337" w:name="_Toc50985939"/>
      <w:bookmarkStart w:id="3338"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39"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bookmarkEnd w:id="3339"/>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40" w:name="_Toc146300422"/>
      <w:r w:rsidRPr="0046266F">
        <w:t>15.2.4.5</w:t>
      </w:r>
      <w:r w:rsidRPr="0046266F">
        <w:tab/>
        <w:t>Acceptance criteria</w:t>
      </w:r>
      <w:bookmarkEnd w:id="3336"/>
      <w:bookmarkEnd w:id="3337"/>
      <w:bookmarkEnd w:id="3338"/>
      <w:bookmarkEnd w:id="3340"/>
    </w:p>
    <w:p w14:paraId="2A0A535D" w14:textId="490FE152" w:rsidR="00F4792E" w:rsidRPr="0046266F" w:rsidRDefault="00F4792E" w:rsidP="00F4792E">
      <w:pPr>
        <w:pStyle w:val="B1"/>
        <w:rPr>
          <w:lang w:val="en-US" w:eastAsia="fr-FR"/>
        </w:rPr>
      </w:pPr>
      <w:bookmarkStart w:id="3341"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3AD6F2C6" w:rsidR="000D66A4" w:rsidRDefault="000D66A4" w:rsidP="000D66A4">
      <w:pPr>
        <w:keepNext/>
        <w:keepLines/>
        <w:spacing w:before="120"/>
        <w:ind w:left="1134" w:hanging="1134"/>
        <w:outlineLvl w:val="2"/>
        <w:rPr>
          <w:rFonts w:ascii="Arial" w:hAnsi="Arial"/>
          <w:sz w:val="28"/>
        </w:rPr>
      </w:pPr>
      <w:bookmarkStart w:id="3342" w:name="_Toc130991033"/>
      <w:r w:rsidRPr="0046266F">
        <w:rPr>
          <w:rFonts w:ascii="Arial" w:hAnsi="Arial"/>
          <w:sz w:val="28"/>
        </w:rPr>
        <w:t>15.2.</w:t>
      </w:r>
      <w:r>
        <w:rPr>
          <w:rFonts w:ascii="Arial" w:hAnsi="Arial"/>
          <w:sz w:val="28"/>
        </w:rPr>
        <w:t>5</w:t>
      </w:r>
      <w:r w:rsidRPr="0046266F">
        <w:rPr>
          <w:rFonts w:ascii="Arial" w:hAnsi="Arial"/>
          <w:sz w:val="28"/>
        </w:rPr>
        <w:tab/>
      </w:r>
      <w:r w:rsidR="0016029B" w:rsidRPr="0046266F">
        <w:rPr>
          <w:rFonts w:ascii="Arial" w:hAnsi="Arial"/>
          <w:sz w:val="28"/>
        </w:rPr>
        <w:t xml:space="preserve">Authentication procedure for </w:t>
      </w:r>
      <w:r w:rsidR="0016029B">
        <w:rPr>
          <w:rFonts w:ascii="Arial" w:hAnsi="Arial"/>
          <w:sz w:val="28"/>
        </w:rPr>
        <w:t xml:space="preserve">registrations on 3GPP access, </w:t>
      </w:r>
      <w:r w:rsidR="0016029B" w:rsidRPr="0046266F">
        <w:rPr>
          <w:rFonts w:ascii="Arial" w:hAnsi="Arial"/>
          <w:sz w:val="28"/>
        </w:rPr>
        <w:t>5G AKA - Authentication successful</w:t>
      </w:r>
      <w:r w:rsidR="0016029B">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7893106D" w14:textId="77777777" w:rsidR="0016029B" w:rsidRDefault="0016029B" w:rsidP="0016029B">
      <w:bookmarkStart w:id="3343" w:name="_Toc146300423"/>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CEA2640" w14:textId="77777777" w:rsidR="0016029B" w:rsidRDefault="0016029B" w:rsidP="0016029B">
      <w:pPr>
        <w:autoSpaceDE w:val="0"/>
        <w:autoSpaceDN w:val="0"/>
        <w:adjustRightInd w:val="0"/>
        <w:spacing w:after="0"/>
      </w:pPr>
      <w:r w:rsidRPr="002140D1">
        <w:t>If the UE supports multiple records of NAS security context storage for multiple registration, the UE shall</w:t>
      </w:r>
      <w:r>
        <w:t xml:space="preserve"> </w:t>
      </w:r>
      <w:r w:rsidRPr="002140D1">
        <w:t xml:space="preserve">store </w:t>
      </w:r>
      <w:r>
        <w:t xml:space="preserve">the </w:t>
      </w:r>
      <w:r w:rsidRPr="002140D1">
        <w:t>previously current 5G NAS security context</w:t>
      </w:r>
      <w:r>
        <w:t xml:space="preserve"> in the second 5G security context of that access (see 3GPP TS 31.102 [4]) and store the new 5G security context in the first 5G security context, when the UE activates the new 5G security context for a different PLMN over that access but </w:t>
      </w:r>
      <w:r w:rsidRPr="002140D1">
        <w:t>the previously current 5G NAS security context</w:t>
      </w:r>
      <w:r>
        <w:t xml:space="preserve"> is associated with the 5G-GUTI of the other access.</w:t>
      </w:r>
    </w:p>
    <w:p w14:paraId="7DCA3A71" w14:textId="77777777" w:rsidR="0016029B" w:rsidRPr="002140D1" w:rsidRDefault="0016029B" w:rsidP="0016029B">
      <w:pPr>
        <w:autoSpaceDE w:val="0"/>
        <w:autoSpaceDN w:val="0"/>
        <w:adjustRightInd w:val="0"/>
        <w:spacing w:after="0"/>
      </w:pPr>
    </w:p>
    <w:p w14:paraId="5230EF0B" w14:textId="77777777" w:rsidR="0016029B" w:rsidRPr="0046266F" w:rsidRDefault="0016029B" w:rsidP="0016029B">
      <w:r>
        <w:t xml:space="preserve">If </w:t>
      </w:r>
      <w:r w:rsidRPr="002140D1">
        <w:t>the previously current 5G NAS security context</w:t>
      </w:r>
      <w:r>
        <w:t xml:space="preserve"> is not associated with the 5G-GUTI of the other access (e.g.  UE uses only 3GPP access) the second record will not be used.</w:t>
      </w:r>
    </w:p>
    <w:p w14:paraId="3A4F6BB6" w14:textId="77777777" w:rsidR="0016029B" w:rsidRDefault="0016029B" w:rsidP="0016029B">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3E4027B" w14:textId="77777777" w:rsidR="0016029B" w:rsidRPr="0046266F" w:rsidRDefault="0016029B" w:rsidP="0016029B">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also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r>
        <w:t>15.2.5.2</w:t>
      </w:r>
      <w:r>
        <w:tab/>
      </w:r>
      <w:r w:rsidRPr="0046266F">
        <w:t>Conformance requirement</w:t>
      </w:r>
      <w:bookmarkEnd w:id="3343"/>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09A96DBA" w14:textId="13F61310" w:rsidR="0027613A" w:rsidRDefault="0027613A" w:rsidP="0027613A">
      <w:pPr>
        <w:pStyle w:val="B1"/>
      </w:pPr>
      <w:r w:rsidRPr="0046266F">
        <w:lastRenderedPageBreak/>
        <w:t>4)</w:t>
      </w:r>
      <w:r w:rsidRPr="0046266F">
        <w:tab/>
        <w:t xml:space="preserve">As a result of </w:t>
      </w:r>
      <w:r>
        <w:t xml:space="preserve">the first </w:t>
      </w:r>
      <w:r w:rsidRPr="0046266F">
        <w:t>successful authentication procedure</w:t>
      </w:r>
      <w:r>
        <w:t xml:space="preserve"> in a PLMN</w:t>
      </w:r>
      <w:r w:rsidRPr="0046266F">
        <w:t xml:space="preserve"> </w:t>
      </w:r>
      <w:r>
        <w:t xml:space="preserve">(PLMN 1 over 3GPP access), </w:t>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5510A206" w14:textId="7F1EC9BA" w:rsidR="0016029B" w:rsidRDefault="0027613A" w:rsidP="0027613A">
      <w:pPr>
        <w:pStyle w:val="B1"/>
      </w:pPr>
      <w:r>
        <w:t>5)</w:t>
      </w:r>
      <w:r>
        <w:tab/>
        <w:t xml:space="preserve">As a result of the second </w:t>
      </w:r>
      <w:r w:rsidRPr="0046266F">
        <w:t xml:space="preserve">successful authentication procedure </w:t>
      </w:r>
      <w:r>
        <w:t xml:space="preserve">in another </w:t>
      </w:r>
      <w:r w:rsidR="0016029B">
        <w:t xml:space="preserve">(second) </w:t>
      </w:r>
      <w:r>
        <w:t>PLMN (PLMN 2 over 3GPP access)</w:t>
      </w:r>
      <w:r w:rsidR="0016029B">
        <w:t xml:space="preserve">, and </w:t>
      </w:r>
      <w:r w:rsidR="0016029B" w:rsidRPr="002140D1">
        <w:t>the previously current 5G NAS security context</w:t>
      </w:r>
      <w:r w:rsidR="0016029B">
        <w:t xml:space="preserve"> is not associated with the 5G-GUTI of the other access</w:t>
      </w:r>
      <w:r>
        <w:t xml:space="preserve"> </w:t>
      </w:r>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0016029B">
        <w:rPr>
          <w:vertAlign w:val="subscript"/>
        </w:rPr>
        <w:t xml:space="preserve"> </w:t>
      </w:r>
      <w:r w:rsidR="0016029B">
        <w:t>since</w:t>
      </w:r>
      <w:r w:rsidR="0016029B">
        <w:rPr>
          <w:vertAlign w:val="subscript"/>
        </w:rPr>
        <w:t xml:space="preserve"> </w:t>
      </w:r>
      <w:r w:rsidR="0016029B" w:rsidRPr="002140D1">
        <w:t>the previously current 5G NAS security context</w:t>
      </w:r>
      <w:r w:rsidR="0016029B">
        <w:t xml:space="preserve"> is not associated with the 5G-GUTI of the other access</w:t>
      </w:r>
      <w:r w:rsidRPr="0046266F">
        <w:t>.</w:t>
      </w:r>
    </w:p>
    <w:p w14:paraId="43E31EEF" w14:textId="32F5F844" w:rsidR="0027613A" w:rsidRDefault="0016029B" w:rsidP="0027613A">
      <w:pPr>
        <w:pStyle w:val="B1"/>
      </w:pPr>
      <w:r>
        <w:t>6)</w:t>
      </w:r>
      <w:r>
        <w:tab/>
        <w:t xml:space="preserve">The 5G 3GPP access NAS security context parameters of PLMN 1 will be overwritten with the 5G 3GPP access NAS security context parameters of the PLMN 2.The second record of the </w:t>
      </w:r>
      <w:r w:rsidRPr="007D0212">
        <w:t>EF</w:t>
      </w:r>
      <w:r w:rsidRPr="007D0212">
        <w:rPr>
          <w:vertAlign w:val="subscript"/>
        </w:rPr>
        <w:t>5GS3GPPNSC</w:t>
      </w:r>
      <w:r>
        <w:t xml:space="preserve"> is not used.</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426FD9F0" w14:textId="010BC1FC" w:rsidR="0016029B" w:rsidRPr="0046266F" w:rsidRDefault="0016029B" w:rsidP="0016029B">
      <w:pPr>
        <w:pStyle w:val="B1"/>
      </w:pPr>
      <w:bookmarkStart w:id="3344" w:name="_Toc146300424"/>
      <w:r w:rsidRPr="0046266F">
        <w:t>1)</w:t>
      </w:r>
      <w:r w:rsidRPr="0046266F">
        <w:tab/>
        <w:t xml:space="preserve">To verify that the ME forwards the RAND and AUTN received in 5G authentication challenge data </w:t>
      </w:r>
      <w:r>
        <w:t>from the first PLMN</w:t>
      </w:r>
      <w:r w:rsidRPr="0046266F">
        <w:t xml:space="preserve"> to the USIM within </w:t>
      </w:r>
      <w:r>
        <w:t xml:space="preserve">the </w:t>
      </w:r>
      <w:r w:rsidRPr="0046266F">
        <w:rPr>
          <w:i/>
        </w:rPr>
        <w:t>AUTHENTICATION REQUEST</w:t>
      </w:r>
      <w:r w:rsidRPr="0046266F">
        <w:t xml:space="preserve"> message.</w:t>
      </w:r>
    </w:p>
    <w:p w14:paraId="5808959E" w14:textId="77777777" w:rsidR="0016029B" w:rsidRDefault="0016029B" w:rsidP="0016029B">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5E09A4A" w14:textId="77777777" w:rsidR="007D35CB" w:rsidRDefault="0016029B" w:rsidP="0016029B">
      <w:pPr>
        <w:pStyle w:val="B1"/>
      </w:pPr>
      <w:r>
        <w:t>3</w:t>
      </w:r>
      <w:r w:rsidRPr="0046266F">
        <w:t>)</w:t>
      </w:r>
      <w:r w:rsidR="007D35CB">
        <w:tab/>
      </w:r>
      <w:r w:rsidRPr="0046266F">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w:t>
      </w:r>
      <w:r>
        <w:t>.</w:t>
      </w:r>
      <w:r w:rsidRPr="0046266F">
        <w:t xml:space="preserve"> </w:t>
      </w:r>
      <w:r>
        <w:t>as</w:t>
      </w:r>
      <w:r w:rsidRPr="0046266F">
        <w:t xml:space="preserve"> service n°122 is "available".</w:t>
      </w:r>
    </w:p>
    <w:p w14:paraId="032E7D52" w14:textId="0CF19067" w:rsidR="0016029B" w:rsidRPr="0046266F" w:rsidRDefault="007D35CB" w:rsidP="0016029B">
      <w:pPr>
        <w:pStyle w:val="B1"/>
      </w:pPr>
      <w:r>
        <w:t>4)</w:t>
      </w:r>
      <w:r>
        <w:tab/>
      </w:r>
      <w:r w:rsidR="0016029B">
        <w:t xml:space="preserve">To verify that </w:t>
      </w:r>
      <w:r w:rsidR="0016029B" w:rsidRPr="0046266F">
        <w:t xml:space="preserve">ME forwards the RAND and AUTN received in 5G authentication challenge data </w:t>
      </w:r>
      <w:r w:rsidR="0016029B">
        <w:t>from the second PLMN</w:t>
      </w:r>
      <w:r w:rsidR="0016029B" w:rsidRPr="0046266F">
        <w:t xml:space="preserve"> to the USIM within </w:t>
      </w:r>
      <w:r w:rsidR="0016029B">
        <w:t xml:space="preserve">the </w:t>
      </w:r>
      <w:r w:rsidR="0016029B" w:rsidRPr="0046266F">
        <w:rPr>
          <w:i/>
        </w:rPr>
        <w:t>AUTHENTICATION REQUEST</w:t>
      </w:r>
      <w:r w:rsidR="0016029B" w:rsidRPr="0046266F">
        <w:t xml:space="preserve"> message.</w:t>
      </w:r>
    </w:p>
    <w:p w14:paraId="298A5555" w14:textId="77777777" w:rsidR="0016029B" w:rsidRPr="0046266F" w:rsidRDefault="0016029B" w:rsidP="0016029B">
      <w:pPr>
        <w:pStyle w:val="B1"/>
      </w:pPr>
      <w:r>
        <w:t>5</w:t>
      </w:r>
      <w:r w:rsidRPr="0046266F">
        <w:t>)</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E4355D9" w14:textId="0477BEB1" w:rsidR="0027613A" w:rsidRPr="0046266F" w:rsidRDefault="0016029B" w:rsidP="0016029B">
      <w:pPr>
        <w:pStyle w:val="B1"/>
      </w:pPr>
      <w:r>
        <w:t>6</w:t>
      </w:r>
      <w:r w:rsidRPr="0046266F">
        <w:t>)</w:t>
      </w:r>
      <w:r w:rsidRPr="0046266F">
        <w:tab/>
        <w:t xml:space="preserve">To verify that the ME stores </w:t>
      </w:r>
      <w:r>
        <w:t xml:space="preserve">(overwrites) </w:t>
      </w:r>
      <w:r w:rsidRPr="0046266F">
        <w:t>5G 3GPP access NAS security context parameters</w:t>
      </w:r>
      <w:r w:rsidRPr="005E3062">
        <w:t xml:space="preserve"> </w:t>
      </w:r>
      <w:r>
        <w:t xml:space="preserve">of the second PLMN (PLMN 2)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same first record of the </w:t>
      </w:r>
      <w:r w:rsidRPr="0046266F">
        <w:t>EF</w:t>
      </w:r>
      <w:r w:rsidRPr="0046266F">
        <w:rPr>
          <w:vertAlign w:val="subscript"/>
        </w:rPr>
        <w:t>5GS3GPPNSC</w:t>
      </w:r>
      <w:r w:rsidRPr="0046266F">
        <w:t xml:space="preserve"> on the USIM</w:t>
      </w:r>
      <w:r w:rsidR="0027613A" w:rsidRPr="0046266F">
        <w:t>.</w:t>
      </w:r>
    </w:p>
    <w:p w14:paraId="55E52348" w14:textId="774B7283" w:rsidR="000D66A4" w:rsidRPr="0046266F" w:rsidRDefault="000D66A4" w:rsidP="000D66A4">
      <w:pPr>
        <w:pStyle w:val="Heading4"/>
      </w:pPr>
      <w:r w:rsidRPr="0046266F">
        <w:t>15.2.</w:t>
      </w:r>
      <w:r>
        <w:t>5.4</w:t>
      </w:r>
      <w:r w:rsidRPr="0046266F">
        <w:tab/>
        <w:t>Method of test</w:t>
      </w:r>
      <w:bookmarkEnd w:id="3344"/>
    </w:p>
    <w:p w14:paraId="52876782" w14:textId="37723204" w:rsidR="000D66A4" w:rsidRPr="00A20F7B" w:rsidRDefault="000D66A4" w:rsidP="000D66A4">
      <w:pPr>
        <w:pStyle w:val="Heading5"/>
      </w:pPr>
      <w:bookmarkStart w:id="3345" w:name="_Toc146300425"/>
      <w:r>
        <w:t>15.2.5</w:t>
      </w:r>
      <w:r w:rsidRPr="00A20F7B">
        <w:t>.</w:t>
      </w:r>
      <w:r>
        <w:t>4.</w:t>
      </w:r>
      <w:r w:rsidRPr="00A20F7B">
        <w:t>1</w:t>
      </w:r>
      <w:r w:rsidRPr="00A20F7B">
        <w:tab/>
        <w:t>Initial conditions</w:t>
      </w:r>
      <w:bookmarkEnd w:id="3345"/>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t>CellIdentity:</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r>
        <w:rPr>
          <w:lang w:val="fr-FR"/>
        </w:rPr>
        <w:t>Cell B -TAI (MCC/MNC/TAC):</w:t>
      </w:r>
      <w:r>
        <w:rPr>
          <w:lang w:val="fr-FR"/>
        </w:rPr>
        <w:tab/>
        <w:t>244/084/000001.</w:t>
      </w:r>
    </w:p>
    <w:p w14:paraId="79FE74F0" w14:textId="77777777" w:rsidR="000D66A4" w:rsidRPr="0005690A" w:rsidRDefault="000D66A4" w:rsidP="000D66A4">
      <w:pPr>
        <w:pStyle w:val="B2"/>
        <w:rPr>
          <w:lang w:val="en-US" w:eastAsia="zh-CN"/>
        </w:rPr>
      </w:pPr>
      <w:r>
        <w:t>-</w:t>
      </w:r>
      <w:r>
        <w:tab/>
        <w:t>CellIdentity:</w:t>
      </w:r>
      <w:r>
        <w:tab/>
        <w:t>"000000001"</w:t>
      </w:r>
    </w:p>
    <w:p w14:paraId="31D9237C" w14:textId="77777777" w:rsidR="000D66A4" w:rsidRDefault="000D66A4" w:rsidP="000D66A4">
      <w:pPr>
        <w:pStyle w:val="B2"/>
      </w:pPr>
      <w:r>
        <w:t>Access control:</w:t>
      </w:r>
      <w:r>
        <w:tab/>
      </w:r>
      <w:r>
        <w:tab/>
        <w:t>unrestricted.</w:t>
      </w:r>
    </w:p>
    <w:p w14:paraId="72330F1B" w14:textId="77777777" w:rsidR="000D66A4" w:rsidRPr="0046266F" w:rsidRDefault="000D66A4" w:rsidP="000D66A4">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2BD76E74" w14:textId="1335BCB5" w:rsidR="000D66A4" w:rsidRPr="0046266F" w:rsidRDefault="000D66A4" w:rsidP="000D66A4">
      <w:pPr>
        <w:pStyle w:val="Heading5"/>
      </w:pPr>
      <w:bookmarkStart w:id="3346" w:name="_Toc146300426"/>
      <w:r w:rsidRPr="0046266F">
        <w:lastRenderedPageBreak/>
        <w:t>15.2.</w:t>
      </w:r>
      <w:r>
        <w:t>5</w:t>
      </w:r>
      <w:r w:rsidRPr="0046266F">
        <w:t>.</w:t>
      </w:r>
      <w:r>
        <w:t>4.</w:t>
      </w:r>
      <w:r w:rsidRPr="0046266F">
        <w:t>2</w:t>
      </w:r>
      <w:r w:rsidRPr="0046266F">
        <w:tab/>
        <w:t>Procedure</w:t>
      </w:r>
      <w:bookmarkEnd w:id="3346"/>
    </w:p>
    <w:p w14:paraId="02B5247F" w14:textId="77777777" w:rsidR="000D66A4" w:rsidRPr="0046266F" w:rsidRDefault="000D66A4" w:rsidP="000D66A4">
      <w:pPr>
        <w:pStyle w:val="B1"/>
      </w:pPr>
      <w:r w:rsidRPr="0046266F">
        <w:t>a)</w:t>
      </w:r>
      <w:r w:rsidRPr="0046266F">
        <w:tab/>
        <w:t>Bring up Cell A and the UE is switched on.</w:t>
      </w:r>
    </w:p>
    <w:p w14:paraId="7A45D321" w14:textId="77777777" w:rsidR="000D66A4" w:rsidRPr="0046266F" w:rsidRDefault="000D66A4" w:rsidP="000D66A4">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63C1A5A1" w14:textId="77777777" w:rsidR="000D66A4" w:rsidRPr="0046266F" w:rsidRDefault="000D66A4" w:rsidP="000D66A4">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6FC0003" w14:textId="77777777" w:rsidR="000D66A4" w:rsidRPr="0046266F" w:rsidRDefault="000D66A4" w:rsidP="000D66A4">
      <w:pPr>
        <w:pStyle w:val="B3"/>
      </w:pPr>
      <w:r w:rsidRPr="0046266F">
        <w:t>ngKSI:</w:t>
      </w:r>
    </w:p>
    <w:p w14:paraId="5C99237E" w14:textId="77777777" w:rsidR="000D66A4" w:rsidRPr="0046266F" w:rsidRDefault="000D66A4" w:rsidP="000D66A4">
      <w:pPr>
        <w:pStyle w:val="B3"/>
      </w:pPr>
      <w:r w:rsidRPr="0046266F">
        <w:t>NAS key set identifier:</w:t>
      </w:r>
      <w:r w:rsidRPr="0046266F">
        <w:tab/>
        <w:t>'000'</w:t>
      </w:r>
    </w:p>
    <w:p w14:paraId="79F37FA6" w14:textId="77777777" w:rsidR="000D66A4" w:rsidRPr="0046266F" w:rsidRDefault="000D66A4" w:rsidP="000D66A4">
      <w:pPr>
        <w:pStyle w:val="B3"/>
      </w:pPr>
      <w:r w:rsidRPr="0046266F">
        <w:t>TSC:</w:t>
      </w:r>
      <w:r w:rsidRPr="0046266F">
        <w:tab/>
        <w:t>'0'</w:t>
      </w:r>
    </w:p>
    <w:p w14:paraId="0D74EC35" w14:textId="77777777" w:rsidR="000D66A4" w:rsidRPr="00AC3BAC" w:rsidRDefault="000D66A4" w:rsidP="000D66A4">
      <w:pPr>
        <w:pStyle w:val="B2"/>
      </w:pPr>
      <w:r w:rsidRPr="00AC3BAC">
        <w:t>Authentication parameter RAND (5G authentication challenge):</w:t>
      </w:r>
      <w:r w:rsidRPr="00AC3BAC">
        <w:tab/>
        <w:t>128 bits value</w:t>
      </w:r>
    </w:p>
    <w:p w14:paraId="59966C1E" w14:textId="77777777" w:rsidR="000D66A4" w:rsidRPr="00AC3BAC" w:rsidRDefault="000D66A4" w:rsidP="000D66A4">
      <w:pPr>
        <w:pStyle w:val="B2"/>
      </w:pPr>
      <w:r w:rsidRPr="00AC3BAC">
        <w:t>Authentication parameter AUTN (5G Authentication challenge).</w:t>
      </w:r>
      <w:r w:rsidRPr="00AC3BAC">
        <w:tab/>
        <w:t>128 bits value</w:t>
      </w:r>
    </w:p>
    <w:p w14:paraId="7ABEA3F2" w14:textId="77777777" w:rsidR="000D66A4" w:rsidRPr="00AC3BAC" w:rsidRDefault="000D66A4" w:rsidP="000D66A4">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7EA46E13" w14:textId="77777777" w:rsidR="000D66A4" w:rsidRPr="00AC3BAC" w:rsidRDefault="000D66A4" w:rsidP="000D66A4">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051FD627" w14:textId="77777777" w:rsidR="000D66A4" w:rsidRPr="00AC3BAC" w:rsidRDefault="000D66A4" w:rsidP="000D66A4">
      <w:pPr>
        <w:pStyle w:val="B1"/>
      </w:pPr>
      <w:r w:rsidRPr="00AC3BAC">
        <w:t>f)</w:t>
      </w:r>
      <w:r w:rsidRPr="00AC3BAC">
        <w:tab/>
        <w:t xml:space="preserve">The NG-SS sends a </w:t>
      </w:r>
      <w:r w:rsidRPr="000D66A4">
        <w:t>REGISTRATION ACCEPT</w:t>
      </w:r>
      <w:r w:rsidRPr="00AC3BAC">
        <w:t xml:space="preserve"> message.</w:t>
      </w:r>
    </w:p>
    <w:p w14:paraId="31674466" w14:textId="77777777" w:rsidR="000D66A4" w:rsidRPr="00AC3BAC" w:rsidRDefault="000D66A4" w:rsidP="000D66A4">
      <w:pPr>
        <w:pStyle w:val="B3"/>
      </w:pPr>
      <w:r w:rsidRPr="00AC3BAC">
        <w:t>5G-GUTI:</w:t>
      </w:r>
      <w:r w:rsidRPr="00AC3BAC">
        <w:tab/>
        <w:t>24408300010266436587</w:t>
      </w:r>
    </w:p>
    <w:p w14:paraId="61B7D9AA" w14:textId="77777777" w:rsidR="000D66A4" w:rsidRPr="00AC3BAC" w:rsidRDefault="000D66A4" w:rsidP="000D66A4">
      <w:pPr>
        <w:pStyle w:val="B3"/>
      </w:pPr>
      <w:r w:rsidRPr="00AC3BAC">
        <w:t>TAI:</w:t>
      </w:r>
      <w:r w:rsidRPr="00AC3BAC">
        <w:tab/>
        <w:t>42 34 80 00 00 01</w:t>
      </w:r>
    </w:p>
    <w:p w14:paraId="50A984CA" w14:textId="77777777" w:rsidR="00D22216" w:rsidRPr="00AC3BAC" w:rsidRDefault="00D22216" w:rsidP="00D22216">
      <w:pPr>
        <w:pStyle w:val="B1"/>
      </w:pPr>
      <w:r w:rsidRPr="00AC3BAC">
        <w:t>g)</w:t>
      </w:r>
      <w:r w:rsidRPr="00AC3BAC">
        <w:tab/>
        <w:t xml:space="preserve">The UE sends a </w:t>
      </w:r>
      <w:r w:rsidRPr="000D66A4">
        <w:t>REGISTRATION COMPLETE</w:t>
      </w:r>
      <w:r w:rsidRPr="00AC3BAC">
        <w:t xml:space="preserve"> message.</w:t>
      </w:r>
    </w:p>
    <w:p w14:paraId="1258084A" w14:textId="6D6CE190" w:rsidR="00D22216" w:rsidRDefault="00D22216" w:rsidP="00D22216">
      <w:pPr>
        <w:pStyle w:val="B1"/>
      </w:pPr>
      <w:r>
        <w:t>h</w:t>
      </w:r>
      <w:r w:rsidRPr="0046266F">
        <w:t>)</w:t>
      </w:r>
      <w:r w:rsidRPr="0046266F">
        <w:tab/>
        <w:t xml:space="preserve">The UE is </w:t>
      </w:r>
      <w:r>
        <w:t>powered down.</w:t>
      </w:r>
    </w:p>
    <w:p w14:paraId="5642AD43" w14:textId="77777777" w:rsidR="00D22216" w:rsidRPr="00FC266F" w:rsidRDefault="00D22216" w:rsidP="00D22216">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56FDCDE3" w14:textId="400C171F" w:rsidR="00D22216" w:rsidRPr="0046266F" w:rsidRDefault="00D22216" w:rsidP="00D22216">
      <w:pPr>
        <w:pStyle w:val="B1"/>
      </w:pPr>
      <w:r>
        <w:t>j)</w:t>
      </w:r>
      <w:r>
        <w:tab/>
        <w:t xml:space="preserve">The UE is powered on. The UE reads the first record of the 5G 3GPP NAS security context from the USIM to construct a REGISTRATION REQUEST message. </w:t>
      </w:r>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CBBE8D" w14:textId="77777777" w:rsidR="000D66A4" w:rsidRPr="0046266F" w:rsidRDefault="000D66A4" w:rsidP="000D66A4">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0059DA54" w14:textId="77777777" w:rsidR="000D66A4" w:rsidRPr="0046266F" w:rsidRDefault="000D66A4" w:rsidP="000D66A4">
      <w:pPr>
        <w:pStyle w:val="B3"/>
      </w:pPr>
      <w:r w:rsidRPr="0046266F">
        <w:t>ngKSI:</w:t>
      </w:r>
    </w:p>
    <w:p w14:paraId="1219775A" w14:textId="77777777" w:rsidR="000D66A4" w:rsidRPr="0046266F" w:rsidRDefault="000D66A4" w:rsidP="000D66A4">
      <w:pPr>
        <w:pStyle w:val="B3"/>
      </w:pPr>
      <w:r w:rsidRPr="0046266F">
        <w:t>NAS key set identifier:</w:t>
      </w:r>
      <w:r w:rsidRPr="0046266F">
        <w:tab/>
        <w:t>'00</w:t>
      </w:r>
      <w:r>
        <w:t>1</w:t>
      </w:r>
      <w:r w:rsidRPr="0046266F">
        <w:t>'</w:t>
      </w:r>
    </w:p>
    <w:p w14:paraId="76046FF5" w14:textId="77777777" w:rsidR="000D66A4" w:rsidRPr="0046266F" w:rsidRDefault="000D66A4" w:rsidP="000D66A4">
      <w:pPr>
        <w:pStyle w:val="B3"/>
      </w:pPr>
      <w:r w:rsidRPr="0046266F">
        <w:t>TSC:</w:t>
      </w:r>
      <w:r w:rsidRPr="0046266F">
        <w:tab/>
        <w:t>'0'</w:t>
      </w:r>
    </w:p>
    <w:p w14:paraId="234809C2" w14:textId="77777777" w:rsidR="000D66A4" w:rsidRPr="00AC3BAC" w:rsidRDefault="000D66A4" w:rsidP="000D66A4">
      <w:pPr>
        <w:pStyle w:val="B2"/>
      </w:pPr>
      <w:r w:rsidRPr="00AC3BAC">
        <w:t>Authentication parameter RAND (5G authentication challenge):</w:t>
      </w:r>
      <w:r w:rsidRPr="00AC3BAC">
        <w:tab/>
        <w:t>128 bits value</w:t>
      </w:r>
    </w:p>
    <w:p w14:paraId="1DAB25C7" w14:textId="77777777" w:rsidR="000D66A4" w:rsidRPr="00AC3BAC" w:rsidRDefault="000D66A4" w:rsidP="000D66A4">
      <w:pPr>
        <w:pStyle w:val="B2"/>
      </w:pPr>
      <w:r w:rsidRPr="00AC3BAC">
        <w:t>Authentication parameter AUTN (5G Authentication challenge).</w:t>
      </w:r>
      <w:r w:rsidRPr="00AC3BAC">
        <w:tab/>
        <w:t>128 bits value</w:t>
      </w:r>
    </w:p>
    <w:p w14:paraId="49D51603" w14:textId="77777777" w:rsidR="000D66A4" w:rsidRPr="00AC3BAC" w:rsidRDefault="000D66A4" w:rsidP="000D66A4">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0EBA5F50" w14:textId="77777777" w:rsidR="000D66A4" w:rsidRPr="00AC3BAC" w:rsidRDefault="000D66A4" w:rsidP="000D66A4">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1EE73AF5" w14:textId="77777777" w:rsidR="000D66A4" w:rsidRPr="00AC3BAC" w:rsidRDefault="000D66A4" w:rsidP="000D66A4">
      <w:pPr>
        <w:pStyle w:val="B1"/>
      </w:pPr>
      <w:r>
        <w:t>n</w:t>
      </w:r>
      <w:r w:rsidRPr="00AC3BAC">
        <w:t>)</w:t>
      </w:r>
      <w:r w:rsidRPr="00AC3BAC">
        <w:tab/>
        <w:t xml:space="preserve">The NG-SS sends a </w:t>
      </w:r>
      <w:r w:rsidRPr="005748FF">
        <w:t>REGISTRATION ACCEPT</w:t>
      </w:r>
      <w:r w:rsidRPr="00AC3BAC">
        <w:t xml:space="preserve"> message.</w:t>
      </w:r>
    </w:p>
    <w:p w14:paraId="27CD9A01" w14:textId="77777777" w:rsidR="000D66A4" w:rsidRPr="00AC3BAC" w:rsidRDefault="000D66A4" w:rsidP="000D66A4">
      <w:pPr>
        <w:pStyle w:val="B3"/>
      </w:pPr>
      <w:r w:rsidRPr="00AC3BAC">
        <w:t>5G-GUTI:</w:t>
      </w:r>
      <w:r w:rsidRPr="00AC3BAC">
        <w:tab/>
        <w:t>24408</w:t>
      </w:r>
      <w:r>
        <w:t>4</w:t>
      </w:r>
      <w:r w:rsidRPr="00AC3BAC">
        <w:t>00010266436587</w:t>
      </w:r>
    </w:p>
    <w:p w14:paraId="1599D967" w14:textId="77777777" w:rsidR="000D66A4" w:rsidRPr="00AC3BAC" w:rsidRDefault="000D66A4" w:rsidP="000D66A4">
      <w:pPr>
        <w:pStyle w:val="B3"/>
      </w:pPr>
      <w:r w:rsidRPr="00AC3BAC">
        <w:lastRenderedPageBreak/>
        <w:t>TAI:</w:t>
      </w:r>
      <w:r w:rsidRPr="00AC3BAC">
        <w:tab/>
        <w:t>42 34 80 00 00 01</w:t>
      </w:r>
    </w:p>
    <w:p w14:paraId="4A36115E" w14:textId="77777777" w:rsidR="000D66A4" w:rsidRPr="00AC3BAC" w:rsidRDefault="000D66A4" w:rsidP="000D66A4">
      <w:pPr>
        <w:pStyle w:val="B1"/>
      </w:pPr>
      <w:r>
        <w:t>o</w:t>
      </w:r>
      <w:r w:rsidRPr="00AC3BAC">
        <w:t>)</w:t>
      </w:r>
      <w:r w:rsidRPr="00AC3BAC">
        <w:tab/>
        <w:t xml:space="preserve">The UE sends a </w:t>
      </w:r>
      <w:r w:rsidRPr="005748FF">
        <w:t>REGISTRATION COMPLETE</w:t>
      </w:r>
      <w:r w:rsidRPr="00AC3BAC">
        <w:t xml:space="preserve"> message.</w:t>
      </w:r>
    </w:p>
    <w:p w14:paraId="174531E5" w14:textId="77777777" w:rsidR="000D66A4" w:rsidRDefault="000D66A4" w:rsidP="000D66A4">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bookmarkStart w:id="3347" w:name="_Toc146300427"/>
      <w:r w:rsidRPr="0046266F">
        <w:t>15.2.</w:t>
      </w:r>
      <w:r>
        <w:t>5</w:t>
      </w:r>
      <w:r w:rsidRPr="0046266F">
        <w:t>.5</w:t>
      </w:r>
      <w:r w:rsidRPr="0046266F">
        <w:tab/>
        <w:t>Acceptance criteria</w:t>
      </w:r>
      <w:bookmarkEnd w:id="3347"/>
    </w:p>
    <w:p w14:paraId="61FF8003" w14:textId="77777777" w:rsidR="000D66A4" w:rsidRPr="0046266F" w:rsidRDefault="000D66A4" w:rsidP="000D66A4">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21DEDD1E" w14:textId="77777777" w:rsidR="000D66A4" w:rsidRPr="0046266F" w:rsidRDefault="000D66A4" w:rsidP="000D66A4">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7DD57C32" w14:textId="77777777" w:rsidR="000D66A4" w:rsidRPr="00FF40C1" w:rsidRDefault="000D66A4" w:rsidP="000D66A4">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020A8221" w14:textId="77777777" w:rsidR="000D66A4" w:rsidRPr="00FF40C1" w:rsidRDefault="000D66A4" w:rsidP="000D66A4">
      <w:pPr>
        <w:pStyle w:val="B1"/>
      </w:pPr>
      <w:r w:rsidRPr="00FF40C1">
        <w:t>4)</w:t>
      </w:r>
      <w:r w:rsidRPr="00FF40C1">
        <w:tab/>
        <w:t xml:space="preserve">During step e) the UE sends an </w:t>
      </w:r>
      <w:r w:rsidRPr="000D66A4">
        <w:t>AUTHENTICATION RESPONSE</w:t>
      </w:r>
      <w:r w:rsidRPr="00FF40C1">
        <w:t xml:space="preserve"> message contains:</w:t>
      </w:r>
    </w:p>
    <w:p w14:paraId="682ED81E" w14:textId="77777777" w:rsidR="000D66A4" w:rsidRPr="0098683A" w:rsidRDefault="000D66A4" w:rsidP="000D66A4">
      <w:pPr>
        <w:pStyle w:val="B3"/>
      </w:pPr>
      <w:r w:rsidRPr="0098683A">
        <w:t>Authentication response parameter:</w:t>
      </w:r>
      <w:r w:rsidRPr="0098683A">
        <w:tab/>
        <w:t>16 octets RES* value calculated according to 3GPP TS 24.501 [42]</w:t>
      </w:r>
    </w:p>
    <w:p w14:paraId="6825F694" w14:textId="77777777" w:rsidR="000D66A4" w:rsidRPr="00FF40C1" w:rsidRDefault="000D66A4" w:rsidP="000D66A4">
      <w:pPr>
        <w:pStyle w:val="B1"/>
      </w:pPr>
      <w:r w:rsidRPr="00FF40C1">
        <w:t>5)</w:t>
      </w:r>
      <w:r w:rsidRPr="00FF40C1">
        <w:tab/>
        <w:t xml:space="preserve">In step e) the UE shall send </w:t>
      </w:r>
      <w:r w:rsidRPr="000D66A4">
        <w:t>SECURITY MODE COMPLETE</w:t>
      </w:r>
      <w:r w:rsidRPr="00FF40C1">
        <w:t xml:space="preserve"> message.</w:t>
      </w:r>
    </w:p>
    <w:p w14:paraId="022F4999" w14:textId="00DB2E66" w:rsidR="0027613A" w:rsidRPr="00FF40C1" w:rsidRDefault="0027613A" w:rsidP="0027613A">
      <w:pPr>
        <w:pStyle w:val="B1"/>
      </w:pPr>
      <w:bookmarkStart w:id="3348" w:name="_Toc57113170"/>
      <w:bookmarkStart w:id="3349" w:name="_Toc146300428"/>
      <w:bookmarkEnd w:id="3342"/>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6B272F7F"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9561A53" w14:textId="77777777" w:rsidR="0027613A" w:rsidRPr="0046266F" w:rsidRDefault="0027613A" w:rsidP="0027613A">
      <w:pPr>
        <w:pStyle w:val="B1"/>
      </w:pPr>
      <w:r w:rsidRPr="0046266F">
        <w:t>Logically:</w:t>
      </w:r>
    </w:p>
    <w:p w14:paraId="573CC522"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163812B"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715F23F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9F3904C"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3FF39E3C" w14:textId="77777777" w:rsidR="0027613A" w:rsidRDefault="0027613A" w:rsidP="0027613A">
      <w:pPr>
        <w:pStyle w:val="B2"/>
      </w:pPr>
      <w:r>
        <w:t>UE parameter update counter:</w:t>
      </w:r>
      <w:r>
        <w:tab/>
      </w:r>
      <w:r w:rsidRPr="0046266F">
        <w:t>2 bytes, value not checked</w:t>
      </w:r>
    </w:p>
    <w:p w14:paraId="000A297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27613A" w:rsidRPr="0046266F" w14:paraId="49129DD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C0CD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4C34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3953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CF46F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1C3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12FCB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5194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5664E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98B53"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419A2DED"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A3F166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14A7B15"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7160810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E4411A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3465775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3A08912"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0B735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F7B38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53EB4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1FF255C" w14:textId="77777777" w:rsidTr="001F3FFC">
        <w:tc>
          <w:tcPr>
            <w:tcW w:w="959" w:type="dxa"/>
            <w:tcBorders>
              <w:top w:val="single" w:sz="4" w:space="0" w:color="auto"/>
              <w:left w:val="nil"/>
              <w:bottom w:val="nil"/>
              <w:right w:val="single" w:sz="4" w:space="0" w:color="auto"/>
            </w:tcBorders>
            <w:hideMark/>
          </w:tcPr>
          <w:p w14:paraId="52E0A447"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B271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6608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24BC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BDC2"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667D7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8FF3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40D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CCCDC8"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5E52D6E0" w14:textId="77777777" w:rsidTr="001F3FFC">
        <w:tc>
          <w:tcPr>
            <w:tcW w:w="959" w:type="dxa"/>
            <w:tcBorders>
              <w:top w:val="nil"/>
              <w:left w:val="nil"/>
              <w:bottom w:val="nil"/>
              <w:right w:val="single" w:sz="4" w:space="0" w:color="auto"/>
            </w:tcBorders>
            <w:hideMark/>
          </w:tcPr>
          <w:p w14:paraId="2448FAA3"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EC40C3E"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621675D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2B4D39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E25163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FD189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1482BDF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6BE803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490BB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8670996" w14:textId="77777777" w:rsidTr="001F3FFC">
        <w:trPr>
          <w:gridAfter w:val="4"/>
          <w:wAfter w:w="3277" w:type="dxa"/>
        </w:trPr>
        <w:tc>
          <w:tcPr>
            <w:tcW w:w="959" w:type="dxa"/>
            <w:tcBorders>
              <w:top w:val="nil"/>
              <w:left w:val="nil"/>
              <w:bottom w:val="nil"/>
              <w:right w:val="single" w:sz="4" w:space="0" w:color="auto"/>
            </w:tcBorders>
          </w:tcPr>
          <w:p w14:paraId="2B0A2B1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23D16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5DB5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BD6BD"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A1DD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7A527E19" w14:textId="77777777" w:rsidTr="001F3FFC">
        <w:trPr>
          <w:gridAfter w:val="4"/>
          <w:wAfter w:w="3277" w:type="dxa"/>
        </w:trPr>
        <w:tc>
          <w:tcPr>
            <w:tcW w:w="959" w:type="dxa"/>
            <w:tcBorders>
              <w:top w:val="nil"/>
              <w:left w:val="nil"/>
              <w:bottom w:val="nil"/>
              <w:right w:val="single" w:sz="4" w:space="0" w:color="auto"/>
            </w:tcBorders>
          </w:tcPr>
          <w:p w14:paraId="63E7827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43856AF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706688F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28A1146B"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469918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49BC8C54" w14:textId="77777777" w:rsidR="0027613A" w:rsidRPr="0046266F" w:rsidRDefault="0027613A" w:rsidP="0027613A">
      <w:pPr>
        <w:pStyle w:val="B1"/>
      </w:pPr>
    </w:p>
    <w:p w14:paraId="6160471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594D9C9"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A73BAF9" w14:textId="77777777" w:rsidR="0027613A" w:rsidRPr="0046266F" w:rsidRDefault="0027613A" w:rsidP="0027613A">
      <w:pPr>
        <w:pStyle w:val="B1"/>
      </w:pPr>
      <w:r w:rsidRPr="0046266F">
        <w:t>Logically:</w:t>
      </w:r>
    </w:p>
    <w:p w14:paraId="44D8E32F" w14:textId="77777777" w:rsidR="0027613A" w:rsidRPr="0046266F" w:rsidRDefault="0027613A" w:rsidP="0027613A">
      <w:pPr>
        <w:pStyle w:val="B2"/>
      </w:pPr>
      <w:r w:rsidRPr="0046266F">
        <w:t>5GS NAS Security Context</w:t>
      </w:r>
      <w:r>
        <w:t xml:space="preserve"> first record</w:t>
      </w:r>
      <w:r w:rsidRPr="0046266F">
        <w:t>:</w:t>
      </w:r>
    </w:p>
    <w:p w14:paraId="4F905E4F"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0</w:t>
      </w:r>
    </w:p>
    <w:p w14:paraId="707EED8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6BB61A"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4F35DDBC" w14:textId="77777777" w:rsidR="0027613A" w:rsidRPr="0046266F" w:rsidRDefault="0027613A" w:rsidP="0027613A">
      <w:pPr>
        <w:pStyle w:val="B3"/>
      </w:pPr>
      <w:r w:rsidRPr="0046266F">
        <w:t>Downlink NAS count:</w:t>
      </w:r>
      <w:r w:rsidRPr="0046266F">
        <w:tab/>
      </w:r>
      <w:r>
        <w:tab/>
      </w:r>
      <w:r>
        <w:tab/>
      </w:r>
      <w:r>
        <w:tab/>
      </w:r>
      <w:r w:rsidRPr="0046266F">
        <w:t>any value</w:t>
      </w:r>
    </w:p>
    <w:p w14:paraId="60884A6A"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679BAB88" w14:textId="77777777" w:rsidR="0027613A" w:rsidRPr="0046266F" w:rsidRDefault="0027613A" w:rsidP="0027613A">
      <w:pPr>
        <w:pStyle w:val="B3"/>
      </w:pPr>
      <w:r w:rsidRPr="0046266F">
        <w:lastRenderedPageBreak/>
        <w:t>Identifiers of selected EPS NAS</w:t>
      </w:r>
      <w:r w:rsidRPr="0046266F">
        <w:br/>
        <w:t>integrity and encryption algorithms</w:t>
      </w:r>
      <w:r w:rsidRPr="0046266F">
        <w:br/>
        <w:t>for use after mobility to EPS:</w:t>
      </w:r>
      <w:r w:rsidRPr="0046266F">
        <w:tab/>
        <w:t>any value</w:t>
      </w:r>
    </w:p>
    <w:p w14:paraId="5A10773E"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784E2B1F" w14:textId="77777777" w:rsidTr="001F3FFC">
        <w:tc>
          <w:tcPr>
            <w:tcW w:w="959" w:type="dxa"/>
          </w:tcPr>
          <w:p w14:paraId="63BEFF06" w14:textId="738FA4F7"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314A75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1082E8F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092EEA2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67D884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78536ED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33CF11C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9EAE9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340F68C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4E341D0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404A2A8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1DE11B3D" w14:textId="77777777" w:rsidTr="001F3FFC">
        <w:tc>
          <w:tcPr>
            <w:tcW w:w="959" w:type="dxa"/>
          </w:tcPr>
          <w:p w14:paraId="69D9394C"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4D780E5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11CA4758"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181FAF7F"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129C5B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680" w:type="dxa"/>
          </w:tcPr>
          <w:p w14:paraId="136678D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680" w:type="dxa"/>
          </w:tcPr>
          <w:p w14:paraId="5D3716A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256D5EF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FDFD53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7904338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313A1FC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FDEAAC1" w14:textId="77777777" w:rsidR="0027613A" w:rsidRPr="0046266F" w:rsidRDefault="0027613A" w:rsidP="0027613A">
      <w:pPr>
        <w:pStyle w:val="B1"/>
        <w:ind w:left="284"/>
      </w:pPr>
    </w:p>
    <w:p w14:paraId="7C49A5C5" w14:textId="77777777" w:rsidR="0027613A" w:rsidRPr="0046266F" w:rsidRDefault="0027613A" w:rsidP="0027613A">
      <w:pPr>
        <w:pStyle w:val="B2"/>
      </w:pPr>
      <w:r w:rsidRPr="0046266F">
        <w:t>5GS NAS Security Context</w:t>
      </w:r>
      <w:r>
        <w:t xml:space="preserve"> second record</w:t>
      </w:r>
      <w:r w:rsidRPr="0046266F">
        <w:t>:</w:t>
      </w:r>
    </w:p>
    <w:p w14:paraId="306979D8" w14:textId="68B8947C" w:rsidR="0027613A" w:rsidRPr="0046266F" w:rsidRDefault="0027613A" w:rsidP="0027613A">
      <w:pPr>
        <w:pStyle w:val="B3"/>
      </w:pPr>
      <w:r w:rsidRPr="0046266F">
        <w:t>ngKSI:</w:t>
      </w:r>
      <w:r w:rsidRPr="0046266F">
        <w:tab/>
      </w:r>
      <w:r>
        <w:tab/>
      </w:r>
      <w:r>
        <w:tab/>
      </w:r>
      <w:r>
        <w:tab/>
      </w:r>
      <w:r>
        <w:tab/>
      </w:r>
      <w:r>
        <w:tab/>
      </w:r>
      <w:r>
        <w:tab/>
      </w:r>
      <w:r>
        <w:tab/>
      </w:r>
      <w:r w:rsidRPr="0046266F">
        <w:t>00</w:t>
      </w:r>
      <w:r>
        <w:t>7 (no key available)</w:t>
      </w:r>
    </w:p>
    <w:p w14:paraId="59740FEF"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4943411"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49E4DC3" w14:textId="77777777" w:rsidR="0027613A" w:rsidRPr="0046266F" w:rsidRDefault="0027613A" w:rsidP="0027613A">
      <w:pPr>
        <w:pStyle w:val="B3"/>
      </w:pPr>
      <w:r w:rsidRPr="0046266F">
        <w:t>Downlink NAS count:</w:t>
      </w:r>
      <w:r w:rsidRPr="0046266F">
        <w:tab/>
      </w:r>
      <w:r>
        <w:tab/>
      </w:r>
      <w:r>
        <w:tab/>
      </w:r>
      <w:r>
        <w:tab/>
      </w:r>
      <w:r w:rsidRPr="0046266F">
        <w:t>any value</w:t>
      </w:r>
    </w:p>
    <w:p w14:paraId="581A06A8"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797E4C8B"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7D4B77D0" w14:textId="77777777" w:rsidR="0027613A" w:rsidRPr="0046266F" w:rsidRDefault="0027613A" w:rsidP="0027613A">
      <w:pPr>
        <w:pStyle w:val="B3"/>
      </w:pPr>
      <w:r>
        <w:t>PLMN</w:t>
      </w:r>
      <w:r w:rsidRPr="0046266F">
        <w:t>:</w:t>
      </w:r>
      <w:r w:rsidRPr="0046266F">
        <w:tab/>
      </w:r>
      <w:r>
        <w:tab/>
      </w:r>
      <w:r>
        <w:tab/>
      </w:r>
      <w:r>
        <w:tab/>
      </w:r>
      <w:r>
        <w:tab/>
      </w:r>
      <w:r>
        <w:tab/>
      </w:r>
      <w:r>
        <w:tab/>
      </w:r>
      <w:r>
        <w:tab/>
        <w:t>any value</w:t>
      </w:r>
    </w:p>
    <w:p w14:paraId="53406890" w14:textId="77777777" w:rsidR="0027613A"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56E24019" w14:textId="77777777" w:rsidTr="001F3FFC">
        <w:tc>
          <w:tcPr>
            <w:tcW w:w="959" w:type="dxa"/>
          </w:tcPr>
          <w:p w14:paraId="68F83BD8" w14:textId="0C254F10"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161CBE0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67B24C2F"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3E2191C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28E2259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06C8980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587C0DC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A29FDC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27F8F39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14A5A1DA"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313EF2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7DC04A97" w14:textId="77777777" w:rsidTr="001F3FFC">
        <w:tc>
          <w:tcPr>
            <w:tcW w:w="959" w:type="dxa"/>
          </w:tcPr>
          <w:p w14:paraId="40C1EDE7"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6AD0833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5C45EB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016A911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704BCA8E" w14:textId="33639EFF" w:rsidR="0027613A" w:rsidRPr="0046266F" w:rsidRDefault="0027613A" w:rsidP="001F3FFC">
            <w:pPr>
              <w:keepNext/>
              <w:keepLines/>
              <w:spacing w:after="0"/>
              <w:jc w:val="center"/>
              <w:rPr>
                <w:rFonts w:ascii="Arial" w:hAnsi="Arial"/>
                <w:sz w:val="18"/>
              </w:rPr>
            </w:pPr>
            <w:r>
              <w:rPr>
                <w:rFonts w:ascii="Arial" w:hAnsi="Arial"/>
                <w:sz w:val="18"/>
              </w:rPr>
              <w:t>01</w:t>
            </w:r>
          </w:p>
        </w:tc>
        <w:tc>
          <w:tcPr>
            <w:tcW w:w="680" w:type="dxa"/>
          </w:tcPr>
          <w:p w14:paraId="26A6AF30" w14:textId="0FD75E47" w:rsidR="0027613A" w:rsidRPr="0046266F" w:rsidRDefault="0027613A" w:rsidP="001F3FFC">
            <w:pPr>
              <w:keepNext/>
              <w:keepLines/>
              <w:spacing w:after="0"/>
              <w:jc w:val="center"/>
              <w:rPr>
                <w:rFonts w:ascii="Arial" w:hAnsi="Arial"/>
                <w:sz w:val="18"/>
              </w:rPr>
            </w:pPr>
            <w:r>
              <w:rPr>
                <w:rFonts w:ascii="Arial" w:hAnsi="Arial"/>
                <w:sz w:val="18"/>
              </w:rPr>
              <w:t>07</w:t>
            </w:r>
          </w:p>
        </w:tc>
        <w:tc>
          <w:tcPr>
            <w:tcW w:w="680" w:type="dxa"/>
          </w:tcPr>
          <w:p w14:paraId="639B7E5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5F4B52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7AB083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276654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1BC8B47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4FA6B61" w14:textId="77777777" w:rsidR="0027613A" w:rsidRDefault="0027613A" w:rsidP="0027613A"/>
    <w:p w14:paraId="25F65111" w14:textId="77777777" w:rsidR="0027613A" w:rsidRPr="0046266F" w:rsidRDefault="0027613A" w:rsidP="0027613A">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5748FF">
        <w:t>REGISTRATION REQUEST</w:t>
      </w:r>
      <w:r w:rsidRPr="0046266F">
        <w:t xml:space="preserve"> for the NAS key set identifier </w:t>
      </w:r>
      <w:r>
        <w:t xml:space="preserve">the value </w:t>
      </w:r>
      <w:r w:rsidRPr="0046266F">
        <w:t>'000'.</w:t>
      </w:r>
    </w:p>
    <w:p w14:paraId="7590B112" w14:textId="77777777" w:rsidR="0027613A" w:rsidRPr="00FF40C1" w:rsidRDefault="0027613A" w:rsidP="0027613A">
      <w:pPr>
        <w:pStyle w:val="B1"/>
      </w:pPr>
      <w:r>
        <w:t>9)</w:t>
      </w:r>
      <w:r>
        <w:tab/>
        <w:t>In step k</w:t>
      </w:r>
      <w:r w:rsidRPr="00FF40C1">
        <w:t xml:space="preserve">) the ME forwards the RAND and AUTN received in </w:t>
      </w:r>
      <w:r w:rsidRPr="005748FF">
        <w:t>AUTHENTICATION REQUEST</w:t>
      </w:r>
      <w:r w:rsidRPr="00FF40C1">
        <w:t xml:space="preserve"> message to the USIM.</w:t>
      </w:r>
    </w:p>
    <w:p w14:paraId="4AE5ECB6" w14:textId="77777777" w:rsidR="0027613A" w:rsidRPr="00FF40C1" w:rsidRDefault="0027613A" w:rsidP="0027613A">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71B6CE9E" w14:textId="77777777" w:rsidR="0027613A" w:rsidRPr="005748FF" w:rsidRDefault="0027613A" w:rsidP="0027613A">
      <w:pPr>
        <w:pStyle w:val="B3"/>
      </w:pPr>
      <w:r w:rsidRPr="005748FF">
        <w:t>Authentication response parameter:</w:t>
      </w:r>
      <w:r w:rsidRPr="005748FF">
        <w:tab/>
        <w:t>16 octets RES* value calculated according to 3GPP TS 24.501 [42]</w:t>
      </w:r>
    </w:p>
    <w:p w14:paraId="0D216EB3" w14:textId="77777777" w:rsidR="0027613A" w:rsidRPr="00FF40C1" w:rsidRDefault="0027613A" w:rsidP="0027613A">
      <w:pPr>
        <w:pStyle w:val="B1"/>
      </w:pPr>
      <w:r>
        <w:t>11</w:t>
      </w:r>
      <w:r w:rsidRPr="005748FF">
        <w:t>)</w:t>
      </w:r>
      <w:r w:rsidRPr="005748FF">
        <w:tab/>
        <w:t xml:space="preserve">In step </w:t>
      </w:r>
      <w:r>
        <w:t>m</w:t>
      </w:r>
      <w:r w:rsidRPr="005748FF">
        <w:t>) the UE shall send SECURITY MODE COMPLETE</w:t>
      </w:r>
      <w:r w:rsidRPr="00FF40C1">
        <w:t xml:space="preserve"> message.</w:t>
      </w:r>
    </w:p>
    <w:p w14:paraId="56A080B3" w14:textId="1BFA2C11" w:rsidR="0027613A" w:rsidRPr="005748FF" w:rsidRDefault="0027613A" w:rsidP="0027613A">
      <w:pPr>
        <w:pStyle w:val="B1"/>
      </w:pPr>
      <w:r>
        <w:t>12</w:t>
      </w:r>
      <w:r w:rsidRPr="005748FF">
        <w:t>)</w:t>
      </w:r>
      <w:r w:rsidRPr="005748FF">
        <w:tab/>
        <w:t xml:space="preserve">After step </w:t>
      </w:r>
      <w:r>
        <w:t>m</w:t>
      </w:r>
      <w:r w:rsidRPr="005748FF">
        <w:t xml:space="preserve">) </w:t>
      </w:r>
      <w:r w:rsidR="0016029B">
        <w:t>as</w:t>
      </w:r>
      <w:r w:rsidRPr="005748FF">
        <w:t xml:space="preserve"> service n°133 is "available", the ME updates the EF</w:t>
      </w:r>
      <w:r w:rsidRPr="005748FF">
        <w:rPr>
          <w:vertAlign w:val="subscript"/>
        </w:rPr>
        <w:t>5GAUTHKEYS</w:t>
      </w:r>
      <w:r w:rsidRPr="005748FF">
        <w:t xml:space="preserve"> as shown below.</w:t>
      </w:r>
    </w:p>
    <w:p w14:paraId="66762B4A"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E67B509" w14:textId="77777777" w:rsidR="0027613A" w:rsidRPr="0046266F" w:rsidRDefault="0027613A" w:rsidP="0027613A">
      <w:pPr>
        <w:pStyle w:val="B1"/>
      </w:pPr>
      <w:r w:rsidRPr="0046266F">
        <w:t>Logically:</w:t>
      </w:r>
    </w:p>
    <w:p w14:paraId="4B98FD79"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4740F7AE"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26A9731"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E37097E"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507406AE" w14:textId="77777777" w:rsidR="0027613A" w:rsidRDefault="0027613A" w:rsidP="0027613A">
      <w:pPr>
        <w:pStyle w:val="B2"/>
      </w:pPr>
      <w:r>
        <w:t>UE parameter update counter:</w:t>
      </w:r>
      <w:r>
        <w:tab/>
      </w:r>
      <w:r w:rsidRPr="0046266F">
        <w:t>2 bytes, value not checked</w:t>
      </w:r>
    </w:p>
    <w:p w14:paraId="0E312E3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DBF9BDF"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BCE2C"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14E7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4D0FD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488D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15CC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0B6C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1AA0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4499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84D0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04EC6DCE"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7ACB98C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6FB19B5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0BA0E1D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6041C5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56BF1FE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37978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8BD72E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6EF009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9F6321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CBACEF2" w14:textId="77777777" w:rsidTr="001F3FFC">
        <w:tc>
          <w:tcPr>
            <w:tcW w:w="959" w:type="dxa"/>
            <w:tcBorders>
              <w:top w:val="single" w:sz="4" w:space="0" w:color="auto"/>
              <w:left w:val="nil"/>
              <w:bottom w:val="nil"/>
              <w:right w:val="single" w:sz="4" w:space="0" w:color="auto"/>
            </w:tcBorders>
            <w:hideMark/>
          </w:tcPr>
          <w:p w14:paraId="7D3D3C51"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3FF06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F583F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3920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73DA9"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25721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75D5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56D4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F563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A4FCC82" w14:textId="77777777" w:rsidTr="001F3FFC">
        <w:tc>
          <w:tcPr>
            <w:tcW w:w="959" w:type="dxa"/>
            <w:tcBorders>
              <w:top w:val="nil"/>
              <w:left w:val="nil"/>
              <w:bottom w:val="nil"/>
              <w:right w:val="single" w:sz="4" w:space="0" w:color="auto"/>
            </w:tcBorders>
            <w:hideMark/>
          </w:tcPr>
          <w:p w14:paraId="55A213BF"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45DC6D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3469CB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9AF60B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81ED13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4DA27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6A5EADD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D40A9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4BB8E5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983FFC3" w14:textId="77777777" w:rsidTr="001F3FFC">
        <w:trPr>
          <w:gridAfter w:val="4"/>
          <w:wAfter w:w="3176" w:type="dxa"/>
        </w:trPr>
        <w:tc>
          <w:tcPr>
            <w:tcW w:w="959" w:type="dxa"/>
            <w:tcBorders>
              <w:top w:val="nil"/>
              <w:left w:val="nil"/>
              <w:bottom w:val="nil"/>
              <w:right w:val="single" w:sz="4" w:space="0" w:color="auto"/>
            </w:tcBorders>
          </w:tcPr>
          <w:p w14:paraId="12658693"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865B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396D7"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EA321"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E78E"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23BEF4CA" w14:textId="77777777" w:rsidTr="001F3FFC">
        <w:trPr>
          <w:gridAfter w:val="4"/>
          <w:wAfter w:w="3176" w:type="dxa"/>
        </w:trPr>
        <w:tc>
          <w:tcPr>
            <w:tcW w:w="959" w:type="dxa"/>
            <w:tcBorders>
              <w:top w:val="nil"/>
              <w:left w:val="nil"/>
              <w:bottom w:val="nil"/>
              <w:right w:val="single" w:sz="4" w:space="0" w:color="auto"/>
            </w:tcBorders>
          </w:tcPr>
          <w:p w14:paraId="17F7B921"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1585DFF0"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BECAF7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2142153"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694F56B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6FC1AD57" w14:textId="77777777" w:rsidR="0027613A" w:rsidRPr="0046266F" w:rsidRDefault="0027613A" w:rsidP="0027613A">
      <w:pPr>
        <w:pStyle w:val="B1"/>
      </w:pPr>
    </w:p>
    <w:p w14:paraId="1E4E21B5" w14:textId="77777777" w:rsidR="0027613A" w:rsidRPr="0046266F" w:rsidRDefault="0027613A" w:rsidP="0027613A">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366FD853"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BCAAB23" w14:textId="77777777" w:rsidR="0027613A" w:rsidRPr="0046266F" w:rsidRDefault="0027613A" w:rsidP="0027613A">
      <w:pPr>
        <w:pStyle w:val="B1"/>
      </w:pPr>
      <w:r w:rsidRPr="0046266F">
        <w:t>Logically:</w:t>
      </w:r>
    </w:p>
    <w:p w14:paraId="29144664" w14:textId="77777777" w:rsidR="0027613A" w:rsidRPr="0046266F" w:rsidRDefault="0027613A" w:rsidP="0027613A">
      <w:pPr>
        <w:pStyle w:val="B2"/>
      </w:pPr>
      <w:r w:rsidRPr="0046266F">
        <w:t>5GS NAS Security Context</w:t>
      </w:r>
      <w:r>
        <w:t xml:space="preserve"> first record</w:t>
      </w:r>
    </w:p>
    <w:p w14:paraId="09DD3ABB"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1</w:t>
      </w:r>
    </w:p>
    <w:p w14:paraId="0722C797"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C4FB36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78A2AEE3" w14:textId="77777777" w:rsidR="0027613A" w:rsidRPr="0046266F" w:rsidRDefault="0027613A" w:rsidP="0027613A">
      <w:pPr>
        <w:pStyle w:val="B3"/>
      </w:pPr>
      <w:r w:rsidRPr="0046266F">
        <w:t>Downlink NAS count:</w:t>
      </w:r>
      <w:r w:rsidRPr="0046266F">
        <w:tab/>
      </w:r>
      <w:r>
        <w:tab/>
      </w:r>
      <w:r>
        <w:tab/>
      </w:r>
      <w:r>
        <w:tab/>
      </w:r>
      <w:r w:rsidRPr="0046266F">
        <w:t>any value</w:t>
      </w:r>
    </w:p>
    <w:p w14:paraId="141C4250"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B28B6AE"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03F4ECDC" w14:textId="77777777" w:rsidR="0027613A" w:rsidRPr="0046266F" w:rsidRDefault="0027613A" w:rsidP="0027613A">
      <w:pPr>
        <w:pStyle w:val="B1"/>
      </w:pPr>
      <w:bookmarkStart w:id="3350"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3938CA87" w14:textId="77777777" w:rsidTr="001F3FFC">
        <w:tc>
          <w:tcPr>
            <w:tcW w:w="959" w:type="dxa"/>
          </w:tcPr>
          <w:p w14:paraId="413D2125" w14:textId="544881C3"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tcPr>
          <w:p w14:paraId="612D592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tcPr>
          <w:p w14:paraId="23C1859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tcPr>
          <w:p w14:paraId="522F68B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tcPr>
          <w:p w14:paraId="7FD22E4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tcPr>
          <w:p w14:paraId="3D45E07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tcPr>
          <w:p w14:paraId="3CC0EF2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tcPr>
          <w:p w14:paraId="50A36E4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tcPr>
          <w:p w14:paraId="28CB769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tcPr>
          <w:p w14:paraId="209120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tcPr>
          <w:p w14:paraId="7A9B773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4DFAE7A6" w14:textId="77777777" w:rsidTr="001F3FFC">
        <w:tc>
          <w:tcPr>
            <w:tcW w:w="959" w:type="dxa"/>
          </w:tcPr>
          <w:p w14:paraId="52BE5F34"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6C5736A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68D808D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2D91E04"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1E61527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16A5CFB0" w14:textId="7CA709FA" w:rsidR="0027613A" w:rsidRPr="0046266F" w:rsidRDefault="0027613A" w:rsidP="001F3FFC">
            <w:pPr>
              <w:keepNext/>
              <w:keepLines/>
              <w:spacing w:after="0"/>
              <w:jc w:val="center"/>
              <w:rPr>
                <w:rFonts w:ascii="Arial" w:hAnsi="Arial"/>
                <w:sz w:val="18"/>
              </w:rPr>
            </w:pPr>
            <w:r>
              <w:rPr>
                <w:rFonts w:ascii="Arial" w:hAnsi="Arial"/>
                <w:sz w:val="18"/>
              </w:rPr>
              <w:t>01</w:t>
            </w:r>
          </w:p>
        </w:tc>
        <w:tc>
          <w:tcPr>
            <w:tcW w:w="717" w:type="dxa"/>
          </w:tcPr>
          <w:p w14:paraId="721D63B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6C870F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146ED36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7AB1CAE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11C1AC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bookmarkEnd w:id="3350"/>
    </w:tbl>
    <w:p w14:paraId="2D95AC90" w14:textId="77777777" w:rsidR="0027613A" w:rsidRDefault="0027613A" w:rsidP="0027613A"/>
    <w:p w14:paraId="169F8462" w14:textId="77777777" w:rsidR="0016029B" w:rsidRPr="0046266F" w:rsidRDefault="0016029B" w:rsidP="0016029B">
      <w:pPr>
        <w:pStyle w:val="B2"/>
      </w:pPr>
      <w:r w:rsidRPr="0046266F">
        <w:t>5GS NAS Security Context</w:t>
      </w:r>
      <w:r>
        <w:t xml:space="preserve"> second record</w:t>
      </w:r>
      <w:r w:rsidRPr="0046266F">
        <w:t>:</w:t>
      </w:r>
    </w:p>
    <w:p w14:paraId="00A65DAD" w14:textId="6ABEB10A" w:rsidR="0016029B" w:rsidRPr="0046266F" w:rsidRDefault="0016029B" w:rsidP="0016029B">
      <w:pPr>
        <w:pStyle w:val="B3"/>
      </w:pPr>
      <w:r w:rsidRPr="0046266F">
        <w:t>ngKSI:</w:t>
      </w:r>
      <w:r w:rsidRPr="0046266F">
        <w:tab/>
      </w:r>
      <w:r>
        <w:tab/>
      </w:r>
      <w:r>
        <w:tab/>
      </w:r>
      <w:r>
        <w:tab/>
      </w:r>
      <w:r>
        <w:tab/>
      </w:r>
      <w:r>
        <w:tab/>
      </w:r>
      <w:r>
        <w:tab/>
      </w:r>
      <w:r>
        <w:tab/>
      </w:r>
      <w:r w:rsidRPr="0046266F">
        <w:t>00</w:t>
      </w:r>
      <w:r>
        <w:t>7 (no key available)</w:t>
      </w:r>
    </w:p>
    <w:p w14:paraId="0964608F" w14:textId="77777777" w:rsidR="0016029B" w:rsidRPr="0046266F" w:rsidRDefault="0016029B" w:rsidP="0016029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6AD915F4" w14:textId="77777777" w:rsidR="0016029B" w:rsidRPr="0046266F" w:rsidRDefault="0016029B" w:rsidP="0016029B">
      <w:pPr>
        <w:pStyle w:val="B3"/>
      </w:pPr>
      <w:r w:rsidRPr="0046266F">
        <w:t>Uplink NAS count:</w:t>
      </w:r>
      <w:r w:rsidRPr="0046266F">
        <w:tab/>
      </w:r>
      <w:r>
        <w:tab/>
      </w:r>
      <w:r>
        <w:tab/>
      </w:r>
      <w:r>
        <w:tab/>
      </w:r>
      <w:r>
        <w:tab/>
      </w:r>
      <w:r w:rsidRPr="0046266F">
        <w:t>any value</w:t>
      </w:r>
    </w:p>
    <w:p w14:paraId="252C2C56" w14:textId="77777777" w:rsidR="0016029B" w:rsidRPr="0046266F" w:rsidRDefault="0016029B" w:rsidP="0016029B">
      <w:pPr>
        <w:pStyle w:val="B3"/>
      </w:pPr>
      <w:r w:rsidRPr="0046266F">
        <w:t>Downlink NAS count:</w:t>
      </w:r>
      <w:r w:rsidRPr="0046266F">
        <w:tab/>
      </w:r>
      <w:r>
        <w:tab/>
      </w:r>
      <w:r>
        <w:tab/>
      </w:r>
      <w:r>
        <w:tab/>
      </w:r>
      <w:r w:rsidRPr="0046266F">
        <w:t>any value</w:t>
      </w:r>
    </w:p>
    <w:p w14:paraId="2AADB6AF" w14:textId="77777777" w:rsidR="0016029B" w:rsidRPr="0046266F" w:rsidRDefault="0016029B" w:rsidP="0016029B">
      <w:pPr>
        <w:pStyle w:val="B3"/>
      </w:pPr>
      <w:r w:rsidRPr="0046266F">
        <w:t>Identifiers of selected NAS integrity</w:t>
      </w:r>
      <w:r w:rsidRPr="0046266F">
        <w:br/>
        <w:t>and encryption algorithms:</w:t>
      </w:r>
      <w:r w:rsidRPr="0046266F">
        <w:tab/>
      </w:r>
      <w:r>
        <w:tab/>
      </w:r>
      <w:r w:rsidRPr="0046266F">
        <w:t>any value</w:t>
      </w:r>
    </w:p>
    <w:p w14:paraId="65463070" w14:textId="77777777" w:rsidR="0016029B" w:rsidRPr="0046266F" w:rsidRDefault="0016029B" w:rsidP="0016029B">
      <w:pPr>
        <w:pStyle w:val="B3"/>
      </w:pPr>
      <w:r w:rsidRPr="0046266F">
        <w:t>Identifiers of selected EPS NAS</w:t>
      </w:r>
      <w:r w:rsidRPr="0046266F">
        <w:br/>
        <w:t>integrity and encryption algorithms</w:t>
      </w:r>
      <w:r w:rsidRPr="0046266F">
        <w:br/>
        <w:t>for use after mobility to EPS:</w:t>
      </w:r>
      <w:r w:rsidRPr="0046266F">
        <w:tab/>
        <w:t>any value</w:t>
      </w:r>
    </w:p>
    <w:p w14:paraId="50BD22DC" w14:textId="309AB229" w:rsidR="0016029B" w:rsidRPr="0046266F" w:rsidRDefault="0016029B" w:rsidP="0016029B">
      <w:pPr>
        <w:pStyle w:val="B3"/>
      </w:pPr>
      <w:r>
        <w:t>PLMN</w:t>
      </w:r>
      <w:r w:rsidRPr="0046266F">
        <w:t>:</w:t>
      </w:r>
      <w:r w:rsidRPr="0046266F">
        <w:tab/>
      </w:r>
      <w:r>
        <w:tab/>
      </w:r>
      <w:r>
        <w:tab/>
      </w:r>
      <w:r>
        <w:tab/>
      </w:r>
      <w:r>
        <w:tab/>
      </w:r>
      <w:r>
        <w:tab/>
      </w:r>
      <w:r>
        <w:tab/>
      </w:r>
      <w:r>
        <w:tab/>
        <w:t>any value</w:t>
      </w:r>
    </w:p>
    <w:p w14:paraId="02EF3A87" w14:textId="77777777" w:rsidR="0016029B" w:rsidRDefault="0016029B" w:rsidP="0016029B"/>
    <w:p w14:paraId="513798C2" w14:textId="77777777" w:rsidR="0016029B" w:rsidRDefault="0016029B" w:rsidP="0016029B">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46266F" w14:paraId="66313471" w14:textId="77777777" w:rsidTr="001F3FFC">
        <w:tc>
          <w:tcPr>
            <w:tcW w:w="959" w:type="dxa"/>
          </w:tcPr>
          <w:p w14:paraId="5CEC1C12" w14:textId="39B1AD74" w:rsidR="0016029B" w:rsidRPr="0046266F" w:rsidRDefault="0016029B" w:rsidP="001F3FFC">
            <w:pPr>
              <w:keepNext/>
              <w:keepLines/>
              <w:spacing w:after="0"/>
              <w:rPr>
                <w:rFonts w:ascii="Arial" w:hAnsi="Arial"/>
                <w:b/>
                <w:sz w:val="18"/>
              </w:rPr>
            </w:pPr>
            <w:r>
              <w:rPr>
                <w:rFonts w:ascii="Arial" w:hAnsi="Arial"/>
                <w:b/>
                <w:sz w:val="18"/>
              </w:rPr>
              <w:t>Byte</w:t>
            </w:r>
          </w:p>
        </w:tc>
        <w:tc>
          <w:tcPr>
            <w:tcW w:w="717" w:type="dxa"/>
          </w:tcPr>
          <w:p w14:paraId="68FDD75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B1</w:t>
            </w:r>
          </w:p>
        </w:tc>
        <w:tc>
          <w:tcPr>
            <w:tcW w:w="717" w:type="dxa"/>
          </w:tcPr>
          <w:p w14:paraId="6D3A5D7F"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B2</w:t>
            </w:r>
          </w:p>
        </w:tc>
        <w:tc>
          <w:tcPr>
            <w:tcW w:w="717" w:type="dxa"/>
          </w:tcPr>
          <w:p w14:paraId="7321C2E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B3</w:t>
            </w:r>
          </w:p>
        </w:tc>
        <w:tc>
          <w:tcPr>
            <w:tcW w:w="717" w:type="dxa"/>
          </w:tcPr>
          <w:p w14:paraId="713E016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B4</w:t>
            </w:r>
          </w:p>
        </w:tc>
        <w:tc>
          <w:tcPr>
            <w:tcW w:w="717" w:type="dxa"/>
          </w:tcPr>
          <w:p w14:paraId="72C81019"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B5</w:t>
            </w:r>
          </w:p>
        </w:tc>
        <w:tc>
          <w:tcPr>
            <w:tcW w:w="717" w:type="dxa"/>
          </w:tcPr>
          <w:p w14:paraId="001E86E6"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B6</w:t>
            </w:r>
          </w:p>
        </w:tc>
        <w:tc>
          <w:tcPr>
            <w:tcW w:w="717" w:type="dxa"/>
          </w:tcPr>
          <w:p w14:paraId="2E29C3C1"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B7</w:t>
            </w:r>
          </w:p>
        </w:tc>
        <w:tc>
          <w:tcPr>
            <w:tcW w:w="717" w:type="dxa"/>
          </w:tcPr>
          <w:p w14:paraId="13477E5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B8</w:t>
            </w:r>
          </w:p>
        </w:tc>
        <w:tc>
          <w:tcPr>
            <w:tcW w:w="717" w:type="dxa"/>
          </w:tcPr>
          <w:p w14:paraId="38C5719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B9</w:t>
            </w:r>
          </w:p>
        </w:tc>
        <w:tc>
          <w:tcPr>
            <w:tcW w:w="717" w:type="dxa"/>
          </w:tcPr>
          <w:p w14:paraId="09A3A65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Bx</w:t>
            </w:r>
          </w:p>
        </w:tc>
      </w:tr>
      <w:tr w:rsidR="0016029B" w:rsidRPr="0046266F" w14:paraId="7B399316" w14:textId="77777777" w:rsidTr="001F3FFC">
        <w:tc>
          <w:tcPr>
            <w:tcW w:w="959" w:type="dxa"/>
          </w:tcPr>
          <w:p w14:paraId="08B5AEEB" w14:textId="77777777" w:rsidR="0016029B" w:rsidRPr="0046266F" w:rsidRDefault="0016029B" w:rsidP="001F3FFC">
            <w:pPr>
              <w:keepNext/>
              <w:keepLines/>
              <w:spacing w:after="0"/>
              <w:rPr>
                <w:rFonts w:ascii="Arial" w:hAnsi="Arial"/>
                <w:sz w:val="18"/>
              </w:rPr>
            </w:pPr>
            <w:r w:rsidRPr="0046266F">
              <w:rPr>
                <w:rFonts w:ascii="Arial" w:hAnsi="Arial"/>
                <w:sz w:val="18"/>
              </w:rPr>
              <w:t>Hex</w:t>
            </w:r>
          </w:p>
        </w:tc>
        <w:tc>
          <w:tcPr>
            <w:tcW w:w="717" w:type="dxa"/>
          </w:tcPr>
          <w:p w14:paraId="3D041502" w14:textId="77777777" w:rsidR="0016029B" w:rsidRPr="0046266F" w:rsidRDefault="0016029B" w:rsidP="001F3FFC">
            <w:pPr>
              <w:keepNext/>
              <w:keepLines/>
              <w:spacing w:after="0"/>
              <w:jc w:val="center"/>
              <w:rPr>
                <w:rFonts w:ascii="Arial" w:hAnsi="Arial"/>
                <w:sz w:val="18"/>
              </w:rPr>
            </w:pPr>
            <w:r w:rsidRPr="0046266F">
              <w:rPr>
                <w:rFonts w:ascii="Arial" w:hAnsi="Arial"/>
                <w:sz w:val="18"/>
              </w:rPr>
              <w:t>A0</w:t>
            </w:r>
          </w:p>
        </w:tc>
        <w:tc>
          <w:tcPr>
            <w:tcW w:w="717" w:type="dxa"/>
          </w:tcPr>
          <w:p w14:paraId="60A6CAF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9C4318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80</w:t>
            </w:r>
          </w:p>
        </w:tc>
        <w:tc>
          <w:tcPr>
            <w:tcW w:w="717" w:type="dxa"/>
          </w:tcPr>
          <w:p w14:paraId="76ACE7CC" w14:textId="7F7CE397" w:rsidR="0016029B" w:rsidRPr="0046266F" w:rsidRDefault="0016029B" w:rsidP="001F3FFC">
            <w:pPr>
              <w:keepNext/>
              <w:keepLines/>
              <w:spacing w:after="0"/>
              <w:jc w:val="center"/>
              <w:rPr>
                <w:rFonts w:ascii="Arial" w:hAnsi="Arial"/>
                <w:sz w:val="18"/>
              </w:rPr>
            </w:pPr>
            <w:r>
              <w:rPr>
                <w:rFonts w:ascii="Arial" w:hAnsi="Arial"/>
                <w:sz w:val="18"/>
              </w:rPr>
              <w:t>01</w:t>
            </w:r>
          </w:p>
        </w:tc>
        <w:tc>
          <w:tcPr>
            <w:tcW w:w="717" w:type="dxa"/>
          </w:tcPr>
          <w:p w14:paraId="624582B4" w14:textId="7534240B" w:rsidR="0016029B" w:rsidRPr="0046266F" w:rsidRDefault="0016029B" w:rsidP="001F3FFC">
            <w:pPr>
              <w:keepNext/>
              <w:keepLines/>
              <w:spacing w:after="0"/>
              <w:jc w:val="center"/>
              <w:rPr>
                <w:rFonts w:ascii="Arial" w:hAnsi="Arial"/>
                <w:sz w:val="18"/>
              </w:rPr>
            </w:pPr>
            <w:r>
              <w:rPr>
                <w:rFonts w:ascii="Arial" w:hAnsi="Arial"/>
                <w:sz w:val="18"/>
              </w:rPr>
              <w:t>07</w:t>
            </w:r>
          </w:p>
        </w:tc>
        <w:tc>
          <w:tcPr>
            <w:tcW w:w="717" w:type="dxa"/>
          </w:tcPr>
          <w:p w14:paraId="1FB42E8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81</w:t>
            </w:r>
          </w:p>
        </w:tc>
        <w:tc>
          <w:tcPr>
            <w:tcW w:w="717" w:type="dxa"/>
          </w:tcPr>
          <w:p w14:paraId="5E68A8AF"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01C26A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0303AFC9" w14:textId="77777777" w:rsidR="0016029B" w:rsidRPr="0046266F" w:rsidRDefault="0016029B" w:rsidP="001F3FFC">
            <w:pPr>
              <w:keepNext/>
              <w:keepLines/>
              <w:spacing w:after="0"/>
              <w:jc w:val="center"/>
              <w:rPr>
                <w:rFonts w:ascii="Arial" w:hAnsi="Arial"/>
                <w:sz w:val="18"/>
              </w:rPr>
            </w:pPr>
            <w:r w:rsidRPr="0046266F">
              <w:rPr>
                <w:rFonts w:ascii="Arial" w:hAnsi="Arial"/>
                <w:sz w:val="18"/>
              </w:rPr>
              <w:t>…</w:t>
            </w:r>
          </w:p>
        </w:tc>
        <w:tc>
          <w:tcPr>
            <w:tcW w:w="717" w:type="dxa"/>
          </w:tcPr>
          <w:p w14:paraId="3F7B60B3"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r>
    </w:tbl>
    <w:p w14:paraId="09F21E1C" w14:textId="77777777" w:rsidR="0016029B" w:rsidRDefault="0016029B" w:rsidP="0016029B"/>
    <w:p w14:paraId="3D0D0E20" w14:textId="5F70EAF2" w:rsidR="0016029B" w:rsidRPr="0016029B" w:rsidRDefault="0016029B" w:rsidP="0016029B">
      <w:pPr>
        <w:pStyle w:val="Heading2"/>
      </w:pPr>
      <w:r w:rsidRPr="0016029B">
        <w:lastRenderedPageBreak/>
        <w:t>15.3</w:t>
      </w:r>
      <w:r w:rsidRPr="0016029B">
        <w:tab/>
        <w:t>Authentication procedure for 5G AKA over non-3GPP access via N3IWF</w:t>
      </w:r>
    </w:p>
    <w:p w14:paraId="38E3A97B" w14:textId="6C57B480"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15.3.1</w:t>
      </w:r>
      <w:r w:rsidRPr="0016029B">
        <w:rPr>
          <w:rFonts w:ascii="Arial" w:hAnsi="Arial"/>
          <w:sz w:val="28"/>
        </w:rPr>
        <w:tab/>
        <w:t>Authentication procedure for 5G AKA over non-3GPP access, Authentication is successful</w:t>
      </w:r>
    </w:p>
    <w:p w14:paraId="10E9B4F2" w14:textId="208FC71A"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15.3.1.1</w:t>
      </w:r>
      <w:r w:rsidRPr="0016029B">
        <w:rPr>
          <w:rFonts w:ascii="Arial" w:hAnsi="Arial"/>
          <w:sz w:val="24"/>
        </w:rPr>
        <w:tab/>
        <w:t>Definition and applicability</w:t>
      </w:r>
    </w:p>
    <w:p w14:paraId="70CF528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5C9EAC42" w14:textId="77777777" w:rsidR="0016029B" w:rsidRPr="0016029B" w:rsidRDefault="0016029B" w:rsidP="0016029B">
      <w:r w:rsidRPr="0016029B">
        <w:t>The Authentication server function (AUSF) shall handle authentication requests for both, 3GPP access and non-3GPP access.</w:t>
      </w:r>
    </w:p>
    <w:p w14:paraId="4E43534A"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07DF2CA1" w14:textId="77777777" w:rsidR="0016029B" w:rsidRPr="0016029B" w:rsidRDefault="0016029B" w:rsidP="0016029B">
      <w:r w:rsidRPr="0016029B">
        <w:t>A UE authenticated to 5G network via an untrusted non-3GPP access network uses a vendor-specific EAP method 'EAP-5G' between the UE and the N3IWF and is utilized for encapsulating NAS messages.</w:t>
      </w:r>
    </w:p>
    <w:p w14:paraId="17BFE1CD" w14:textId="77777777" w:rsidR="0016029B" w:rsidRPr="0016029B" w:rsidRDefault="0016029B" w:rsidP="0016029B">
      <w:r w:rsidRPr="0016029B">
        <w:t>K</w:t>
      </w:r>
      <w:r w:rsidRPr="0016029B">
        <w:rPr>
          <w:vertAlign w:val="subscript"/>
        </w:rPr>
        <w:t>N3IWF</w:t>
      </w:r>
      <w:r w:rsidRPr="0016029B">
        <w:t xml:space="preserve"> is a key derived by ME and AMF from K</w:t>
      </w:r>
      <w:r w:rsidRPr="0016029B">
        <w:rPr>
          <w:vertAlign w:val="subscript"/>
        </w:rPr>
        <w:t>AMF</w:t>
      </w:r>
      <w:r w:rsidRPr="0016029B">
        <w:t xml:space="preserve"> for the non-3GPP access. The N3IWF shall use K</w:t>
      </w:r>
      <w:r w:rsidRPr="0016029B">
        <w:rPr>
          <w:vertAlign w:val="subscript"/>
        </w:rPr>
        <w:t>N3IWF</w:t>
      </w:r>
      <w:r w:rsidRPr="0016029B">
        <w:t xml:space="preserve"> as the key MSK for IKEv2 between UE and N3IWF in the procedures for untrusted non-3GPP access. This key K</w:t>
      </w:r>
      <w:r w:rsidRPr="0016029B">
        <w:rPr>
          <w:vertAlign w:val="subscript"/>
        </w:rPr>
        <w:t>N3IWF</w:t>
      </w:r>
      <w:r w:rsidRPr="0016029B">
        <w:t xml:space="preserve"> and the IPsec SA cryptographic keys are taken into use with the establishment of IPsec Security Association</w:t>
      </w:r>
      <w:r w:rsidRPr="0016029B">
        <w:rPr>
          <w:rFonts w:hint="eastAsia"/>
          <w:lang w:eastAsia="zh-CN"/>
        </w:rPr>
        <w:t xml:space="preserve"> (</w:t>
      </w:r>
      <w:r w:rsidRPr="0016029B">
        <w:t>SA</w:t>
      </w:r>
      <w:r w:rsidRPr="0016029B">
        <w:rPr>
          <w:rFonts w:hint="eastAsia"/>
          <w:lang w:eastAsia="zh-CN"/>
        </w:rPr>
        <w:t>)</w:t>
      </w:r>
      <w:r w:rsidRPr="0016029B">
        <w:t xml:space="preserve"> between the UE and the N3IWF.</w:t>
      </w:r>
    </w:p>
    <w:p w14:paraId="374629A0" w14:textId="77777777" w:rsidR="0016029B" w:rsidRPr="0016029B" w:rsidRDefault="0016029B" w:rsidP="0016029B">
      <w:r w:rsidRPr="0016029B">
        <w:t>N3IWF sends an EAP-Success/EAP-5G to the UE to complete the EAP session and the IPsec SA is established between the UE and N3IWF by using the N3IWF key K</w:t>
      </w:r>
      <w:r w:rsidRPr="0016029B">
        <w:rPr>
          <w:vertAlign w:val="subscript"/>
        </w:rPr>
        <w:t>N3IWF</w:t>
      </w:r>
    </w:p>
    <w:p w14:paraId="19B7A2CA" w14:textId="77777777" w:rsidR="0016029B" w:rsidRPr="0016029B" w:rsidRDefault="0016029B" w:rsidP="0016029B">
      <w:r w:rsidRPr="0016029B">
        <w:t>The 5G NAS security context parameters from a full native 5G NAS security context shall be stored on the USIM if the corresponding file EF</w:t>
      </w:r>
      <w:r w:rsidRPr="0016029B">
        <w:rPr>
          <w:vertAlign w:val="subscript"/>
        </w:rPr>
        <w:t>5GSN3GPPNSC</w:t>
      </w:r>
      <w:r w:rsidRPr="0016029B">
        <w:t xml:space="preserve"> is present on the USIM as specified in 3GPP TS 31.102 [4]. If the corresponding file is not present on the USIM, this 5GMM parameters is stored in a non-volatile memory in the ME together with the SUPI from the USIM.</w:t>
      </w:r>
    </w:p>
    <w:p w14:paraId="34ECD3AF" w14:textId="77777777" w:rsidR="0016029B" w:rsidRPr="0016029B" w:rsidRDefault="0016029B" w:rsidP="0016029B">
      <w:r w:rsidRPr="0016029B">
        <w:t>The EF</w:t>
      </w:r>
      <w:r w:rsidRPr="0016029B">
        <w:rPr>
          <w:vertAlign w:val="subscript"/>
        </w:rPr>
        <w:t xml:space="preserve">5GSN3GPPNSC </w:t>
      </w:r>
      <w:r w:rsidRPr="0016029B">
        <w:t>contains the 5GS 3GPP access NAS security context as defined in 3GPP TS 24.501 [42], consisting of K</w:t>
      </w:r>
      <w:r w:rsidRPr="0016029B">
        <w:rPr>
          <w:vertAlign w:val="subscript"/>
        </w:rPr>
        <w:t>AMF</w:t>
      </w:r>
      <w:r w:rsidRPr="0016029B">
        <w:t xml:space="preserve"> with the associated key set identifier, the UE security capabilities, and the uplink and downlink NAS COUNT values. This file shall contain two records for handling multiple registrations.</w:t>
      </w:r>
    </w:p>
    <w:p w14:paraId="7C81B22B"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(separate keys for 3GPP access and non-3GPP access) that are generated on the ME using CK and IK as part of AKA procedures as described in TS 33.501[41]</w:t>
      </w:r>
    </w:p>
    <w:p w14:paraId="169D1469" w14:textId="1A7E0731"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15.3.1.2</w:t>
      </w:r>
      <w:r w:rsidRPr="0016029B">
        <w:rPr>
          <w:rFonts w:ascii="Arial" w:hAnsi="Arial"/>
          <w:sz w:val="24"/>
        </w:rPr>
        <w:tab/>
        <w:t>Conformance requirement</w:t>
      </w:r>
    </w:p>
    <w:p w14:paraId="2324AC21" w14:textId="77777777" w:rsidR="0016029B" w:rsidRPr="0016029B" w:rsidRDefault="0016029B" w:rsidP="0016029B">
      <w:pPr>
        <w:pStyle w:val="B1"/>
      </w:pPr>
      <w:r w:rsidRPr="0016029B">
        <w:t>1)</w:t>
      </w:r>
      <w:r w:rsidRPr="0016029B">
        <w:tab/>
        <w:t>The UE shall use vendor-specific EAP method 'EAP-5G' between the UE and the N3IWF and is utilized for encapsulating NAS messages</w:t>
      </w:r>
    </w:p>
    <w:p w14:paraId="50EC395E" w14:textId="77777777" w:rsidR="0016029B" w:rsidRPr="0016029B" w:rsidRDefault="0016029B" w:rsidP="0016029B">
      <w:pPr>
        <w:pStyle w:val="B1"/>
      </w:pPr>
      <w:r w:rsidRPr="0016029B">
        <w:t>2)</w:t>
      </w:r>
      <w:r w:rsidRPr="0016029B">
        <w:tab/>
        <w:t>The UE shall support the 5G AKA based primary authentication and key agreement procedure using IKE_AUTH exchange.</w:t>
      </w:r>
    </w:p>
    <w:p w14:paraId="11619AA7" w14:textId="77777777" w:rsidR="0016029B" w:rsidRPr="0016029B" w:rsidRDefault="0016029B" w:rsidP="0016029B">
      <w:pPr>
        <w:pStyle w:val="B1"/>
      </w:pPr>
      <w:r w:rsidRPr="0016029B">
        <w:t>3)</w:t>
      </w:r>
      <w:r w:rsidRPr="0016029B">
        <w:tab/>
        <w:t xml:space="preserve">The ME shall forward the RAND and AUTN received in </w:t>
      </w:r>
      <w:r w:rsidRPr="0016029B">
        <w:rPr>
          <w:i/>
        </w:rPr>
        <w:t xml:space="preserve">AUTHENTICATION REQUEST </w:t>
      </w:r>
      <w:r w:rsidRPr="0016029B">
        <w:t>message to the USIM.</w:t>
      </w:r>
    </w:p>
    <w:p w14:paraId="6876A16D" w14:textId="77777777" w:rsidR="0016029B" w:rsidRPr="0016029B" w:rsidRDefault="0016029B" w:rsidP="0016029B">
      <w:pPr>
        <w:pStyle w:val="B1"/>
      </w:pPr>
      <w:r w:rsidRPr="0016029B">
        <w:t>4)</w:t>
      </w:r>
      <w:r w:rsidRPr="0016029B">
        <w:tab/>
        <w:t xml:space="preserve">The ME shall compute RES* from RES according to Annex A.4 TS 33.501[41] and return it in </w:t>
      </w:r>
      <w:r w:rsidRPr="0016029B">
        <w:rPr>
          <w:i/>
        </w:rPr>
        <w:t>AUTHENTICATION RESPONSE</w:t>
      </w:r>
      <w:r w:rsidRPr="0016029B">
        <w:t xml:space="preserve"> message.</w:t>
      </w:r>
    </w:p>
    <w:p w14:paraId="2A1BCB9C" w14:textId="77777777" w:rsidR="0016029B" w:rsidRPr="0016029B" w:rsidRDefault="0016029B" w:rsidP="0016029B">
      <w:pPr>
        <w:pStyle w:val="B1"/>
      </w:pPr>
      <w:r w:rsidRPr="0016029B">
        <w:t>5)</w:t>
      </w:r>
      <w:r w:rsidRPr="0016029B">
        <w:tab/>
        <w:t>As a result of successful authentication procedure IPSec SA is established and, the 5G NAS security context parameters stored on the USIM (upon power down or DEREGISTARTION).</w:t>
      </w:r>
    </w:p>
    <w:p w14:paraId="075EE090" w14:textId="77777777" w:rsidR="0016029B" w:rsidRPr="0016029B" w:rsidRDefault="0016029B" w:rsidP="0016029B">
      <w:pPr>
        <w:pStyle w:val="B1"/>
      </w:pPr>
      <w:r w:rsidRPr="0016029B">
        <w:t>6)</w:t>
      </w:r>
      <w:r w:rsidRPr="0016029B">
        <w:tab/>
        <w:t>The ME shall store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 xml:space="preserve">for non-3GPP access </w:t>
      </w:r>
      <w:r w:rsidRPr="0016029B">
        <w:t>in EF</w:t>
      </w:r>
      <w:r w:rsidRPr="0016029B">
        <w:rPr>
          <w:vertAlign w:val="subscript"/>
        </w:rPr>
        <w:t>5GAUTHKEYS</w:t>
      </w:r>
      <w:r w:rsidRPr="0016029B">
        <w:t xml:space="preserve"> on the USIM.</w:t>
      </w:r>
    </w:p>
    <w:p w14:paraId="5DD9B353" w14:textId="77777777" w:rsidR="0016029B" w:rsidRPr="0016029B" w:rsidRDefault="0016029B" w:rsidP="0016029B">
      <w:pPr>
        <w:pStyle w:val="B1"/>
      </w:pPr>
      <w:r w:rsidRPr="0016029B">
        <w:t>Reference:</w:t>
      </w:r>
    </w:p>
    <w:p w14:paraId="03C16E24" w14:textId="77777777" w:rsidR="0016029B" w:rsidRPr="0016029B" w:rsidRDefault="0016029B" w:rsidP="0016029B">
      <w:pPr>
        <w:pStyle w:val="B1"/>
        <w:ind w:left="852"/>
      </w:pPr>
      <w:r w:rsidRPr="0016029B">
        <w:lastRenderedPageBreak/>
        <w:t>-</w:t>
      </w:r>
      <w:r w:rsidRPr="0016029B">
        <w:tab/>
        <w:t>TS 31.102 [4], clauses 4.4.11.3, 4.4.11.4 and 4.4.11.6;</w:t>
      </w:r>
    </w:p>
    <w:p w14:paraId="2EAB1FA4" w14:textId="7BB49219" w:rsidR="0016029B" w:rsidRPr="0016029B" w:rsidRDefault="0016029B" w:rsidP="0016029B">
      <w:pPr>
        <w:pStyle w:val="B1"/>
        <w:ind w:left="852"/>
      </w:pPr>
      <w:r w:rsidRPr="0016029B">
        <w:t>-</w:t>
      </w:r>
      <w:r w:rsidRPr="0016029B">
        <w:tab/>
        <w:t>TS 33.501 [41], clauses 6.1.1.3, 6.1.3.2, 7.2.1;</w:t>
      </w:r>
    </w:p>
    <w:p w14:paraId="75E991C5" w14:textId="77777777" w:rsidR="0016029B" w:rsidRPr="0016029B" w:rsidRDefault="0016029B" w:rsidP="0016029B">
      <w:pPr>
        <w:pStyle w:val="B1"/>
        <w:ind w:left="852"/>
      </w:pPr>
      <w:r w:rsidRPr="0016029B">
        <w:t>-</w:t>
      </w:r>
      <w:r w:rsidRPr="0016029B">
        <w:tab/>
        <w:t>TS 24.501 [42], clause 5.4.1.3 and Annex C.</w:t>
      </w:r>
    </w:p>
    <w:p w14:paraId="1C8A1F71" w14:textId="7C4831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15.3.1.3</w:t>
      </w:r>
      <w:r w:rsidRPr="0016029B">
        <w:rPr>
          <w:rFonts w:ascii="Arial" w:hAnsi="Arial"/>
          <w:sz w:val="24"/>
        </w:rPr>
        <w:tab/>
        <w:t>Test purpose</w:t>
      </w:r>
    </w:p>
    <w:p w14:paraId="79E4E2AD" w14:textId="77777777" w:rsidR="0016029B" w:rsidRPr="0016029B" w:rsidRDefault="0016029B" w:rsidP="0016029B">
      <w:pPr>
        <w:pStyle w:val="B1"/>
      </w:pPr>
      <w:r w:rsidRPr="0016029B">
        <w:t>1)</w:t>
      </w:r>
      <w:r w:rsidRPr="0016029B">
        <w:tab/>
        <w:t>To verify that ME starts 'EAP-5G' (EAP Response/5G-NAS) between the UE and the N3IWF and is utilized for encapsulating NAS messages.</w:t>
      </w:r>
    </w:p>
    <w:p w14:paraId="5CD902A1" w14:textId="77777777" w:rsidR="0016029B" w:rsidRPr="0016029B" w:rsidRDefault="0016029B" w:rsidP="0016029B">
      <w:pPr>
        <w:pStyle w:val="B1"/>
      </w:pPr>
      <w:r w:rsidRPr="0016029B">
        <w:t>2)</w:t>
      </w:r>
      <w:r w:rsidRPr="0016029B">
        <w:tab/>
        <w:t xml:space="preserve">To verify that the ME forwards the RAND and AUTN upon receiving 5G authentication challenge data within </w:t>
      </w:r>
      <w:r w:rsidRPr="0016029B">
        <w:rPr>
          <w:i/>
        </w:rPr>
        <w:t>AUTHENTICATION REQUEST</w:t>
      </w:r>
      <w:r w:rsidRPr="0016029B">
        <w:t xml:space="preserve"> message [EAP Request/5G-NAS/AKA Challenge] to the USIM.</w:t>
      </w:r>
    </w:p>
    <w:p w14:paraId="0C46B707"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[EAP Response/5G-NAS/AKA Challenge] contains the calculated RES* in response to </w:t>
      </w:r>
      <w:r w:rsidRPr="0016029B">
        <w:rPr>
          <w:i/>
        </w:rPr>
        <w:t>AUTHENTICATION REQUEST</w:t>
      </w:r>
      <w:r w:rsidRPr="0016029B">
        <w:t xml:space="preserve"> message.</w:t>
      </w:r>
    </w:p>
    <w:p w14:paraId="0FE84789" w14:textId="77777777" w:rsidR="0016029B" w:rsidRPr="0016029B" w:rsidRDefault="0016029B" w:rsidP="0016029B">
      <w:pPr>
        <w:pStyle w:val="B1"/>
      </w:pPr>
      <w:r w:rsidRPr="0016029B">
        <w:t>3)</w:t>
      </w:r>
      <w:r w:rsidRPr="0016029B">
        <w:tab/>
        <w:t xml:space="preserve">To verify that ME sends [EAP Response/5G-NAS/Security Mode Complete] and received EAP-Success from N3IWF to confirm IPSec SA is established. </w:t>
      </w:r>
    </w:p>
    <w:p w14:paraId="5D0D0AE4" w14:textId="77777777" w:rsidR="0016029B" w:rsidRPr="0016029B" w:rsidRDefault="0016029B" w:rsidP="0016029B">
      <w:pPr>
        <w:pStyle w:val="B1"/>
      </w:pPr>
      <w:r w:rsidRPr="0016029B">
        <w:t>4)</w:t>
      </w:r>
      <w:r w:rsidRPr="0016029B">
        <w:tab/>
        <w:t>To verify that the ME stores 5G NAS security context parameters when entering state 5GMM-DEREGISTERED, consisting of K</w:t>
      </w:r>
      <w:r w:rsidRPr="0016029B">
        <w:rPr>
          <w:vertAlign w:val="subscript"/>
        </w:rPr>
        <w:t>AMF</w:t>
      </w:r>
      <w:r w:rsidRPr="0016029B">
        <w:t xml:space="preserve"> with the associated key set identifier in EF</w:t>
      </w:r>
      <w:r w:rsidRPr="0016029B">
        <w:rPr>
          <w:vertAlign w:val="subscript"/>
        </w:rPr>
        <w:t>5GSN3GPPNSC</w:t>
      </w:r>
      <w:r w:rsidRPr="0016029B">
        <w:t xml:space="preserve"> on the USIM.</w:t>
      </w:r>
    </w:p>
    <w:p w14:paraId="5867A88A" w14:textId="77777777" w:rsidR="0016029B" w:rsidRPr="0016029B" w:rsidRDefault="0016029B" w:rsidP="0016029B">
      <w:pPr>
        <w:pStyle w:val="B1"/>
      </w:pPr>
      <w:r w:rsidRPr="0016029B">
        <w:t>5)</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for non-3GPP access</w:t>
      </w:r>
      <w:r w:rsidRPr="0016029B">
        <w:t xml:space="preserve"> in EF</w:t>
      </w:r>
      <w:r w:rsidRPr="0016029B">
        <w:rPr>
          <w:vertAlign w:val="subscript"/>
        </w:rPr>
        <w:t>5GAUTHKEYS</w:t>
      </w:r>
      <w:r w:rsidRPr="0016029B">
        <w:t xml:space="preserve"> on the USIM.</w:t>
      </w:r>
    </w:p>
    <w:p w14:paraId="1BB99C90" w14:textId="09C705E7" w:rsidR="0016029B" w:rsidRPr="0016029B" w:rsidRDefault="0016029B" w:rsidP="0016029B">
      <w:pPr>
        <w:pStyle w:val="Heading4"/>
      </w:pPr>
      <w:bookmarkStart w:id="3351" w:name="_Toc139881799"/>
      <w:r w:rsidRPr="0016029B">
        <w:t>15.3.1.4</w:t>
      </w:r>
      <w:r w:rsidRPr="0016029B">
        <w:tab/>
        <w:t>Method of test</w:t>
      </w:r>
      <w:bookmarkEnd w:id="3351"/>
    </w:p>
    <w:p w14:paraId="3AB7FF67" w14:textId="5B542B2F" w:rsidR="0016029B" w:rsidRPr="0016029B" w:rsidRDefault="0016029B" w:rsidP="0016029B">
      <w:pPr>
        <w:pStyle w:val="Heading5"/>
      </w:pPr>
      <w:bookmarkStart w:id="3352" w:name="_Toc139881800"/>
      <w:r w:rsidRPr="0016029B">
        <w:t>15.3.1.4.1</w:t>
      </w:r>
      <w:r w:rsidRPr="0016029B">
        <w:tab/>
        <w:t>Initial conditions</w:t>
      </w:r>
      <w:bookmarkEnd w:id="3352"/>
    </w:p>
    <w:p w14:paraId="3FCDEA02" w14:textId="77777777" w:rsidR="0016029B" w:rsidRPr="0016029B" w:rsidRDefault="0016029B" w:rsidP="0016029B">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the N3IWF are in the PLMN 246/081.</w:t>
      </w:r>
    </w:p>
    <w:p w14:paraId="59973587" w14:textId="77777777" w:rsidR="0016029B" w:rsidRPr="0016029B" w:rsidRDefault="0016029B" w:rsidP="0016029B">
      <w:pPr>
        <w:tabs>
          <w:tab w:val="left" w:pos="2835"/>
        </w:tabs>
        <w:ind w:left="284" w:hanging="284"/>
      </w:pPr>
      <w:r w:rsidRPr="0016029B">
        <w:t>The 5G-NR UICC</w:t>
      </w:r>
      <w:r w:rsidRPr="0016029B">
        <w:rPr>
          <w:lang w:val="en-US" w:eastAsia="fr-FR"/>
        </w:rPr>
        <w:t>– support of Rel-16 features</w:t>
      </w:r>
      <w:r w:rsidRPr="0016029B">
        <w:t xml:space="preserve"> as defied in clause 4.11 is used and the UICC is installed into the ME.</w:t>
      </w:r>
    </w:p>
    <w:p w14:paraId="18ED5DFA" w14:textId="578306B9" w:rsidR="0016029B" w:rsidRPr="0016029B" w:rsidRDefault="0016029B" w:rsidP="0016029B">
      <w:pPr>
        <w:pStyle w:val="Heading5"/>
      </w:pPr>
      <w:r w:rsidRPr="0016029B">
        <w:t>15.3.1.4.2</w:t>
      </w:r>
      <w:r w:rsidRPr="0016029B">
        <w:tab/>
        <w:t>Procedure</w:t>
      </w:r>
    </w:p>
    <w:p w14:paraId="653B02CE" w14:textId="77777777" w:rsidR="0016029B" w:rsidRPr="0016029B" w:rsidRDefault="0016029B" w:rsidP="0016029B">
      <w:pPr>
        <w:pStyle w:val="B1"/>
        <w:numPr>
          <w:ilvl w:val="0"/>
          <w:numId w:val="17"/>
        </w:numPr>
      </w:pPr>
      <w:r w:rsidRPr="0016029B">
        <w:t>Bring up WLAN AP Cell A</w:t>
      </w:r>
      <w:r w:rsidRPr="0016029B">
        <w:rPr>
          <w:vertAlign w:val="subscript"/>
        </w:rPr>
        <w:t>w</w:t>
      </w:r>
      <w:r w:rsidRPr="0016029B">
        <w:t xml:space="preserve"> and the UE is switched on.</w:t>
      </w:r>
    </w:p>
    <w:p w14:paraId="23E78183" w14:textId="77777777" w:rsidR="0016029B" w:rsidRPr="0016029B" w:rsidRDefault="0016029B" w:rsidP="0016029B">
      <w:pPr>
        <w:pStyle w:val="B1"/>
        <w:numPr>
          <w:ilvl w:val="0"/>
          <w:numId w:val="17"/>
        </w:numPr>
      </w:pPr>
      <w:r w:rsidRPr="0016029B">
        <w:t>UE connects to the untrusted non-3GPP access using the WLAN AP. UE associates with the WLAN AP and obtains the local IP address.</w:t>
      </w:r>
    </w:p>
    <w:p w14:paraId="03604EEB" w14:textId="77777777" w:rsidR="0016029B" w:rsidRPr="0016029B" w:rsidRDefault="0016029B" w:rsidP="0016029B">
      <w:pPr>
        <w:pStyle w:val="B1"/>
        <w:numPr>
          <w:ilvl w:val="0"/>
          <w:numId w:val="17"/>
        </w:numPr>
      </w:pPr>
      <w:r w:rsidRPr="0016029B">
        <w:t>UE selects the N3IWF and obtains its IP address.</w:t>
      </w:r>
    </w:p>
    <w:p w14:paraId="20C0360F" w14:textId="77777777" w:rsidR="0016029B" w:rsidRPr="0016029B" w:rsidRDefault="0016029B" w:rsidP="0016029B">
      <w:pPr>
        <w:pStyle w:val="B1"/>
        <w:numPr>
          <w:ilvl w:val="0"/>
          <w:numId w:val="17"/>
        </w:numPr>
      </w:pPr>
      <w:r w:rsidRPr="0016029B">
        <w:t>The UE establishes an IPsec tunnel as per the IKEv2 protocol as defined in TS 23.502 [xx] clause 4.12.2.2 figure 4.12.2.2-1.</w:t>
      </w:r>
    </w:p>
    <w:p w14:paraId="08E6A921" w14:textId="77777777" w:rsidR="0016029B" w:rsidRPr="0016029B" w:rsidRDefault="0016029B" w:rsidP="0016029B">
      <w:pPr>
        <w:pStyle w:val="B1"/>
        <w:numPr>
          <w:ilvl w:val="0"/>
          <w:numId w:val="17"/>
        </w:numPr>
      </w:pPr>
      <w:r w:rsidRPr="0016029B">
        <w:t>The NG-SS transmit EAP-Request/5G-Start.</w:t>
      </w:r>
    </w:p>
    <w:p w14:paraId="13F31C00" w14:textId="77777777" w:rsidR="0016029B" w:rsidRPr="0016029B" w:rsidRDefault="0016029B" w:rsidP="0016029B">
      <w:pPr>
        <w:pStyle w:val="B1"/>
        <w:numPr>
          <w:ilvl w:val="0"/>
          <w:numId w:val="17"/>
        </w:numPr>
      </w:pPr>
      <w:r w:rsidRPr="0016029B">
        <w:t>The UE transmits EAP-Response/5G-NAS with NAS PDU [REGISTRATION REQUEST] message.</w:t>
      </w:r>
    </w:p>
    <w:p w14:paraId="7085EAA3" w14:textId="77777777" w:rsidR="0016029B" w:rsidRPr="0016029B" w:rsidRDefault="0016029B" w:rsidP="0016029B">
      <w:pPr>
        <w:pStyle w:val="B1"/>
        <w:numPr>
          <w:ilvl w:val="0"/>
          <w:numId w:val="17"/>
        </w:numPr>
      </w:pPr>
      <w:r w:rsidRPr="0016029B">
        <w:t>The NG-SS transmits an EAP-Request/5G-NAS with NAS PDU [AUTHENTICATION REQUEST] message including EAP/5G AKA Challenge.</w:t>
      </w:r>
    </w:p>
    <w:p w14:paraId="5C8769B9" w14:textId="77777777" w:rsidR="0016029B" w:rsidRPr="0016029B" w:rsidRDefault="0016029B" w:rsidP="0016029B">
      <w:pPr>
        <w:pStyle w:val="B3"/>
        <w:ind w:left="852" w:firstLine="0"/>
      </w:pPr>
      <w:r w:rsidRPr="0016029B">
        <w:t>ngKSI:</w:t>
      </w:r>
    </w:p>
    <w:p w14:paraId="51EFB772" w14:textId="77777777" w:rsidR="0016029B" w:rsidRPr="0016029B" w:rsidRDefault="0016029B" w:rsidP="0016029B">
      <w:pPr>
        <w:pStyle w:val="B3"/>
        <w:ind w:left="1136" w:firstLine="0"/>
      </w:pPr>
      <w:r w:rsidRPr="0016029B">
        <w:t>NAS key set identifier:</w:t>
      </w:r>
      <w:r w:rsidRPr="0016029B">
        <w:tab/>
        <w:t>'000'</w:t>
      </w:r>
    </w:p>
    <w:p w14:paraId="745D7710" w14:textId="77777777" w:rsidR="0016029B" w:rsidRPr="0016029B" w:rsidRDefault="0016029B" w:rsidP="0016029B">
      <w:pPr>
        <w:pStyle w:val="B3"/>
        <w:ind w:left="1136" w:firstLine="0"/>
      </w:pPr>
      <w:r w:rsidRPr="0016029B">
        <w:t>TSC:</w:t>
      </w:r>
      <w:r w:rsidRPr="0016029B">
        <w:tab/>
      </w:r>
      <w:r w:rsidRPr="0016029B">
        <w:tab/>
      </w:r>
      <w:r w:rsidRPr="0016029B">
        <w:tab/>
      </w:r>
      <w:r w:rsidRPr="0016029B">
        <w:tab/>
      </w:r>
      <w:r w:rsidRPr="0016029B">
        <w:tab/>
      </w:r>
      <w:r w:rsidRPr="0016029B">
        <w:tab/>
        <w:t>'0'</w:t>
      </w:r>
    </w:p>
    <w:p w14:paraId="40AD9B2C" w14:textId="77777777" w:rsidR="0016029B" w:rsidRPr="0016029B" w:rsidRDefault="0016029B" w:rsidP="0016029B">
      <w:pPr>
        <w:pStyle w:val="B2"/>
        <w:ind w:left="852" w:firstLine="0"/>
      </w:pPr>
      <w:r w:rsidRPr="0016029B">
        <w:t>Authentication parameter RAND (5G authentication challenge):</w:t>
      </w:r>
      <w:r w:rsidRPr="0016029B">
        <w:tab/>
        <w:t>128 bits value</w:t>
      </w:r>
    </w:p>
    <w:p w14:paraId="5F26B249" w14:textId="77777777" w:rsidR="0016029B" w:rsidRPr="0016029B" w:rsidRDefault="0016029B" w:rsidP="0016029B">
      <w:pPr>
        <w:pStyle w:val="B2"/>
        <w:ind w:left="852" w:firstLine="0"/>
      </w:pPr>
      <w:r w:rsidRPr="0016029B">
        <w:t>Authentication parameter AUTN (5G Authentication challenge).</w:t>
      </w:r>
      <w:r w:rsidRPr="0016029B">
        <w:tab/>
        <w:t>128 bits value</w:t>
      </w:r>
    </w:p>
    <w:p w14:paraId="6A928969" w14:textId="77777777" w:rsidR="0016029B" w:rsidRPr="0016029B" w:rsidRDefault="0016029B" w:rsidP="0016029B">
      <w:pPr>
        <w:pStyle w:val="B1"/>
        <w:numPr>
          <w:ilvl w:val="0"/>
          <w:numId w:val="17"/>
        </w:numPr>
      </w:pPr>
      <w:r w:rsidRPr="0016029B">
        <w:t>Using the 5G authentication challenge data received in AUTHENTICATION REQUEST message the ME pass the RAND and AUTN to the USIM.</w:t>
      </w:r>
    </w:p>
    <w:p w14:paraId="12AE7AC2" w14:textId="77777777" w:rsidR="0016029B" w:rsidRPr="0016029B" w:rsidRDefault="0016029B" w:rsidP="0016029B">
      <w:pPr>
        <w:pStyle w:val="B1"/>
        <w:numPr>
          <w:ilvl w:val="0"/>
          <w:numId w:val="17"/>
        </w:numPr>
      </w:pPr>
      <w:r w:rsidRPr="0016029B">
        <w:lastRenderedPageBreak/>
        <w:t>The UE transmits an EAP-Response/5G-NAS [AUTHENTICATION RESPONSE] message including EAP/5G AKA Challenge with the response received from the USIM.</w:t>
      </w:r>
    </w:p>
    <w:p w14:paraId="4AA81062" w14:textId="77777777" w:rsidR="0016029B" w:rsidRPr="0016029B" w:rsidRDefault="0016029B" w:rsidP="0016029B">
      <w:pPr>
        <w:pStyle w:val="B1"/>
        <w:numPr>
          <w:ilvl w:val="0"/>
          <w:numId w:val="17"/>
        </w:numPr>
      </w:pPr>
      <w:r w:rsidRPr="0016029B">
        <w:t>Upon reception of AUTHENTICATION RESPONSE message from the UE, The NG-SS transmits an EAP-Request/5G-NAS with NAS PDU a [SECURITY MODE COMMAND] message including EAP-Success.</w:t>
      </w:r>
    </w:p>
    <w:p w14:paraId="2C896A60" w14:textId="77777777" w:rsidR="0016029B" w:rsidRPr="0016029B" w:rsidRDefault="0016029B" w:rsidP="0016029B">
      <w:pPr>
        <w:pStyle w:val="B1"/>
        <w:numPr>
          <w:ilvl w:val="0"/>
          <w:numId w:val="17"/>
        </w:numPr>
      </w:pPr>
      <w:r w:rsidRPr="0016029B">
        <w:t>The UE transmits EAP-Response/5G-NAS with NAS PDU [SECURITY MODE COMPLETE] message.</w:t>
      </w:r>
    </w:p>
    <w:p w14:paraId="2EC2B87F" w14:textId="77777777" w:rsidR="0016029B" w:rsidRPr="0016029B" w:rsidRDefault="0016029B" w:rsidP="0016029B">
      <w:pPr>
        <w:pStyle w:val="B1"/>
        <w:numPr>
          <w:ilvl w:val="0"/>
          <w:numId w:val="17"/>
        </w:numPr>
      </w:pPr>
      <w:r w:rsidRPr="0016029B">
        <w:t>The NG-SS transmits EAP-Success and the IPSec SA is established.</w:t>
      </w:r>
    </w:p>
    <w:p w14:paraId="7F2CAEE2" w14:textId="77777777" w:rsidR="0016029B" w:rsidRPr="0016029B" w:rsidRDefault="0016029B" w:rsidP="0016029B">
      <w:pPr>
        <w:pStyle w:val="B1"/>
        <w:numPr>
          <w:ilvl w:val="0"/>
          <w:numId w:val="17"/>
        </w:numPr>
      </w:pPr>
      <w:r w:rsidRPr="0016029B">
        <w:t>The NG-SS transmits a REGISTRATION ACCEPT message over IPSec SA.</w:t>
      </w:r>
    </w:p>
    <w:p w14:paraId="703E10A1" w14:textId="77777777" w:rsidR="0016029B" w:rsidRPr="0016029B" w:rsidRDefault="0016029B" w:rsidP="0016029B">
      <w:pPr>
        <w:pStyle w:val="B3"/>
        <w:ind w:left="852" w:firstLine="0"/>
      </w:pPr>
      <w:r w:rsidRPr="0016029B">
        <w:t>5G-GUTI:</w:t>
      </w:r>
      <w:r w:rsidRPr="0016029B">
        <w:tab/>
        <w:t>24408300010266436587</w:t>
      </w:r>
    </w:p>
    <w:p w14:paraId="1810EC7F" w14:textId="77777777" w:rsidR="0016029B" w:rsidRPr="0016029B" w:rsidRDefault="0016029B" w:rsidP="0016029B">
      <w:pPr>
        <w:pStyle w:val="B3"/>
        <w:ind w:left="852" w:firstLine="0"/>
      </w:pPr>
      <w:r w:rsidRPr="0016029B">
        <w:t>TAI:</w:t>
      </w:r>
      <w:r w:rsidRPr="0016029B">
        <w:tab/>
      </w:r>
      <w:r w:rsidRPr="0016029B">
        <w:tab/>
        <w:t>42 34 80 00 00 01</w:t>
      </w:r>
    </w:p>
    <w:p w14:paraId="5C4D8F4A" w14:textId="77777777" w:rsidR="0016029B" w:rsidRPr="0016029B" w:rsidRDefault="0016029B" w:rsidP="0016029B">
      <w:pPr>
        <w:pStyle w:val="B1"/>
        <w:numPr>
          <w:ilvl w:val="0"/>
          <w:numId w:val="17"/>
        </w:numPr>
      </w:pPr>
      <w:r w:rsidRPr="0016029B">
        <w:t>The UE transmits a REGISTRATION COMPLETE message over IPSec SA.</w:t>
      </w:r>
    </w:p>
    <w:p w14:paraId="267EEAD8" w14:textId="77777777" w:rsidR="0016029B" w:rsidRPr="0016029B" w:rsidRDefault="0016029B" w:rsidP="0016029B">
      <w:pPr>
        <w:pStyle w:val="B1"/>
        <w:numPr>
          <w:ilvl w:val="0"/>
          <w:numId w:val="17"/>
        </w:numPr>
      </w:pPr>
      <w:r w:rsidRPr="0016029B">
        <w:t>The UE is switched off or the UE's radio interface is switched off to perform the DEREGISTRATION procedure.</w:t>
      </w:r>
    </w:p>
    <w:p w14:paraId="6E041597" w14:textId="6DBD0F0F"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15.3.1.5</w:t>
      </w:r>
      <w:r w:rsidRPr="0016029B">
        <w:rPr>
          <w:rFonts w:ascii="Arial" w:hAnsi="Arial"/>
          <w:sz w:val="24"/>
        </w:rPr>
        <w:tab/>
        <w:t>Acceptance criteria</w:t>
      </w:r>
    </w:p>
    <w:p w14:paraId="2DBD39BE" w14:textId="77777777" w:rsidR="0016029B" w:rsidRPr="0016029B" w:rsidRDefault="0016029B" w:rsidP="0016029B">
      <w:pPr>
        <w:pStyle w:val="B1"/>
      </w:pPr>
      <w:r w:rsidRPr="0016029B">
        <w:t>1)</w:t>
      </w:r>
      <w:r w:rsidRPr="0016029B">
        <w:tab/>
        <w:t>After step a) the ME shall read EF</w:t>
      </w:r>
      <w:r w:rsidRPr="0016029B">
        <w:rPr>
          <w:vertAlign w:val="subscript"/>
        </w:rPr>
        <w:t>UST</w:t>
      </w:r>
      <w:r w:rsidRPr="0016029B">
        <w:t>, EF</w:t>
      </w:r>
      <w:r w:rsidRPr="0016029B">
        <w:rPr>
          <w:vertAlign w:val="subscript"/>
        </w:rPr>
        <w:t>5GSN3GPPNSC</w:t>
      </w:r>
      <w:r w:rsidRPr="0016029B">
        <w:t>, and EF</w:t>
      </w:r>
      <w:r w:rsidRPr="0016029B">
        <w:rPr>
          <w:vertAlign w:val="subscript"/>
        </w:rPr>
        <w:t>5GAUTHKEYS.</w:t>
      </w:r>
    </w:p>
    <w:p w14:paraId="4F5CF97A" w14:textId="77777777" w:rsidR="0016029B" w:rsidRPr="0016029B" w:rsidRDefault="0016029B" w:rsidP="0016029B">
      <w:pPr>
        <w:pStyle w:val="B1"/>
      </w:pPr>
      <w:r w:rsidRPr="0016029B">
        <w:t>2)</w:t>
      </w:r>
      <w:r w:rsidRPr="0016029B">
        <w:tab/>
        <w:t>During step f) the UE shall transmit EAP-Response/5G-NAS with NAS PDU [REGISTRATION REQUEST] message and the UE shall indicate within the REGISTRATION REQUEST for the NAS key set identifier that no key is available.</w:t>
      </w:r>
    </w:p>
    <w:p w14:paraId="3CDB93CA" w14:textId="77777777" w:rsidR="0016029B" w:rsidRPr="0016029B" w:rsidRDefault="0016029B" w:rsidP="0016029B">
      <w:pPr>
        <w:pStyle w:val="B1"/>
      </w:pPr>
      <w:r w:rsidRPr="0016029B">
        <w:t>3)</w:t>
      </w:r>
      <w:r w:rsidRPr="0016029B">
        <w:tab/>
        <w:t>In step h) the ME forwards the RAND and AUTN received in AUTHENTICATION REQUEST message to the USIM.</w:t>
      </w:r>
    </w:p>
    <w:p w14:paraId="4EC17763" w14:textId="77777777" w:rsidR="0016029B" w:rsidRPr="0016029B" w:rsidRDefault="0016029B" w:rsidP="0016029B">
      <w:pPr>
        <w:pStyle w:val="B1"/>
      </w:pPr>
      <w:r w:rsidRPr="0016029B">
        <w:t>4)</w:t>
      </w:r>
      <w:r w:rsidRPr="0016029B">
        <w:tab/>
        <w:t>During step i) the UE sends an AUTHENTICATION RESPONSE message contains:</w:t>
      </w:r>
    </w:p>
    <w:p w14:paraId="6F0DE3FC" w14:textId="77777777" w:rsidR="0016029B" w:rsidRPr="0016029B" w:rsidRDefault="0016029B" w:rsidP="0016029B">
      <w:pPr>
        <w:pStyle w:val="B3"/>
      </w:pPr>
      <w:r w:rsidRPr="0016029B">
        <w:t>Authentication response parameter:</w:t>
      </w:r>
      <w:r w:rsidRPr="0016029B">
        <w:tab/>
        <w:t>16 octets RES* value calculated according to 3GPP TS 24.501 [42]</w:t>
      </w:r>
    </w:p>
    <w:p w14:paraId="02F01E48" w14:textId="77777777" w:rsidR="0016029B" w:rsidRPr="0016029B" w:rsidRDefault="0016029B" w:rsidP="0016029B">
      <w:pPr>
        <w:pStyle w:val="B1"/>
      </w:pPr>
      <w:r w:rsidRPr="0016029B">
        <w:t>5)</w:t>
      </w:r>
      <w:r w:rsidRPr="0016029B">
        <w:tab/>
        <w:t>In step k) the UE shall send SECURITY MODE COMPLETE message.</w:t>
      </w:r>
    </w:p>
    <w:p w14:paraId="50C65AA4" w14:textId="305705F8" w:rsidR="0016029B" w:rsidRPr="0016029B" w:rsidRDefault="0016029B" w:rsidP="0016029B">
      <w:pPr>
        <w:pStyle w:val="B1"/>
      </w:pPr>
      <w:r w:rsidRPr="0016029B">
        <w:t>6)</w:t>
      </w:r>
      <w:r w:rsidRPr="0016029B">
        <w:tab/>
        <w:t>In step l) UE receives EAP-Success to confirm IPSec SA is established.</w:t>
      </w:r>
    </w:p>
    <w:p w14:paraId="64901F0B" w14:textId="77777777" w:rsidR="0016029B" w:rsidRPr="0016029B" w:rsidRDefault="0016029B" w:rsidP="0016029B">
      <w:pPr>
        <w:pStyle w:val="B1"/>
      </w:pPr>
      <w:r w:rsidRPr="0016029B">
        <w:t>7)</w:t>
      </w:r>
      <w:r w:rsidRPr="0016029B">
        <w:tab/>
        <w:t>After step m) the ME updates the EF</w:t>
      </w:r>
      <w:r w:rsidRPr="0016029B">
        <w:rPr>
          <w:vertAlign w:val="subscript"/>
        </w:rPr>
        <w:t>5GAUTHKEYS</w:t>
      </w:r>
      <w:r w:rsidRPr="0016029B">
        <w:t xml:space="preserve"> as shown below.</w:t>
      </w:r>
    </w:p>
    <w:p w14:paraId="0803D532"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16169DBB" w14:textId="77777777" w:rsidR="0016029B" w:rsidRPr="0016029B" w:rsidRDefault="0016029B" w:rsidP="0016029B">
      <w:pPr>
        <w:pStyle w:val="B1"/>
      </w:pPr>
      <w:r w:rsidRPr="0016029B">
        <w:t>Logically:</w:t>
      </w:r>
    </w:p>
    <w:p w14:paraId="7CADDC1B"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34E1FB75" w14:textId="158CC05E"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7D35CB">
        <w:tab/>
      </w:r>
      <w:r w:rsidRPr="007D35CB">
        <w:tab/>
      </w:r>
      <w:r w:rsidRPr="0016029B">
        <w:tab/>
        <w:t>32 bytes, all values set to 'FF'</w:t>
      </w:r>
    </w:p>
    <w:p w14:paraId="5C7896E3"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r>
      <w:r w:rsidRPr="0016029B">
        <w:tab/>
        <w:t>32 bytes,</w:t>
      </w:r>
      <w:r w:rsidRPr="0016029B">
        <w:rPr>
          <w:vertAlign w:val="subscript"/>
        </w:rPr>
        <w:t xml:space="preserve"> </w:t>
      </w:r>
      <w:r w:rsidRPr="0016029B">
        <w:t>value not checked</w:t>
      </w:r>
    </w:p>
    <w:p w14:paraId="19416513"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all values set to 'FF'</w:t>
      </w:r>
    </w:p>
    <w:p w14:paraId="7CCF3EE0" w14:textId="77777777" w:rsidR="0016029B" w:rsidRPr="0016029B" w:rsidRDefault="0016029B" w:rsidP="0016029B">
      <w:pPr>
        <w:pStyle w:val="B2"/>
      </w:pPr>
      <w:r w:rsidRPr="0016029B">
        <w:t>UE parameter update counter:</w:t>
      </w:r>
      <w:r w:rsidRPr="0016029B">
        <w:tab/>
        <w:t>2 bytes, all values set to 'FF'</w:t>
      </w:r>
    </w:p>
    <w:p w14:paraId="35AC0153" w14:textId="77777777" w:rsidR="0016029B" w:rsidRPr="0016029B" w:rsidRDefault="0016029B" w:rsidP="0016029B">
      <w:pPr>
        <w:pStyle w:val="B1"/>
        <w:keepNext/>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33E21287"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C3A4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5190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EDE5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34888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72DA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EAA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7386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3B4A5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FC8A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8554B0B"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02ED86AF"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6D549F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62798B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BEECB9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3058F3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752FFC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562B38E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5331E3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3BEEEF0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51773DF8" w14:textId="77777777" w:rsidTr="001F3FFC">
        <w:trPr>
          <w:trHeight w:val="20"/>
        </w:trPr>
        <w:tc>
          <w:tcPr>
            <w:tcW w:w="1115" w:type="dxa"/>
            <w:tcBorders>
              <w:top w:val="single" w:sz="4" w:space="0" w:color="auto"/>
              <w:left w:val="nil"/>
              <w:bottom w:val="nil"/>
              <w:right w:val="single" w:sz="4" w:space="0" w:color="auto"/>
            </w:tcBorders>
            <w:hideMark/>
          </w:tcPr>
          <w:p w14:paraId="5B2CBADD"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9904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F074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98B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179E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5E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1C2F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4112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5DC5B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4A684431" w14:textId="77777777" w:rsidTr="001F3FFC">
        <w:trPr>
          <w:trHeight w:val="20"/>
        </w:trPr>
        <w:tc>
          <w:tcPr>
            <w:tcW w:w="1115" w:type="dxa"/>
            <w:tcBorders>
              <w:top w:val="nil"/>
              <w:left w:val="nil"/>
              <w:bottom w:val="nil"/>
              <w:right w:val="single" w:sz="4" w:space="0" w:color="auto"/>
            </w:tcBorders>
            <w:hideMark/>
          </w:tcPr>
          <w:p w14:paraId="6691454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E1BD47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3CB2B5F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FCA65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85517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E93D6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89E2E3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275ED4C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C14F0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7524E06A" w14:textId="77777777" w:rsidTr="001F3FFC">
        <w:trPr>
          <w:gridAfter w:val="4"/>
          <w:wAfter w:w="3336" w:type="dxa"/>
          <w:trHeight w:val="20"/>
        </w:trPr>
        <w:tc>
          <w:tcPr>
            <w:tcW w:w="1115" w:type="dxa"/>
            <w:tcBorders>
              <w:top w:val="nil"/>
              <w:left w:val="nil"/>
              <w:bottom w:val="nil"/>
              <w:right w:val="single" w:sz="4" w:space="0" w:color="auto"/>
            </w:tcBorders>
          </w:tcPr>
          <w:p w14:paraId="1D0CEEC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146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9654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010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7689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25490822" w14:textId="77777777" w:rsidTr="001F3FFC">
        <w:trPr>
          <w:gridAfter w:val="4"/>
          <w:wAfter w:w="3336" w:type="dxa"/>
          <w:trHeight w:val="20"/>
        </w:trPr>
        <w:tc>
          <w:tcPr>
            <w:tcW w:w="1115" w:type="dxa"/>
            <w:tcBorders>
              <w:top w:val="nil"/>
              <w:left w:val="nil"/>
              <w:bottom w:val="nil"/>
              <w:right w:val="single" w:sz="4" w:space="0" w:color="auto"/>
            </w:tcBorders>
          </w:tcPr>
          <w:p w14:paraId="22C248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1255088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335F3C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7D5B1A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4C0CE2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7DC9BA0B" w14:textId="77777777" w:rsidR="0016029B" w:rsidRPr="0016029B" w:rsidRDefault="0016029B" w:rsidP="0016029B">
      <w:pPr>
        <w:pStyle w:val="B1"/>
      </w:pPr>
    </w:p>
    <w:p w14:paraId="3EF332F4" w14:textId="77777777" w:rsidR="0016029B" w:rsidRPr="0016029B" w:rsidRDefault="0016029B" w:rsidP="0016029B">
      <w:pPr>
        <w:pStyle w:val="B1"/>
      </w:pPr>
      <w:r w:rsidRPr="0016029B">
        <w:t>7)</w:t>
      </w:r>
      <w:r w:rsidRPr="0016029B">
        <w:tab/>
        <w:t>After step o) the ME updates EF</w:t>
      </w:r>
      <w:r w:rsidRPr="0016029B">
        <w:rPr>
          <w:vertAlign w:val="subscript"/>
        </w:rPr>
        <w:t>5GSN3GPPNSC</w:t>
      </w:r>
      <w:r w:rsidRPr="0016029B">
        <w:t xml:space="preserve"> as shown below.</w:t>
      </w:r>
    </w:p>
    <w:p w14:paraId="12F69754" w14:textId="77777777" w:rsidR="0016029B" w:rsidRPr="0016029B" w:rsidRDefault="0016029B" w:rsidP="0016029B">
      <w:pPr>
        <w:keepNext/>
        <w:spacing w:after="120"/>
        <w:rPr>
          <w:b/>
        </w:rPr>
      </w:pPr>
      <w:r w:rsidRPr="0016029B">
        <w:rPr>
          <w:b/>
        </w:rPr>
        <w:lastRenderedPageBreak/>
        <w:t>EF</w:t>
      </w:r>
      <w:r w:rsidRPr="0016029B">
        <w:rPr>
          <w:b/>
          <w:vertAlign w:val="subscript"/>
        </w:rPr>
        <w:t>5GSN3GPPNSC</w:t>
      </w:r>
      <w:r w:rsidRPr="0016029B">
        <w:rPr>
          <w:b/>
        </w:rPr>
        <w:t xml:space="preserve"> (5GS non-3GPP Access NAS Security Context)</w:t>
      </w:r>
    </w:p>
    <w:p w14:paraId="19183F72" w14:textId="77777777" w:rsidR="0016029B" w:rsidRPr="0016029B" w:rsidRDefault="0016029B" w:rsidP="0016029B">
      <w:pPr>
        <w:pStyle w:val="B1"/>
        <w:keepNext/>
      </w:pPr>
      <w:r w:rsidRPr="0016029B">
        <w:t>Logically:</w:t>
      </w:r>
    </w:p>
    <w:p w14:paraId="5246A84B" w14:textId="77777777" w:rsidR="0016029B" w:rsidRPr="0016029B" w:rsidRDefault="0016029B" w:rsidP="0016029B">
      <w:pPr>
        <w:pStyle w:val="B2"/>
      </w:pPr>
      <w:r w:rsidRPr="0016029B">
        <w:t>5GS NAS Security Context first record:</w:t>
      </w:r>
    </w:p>
    <w:p w14:paraId="7BB321B4"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2220FC2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6675AD65"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4B89DDFF"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3166578"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0D3F5A4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2780E2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6D901B76" w14:textId="77777777" w:rsidTr="001F3FFC">
        <w:tc>
          <w:tcPr>
            <w:tcW w:w="959" w:type="dxa"/>
            <w:shd w:val="clear" w:color="auto" w:fill="F2F2F2" w:themeFill="background1" w:themeFillShade="F2"/>
          </w:tcPr>
          <w:p w14:paraId="62C4826B"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CC28A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E3F4F3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3DCF3A6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1FFCB6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5D2ABCF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4B9FBF9F"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4A870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3A47191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549B1CB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DAA692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A95F1A3" w14:textId="77777777" w:rsidTr="001F3FFC">
        <w:tc>
          <w:tcPr>
            <w:tcW w:w="959" w:type="dxa"/>
          </w:tcPr>
          <w:p w14:paraId="4C7A5D1A"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D52833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317FB2F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0B0252A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3289F3C"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871BC3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3E4DF70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500A7CD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3D633D6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336C22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06C40F9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5563CA63" w14:textId="77777777" w:rsidR="0016029B" w:rsidRPr="0016029B" w:rsidRDefault="0016029B" w:rsidP="0016029B">
      <w:pPr>
        <w:pStyle w:val="B1"/>
      </w:pPr>
    </w:p>
    <w:p w14:paraId="70581F70" w14:textId="77777777" w:rsidR="0016029B" w:rsidRPr="0016029B" w:rsidRDefault="0016029B" w:rsidP="0016029B">
      <w:pPr>
        <w:pStyle w:val="B2"/>
      </w:pPr>
      <w:r w:rsidRPr="0016029B">
        <w:t>5GS NAS Security Context second record:</w:t>
      </w:r>
    </w:p>
    <w:p w14:paraId="7FBB05F8" w14:textId="53BC99FF"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44E0E5B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rPr>
          <w:vertAlign w:val="subscript"/>
        </w:rPr>
        <w:tab/>
      </w:r>
      <w:r w:rsidRPr="0016029B">
        <w:t>invalid</w:t>
      </w:r>
    </w:p>
    <w:p w14:paraId="02D9899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80B6E7"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5AF5B3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EF728AF"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0AE074FB"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5FF46586"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8700CB8" w14:textId="77777777" w:rsidTr="001F3FFC">
        <w:tc>
          <w:tcPr>
            <w:tcW w:w="959" w:type="dxa"/>
            <w:shd w:val="clear" w:color="auto" w:fill="F2F2F2" w:themeFill="background1" w:themeFillShade="F2"/>
          </w:tcPr>
          <w:p w14:paraId="3DE7A331"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7A6C5CA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2A2B41F2"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588D9B4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B8B061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F75F155"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5AB81435"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2EC1649"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161FD0FA"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DA0D43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7DFA5A88" w14:textId="77777777" w:rsidR="0016029B" w:rsidRPr="0016029B" w:rsidRDefault="0016029B" w:rsidP="001F3FFC">
            <w:pPr>
              <w:pStyle w:val="TAC"/>
              <w:rPr>
                <w:b/>
              </w:rPr>
            </w:pPr>
            <w:r w:rsidRPr="0016029B">
              <w:rPr>
                <w:b/>
              </w:rPr>
              <w:t>Bx</w:t>
            </w:r>
          </w:p>
        </w:tc>
      </w:tr>
      <w:tr w:rsidR="0016029B" w:rsidRPr="0016029B" w14:paraId="49351A30" w14:textId="77777777" w:rsidTr="001F3FFC">
        <w:tc>
          <w:tcPr>
            <w:tcW w:w="959" w:type="dxa"/>
          </w:tcPr>
          <w:p w14:paraId="4DA4A55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Hex</w:t>
            </w:r>
          </w:p>
        </w:tc>
        <w:tc>
          <w:tcPr>
            <w:tcW w:w="717" w:type="dxa"/>
          </w:tcPr>
          <w:p w14:paraId="4066F04A" w14:textId="77777777" w:rsidR="0016029B" w:rsidRPr="0016029B" w:rsidRDefault="0016029B" w:rsidP="001F3FFC">
            <w:pPr>
              <w:pStyle w:val="TAC"/>
            </w:pPr>
            <w:r w:rsidRPr="0016029B">
              <w:t>A0</w:t>
            </w:r>
          </w:p>
        </w:tc>
        <w:tc>
          <w:tcPr>
            <w:tcW w:w="717" w:type="dxa"/>
          </w:tcPr>
          <w:p w14:paraId="481D14E2" w14:textId="77777777" w:rsidR="0016029B" w:rsidRPr="0016029B" w:rsidRDefault="0016029B" w:rsidP="001F3FFC">
            <w:pPr>
              <w:pStyle w:val="TAC"/>
            </w:pPr>
            <w:r w:rsidRPr="0016029B">
              <w:t>xx</w:t>
            </w:r>
          </w:p>
        </w:tc>
        <w:tc>
          <w:tcPr>
            <w:tcW w:w="717" w:type="dxa"/>
          </w:tcPr>
          <w:p w14:paraId="1EB6FF51" w14:textId="77777777" w:rsidR="0016029B" w:rsidRPr="0016029B" w:rsidRDefault="0016029B" w:rsidP="001F3FFC">
            <w:pPr>
              <w:pStyle w:val="TAC"/>
            </w:pPr>
            <w:r w:rsidRPr="0016029B">
              <w:t>80</w:t>
            </w:r>
          </w:p>
        </w:tc>
        <w:tc>
          <w:tcPr>
            <w:tcW w:w="717" w:type="dxa"/>
          </w:tcPr>
          <w:p w14:paraId="6D6D7867" w14:textId="77777777" w:rsidR="0016029B" w:rsidRPr="0016029B" w:rsidRDefault="0016029B" w:rsidP="001F3FFC">
            <w:pPr>
              <w:pStyle w:val="TAC"/>
            </w:pPr>
            <w:r w:rsidRPr="0016029B">
              <w:t>07</w:t>
            </w:r>
          </w:p>
        </w:tc>
        <w:tc>
          <w:tcPr>
            <w:tcW w:w="717" w:type="dxa"/>
          </w:tcPr>
          <w:p w14:paraId="1BB0E72E" w14:textId="77777777" w:rsidR="0016029B" w:rsidRPr="0016029B" w:rsidRDefault="0016029B" w:rsidP="001F3FFC">
            <w:pPr>
              <w:pStyle w:val="TAC"/>
            </w:pPr>
            <w:r w:rsidRPr="0016029B">
              <w:t>00</w:t>
            </w:r>
          </w:p>
        </w:tc>
        <w:tc>
          <w:tcPr>
            <w:tcW w:w="717" w:type="dxa"/>
          </w:tcPr>
          <w:p w14:paraId="6CA18894" w14:textId="77777777" w:rsidR="0016029B" w:rsidRPr="0016029B" w:rsidRDefault="0016029B" w:rsidP="001F3FFC">
            <w:pPr>
              <w:pStyle w:val="TAC"/>
            </w:pPr>
            <w:r w:rsidRPr="0016029B">
              <w:t>81</w:t>
            </w:r>
          </w:p>
        </w:tc>
        <w:tc>
          <w:tcPr>
            <w:tcW w:w="717" w:type="dxa"/>
          </w:tcPr>
          <w:p w14:paraId="0C0190CD" w14:textId="77777777" w:rsidR="0016029B" w:rsidRPr="0016029B" w:rsidRDefault="0016029B" w:rsidP="001F3FFC">
            <w:pPr>
              <w:pStyle w:val="TAC"/>
            </w:pPr>
            <w:r w:rsidRPr="0016029B">
              <w:t>FF</w:t>
            </w:r>
          </w:p>
        </w:tc>
        <w:tc>
          <w:tcPr>
            <w:tcW w:w="717" w:type="dxa"/>
          </w:tcPr>
          <w:p w14:paraId="331CC5D7" w14:textId="77777777" w:rsidR="0016029B" w:rsidRPr="0016029B" w:rsidRDefault="0016029B" w:rsidP="001F3FFC">
            <w:pPr>
              <w:pStyle w:val="TAC"/>
            </w:pPr>
            <w:r w:rsidRPr="0016029B">
              <w:t>FF</w:t>
            </w:r>
          </w:p>
        </w:tc>
        <w:tc>
          <w:tcPr>
            <w:tcW w:w="717" w:type="dxa"/>
          </w:tcPr>
          <w:p w14:paraId="71DE99E0" w14:textId="77777777" w:rsidR="0016029B" w:rsidRPr="0016029B" w:rsidRDefault="0016029B" w:rsidP="001F3FFC">
            <w:pPr>
              <w:pStyle w:val="TAC"/>
            </w:pPr>
            <w:r w:rsidRPr="0016029B">
              <w:t>…</w:t>
            </w:r>
          </w:p>
        </w:tc>
        <w:tc>
          <w:tcPr>
            <w:tcW w:w="717" w:type="dxa"/>
          </w:tcPr>
          <w:p w14:paraId="03C21F3D" w14:textId="77777777" w:rsidR="0016029B" w:rsidRPr="0016029B" w:rsidRDefault="0016029B" w:rsidP="001F3FFC">
            <w:pPr>
              <w:pStyle w:val="TAC"/>
            </w:pPr>
            <w:r w:rsidRPr="0016029B">
              <w:t>FF</w:t>
            </w:r>
          </w:p>
        </w:tc>
      </w:tr>
    </w:tbl>
    <w:p w14:paraId="153A71AA" w14:textId="77777777" w:rsidR="0016029B" w:rsidRPr="0016029B" w:rsidRDefault="0016029B" w:rsidP="0016029B">
      <w:pPr>
        <w:jc w:val="center"/>
      </w:pPr>
    </w:p>
    <w:p w14:paraId="7E275282" w14:textId="77777777" w:rsidR="0016029B" w:rsidRPr="0016029B" w:rsidRDefault="0016029B" w:rsidP="0016029B">
      <w:pPr>
        <w:jc w:val="center"/>
        <w:rPr>
          <w:color w:val="00B0F0"/>
        </w:rPr>
      </w:pPr>
      <w:r w:rsidRPr="0016029B">
        <w:rPr>
          <w:color w:val="00B0F0"/>
        </w:rPr>
        <w:t>**** Next Change ****</w:t>
      </w:r>
    </w:p>
    <w:p w14:paraId="45953791" w14:textId="1E79E5DA" w:rsidR="0016029B" w:rsidRPr="0016029B" w:rsidRDefault="0016029B" w:rsidP="0016029B">
      <w:pPr>
        <w:pStyle w:val="Heading2"/>
      </w:pPr>
      <w:r w:rsidRPr="0016029B">
        <w:lastRenderedPageBreak/>
        <w:t>15.4</w:t>
      </w:r>
      <w:r w:rsidRPr="0016029B">
        <w:tab/>
        <w:t>5G AKA Authentication procedure for Multiple registration over 3GPP access and non-3GPP access</w:t>
      </w:r>
    </w:p>
    <w:p w14:paraId="088196B6" w14:textId="00D3C333"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15.4.1</w:t>
      </w:r>
      <w:r w:rsidRPr="0016029B">
        <w:rPr>
          <w:rFonts w:ascii="Arial" w:hAnsi="Arial"/>
          <w:sz w:val="28"/>
        </w:rPr>
        <w:tab/>
        <w:t>5G AKA Authentication is successful in the same PLMN over 3GPP access and non-3GPP access</w:t>
      </w:r>
    </w:p>
    <w:p w14:paraId="6E7F8035" w14:textId="6F8E389D"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15.4.1.1</w:t>
      </w:r>
      <w:r w:rsidRPr="0016029B">
        <w:rPr>
          <w:rFonts w:ascii="Arial" w:hAnsi="Arial"/>
          <w:sz w:val="24"/>
        </w:rPr>
        <w:tab/>
        <w:t>Definition and applicability</w:t>
      </w:r>
    </w:p>
    <w:p w14:paraId="2C666505"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6F3E3CB7" w14:textId="77777777" w:rsidR="0016029B" w:rsidRPr="0016029B" w:rsidRDefault="0016029B" w:rsidP="0016029B">
      <w:r w:rsidRPr="0016029B">
        <w:t>The Authentication server function (AUSF) shall handle authentication requests for both, 3GPP access and non-3GPP access.</w:t>
      </w:r>
    </w:p>
    <w:p w14:paraId="41AC38C2"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070A431F"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2FBDAB2B"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1A5C5F3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64BDD5F0" w14:textId="77777777" w:rsidR="0016029B" w:rsidRPr="0016029B" w:rsidRDefault="0016029B" w:rsidP="0016029B">
      <w:pPr>
        <w:pStyle w:val="B1"/>
        <w:ind w:left="0" w:firstLine="0"/>
        <w:rPr>
          <w:lang w:val="en-US"/>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when the UE activates the new 5G security context for the same PLMN and access.</w:t>
      </w:r>
    </w:p>
    <w:p w14:paraId="61C535EC"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65B2817D" w14:textId="3EE8D59E"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15.4.1.2</w:t>
      </w:r>
      <w:r w:rsidRPr="0016029B">
        <w:rPr>
          <w:rFonts w:ascii="Arial" w:hAnsi="Arial"/>
          <w:sz w:val="24"/>
        </w:rPr>
        <w:tab/>
        <w:t>Conformance requirement</w:t>
      </w:r>
    </w:p>
    <w:p w14:paraId="0C1E81B0" w14:textId="77777777" w:rsidR="0016029B" w:rsidRPr="0016029B" w:rsidRDefault="0016029B" w:rsidP="0016029B">
      <w:pPr>
        <w:pStyle w:val="B1"/>
        <w:ind w:left="0" w:firstLine="0"/>
      </w:pPr>
      <w:r w:rsidRPr="0016029B">
        <w:t>For 3GPP Access:</w:t>
      </w:r>
    </w:p>
    <w:p w14:paraId="0961F849" w14:textId="77777777" w:rsidR="0016029B" w:rsidRPr="0016029B" w:rsidRDefault="0016029B" w:rsidP="0016029B">
      <w:pPr>
        <w:pStyle w:val="B1"/>
        <w:numPr>
          <w:ilvl w:val="0"/>
          <w:numId w:val="20"/>
        </w:numPr>
      </w:pPr>
      <w:r w:rsidRPr="0016029B">
        <w:t>The UE shall support the 5G AKA based primary authentication and key agreement procedure.</w:t>
      </w:r>
    </w:p>
    <w:p w14:paraId="0E7EB69B" w14:textId="77777777" w:rsidR="0016029B" w:rsidRPr="0016029B" w:rsidRDefault="0016029B" w:rsidP="0016029B">
      <w:pPr>
        <w:pStyle w:val="B1"/>
        <w:numPr>
          <w:ilvl w:val="0"/>
          <w:numId w:val="20"/>
        </w:numPr>
      </w:pPr>
      <w:r w:rsidRPr="0016029B">
        <w:t xml:space="preserve">The ME shall forward the RAND and AUTN received in </w:t>
      </w:r>
      <w:r w:rsidRPr="0016029B">
        <w:rPr>
          <w:i/>
        </w:rPr>
        <w:t xml:space="preserve">AUTHENTICATION REQUEST </w:t>
      </w:r>
      <w:r w:rsidRPr="0016029B">
        <w:t>message to the USIM.</w:t>
      </w:r>
    </w:p>
    <w:p w14:paraId="34A24821" w14:textId="77777777" w:rsidR="007D35CB" w:rsidRDefault="0016029B" w:rsidP="0016029B">
      <w:pPr>
        <w:keepNext/>
        <w:keepLines/>
        <w:spacing w:before="120"/>
        <w:ind w:left="1418" w:hanging="1418"/>
        <w:outlineLvl w:val="3"/>
      </w:pPr>
      <w:r w:rsidRPr="0016029B">
        <w:t>The ME shall compute RES* from RES according to TS 33.501[41]</w:t>
      </w:r>
    </w:p>
    <w:p w14:paraId="2DA55E6A" w14:textId="3C0F5E52"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15.4.1.3</w:t>
      </w:r>
      <w:r w:rsidRPr="0016029B">
        <w:rPr>
          <w:rFonts w:ascii="Arial" w:hAnsi="Arial"/>
          <w:sz w:val="24"/>
        </w:rPr>
        <w:tab/>
        <w:t>Test purpose</w:t>
      </w:r>
    </w:p>
    <w:p w14:paraId="3C23D6F5" w14:textId="77777777" w:rsidR="0016029B" w:rsidRPr="0016029B" w:rsidRDefault="0016029B" w:rsidP="0016029B">
      <w:pPr>
        <w:pStyle w:val="B1"/>
        <w:ind w:left="0" w:firstLine="0"/>
      </w:pPr>
      <w:r w:rsidRPr="0016029B">
        <w:t>For 3GPP access:</w:t>
      </w:r>
    </w:p>
    <w:p w14:paraId="45FA55A9" w14:textId="77777777" w:rsidR="0016029B" w:rsidRPr="0016029B" w:rsidRDefault="0016029B" w:rsidP="0016029B">
      <w:pPr>
        <w:pStyle w:val="B1"/>
      </w:pPr>
      <w:r w:rsidRPr="0016029B">
        <w:t>1)</w:t>
      </w:r>
      <w:r w:rsidRPr="0016029B">
        <w:tab/>
        <w:t xml:space="preserve">To verify that the ME forwards the RAND and AUTN received in 5G authentication challenge data within </w:t>
      </w:r>
      <w:r w:rsidRPr="0016029B">
        <w:rPr>
          <w:i/>
        </w:rPr>
        <w:t>AUTHENTICATION REQUEST</w:t>
      </w:r>
      <w:r w:rsidRPr="0016029B">
        <w:t xml:space="preserve"> message to the USIM.</w:t>
      </w:r>
    </w:p>
    <w:p w14:paraId="2FB51A60" w14:textId="77777777" w:rsidR="0016029B" w:rsidRPr="0016029B" w:rsidRDefault="0016029B" w:rsidP="0016029B">
      <w:pPr>
        <w:pStyle w:val="B1"/>
      </w:pPr>
      <w:r w:rsidRPr="0016029B">
        <w:lastRenderedPageBreak/>
        <w:t>2)</w:t>
      </w:r>
      <w:r w:rsidRPr="0016029B">
        <w:ta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1C19084" w14:textId="50B5F9BF" w:rsidR="0016029B" w:rsidRPr="0016029B" w:rsidRDefault="0016029B" w:rsidP="0016029B">
      <w:pPr>
        <w:pStyle w:val="B1"/>
      </w:pPr>
      <w:r w:rsidRPr="0016029B">
        <w:t>3)</w:t>
      </w:r>
      <w:r w:rsidRPr="0016029B">
        <w:ta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09D20846" w14:textId="77777777" w:rsidR="0016029B" w:rsidRPr="0016029B" w:rsidRDefault="0016029B" w:rsidP="0016029B">
      <w:pPr>
        <w:pStyle w:val="B1"/>
      </w:pPr>
      <w:r w:rsidRPr="0016029B">
        <w:t>4)</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5994239E" w14:textId="77777777" w:rsidR="0016029B" w:rsidRPr="0016029B" w:rsidRDefault="0016029B" w:rsidP="0016029B">
      <w:pPr>
        <w:pStyle w:val="B1"/>
        <w:ind w:left="0" w:firstLine="0"/>
      </w:pPr>
      <w:r w:rsidRPr="0016029B">
        <w:t>For non-3GPP access:</w:t>
      </w:r>
    </w:p>
    <w:p w14:paraId="23275B76" w14:textId="77777777" w:rsidR="0016029B" w:rsidRPr="0016029B" w:rsidRDefault="0016029B" w:rsidP="0016029B">
      <w:pPr>
        <w:pStyle w:val="B1"/>
        <w:numPr>
          <w:ilvl w:val="0"/>
          <w:numId w:val="23"/>
        </w:numPr>
      </w:pPr>
      <w:r w:rsidRPr="0016029B">
        <w:t>To verify that ME starts 'EAP-5G' (EAP Response/5G-NAS) between the UE and the N3IWF and is utilized for encapsulating NAS messages.</w:t>
      </w:r>
    </w:p>
    <w:p w14:paraId="37EC8965" w14:textId="77777777" w:rsidR="0016029B" w:rsidRPr="0016029B" w:rsidRDefault="0016029B" w:rsidP="0016029B">
      <w:pPr>
        <w:pStyle w:val="B1"/>
        <w:numPr>
          <w:ilvl w:val="0"/>
          <w:numId w:val="23"/>
        </w:numPr>
      </w:pPr>
      <w:r w:rsidRPr="0016029B">
        <w:t>To verify that ME transmits EAP-Response/5G-NAS with NAS PDU [REGISTRATION REQUEST] message protected, and integrity is verified successfully.</w:t>
      </w:r>
    </w:p>
    <w:p w14:paraId="085FC521" w14:textId="77777777" w:rsidR="0016029B" w:rsidRPr="0016029B" w:rsidRDefault="0016029B" w:rsidP="0016029B">
      <w:pPr>
        <w:pStyle w:val="B1"/>
        <w:numPr>
          <w:ilvl w:val="0"/>
          <w:numId w:val="23"/>
        </w:numPr>
      </w:pPr>
      <w:r w:rsidRPr="0016029B">
        <w:t xml:space="preserve">To verify that ME receives EAP-Success from N3IWF and IPSec SA is established. </w:t>
      </w:r>
    </w:p>
    <w:p w14:paraId="5D1A49DE" w14:textId="77777777" w:rsidR="0016029B" w:rsidRPr="0016029B" w:rsidRDefault="0016029B" w:rsidP="0016029B">
      <w:pPr>
        <w:pStyle w:val="B1"/>
        <w:numPr>
          <w:ilvl w:val="0"/>
          <w:numId w:val="23"/>
        </w:numPr>
      </w:pPr>
      <w:r w:rsidRPr="0016029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5GSN3GPPNSC</w:t>
      </w:r>
      <w:r w:rsidRPr="0016029B">
        <w:t xml:space="preserve"> on the USIM.</w:t>
      </w:r>
    </w:p>
    <w:p w14:paraId="5490C368" w14:textId="77777777" w:rsidR="0016029B" w:rsidRPr="0016029B" w:rsidRDefault="0016029B" w:rsidP="0016029B">
      <w:pPr>
        <w:pStyle w:val="B1"/>
        <w:numPr>
          <w:ilvl w:val="0"/>
          <w:numId w:val="23"/>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50A54CFD" w14:textId="024A3E9F" w:rsidR="0016029B" w:rsidRPr="0016029B" w:rsidRDefault="0016029B" w:rsidP="0016029B">
      <w:pPr>
        <w:pStyle w:val="Heading4"/>
      </w:pPr>
      <w:r w:rsidRPr="0016029B">
        <w:t>15.4.1.4</w:t>
      </w:r>
      <w:r w:rsidRPr="0016029B">
        <w:tab/>
        <w:t>Method of test</w:t>
      </w:r>
    </w:p>
    <w:p w14:paraId="70876870" w14:textId="40591BA3" w:rsidR="0016029B" w:rsidRPr="0016029B" w:rsidRDefault="0016029B" w:rsidP="0016029B">
      <w:pPr>
        <w:pStyle w:val="Heading5"/>
      </w:pPr>
      <w:r w:rsidRPr="0016029B">
        <w:t>15.4.1.4.1</w:t>
      </w:r>
      <w:r w:rsidRPr="0016029B">
        <w:tab/>
        <w:t>Initial conditions</w:t>
      </w:r>
    </w:p>
    <w:p w14:paraId="15BE8B6C" w14:textId="77777777" w:rsidR="0016029B" w:rsidRPr="0016029B" w:rsidRDefault="0016029B" w:rsidP="0016029B">
      <w:r w:rsidRPr="0016029B">
        <w:t>For 3GPP access:</w:t>
      </w:r>
    </w:p>
    <w:p w14:paraId="49F77617" w14:textId="77777777" w:rsidR="0016029B" w:rsidRPr="0016029B" w:rsidRDefault="0016029B" w:rsidP="0016029B">
      <w:pPr>
        <w:ind w:left="284"/>
      </w:pPr>
      <w:r w:rsidRPr="0016029B">
        <w:t>The NG-SS Cell A transmits on the BCCH, with the following network parameters:</w:t>
      </w:r>
    </w:p>
    <w:p w14:paraId="357A319D" w14:textId="77777777" w:rsidR="0016029B" w:rsidRPr="0016029B" w:rsidRDefault="0016029B" w:rsidP="0016029B">
      <w:pPr>
        <w:pStyle w:val="B1"/>
        <w:ind w:left="852"/>
      </w:pPr>
      <w:r w:rsidRPr="0016029B">
        <w:t>-</w:t>
      </w:r>
      <w:r w:rsidRPr="0016029B">
        <w:tab/>
        <w:t>TAI (MCC/MNC/TAC):</w:t>
      </w:r>
      <w:r w:rsidRPr="0016029B">
        <w:tab/>
        <w:t>244/083/000001.</w:t>
      </w:r>
    </w:p>
    <w:p w14:paraId="2BCE2509" w14:textId="77777777" w:rsidR="0016029B" w:rsidRPr="0016029B" w:rsidRDefault="0016029B" w:rsidP="0016029B">
      <w:pPr>
        <w:pStyle w:val="B1"/>
        <w:ind w:left="852"/>
      </w:pPr>
      <w:r w:rsidRPr="0016029B">
        <w:t>-</w:t>
      </w:r>
      <w:r w:rsidRPr="0016029B">
        <w:tab/>
        <w:t>Access control:</w:t>
      </w:r>
      <w:r w:rsidRPr="0016029B">
        <w:tab/>
      </w:r>
      <w:r w:rsidRPr="0016029B">
        <w:tab/>
      </w:r>
      <w:r w:rsidRPr="0016029B">
        <w:tab/>
        <w:t>unrestricted.</w:t>
      </w:r>
    </w:p>
    <w:p w14:paraId="1E6F8B4F" w14:textId="77777777" w:rsidR="0016029B" w:rsidRPr="0016029B" w:rsidRDefault="0016029B" w:rsidP="0016029B">
      <w:pPr>
        <w:pStyle w:val="B1"/>
        <w:ind w:left="0" w:firstLine="0"/>
      </w:pPr>
      <w:r w:rsidRPr="0016029B">
        <w:t>For non-3GPP access:</w:t>
      </w:r>
    </w:p>
    <w:p w14:paraId="384022A7"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F7E290D" w14:textId="77777777" w:rsidR="0016029B" w:rsidRPr="0016029B" w:rsidRDefault="0016029B" w:rsidP="0016029B">
      <w:pPr>
        <w:pStyle w:val="B1"/>
      </w:pPr>
      <w:r w:rsidRPr="0016029B">
        <w:t xml:space="preserve">The 5G-NR UICC </w:t>
      </w:r>
      <w:r w:rsidRPr="0016029B">
        <w:rPr>
          <w:lang w:val="en-US" w:eastAsia="fr-FR"/>
        </w:rPr>
        <w:t>– support of Rel-16 features</w:t>
      </w:r>
      <w:r w:rsidRPr="0016029B">
        <w:t xml:space="preserve"> as defied in clause 4.11 is used and the UICC is installed into the ME.</w:t>
      </w:r>
    </w:p>
    <w:p w14:paraId="75F99D07" w14:textId="75509A03" w:rsidR="0016029B" w:rsidRPr="0016029B" w:rsidRDefault="0016029B" w:rsidP="0016029B">
      <w:pPr>
        <w:pStyle w:val="Heading5"/>
      </w:pPr>
      <w:r w:rsidRPr="0016029B">
        <w:t>15.4.1.4.2</w:t>
      </w:r>
      <w:r w:rsidRPr="0016029B">
        <w:tab/>
        <w:t>Procedure</w:t>
      </w:r>
    </w:p>
    <w:p w14:paraId="040A166C" w14:textId="77777777" w:rsidR="0016029B" w:rsidRPr="0016029B" w:rsidRDefault="0016029B" w:rsidP="0016029B">
      <w:pPr>
        <w:pStyle w:val="B1"/>
        <w:ind w:left="0" w:firstLine="0"/>
      </w:pPr>
      <w:r w:rsidRPr="0016029B">
        <w:t>For 3GPP access, PLMN-A:</w:t>
      </w:r>
    </w:p>
    <w:p w14:paraId="120AF0E6" w14:textId="77777777" w:rsidR="0016029B" w:rsidRPr="0016029B" w:rsidRDefault="0016029B" w:rsidP="0016029B">
      <w:pPr>
        <w:pStyle w:val="B1"/>
        <w:numPr>
          <w:ilvl w:val="0"/>
          <w:numId w:val="22"/>
        </w:numPr>
      </w:pPr>
      <w:r w:rsidRPr="0016029B">
        <w:t>Bring up Cell A and the UE is switched on.</w:t>
      </w:r>
    </w:p>
    <w:p w14:paraId="48C85BDB" w14:textId="77777777" w:rsidR="0016029B" w:rsidRPr="0016029B" w:rsidRDefault="0016029B" w:rsidP="0016029B">
      <w:pPr>
        <w:pStyle w:val="B1"/>
        <w:numPr>
          <w:ilvl w:val="0"/>
          <w:numId w:val="22"/>
        </w:numPr>
      </w:pPr>
      <w:r w:rsidRPr="0016029B">
        <w:t>Upon reception of an RRCSetupRequest message from the UE, NG-SS transmits an RRCSetup message to the UE followed by reception of an RRCSetupComplete message from the UE.</w:t>
      </w:r>
    </w:p>
    <w:p w14:paraId="4978B228" w14:textId="77777777" w:rsidR="0016029B" w:rsidRPr="0016029B" w:rsidRDefault="0016029B" w:rsidP="0016029B">
      <w:pPr>
        <w:pStyle w:val="B1"/>
        <w:numPr>
          <w:ilvl w:val="0"/>
          <w:numId w:val="22"/>
        </w:numPr>
      </w:pPr>
      <w:r w:rsidRPr="0016029B">
        <w:t>After receipt of a REGISTRATION REQUEST message from the UE during registration, the UE, NG-SS initiates the 5G AKA authentication procedure and sends 5G AKA-Challenge message in the AUTHENTICATION REQUEST message, uses:</w:t>
      </w:r>
    </w:p>
    <w:p w14:paraId="36577AF4" w14:textId="77777777" w:rsidR="0016029B" w:rsidRPr="0016029B" w:rsidRDefault="0016029B" w:rsidP="0016029B">
      <w:pPr>
        <w:pStyle w:val="B3"/>
      </w:pPr>
      <w:r w:rsidRPr="0016029B">
        <w:t>ngKSI:</w:t>
      </w:r>
    </w:p>
    <w:p w14:paraId="5514B4FC" w14:textId="77777777" w:rsidR="0016029B" w:rsidRPr="0016029B" w:rsidRDefault="0016029B" w:rsidP="007D35CB">
      <w:pPr>
        <w:pStyle w:val="B3"/>
        <w:ind w:left="1419"/>
      </w:pPr>
      <w:r w:rsidRPr="0016029B">
        <w:t>NAS key set identifier:</w:t>
      </w:r>
      <w:r w:rsidRPr="0016029B">
        <w:tab/>
        <w:t>'000'</w:t>
      </w:r>
    </w:p>
    <w:p w14:paraId="1670194A" w14:textId="77777777" w:rsidR="0016029B" w:rsidRPr="0016029B" w:rsidRDefault="0016029B" w:rsidP="007D35CB">
      <w:pPr>
        <w:pStyle w:val="B3"/>
        <w:ind w:left="1419"/>
      </w:pPr>
      <w:r w:rsidRPr="0016029B">
        <w:t>TSC:</w:t>
      </w:r>
      <w:r w:rsidRPr="0016029B">
        <w:tab/>
      </w:r>
      <w:r w:rsidRPr="0016029B">
        <w:tab/>
      </w:r>
      <w:r w:rsidRPr="0016029B">
        <w:tab/>
      </w:r>
      <w:r w:rsidRPr="0016029B">
        <w:tab/>
      </w:r>
      <w:r w:rsidRPr="0016029B">
        <w:tab/>
      </w:r>
      <w:r w:rsidRPr="0016029B">
        <w:tab/>
        <w:t>'0'</w:t>
      </w:r>
    </w:p>
    <w:p w14:paraId="6586FB61" w14:textId="77777777" w:rsidR="0016029B" w:rsidRPr="0016029B" w:rsidRDefault="0016029B" w:rsidP="0016029B">
      <w:pPr>
        <w:pStyle w:val="B2"/>
      </w:pPr>
      <w:r w:rsidRPr="0016029B">
        <w:t>Authentication parameter RAND (5G authentication challenge):</w:t>
      </w:r>
      <w:r w:rsidRPr="0016029B">
        <w:tab/>
        <w:t>128 bits value</w:t>
      </w:r>
    </w:p>
    <w:p w14:paraId="0666ADBB" w14:textId="77777777" w:rsidR="0016029B" w:rsidRPr="0016029B" w:rsidRDefault="0016029B" w:rsidP="0016029B">
      <w:pPr>
        <w:pStyle w:val="B2"/>
      </w:pPr>
      <w:r w:rsidRPr="0016029B">
        <w:t>Authentication parameter AUTN (5G Authentication challenge).</w:t>
      </w:r>
      <w:r w:rsidRPr="0016029B">
        <w:tab/>
        <w:t>128 bits value</w:t>
      </w:r>
    </w:p>
    <w:p w14:paraId="2C238B38" w14:textId="77777777" w:rsidR="0016029B" w:rsidRPr="0016029B" w:rsidRDefault="0016029B" w:rsidP="0016029B">
      <w:pPr>
        <w:pStyle w:val="B1"/>
        <w:numPr>
          <w:ilvl w:val="0"/>
          <w:numId w:val="22"/>
        </w:numPr>
      </w:pPr>
      <w:r w:rsidRPr="0016029B">
        <w:lastRenderedPageBreak/>
        <w:t>Using the 5G authentication challenge data received in AUTHENTICATION REQUEST message the ME pass the RAND and AUTN to the USIM.</w:t>
      </w:r>
    </w:p>
    <w:p w14:paraId="6AA0A43B" w14:textId="77777777" w:rsidR="0016029B" w:rsidRPr="0016029B" w:rsidRDefault="0016029B" w:rsidP="0016029B">
      <w:pPr>
        <w:pStyle w:val="B1"/>
        <w:numPr>
          <w:ilvl w:val="0"/>
          <w:numId w:val="22"/>
        </w:numPr>
      </w:pPr>
      <w:r w:rsidRPr="0016029B">
        <w:t>Upon reception of AUTHENTICATION RESPONSE message from the UE, the NG-SS sends a SECURITY MODE COMMAND message. The UE sends a SECURITY MODE COMPLETE message.</w:t>
      </w:r>
    </w:p>
    <w:p w14:paraId="2FC950D0" w14:textId="77777777" w:rsidR="0016029B" w:rsidRPr="0016029B" w:rsidRDefault="0016029B" w:rsidP="0016029B">
      <w:pPr>
        <w:pStyle w:val="B1"/>
        <w:numPr>
          <w:ilvl w:val="0"/>
          <w:numId w:val="22"/>
        </w:numPr>
      </w:pPr>
      <w:r w:rsidRPr="0016029B">
        <w:t>The NG-SS sends a REGISTRATION ACCEPT message.</w:t>
      </w:r>
    </w:p>
    <w:p w14:paraId="592E0C2F" w14:textId="77777777" w:rsidR="0016029B" w:rsidRPr="0016029B" w:rsidRDefault="0016029B" w:rsidP="0016029B">
      <w:pPr>
        <w:pStyle w:val="B3"/>
      </w:pPr>
      <w:r w:rsidRPr="0016029B">
        <w:t>5G-GUTI:</w:t>
      </w:r>
      <w:r w:rsidRPr="0016029B">
        <w:tab/>
        <w:t>24408300010266436587</w:t>
      </w:r>
    </w:p>
    <w:p w14:paraId="569651FF" w14:textId="77777777" w:rsidR="0016029B" w:rsidRPr="0016029B" w:rsidRDefault="0016029B" w:rsidP="0016029B">
      <w:pPr>
        <w:pStyle w:val="B3"/>
      </w:pPr>
      <w:r w:rsidRPr="0016029B">
        <w:t>TAI:</w:t>
      </w:r>
      <w:r w:rsidRPr="0016029B">
        <w:tab/>
      </w:r>
      <w:r w:rsidRPr="0016029B">
        <w:tab/>
        <w:t>42 34 80 00 00 01</w:t>
      </w:r>
    </w:p>
    <w:p w14:paraId="5FD48531" w14:textId="77777777" w:rsidR="0016029B" w:rsidRPr="0016029B" w:rsidRDefault="0016029B" w:rsidP="0016029B">
      <w:pPr>
        <w:pStyle w:val="B1"/>
        <w:numPr>
          <w:ilvl w:val="0"/>
          <w:numId w:val="22"/>
        </w:numPr>
      </w:pPr>
      <w:r w:rsidRPr="0016029B">
        <w:t>The UE sends a REGISTRATION COMPLETE message.</w:t>
      </w:r>
    </w:p>
    <w:p w14:paraId="770695AB" w14:textId="77777777" w:rsidR="0016029B" w:rsidRPr="0016029B" w:rsidRDefault="0016029B" w:rsidP="0016029B">
      <w:pPr>
        <w:pStyle w:val="B1"/>
        <w:ind w:left="0" w:firstLine="0"/>
      </w:pPr>
      <w:r w:rsidRPr="0016029B">
        <w:t>For non-3GPP access, PLMN-A:</w:t>
      </w:r>
    </w:p>
    <w:p w14:paraId="52A8BE66" w14:textId="77777777" w:rsidR="0016029B" w:rsidRPr="0016029B" w:rsidRDefault="0016029B" w:rsidP="0016029B">
      <w:pPr>
        <w:pStyle w:val="B1"/>
        <w:numPr>
          <w:ilvl w:val="0"/>
          <w:numId w:val="22"/>
        </w:numPr>
      </w:pPr>
      <w:r w:rsidRPr="0016029B">
        <w:t>Bring up WLAN AP Cell Aw.</w:t>
      </w:r>
    </w:p>
    <w:p w14:paraId="2E9D43DF" w14:textId="77777777" w:rsidR="0016029B" w:rsidRPr="0016029B" w:rsidRDefault="0016029B" w:rsidP="0016029B">
      <w:pPr>
        <w:pStyle w:val="B1"/>
        <w:numPr>
          <w:ilvl w:val="0"/>
          <w:numId w:val="22"/>
        </w:numPr>
      </w:pPr>
      <w:r w:rsidRPr="0016029B">
        <w:t>UE connects to the untrusted non-3GPP access using the WLAN AP. UE associates with the WLAN AP and obtains the local IP address.</w:t>
      </w:r>
    </w:p>
    <w:p w14:paraId="62417C4E" w14:textId="77777777" w:rsidR="0016029B" w:rsidRPr="0016029B" w:rsidRDefault="0016029B" w:rsidP="0016029B">
      <w:pPr>
        <w:pStyle w:val="B1"/>
        <w:numPr>
          <w:ilvl w:val="0"/>
          <w:numId w:val="22"/>
        </w:numPr>
      </w:pPr>
      <w:r w:rsidRPr="0016029B">
        <w:t>UE selects the N3IWF and obtains its IP address.</w:t>
      </w:r>
    </w:p>
    <w:p w14:paraId="054AA251" w14:textId="77777777" w:rsidR="0016029B" w:rsidRPr="0016029B" w:rsidRDefault="0016029B" w:rsidP="0016029B">
      <w:pPr>
        <w:pStyle w:val="B1"/>
        <w:numPr>
          <w:ilvl w:val="0"/>
          <w:numId w:val="22"/>
        </w:numPr>
      </w:pPr>
      <w:r w:rsidRPr="0016029B">
        <w:t xml:space="preserve">The UE establishes an IPsec tunnel as per the IKEv2 protocol as defined in TS 23.502 [xx] clause 4.12.2.2 figure 4.12.2.2-1. </w:t>
      </w:r>
    </w:p>
    <w:p w14:paraId="1B41B912" w14:textId="77777777" w:rsidR="0016029B" w:rsidRPr="0016029B" w:rsidRDefault="0016029B" w:rsidP="0016029B">
      <w:pPr>
        <w:pStyle w:val="B1"/>
        <w:numPr>
          <w:ilvl w:val="0"/>
          <w:numId w:val="22"/>
        </w:numPr>
      </w:pPr>
      <w:r w:rsidRPr="0016029B">
        <w:t>The NG-SS transmit EAP-Request/5G-Start.</w:t>
      </w:r>
    </w:p>
    <w:p w14:paraId="4365B17E" w14:textId="77777777" w:rsidR="0016029B" w:rsidRPr="0016029B" w:rsidRDefault="0016029B" w:rsidP="0016029B">
      <w:pPr>
        <w:pStyle w:val="B1"/>
        <w:numPr>
          <w:ilvl w:val="0"/>
          <w:numId w:val="22"/>
        </w:numPr>
      </w:pPr>
      <w:r w:rsidRPr="0016029B">
        <w:t>The UE transmits EAP-Response/5G-NAS with NAS PDU [REGISTRATION REQUEST] message protected.</w:t>
      </w:r>
    </w:p>
    <w:p w14:paraId="2F571354" w14:textId="77777777" w:rsidR="0016029B" w:rsidRPr="0016029B" w:rsidRDefault="0016029B" w:rsidP="0016029B">
      <w:pPr>
        <w:pStyle w:val="B1"/>
        <w:numPr>
          <w:ilvl w:val="0"/>
          <w:numId w:val="22"/>
        </w:numPr>
      </w:pPr>
      <w:r w:rsidRPr="0016029B">
        <w:t>The NG-SS transmits EAP-Success and the IPSec SA is established.</w:t>
      </w:r>
    </w:p>
    <w:p w14:paraId="3A8D4E37" w14:textId="77777777" w:rsidR="0016029B" w:rsidRPr="0016029B" w:rsidRDefault="0016029B" w:rsidP="0016029B">
      <w:pPr>
        <w:pStyle w:val="B1"/>
        <w:numPr>
          <w:ilvl w:val="0"/>
          <w:numId w:val="22"/>
        </w:numPr>
      </w:pPr>
      <w:r w:rsidRPr="0016029B">
        <w:t>The NG-SS transmits a REGISTRATION ACCEPT message over IPSec SA.</w:t>
      </w:r>
    </w:p>
    <w:p w14:paraId="59FE5F82" w14:textId="77777777" w:rsidR="0016029B" w:rsidRPr="0016029B" w:rsidRDefault="0016029B" w:rsidP="0016029B">
      <w:pPr>
        <w:pStyle w:val="B3"/>
        <w:ind w:left="852" w:firstLine="0"/>
      </w:pPr>
      <w:r w:rsidRPr="0016029B">
        <w:t>5G-GUTI:</w:t>
      </w:r>
      <w:r w:rsidRPr="0016029B">
        <w:tab/>
        <w:t>24408300010266436587</w:t>
      </w:r>
    </w:p>
    <w:p w14:paraId="0EA2DBAA" w14:textId="77777777" w:rsidR="0016029B" w:rsidRPr="0016029B" w:rsidRDefault="0016029B" w:rsidP="0016029B">
      <w:pPr>
        <w:pStyle w:val="B3"/>
        <w:ind w:left="852" w:firstLine="0"/>
      </w:pPr>
      <w:r w:rsidRPr="0016029B">
        <w:t>TAI:</w:t>
      </w:r>
      <w:r w:rsidRPr="0016029B">
        <w:tab/>
      </w:r>
      <w:r w:rsidRPr="0016029B">
        <w:tab/>
        <w:t>42 34 80 00 00 01</w:t>
      </w:r>
    </w:p>
    <w:p w14:paraId="18D1CFA5" w14:textId="77777777" w:rsidR="0016029B" w:rsidRPr="0016029B" w:rsidRDefault="0016029B" w:rsidP="0016029B">
      <w:pPr>
        <w:pStyle w:val="B1"/>
        <w:numPr>
          <w:ilvl w:val="0"/>
          <w:numId w:val="22"/>
        </w:numPr>
      </w:pPr>
      <w:r w:rsidRPr="0016029B">
        <w:t>The UE transmits a REGISTRATION COMPLETE message over IPSec SA.</w:t>
      </w:r>
    </w:p>
    <w:p w14:paraId="441799F9" w14:textId="77777777" w:rsidR="0016029B" w:rsidRPr="0016029B" w:rsidRDefault="0016029B" w:rsidP="0016029B">
      <w:pPr>
        <w:pStyle w:val="B1"/>
        <w:numPr>
          <w:ilvl w:val="0"/>
          <w:numId w:val="22"/>
        </w:numPr>
      </w:pPr>
      <w:r w:rsidRPr="0016029B">
        <w:t>The UE is switched off or the UE's radio interface is switched off to perform the DEREGISTRATION procedure.</w:t>
      </w:r>
    </w:p>
    <w:p w14:paraId="587AC5AA" w14:textId="708C5110"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15.4.1.5</w:t>
      </w:r>
      <w:r w:rsidRPr="0016029B">
        <w:rPr>
          <w:rFonts w:ascii="Arial" w:hAnsi="Arial"/>
          <w:sz w:val="24"/>
        </w:rPr>
        <w:tab/>
        <w:t>Acceptance criteria</w:t>
      </w:r>
    </w:p>
    <w:p w14:paraId="78FDED49" w14:textId="77777777" w:rsidR="0016029B" w:rsidRPr="0016029B" w:rsidRDefault="0016029B" w:rsidP="0016029B">
      <w:pPr>
        <w:pStyle w:val="B1"/>
        <w:rPr>
          <w:vertAlign w:val="subscript"/>
        </w:rPr>
      </w:pPr>
      <w:r w:rsidRPr="0016029B">
        <w:t>1)</w:t>
      </w:r>
      <w:r w:rsidRPr="0016029B">
        <w:ta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40850441" w14:textId="77777777" w:rsidR="0016029B" w:rsidRPr="0016029B" w:rsidRDefault="0016029B" w:rsidP="0016029B">
      <w:pPr>
        <w:pStyle w:val="B1"/>
      </w:pPr>
      <w:r w:rsidRPr="0016029B">
        <w:t>2)</w:t>
      </w:r>
      <w:r w:rsidRPr="0016029B">
        <w:tab/>
        <w:t xml:space="preserve">During step c) the UE shall indicate within the </w:t>
      </w:r>
      <w:r w:rsidRPr="0016029B">
        <w:rPr>
          <w:i/>
        </w:rPr>
        <w:t>REGISTRATION REQUEST</w:t>
      </w:r>
      <w:r w:rsidRPr="0016029B">
        <w:t xml:space="preserve"> for the NAS key set identifier that no key is available.</w:t>
      </w:r>
    </w:p>
    <w:p w14:paraId="4A00F978" w14:textId="77777777" w:rsidR="0016029B" w:rsidRPr="0016029B" w:rsidRDefault="0016029B" w:rsidP="0016029B">
      <w:pPr>
        <w:pStyle w:val="B1"/>
      </w:pPr>
      <w:r w:rsidRPr="0016029B">
        <w:t>3)</w:t>
      </w:r>
      <w:r w:rsidRPr="0016029B">
        <w:tab/>
        <w:t xml:space="preserve">In step d) the ME forwards the RAND and AUTN received in </w:t>
      </w:r>
      <w:r w:rsidRPr="0016029B">
        <w:rPr>
          <w:i/>
        </w:rPr>
        <w:t>AUTHENTICATION REQUEST</w:t>
      </w:r>
      <w:r w:rsidRPr="0016029B">
        <w:t xml:space="preserve"> message to the USIM.</w:t>
      </w:r>
    </w:p>
    <w:p w14:paraId="226F51DA" w14:textId="77777777" w:rsidR="0016029B" w:rsidRPr="0016029B" w:rsidRDefault="0016029B" w:rsidP="0016029B">
      <w:pPr>
        <w:pStyle w:val="B1"/>
      </w:pPr>
      <w:r w:rsidRPr="0016029B">
        <w:t>4)</w:t>
      </w:r>
      <w:r w:rsidRPr="0016029B">
        <w:tab/>
        <w:t xml:space="preserve">During step e) the UE sends an </w:t>
      </w:r>
      <w:r w:rsidRPr="0016029B">
        <w:rPr>
          <w:i/>
        </w:rPr>
        <w:t>AUTHENTICATION RESPONSE</w:t>
      </w:r>
      <w:r w:rsidRPr="0016029B">
        <w:t xml:space="preserve"> message contains:</w:t>
      </w:r>
    </w:p>
    <w:p w14:paraId="23A3E932" w14:textId="77777777" w:rsidR="0016029B" w:rsidRPr="0016029B" w:rsidRDefault="0016029B" w:rsidP="0016029B">
      <w:pPr>
        <w:pStyle w:val="B3"/>
      </w:pPr>
      <w:r w:rsidRPr="0016029B">
        <w:t>Authentication response parameter:</w:t>
      </w:r>
      <w:r w:rsidRPr="0016029B">
        <w:tab/>
        <w:t>16 octets RES* value calculated according to TS 24.501 [42]</w:t>
      </w:r>
    </w:p>
    <w:p w14:paraId="6235E433" w14:textId="77777777" w:rsidR="0016029B" w:rsidRPr="0016029B" w:rsidRDefault="0016029B" w:rsidP="0016029B">
      <w:pPr>
        <w:pStyle w:val="B1"/>
      </w:pPr>
      <w:r w:rsidRPr="0016029B">
        <w:t>5)</w:t>
      </w:r>
      <w:r w:rsidRPr="0016029B">
        <w:tab/>
        <w:t xml:space="preserve">In step e) the UE shall send </w:t>
      </w:r>
      <w:r w:rsidRPr="0016029B">
        <w:rPr>
          <w:i/>
        </w:rPr>
        <w:t>SECURITY MODE COMPLETE</w:t>
      </w:r>
      <w:r w:rsidRPr="0016029B">
        <w:t xml:space="preserve"> message.</w:t>
      </w:r>
    </w:p>
    <w:p w14:paraId="48806BD7" w14:textId="77777777" w:rsidR="0016029B" w:rsidRPr="0016029B" w:rsidRDefault="0016029B" w:rsidP="0016029B">
      <w:pPr>
        <w:pStyle w:val="B1"/>
      </w:pPr>
      <w:r w:rsidRPr="0016029B">
        <w:t>6)</w:t>
      </w:r>
      <w:r w:rsidRPr="0016029B">
        <w:tab/>
        <w:t>During step m) the UE transmits EAP-Response/5G-NAS with NAS PDU [REGISTRATION REQUEST] message protected and NG-SS verifies Integrity successfully.</w:t>
      </w:r>
    </w:p>
    <w:p w14:paraId="01B605DB" w14:textId="77777777" w:rsidR="0016029B" w:rsidRPr="0016029B" w:rsidRDefault="0016029B" w:rsidP="0016029B">
      <w:pPr>
        <w:pStyle w:val="B1"/>
      </w:pPr>
      <w:r w:rsidRPr="0016029B">
        <w:t>7)</w:t>
      </w:r>
      <w:r w:rsidRPr="0016029B">
        <w:tab/>
        <w:t>In step n) UE receives EAP-Success to confirm IPSec SA is established.</w:t>
      </w:r>
    </w:p>
    <w:p w14:paraId="3F0B4181" w14:textId="77777777" w:rsidR="0016029B" w:rsidRPr="0016029B" w:rsidRDefault="0016029B" w:rsidP="0016029B">
      <w:pPr>
        <w:pStyle w:val="B1"/>
      </w:pPr>
      <w:r w:rsidRPr="0016029B">
        <w:t>8)</w:t>
      </w:r>
      <w:r w:rsidRPr="0016029B">
        <w:tab/>
        <w:t>After step q) the ME updates the EF</w:t>
      </w:r>
      <w:r w:rsidRPr="0016029B">
        <w:rPr>
          <w:vertAlign w:val="subscript"/>
        </w:rPr>
        <w:t>5GAUTHKEYS</w:t>
      </w:r>
      <w:r w:rsidRPr="0016029B">
        <w:t xml:space="preserve"> as shown below.</w:t>
      </w:r>
    </w:p>
    <w:p w14:paraId="2DDCCC61"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A997FE8" w14:textId="77777777" w:rsidR="0016029B" w:rsidRPr="0016029B" w:rsidRDefault="0016029B" w:rsidP="0016029B">
      <w:pPr>
        <w:pStyle w:val="B1"/>
      </w:pPr>
      <w:r w:rsidRPr="0016029B">
        <w:lastRenderedPageBreak/>
        <w:t>Logically:</w:t>
      </w:r>
    </w:p>
    <w:p w14:paraId="3DCC9284"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6C1DA45F"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value not checked</w:t>
      </w:r>
    </w:p>
    <w:p w14:paraId="4837C939"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value not checked</w:t>
      </w:r>
    </w:p>
    <w:p w14:paraId="1F2F5B2A"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76C90A5C" w14:textId="77777777" w:rsidR="0016029B" w:rsidRPr="0016029B" w:rsidRDefault="0016029B" w:rsidP="0016029B">
      <w:pPr>
        <w:pStyle w:val="B2"/>
      </w:pPr>
      <w:r w:rsidRPr="0016029B">
        <w:t>UE parameter update counter:</w:t>
      </w:r>
      <w:r w:rsidRPr="0016029B">
        <w:tab/>
        <w:t>2 bytes, invalid</w:t>
      </w:r>
    </w:p>
    <w:p w14:paraId="199F5CC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62B96AF0"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847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2270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FB7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AE49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5302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5EEF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BC36D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0C52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823F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30DA0F4"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7E4864B5"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3A4C66B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200C86B8"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B99025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7FB47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DEA44C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7F5EA71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D3E15A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01D13C9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D188280" w14:textId="77777777" w:rsidTr="001F3FFC">
        <w:trPr>
          <w:trHeight w:val="20"/>
        </w:trPr>
        <w:tc>
          <w:tcPr>
            <w:tcW w:w="1115" w:type="dxa"/>
            <w:tcBorders>
              <w:top w:val="single" w:sz="4" w:space="0" w:color="auto"/>
              <w:left w:val="nil"/>
              <w:bottom w:val="nil"/>
              <w:right w:val="single" w:sz="4" w:space="0" w:color="auto"/>
            </w:tcBorders>
            <w:hideMark/>
          </w:tcPr>
          <w:p w14:paraId="4CE48A68"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9E997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7324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9B45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710D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EEA2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694A9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F185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36604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3CADD782" w14:textId="77777777" w:rsidTr="001F3FFC">
        <w:trPr>
          <w:trHeight w:val="20"/>
        </w:trPr>
        <w:tc>
          <w:tcPr>
            <w:tcW w:w="1115" w:type="dxa"/>
            <w:tcBorders>
              <w:top w:val="nil"/>
              <w:left w:val="nil"/>
              <w:bottom w:val="nil"/>
              <w:right w:val="single" w:sz="4" w:space="0" w:color="auto"/>
            </w:tcBorders>
            <w:hideMark/>
          </w:tcPr>
          <w:p w14:paraId="205321E6"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0482D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5BFDC38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3142D78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C5231F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853190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16F52FF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573CDBB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54C5A09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3AE37145" w14:textId="77777777" w:rsidTr="001F3FFC">
        <w:trPr>
          <w:gridAfter w:val="4"/>
          <w:wAfter w:w="3336" w:type="dxa"/>
          <w:trHeight w:val="20"/>
        </w:trPr>
        <w:tc>
          <w:tcPr>
            <w:tcW w:w="1115" w:type="dxa"/>
            <w:tcBorders>
              <w:top w:val="nil"/>
              <w:left w:val="nil"/>
              <w:bottom w:val="nil"/>
              <w:right w:val="single" w:sz="4" w:space="0" w:color="auto"/>
            </w:tcBorders>
          </w:tcPr>
          <w:p w14:paraId="7431613A"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BE77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B30D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EABC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1108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3D63D3FD" w14:textId="77777777" w:rsidTr="001F3FFC">
        <w:trPr>
          <w:gridAfter w:val="4"/>
          <w:wAfter w:w="3336" w:type="dxa"/>
          <w:trHeight w:val="20"/>
        </w:trPr>
        <w:tc>
          <w:tcPr>
            <w:tcW w:w="1115" w:type="dxa"/>
            <w:tcBorders>
              <w:top w:val="nil"/>
              <w:left w:val="nil"/>
              <w:bottom w:val="nil"/>
              <w:right w:val="single" w:sz="4" w:space="0" w:color="auto"/>
            </w:tcBorders>
          </w:tcPr>
          <w:p w14:paraId="427D2B53"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F3DF0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4BFDB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F46FED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51AB8D9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39C86D99" w14:textId="77777777" w:rsidR="0016029B" w:rsidRPr="0016029B" w:rsidRDefault="0016029B" w:rsidP="0016029B">
      <w:pPr>
        <w:pStyle w:val="B1"/>
      </w:pPr>
    </w:p>
    <w:p w14:paraId="59215482" w14:textId="77777777" w:rsidR="0016029B" w:rsidRPr="0016029B" w:rsidRDefault="0016029B" w:rsidP="0016029B">
      <w:pPr>
        <w:pStyle w:val="B1"/>
      </w:pPr>
      <w:r w:rsidRPr="0016029B">
        <w:t>9)</w:t>
      </w:r>
      <w:r w:rsidRPr="0016029B">
        <w:tab/>
        <w:t>After step q)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6EB3D577"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0411390F" w14:textId="77777777" w:rsidR="0016029B" w:rsidRPr="0016029B" w:rsidRDefault="0016029B" w:rsidP="0016029B">
      <w:pPr>
        <w:pStyle w:val="B1"/>
      </w:pPr>
      <w:r w:rsidRPr="0016029B">
        <w:t>Logically:</w:t>
      </w:r>
    </w:p>
    <w:p w14:paraId="23C6AD9F" w14:textId="77777777" w:rsidR="0016029B" w:rsidRPr="0016029B" w:rsidRDefault="0016029B" w:rsidP="0016029B">
      <w:pPr>
        <w:pStyle w:val="B2"/>
      </w:pPr>
      <w:r w:rsidRPr="0016029B">
        <w:t>5GS NAS Security Context first record:</w:t>
      </w:r>
    </w:p>
    <w:p w14:paraId="17FF76F2"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3E82CEA6"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3B3E7AA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66F3B23A"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E09544E"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36F40A21"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4B356D01"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399A45AD" w14:textId="77777777" w:rsidTr="001F3FFC">
        <w:tc>
          <w:tcPr>
            <w:tcW w:w="959" w:type="dxa"/>
            <w:shd w:val="clear" w:color="auto" w:fill="F2F2F2" w:themeFill="background1" w:themeFillShade="F2"/>
          </w:tcPr>
          <w:p w14:paraId="5BA3911C"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D02BF8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D7A8E8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41BA03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182D724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2286C04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268A2DA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E05D6F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150BF6"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7F78BF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65FF08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8CC1D06" w14:textId="77777777" w:rsidTr="001F3FFC">
        <w:tc>
          <w:tcPr>
            <w:tcW w:w="959" w:type="dxa"/>
          </w:tcPr>
          <w:p w14:paraId="6E6FDC41"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5461A4B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40F9117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E1FEE4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1A04F0C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4A96247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7D00B93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1FCEA61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55C56C1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11D04B4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7EE4C0F9"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39823FBA" w14:textId="77777777" w:rsidR="0016029B" w:rsidRPr="0016029B" w:rsidRDefault="0016029B" w:rsidP="0016029B">
      <w:pPr>
        <w:pStyle w:val="B1"/>
      </w:pPr>
    </w:p>
    <w:p w14:paraId="54D3A686" w14:textId="77777777" w:rsidR="0016029B" w:rsidRPr="0016029B" w:rsidRDefault="0016029B" w:rsidP="0016029B">
      <w:pPr>
        <w:pStyle w:val="B2"/>
      </w:pPr>
      <w:r w:rsidRPr="0016029B">
        <w:t>5GS NAS Security Context second record:</w:t>
      </w:r>
    </w:p>
    <w:p w14:paraId="56A8485B"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t>007 (no key available)</w:t>
      </w:r>
    </w:p>
    <w:p w14:paraId="10ECB78F"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44A9D06" w14:textId="77777777" w:rsidR="0016029B" w:rsidRPr="0016029B" w:rsidRDefault="0016029B" w:rsidP="0016029B">
      <w:pPr>
        <w:pStyle w:val="B3"/>
      </w:pPr>
      <w:r w:rsidRPr="0016029B">
        <w:t>Uplink NAS count:</w:t>
      </w:r>
      <w:r w:rsidRPr="0016029B">
        <w:tab/>
      </w:r>
      <w:r w:rsidRPr="0016029B">
        <w:tab/>
      </w:r>
      <w:r w:rsidRPr="0016029B">
        <w:tab/>
      </w:r>
      <w:r w:rsidRPr="0016029B">
        <w:tab/>
        <w:t>invalid</w:t>
      </w:r>
    </w:p>
    <w:p w14:paraId="1D76D23D"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726C26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3A10F35A"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375499A4" w14:textId="77777777" w:rsidR="0016029B" w:rsidRPr="0016029B" w:rsidRDefault="0016029B" w:rsidP="0016029B">
      <w:pPr>
        <w:pStyle w:val="B3"/>
      </w:pPr>
      <w:r w:rsidRPr="0016029B">
        <w:lastRenderedPageBreak/>
        <w:t>PLMN:</w:t>
      </w:r>
      <w:r w:rsidRPr="0016029B">
        <w:tab/>
      </w:r>
      <w:r w:rsidRPr="0016029B">
        <w:tab/>
      </w:r>
      <w:r w:rsidRPr="0016029B">
        <w:tab/>
      </w:r>
      <w:r w:rsidRPr="0016029B">
        <w:tab/>
      </w:r>
      <w:r w:rsidRPr="0016029B">
        <w:tab/>
      </w:r>
      <w:r w:rsidRPr="0016029B">
        <w:tab/>
      </w:r>
      <w:r w:rsidRPr="0016029B">
        <w:tab/>
      </w:r>
      <w:r w:rsidRPr="0016029B">
        <w:tab/>
        <w:t>invalid</w:t>
      </w:r>
    </w:p>
    <w:p w14:paraId="4396E92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58350E9C" w14:textId="77777777" w:rsidTr="001F3FFC">
        <w:tc>
          <w:tcPr>
            <w:tcW w:w="959" w:type="dxa"/>
            <w:shd w:val="clear" w:color="auto" w:fill="F2F2F2" w:themeFill="background1" w:themeFillShade="F2"/>
          </w:tcPr>
          <w:p w14:paraId="0F7BE021"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520CB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4CBF4B5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61BAD1B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70BB297"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76CF40A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07EFC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3F60FE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CDB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2D15188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1D5B7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077649A1" w14:textId="77777777" w:rsidTr="001F3FFC">
        <w:tc>
          <w:tcPr>
            <w:tcW w:w="959" w:type="dxa"/>
          </w:tcPr>
          <w:p w14:paraId="067E553C"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7989B1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748389D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754BE2EE"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B4DBEF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0A4095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07</w:t>
            </w:r>
          </w:p>
        </w:tc>
        <w:tc>
          <w:tcPr>
            <w:tcW w:w="717" w:type="dxa"/>
          </w:tcPr>
          <w:p w14:paraId="6006E89B"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04165D5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6907ED6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702B92F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52B1BB9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r>
    </w:tbl>
    <w:p w14:paraId="5FF35AB0" w14:textId="77777777" w:rsidR="0016029B" w:rsidRPr="0016029B" w:rsidRDefault="0016029B" w:rsidP="0016029B">
      <w:pPr>
        <w:spacing w:after="120"/>
        <w:rPr>
          <w:b/>
        </w:rPr>
      </w:pPr>
    </w:p>
    <w:p w14:paraId="15EAEA6E"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7030454A" w14:textId="77777777" w:rsidR="0016029B" w:rsidRPr="0016029B" w:rsidRDefault="0016029B" w:rsidP="0016029B">
      <w:pPr>
        <w:pStyle w:val="B1"/>
      </w:pPr>
      <w:r w:rsidRPr="0016029B">
        <w:t>Logically:</w:t>
      </w:r>
    </w:p>
    <w:p w14:paraId="06DF2518" w14:textId="77777777" w:rsidR="0016029B" w:rsidRPr="0016029B" w:rsidRDefault="0016029B" w:rsidP="0016029B">
      <w:pPr>
        <w:pStyle w:val="B2"/>
      </w:pPr>
      <w:r w:rsidRPr="0016029B">
        <w:t>5GS NAS Security Context first record:</w:t>
      </w:r>
    </w:p>
    <w:p w14:paraId="399EAAEA"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same as in EF</w:t>
      </w:r>
      <w:r w:rsidRPr="0016029B">
        <w:rPr>
          <w:vertAlign w:val="subscript"/>
        </w:rPr>
        <w:t>5GS3GPPNSC</w:t>
      </w:r>
    </w:p>
    <w:p w14:paraId="170F9865"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EF</w:t>
      </w:r>
      <w:r w:rsidRPr="0016029B">
        <w:rPr>
          <w:vertAlign w:val="subscript"/>
        </w:rPr>
        <w:t>5GS3GPPNSC</w:t>
      </w:r>
    </w:p>
    <w:p w14:paraId="4C5615CF"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D8F8C1B"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6FE9C7C"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10C60F20"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193EFC7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E0A1175" w14:textId="77777777" w:rsidTr="001F3FFC">
        <w:tc>
          <w:tcPr>
            <w:tcW w:w="959" w:type="dxa"/>
            <w:shd w:val="clear" w:color="auto" w:fill="F2F2F2" w:themeFill="background1" w:themeFillShade="F2"/>
          </w:tcPr>
          <w:p w14:paraId="20674F4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658EA33"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0C1D8218"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31484D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2539402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05F621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64346EE"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5E04D6E0"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7AB434F9"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6E61405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3EE74F8" w14:textId="77777777" w:rsidR="0016029B" w:rsidRPr="0016029B" w:rsidRDefault="0016029B" w:rsidP="001F3FFC">
            <w:pPr>
              <w:pStyle w:val="TAC"/>
              <w:rPr>
                <w:b/>
              </w:rPr>
            </w:pPr>
            <w:r w:rsidRPr="0016029B">
              <w:rPr>
                <w:b/>
              </w:rPr>
              <w:t>Bx</w:t>
            </w:r>
          </w:p>
        </w:tc>
      </w:tr>
      <w:tr w:rsidR="0016029B" w:rsidRPr="0016029B" w14:paraId="1949B77B" w14:textId="77777777" w:rsidTr="001F3FFC">
        <w:tc>
          <w:tcPr>
            <w:tcW w:w="959" w:type="dxa"/>
          </w:tcPr>
          <w:p w14:paraId="334C744B"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17164354" w14:textId="77777777" w:rsidR="0016029B" w:rsidRPr="0016029B" w:rsidRDefault="0016029B" w:rsidP="001F3FFC">
            <w:pPr>
              <w:pStyle w:val="TAC"/>
            </w:pPr>
            <w:r w:rsidRPr="0016029B">
              <w:t>A0</w:t>
            </w:r>
          </w:p>
        </w:tc>
        <w:tc>
          <w:tcPr>
            <w:tcW w:w="717" w:type="dxa"/>
          </w:tcPr>
          <w:p w14:paraId="4C21BE70" w14:textId="77777777" w:rsidR="0016029B" w:rsidRPr="0016029B" w:rsidRDefault="0016029B" w:rsidP="001F3FFC">
            <w:pPr>
              <w:pStyle w:val="TAC"/>
            </w:pPr>
            <w:r w:rsidRPr="0016029B">
              <w:t>xx</w:t>
            </w:r>
          </w:p>
        </w:tc>
        <w:tc>
          <w:tcPr>
            <w:tcW w:w="717" w:type="dxa"/>
          </w:tcPr>
          <w:p w14:paraId="4593AF1F" w14:textId="77777777" w:rsidR="0016029B" w:rsidRPr="0016029B" w:rsidRDefault="0016029B" w:rsidP="001F3FFC">
            <w:pPr>
              <w:pStyle w:val="TAC"/>
            </w:pPr>
            <w:r w:rsidRPr="0016029B">
              <w:t>80</w:t>
            </w:r>
          </w:p>
        </w:tc>
        <w:tc>
          <w:tcPr>
            <w:tcW w:w="717" w:type="dxa"/>
          </w:tcPr>
          <w:p w14:paraId="4DB20955" w14:textId="77777777" w:rsidR="0016029B" w:rsidRPr="0016029B" w:rsidRDefault="0016029B" w:rsidP="001F3FFC">
            <w:pPr>
              <w:pStyle w:val="TAC"/>
            </w:pPr>
            <w:r w:rsidRPr="0016029B">
              <w:t>01</w:t>
            </w:r>
          </w:p>
        </w:tc>
        <w:tc>
          <w:tcPr>
            <w:tcW w:w="717" w:type="dxa"/>
          </w:tcPr>
          <w:p w14:paraId="421CF040" w14:textId="77777777" w:rsidR="0016029B" w:rsidRPr="0016029B" w:rsidRDefault="0016029B" w:rsidP="001F3FFC">
            <w:pPr>
              <w:pStyle w:val="TAC"/>
            </w:pPr>
            <w:r w:rsidRPr="0016029B">
              <w:t>00</w:t>
            </w:r>
          </w:p>
        </w:tc>
        <w:tc>
          <w:tcPr>
            <w:tcW w:w="717" w:type="dxa"/>
          </w:tcPr>
          <w:p w14:paraId="6B399014" w14:textId="77777777" w:rsidR="0016029B" w:rsidRPr="0016029B" w:rsidRDefault="0016029B" w:rsidP="001F3FFC">
            <w:pPr>
              <w:pStyle w:val="TAC"/>
            </w:pPr>
            <w:r w:rsidRPr="0016029B">
              <w:t>81</w:t>
            </w:r>
          </w:p>
        </w:tc>
        <w:tc>
          <w:tcPr>
            <w:tcW w:w="717" w:type="dxa"/>
          </w:tcPr>
          <w:p w14:paraId="1A593E63" w14:textId="77777777" w:rsidR="0016029B" w:rsidRPr="0016029B" w:rsidRDefault="0016029B" w:rsidP="001F3FFC">
            <w:pPr>
              <w:pStyle w:val="TAC"/>
            </w:pPr>
            <w:r w:rsidRPr="0016029B">
              <w:t>xx</w:t>
            </w:r>
          </w:p>
        </w:tc>
        <w:tc>
          <w:tcPr>
            <w:tcW w:w="717" w:type="dxa"/>
          </w:tcPr>
          <w:p w14:paraId="6CBB1DD3" w14:textId="77777777" w:rsidR="0016029B" w:rsidRPr="0016029B" w:rsidRDefault="0016029B" w:rsidP="001F3FFC">
            <w:pPr>
              <w:pStyle w:val="TAC"/>
            </w:pPr>
            <w:r w:rsidRPr="0016029B">
              <w:t>xx</w:t>
            </w:r>
          </w:p>
        </w:tc>
        <w:tc>
          <w:tcPr>
            <w:tcW w:w="717" w:type="dxa"/>
          </w:tcPr>
          <w:p w14:paraId="61741AE4" w14:textId="77777777" w:rsidR="0016029B" w:rsidRPr="0016029B" w:rsidRDefault="0016029B" w:rsidP="001F3FFC">
            <w:pPr>
              <w:pStyle w:val="TAC"/>
            </w:pPr>
            <w:r w:rsidRPr="0016029B">
              <w:t>…</w:t>
            </w:r>
          </w:p>
        </w:tc>
        <w:tc>
          <w:tcPr>
            <w:tcW w:w="717" w:type="dxa"/>
          </w:tcPr>
          <w:p w14:paraId="3E3884C1" w14:textId="77777777" w:rsidR="0016029B" w:rsidRPr="0016029B" w:rsidRDefault="0016029B" w:rsidP="001F3FFC">
            <w:pPr>
              <w:pStyle w:val="TAC"/>
            </w:pPr>
            <w:r w:rsidRPr="0016029B">
              <w:t>xx</w:t>
            </w:r>
          </w:p>
        </w:tc>
      </w:tr>
    </w:tbl>
    <w:p w14:paraId="3C10BB95" w14:textId="77777777" w:rsidR="0016029B" w:rsidRPr="0016029B" w:rsidRDefault="0016029B" w:rsidP="0016029B">
      <w:pPr>
        <w:pStyle w:val="B1"/>
      </w:pPr>
    </w:p>
    <w:p w14:paraId="68F90B0F" w14:textId="77777777" w:rsidR="0016029B" w:rsidRPr="0016029B" w:rsidRDefault="0016029B" w:rsidP="0016029B">
      <w:pPr>
        <w:pStyle w:val="B2"/>
      </w:pPr>
      <w:r w:rsidRPr="0016029B">
        <w:t>5GS NAS Security Context second record:</w:t>
      </w:r>
    </w:p>
    <w:p w14:paraId="352A26AD"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2D1A87BA"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invalid</w:t>
      </w:r>
    </w:p>
    <w:p w14:paraId="6DD5ABF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3933ABFA"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E596FF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828F78D"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76ADA520"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7EA4B2B5"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7B406EEA" w14:textId="77777777" w:rsidTr="001F3FFC">
        <w:tc>
          <w:tcPr>
            <w:tcW w:w="959" w:type="dxa"/>
            <w:shd w:val="clear" w:color="auto" w:fill="F2F2F2" w:themeFill="background1" w:themeFillShade="F2"/>
          </w:tcPr>
          <w:p w14:paraId="0F68D42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439F7C2A"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86B203D"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20C09ADB"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18017D1B"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0C293B78"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24DB2916"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6C3F734"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6EF40F0"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439AEFC2"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9ECC4A3" w14:textId="77777777" w:rsidR="0016029B" w:rsidRPr="0016029B" w:rsidRDefault="0016029B" w:rsidP="001F3FFC">
            <w:pPr>
              <w:pStyle w:val="TAC"/>
              <w:rPr>
                <w:b/>
              </w:rPr>
            </w:pPr>
            <w:r w:rsidRPr="0016029B">
              <w:rPr>
                <w:b/>
              </w:rPr>
              <w:t>Bx</w:t>
            </w:r>
          </w:p>
        </w:tc>
      </w:tr>
      <w:tr w:rsidR="0016029B" w:rsidRPr="0016029B" w14:paraId="4ADD0D47" w14:textId="77777777" w:rsidTr="001F3FFC">
        <w:tc>
          <w:tcPr>
            <w:tcW w:w="959" w:type="dxa"/>
          </w:tcPr>
          <w:p w14:paraId="71EBEEB5"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3317E95" w14:textId="77777777" w:rsidR="0016029B" w:rsidRPr="0016029B" w:rsidRDefault="0016029B" w:rsidP="001F3FFC">
            <w:pPr>
              <w:pStyle w:val="TAC"/>
            </w:pPr>
            <w:r w:rsidRPr="0016029B">
              <w:t>A0</w:t>
            </w:r>
          </w:p>
        </w:tc>
        <w:tc>
          <w:tcPr>
            <w:tcW w:w="717" w:type="dxa"/>
          </w:tcPr>
          <w:p w14:paraId="1CD1D21A" w14:textId="77777777" w:rsidR="0016029B" w:rsidRPr="0016029B" w:rsidRDefault="0016029B" w:rsidP="001F3FFC">
            <w:pPr>
              <w:pStyle w:val="TAC"/>
            </w:pPr>
            <w:r w:rsidRPr="0016029B">
              <w:t>xx</w:t>
            </w:r>
          </w:p>
        </w:tc>
        <w:tc>
          <w:tcPr>
            <w:tcW w:w="717" w:type="dxa"/>
          </w:tcPr>
          <w:p w14:paraId="3875FD39" w14:textId="77777777" w:rsidR="0016029B" w:rsidRPr="0016029B" w:rsidRDefault="0016029B" w:rsidP="001F3FFC">
            <w:pPr>
              <w:pStyle w:val="TAC"/>
            </w:pPr>
            <w:r w:rsidRPr="0016029B">
              <w:t>80</w:t>
            </w:r>
          </w:p>
        </w:tc>
        <w:tc>
          <w:tcPr>
            <w:tcW w:w="717" w:type="dxa"/>
          </w:tcPr>
          <w:p w14:paraId="21805305" w14:textId="77777777" w:rsidR="0016029B" w:rsidRPr="0016029B" w:rsidRDefault="0016029B" w:rsidP="001F3FFC">
            <w:pPr>
              <w:pStyle w:val="TAC"/>
            </w:pPr>
            <w:r w:rsidRPr="0016029B">
              <w:t>01</w:t>
            </w:r>
          </w:p>
        </w:tc>
        <w:tc>
          <w:tcPr>
            <w:tcW w:w="717" w:type="dxa"/>
          </w:tcPr>
          <w:p w14:paraId="52FD9C17" w14:textId="77777777" w:rsidR="0016029B" w:rsidRPr="0016029B" w:rsidRDefault="0016029B" w:rsidP="001F3FFC">
            <w:pPr>
              <w:pStyle w:val="TAC"/>
            </w:pPr>
            <w:r w:rsidRPr="0016029B">
              <w:t>07</w:t>
            </w:r>
          </w:p>
        </w:tc>
        <w:tc>
          <w:tcPr>
            <w:tcW w:w="717" w:type="dxa"/>
          </w:tcPr>
          <w:p w14:paraId="6659FDD0" w14:textId="77777777" w:rsidR="0016029B" w:rsidRPr="0016029B" w:rsidRDefault="0016029B" w:rsidP="001F3FFC">
            <w:pPr>
              <w:pStyle w:val="TAC"/>
            </w:pPr>
            <w:r w:rsidRPr="0016029B">
              <w:t>81</w:t>
            </w:r>
          </w:p>
        </w:tc>
        <w:tc>
          <w:tcPr>
            <w:tcW w:w="717" w:type="dxa"/>
          </w:tcPr>
          <w:p w14:paraId="256AFE23" w14:textId="77777777" w:rsidR="0016029B" w:rsidRPr="0016029B" w:rsidRDefault="0016029B" w:rsidP="001F3FFC">
            <w:pPr>
              <w:pStyle w:val="TAC"/>
            </w:pPr>
            <w:r w:rsidRPr="0016029B">
              <w:t>FF</w:t>
            </w:r>
          </w:p>
        </w:tc>
        <w:tc>
          <w:tcPr>
            <w:tcW w:w="717" w:type="dxa"/>
          </w:tcPr>
          <w:p w14:paraId="14A45BEF" w14:textId="77777777" w:rsidR="0016029B" w:rsidRPr="0016029B" w:rsidRDefault="0016029B" w:rsidP="001F3FFC">
            <w:pPr>
              <w:pStyle w:val="TAC"/>
            </w:pPr>
            <w:r w:rsidRPr="0016029B">
              <w:t>FF</w:t>
            </w:r>
          </w:p>
        </w:tc>
        <w:tc>
          <w:tcPr>
            <w:tcW w:w="717" w:type="dxa"/>
          </w:tcPr>
          <w:p w14:paraId="0067A3CA" w14:textId="77777777" w:rsidR="0016029B" w:rsidRPr="0016029B" w:rsidRDefault="0016029B" w:rsidP="001F3FFC">
            <w:pPr>
              <w:pStyle w:val="TAC"/>
            </w:pPr>
            <w:r w:rsidRPr="0016029B">
              <w:t>…</w:t>
            </w:r>
          </w:p>
        </w:tc>
        <w:tc>
          <w:tcPr>
            <w:tcW w:w="717" w:type="dxa"/>
          </w:tcPr>
          <w:p w14:paraId="23032632" w14:textId="77777777" w:rsidR="0016029B" w:rsidRPr="0016029B" w:rsidRDefault="0016029B" w:rsidP="001F3FFC">
            <w:pPr>
              <w:pStyle w:val="TAC"/>
            </w:pPr>
            <w:r w:rsidRPr="0016029B">
              <w:t>FF</w:t>
            </w:r>
          </w:p>
        </w:tc>
      </w:tr>
    </w:tbl>
    <w:p w14:paraId="1D533F1A" w14:textId="77777777" w:rsidR="0016029B" w:rsidRPr="0016029B" w:rsidRDefault="0016029B" w:rsidP="0016029B"/>
    <w:p w14:paraId="1DA887E9" w14:textId="1A04DD58"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lastRenderedPageBreak/>
        <w:t>15.4.2</w:t>
      </w:r>
      <w:r w:rsidRPr="0016029B">
        <w:rPr>
          <w:rFonts w:ascii="Arial" w:hAnsi="Arial"/>
          <w:sz w:val="28"/>
        </w:rPr>
        <w:tab/>
        <w:t>5G AKA Authentication is successful in the same PLMN over 3GPP access and non-3GPP access, and then 3GPP access on a different PLMN</w:t>
      </w:r>
    </w:p>
    <w:p w14:paraId="6572C9B6" w14:textId="33E6FAF0"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15.4.2.1</w:t>
      </w:r>
      <w:r w:rsidRPr="0016029B">
        <w:rPr>
          <w:rFonts w:ascii="Arial" w:hAnsi="Arial"/>
          <w:sz w:val="24"/>
        </w:rPr>
        <w:tab/>
        <w:t>Definition and applicability</w:t>
      </w:r>
    </w:p>
    <w:p w14:paraId="7FB143A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4E7E27A7" w14:textId="77777777" w:rsidR="0016029B" w:rsidRPr="0016029B" w:rsidRDefault="0016029B" w:rsidP="0016029B">
      <w:r w:rsidRPr="0016029B">
        <w:t xml:space="preserve">The Authentication server function (AUSF) shall handle authentication requests for both, 3GPP access and non-3GPP access. </w:t>
      </w:r>
    </w:p>
    <w:p w14:paraId="58C40968"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73A9CF84"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548AFB01"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72CC3F8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0AE535F" w14:textId="77777777" w:rsidR="0016029B" w:rsidRPr="0016029B" w:rsidRDefault="0016029B" w:rsidP="0016029B">
      <w:pPr>
        <w:pStyle w:val="B1"/>
        <w:ind w:left="0" w:firstLine="0"/>
        <w:rPr>
          <w:noProof/>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 xml:space="preserve">when the UE activates the new 5G security context for the same PLMN and access; or </w:t>
      </w:r>
    </w:p>
    <w:p w14:paraId="5AC12CDD" w14:textId="77777777" w:rsidR="0016029B" w:rsidRPr="0016029B" w:rsidRDefault="0016029B" w:rsidP="0016029B">
      <w:pPr>
        <w:pStyle w:val="B1"/>
        <w:ind w:left="0" w:firstLine="0"/>
        <w:rPr>
          <w:lang w:val="en-US"/>
        </w:rPr>
      </w:pPr>
      <w:r w:rsidRPr="0016029B">
        <w:rPr>
          <w:lang w:val="en-US"/>
        </w:rPr>
        <w:t>store the previously current 5G NAS security context in the second 5G security context of that access (see TS 31.102 [22]) and store the new 5G security context (taken into use through a security mode control procedure) in the first 5G security context, when the UE activates the new 5G security context for a different PLMN over that access but the previously current 5G NAS security context is associated with the 5G-GUTI of the other access;</w:t>
      </w:r>
    </w:p>
    <w:p w14:paraId="3FE313D2"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057C2A99" w14:textId="0900E69B" w:rsidR="0016029B" w:rsidRPr="0016029B" w:rsidRDefault="0016029B" w:rsidP="0016029B">
      <w:pPr>
        <w:keepNext/>
        <w:keepLines/>
        <w:spacing w:before="120"/>
        <w:ind w:left="1418" w:hanging="1418"/>
        <w:outlineLvl w:val="3"/>
        <w:rPr>
          <w:rFonts w:ascii="Arial" w:hAnsi="Arial"/>
          <w:sz w:val="24"/>
        </w:rPr>
      </w:pPr>
      <w:bookmarkStart w:id="3353" w:name="_Toc138678094"/>
      <w:r w:rsidRPr="0016029B">
        <w:rPr>
          <w:rFonts w:ascii="Arial" w:hAnsi="Arial"/>
          <w:sz w:val="24"/>
        </w:rPr>
        <w:t>15.4.2.2</w:t>
      </w:r>
      <w:r w:rsidRPr="0016029B">
        <w:rPr>
          <w:rFonts w:ascii="Arial" w:hAnsi="Arial"/>
          <w:sz w:val="24"/>
        </w:rPr>
        <w:tab/>
        <w:t>Conformance requirement</w:t>
      </w:r>
    </w:p>
    <w:p w14:paraId="077AD1C1" w14:textId="77777777" w:rsidR="0016029B" w:rsidRPr="0016029B" w:rsidRDefault="0016029B" w:rsidP="0016029B">
      <w:pPr>
        <w:pStyle w:val="B1"/>
        <w:ind w:left="0" w:firstLine="0"/>
      </w:pPr>
      <w:r w:rsidRPr="0016029B">
        <w:t>For 3GPP Access, PLMN A:</w:t>
      </w:r>
    </w:p>
    <w:p w14:paraId="0DCD8600" w14:textId="77777777" w:rsidR="0016029B" w:rsidRPr="0016029B" w:rsidRDefault="0016029B" w:rsidP="0016029B">
      <w:pPr>
        <w:pStyle w:val="B1"/>
        <w:numPr>
          <w:ilvl w:val="0"/>
          <w:numId w:val="25"/>
        </w:numPr>
      </w:pPr>
      <w:r w:rsidRPr="0016029B">
        <w:t>The UE shall support the 5G AKA based primary authentication and key agreement procedure.</w:t>
      </w:r>
    </w:p>
    <w:p w14:paraId="209A59E9" w14:textId="77777777" w:rsidR="0016029B" w:rsidRPr="0016029B" w:rsidRDefault="0016029B" w:rsidP="0016029B">
      <w:pPr>
        <w:pStyle w:val="B1"/>
        <w:numPr>
          <w:ilvl w:val="0"/>
          <w:numId w:val="25"/>
        </w:numPr>
      </w:pPr>
      <w:r w:rsidRPr="0016029B">
        <w:t xml:space="preserve">The ME shall forward the RAND and AUTN received in </w:t>
      </w:r>
      <w:r w:rsidRPr="0016029B">
        <w:rPr>
          <w:i/>
        </w:rPr>
        <w:t xml:space="preserve">AUTHENTICATION REQUEST </w:t>
      </w:r>
      <w:r w:rsidRPr="0016029B">
        <w:t>message to the USIM.</w:t>
      </w:r>
    </w:p>
    <w:p w14:paraId="5C78040D" w14:textId="77777777" w:rsidR="0016029B" w:rsidRPr="0016029B" w:rsidRDefault="0016029B" w:rsidP="0016029B">
      <w:pPr>
        <w:pStyle w:val="B1"/>
        <w:numPr>
          <w:ilvl w:val="0"/>
          <w:numId w:val="25"/>
        </w:numPr>
      </w:pPr>
      <w:r w:rsidRPr="0016029B">
        <w:t xml:space="preserve">The ME shall compute RES* from RES according to TS 33.501[41], Annex A.4 and return it in </w:t>
      </w:r>
      <w:r w:rsidRPr="0016029B">
        <w:rPr>
          <w:i/>
        </w:rPr>
        <w:t>AUTHENTICATION RESPONSE</w:t>
      </w:r>
      <w:r w:rsidRPr="0016029B">
        <w:t xml:space="preserve"> message.</w:t>
      </w:r>
    </w:p>
    <w:p w14:paraId="034060B6" w14:textId="77777777" w:rsidR="0016029B" w:rsidRPr="0016029B" w:rsidRDefault="0016029B" w:rsidP="0016029B">
      <w:pPr>
        <w:pStyle w:val="B1"/>
        <w:numPr>
          <w:ilvl w:val="0"/>
          <w:numId w:val="25"/>
        </w:numPr>
      </w:pPr>
      <w:r w:rsidRPr="0016029B">
        <w:t>As a result of successful authentication procedure, the 5G NAS security context parameters shall be stored on the record 1 of USIM EF</w:t>
      </w:r>
      <w:r w:rsidRPr="0016029B">
        <w:rPr>
          <w:vertAlign w:val="subscript"/>
        </w:rPr>
        <w:t>5SG3GPPNSC</w:t>
      </w:r>
      <w:r w:rsidRPr="0016029B">
        <w:t xml:space="preserve"> upon power off or DEREGISTRATION.</w:t>
      </w:r>
    </w:p>
    <w:p w14:paraId="57CACE81" w14:textId="77777777" w:rsidR="0016029B" w:rsidRPr="0016029B" w:rsidRDefault="0016029B" w:rsidP="0016029B">
      <w:pPr>
        <w:pStyle w:val="B1"/>
        <w:numPr>
          <w:ilvl w:val="0"/>
          <w:numId w:val="25"/>
        </w:numPr>
      </w:pPr>
      <w:r w:rsidRPr="0016029B">
        <w:t>The ME shall store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1A610109" w14:textId="77777777" w:rsidR="0016029B" w:rsidRPr="0016029B" w:rsidRDefault="0016029B" w:rsidP="0016029B">
      <w:pPr>
        <w:pStyle w:val="B1"/>
        <w:ind w:left="0" w:firstLine="0"/>
      </w:pPr>
      <w:r w:rsidRPr="0016029B">
        <w:t>For non-3GPP access, PLMN A:</w:t>
      </w:r>
    </w:p>
    <w:p w14:paraId="16717C68" w14:textId="77777777" w:rsidR="0016029B" w:rsidRPr="0016029B" w:rsidRDefault="0016029B" w:rsidP="0016029B">
      <w:pPr>
        <w:pStyle w:val="B1"/>
        <w:numPr>
          <w:ilvl w:val="0"/>
          <w:numId w:val="25"/>
        </w:numPr>
      </w:pPr>
      <w:r w:rsidRPr="0016029B">
        <w:lastRenderedPageBreak/>
        <w:t>The UE shall use vendor-specific EAP method 'EAP-5G' between the UE and the N3IWF and is utilized for encapsulating NAS messages.</w:t>
      </w:r>
    </w:p>
    <w:p w14:paraId="1ABE55DC" w14:textId="77777777" w:rsidR="0016029B" w:rsidRPr="0016029B" w:rsidRDefault="0016029B" w:rsidP="0016029B">
      <w:pPr>
        <w:pStyle w:val="B1"/>
        <w:numPr>
          <w:ilvl w:val="0"/>
          <w:numId w:val="25"/>
        </w:numPr>
      </w:pPr>
      <w:r w:rsidRPr="0016029B">
        <w:t>The UE transmits EAP-Response/5G-NAS with NAS PDU [REGISTRATION REQUEST] message protected using the common NAS security context (generated during 3GPP access Authentication) and the NAS COUNTs as 0.</w:t>
      </w:r>
    </w:p>
    <w:p w14:paraId="12F0959E" w14:textId="77777777" w:rsidR="0016029B" w:rsidRPr="0016029B" w:rsidRDefault="0016029B" w:rsidP="0016029B">
      <w:pPr>
        <w:pStyle w:val="B1"/>
        <w:numPr>
          <w:ilvl w:val="0"/>
          <w:numId w:val="25"/>
        </w:numPr>
      </w:pPr>
      <w:r w:rsidRPr="0016029B">
        <w:t>As a result of successful Integrity verification, IPSec SA is established and the 5G NAS security context parameters shall be stored on the record 1 of USIM EF</w:t>
      </w:r>
      <w:r w:rsidRPr="0016029B">
        <w:rPr>
          <w:vertAlign w:val="subscript"/>
        </w:rPr>
        <w:t>5SGN3GPPNSC</w:t>
      </w:r>
      <w:r w:rsidRPr="0016029B">
        <w:t xml:space="preserve"> (upon power down or DEREGISTARTION).</w:t>
      </w:r>
    </w:p>
    <w:p w14:paraId="32A886D2" w14:textId="77777777" w:rsidR="0016029B" w:rsidRPr="0016029B" w:rsidRDefault="0016029B" w:rsidP="0016029B">
      <w:pPr>
        <w:pStyle w:val="B1"/>
        <w:numPr>
          <w:ilvl w:val="0"/>
          <w:numId w:val="25"/>
        </w:numPr>
      </w:pPr>
      <w:r w:rsidRPr="0016029B">
        <w:t>The ME shall store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0648F784" w14:textId="77777777" w:rsidR="0016029B" w:rsidRPr="0016029B" w:rsidRDefault="0016029B" w:rsidP="0016029B">
      <w:pPr>
        <w:pStyle w:val="B1"/>
        <w:ind w:left="0" w:firstLine="0"/>
      </w:pPr>
      <w:r w:rsidRPr="0016029B">
        <w:t>For 3GPP Access, PLMN B:</w:t>
      </w:r>
    </w:p>
    <w:p w14:paraId="384C3289" w14:textId="77777777" w:rsidR="0016029B" w:rsidRPr="0016029B" w:rsidRDefault="0016029B" w:rsidP="0016029B">
      <w:pPr>
        <w:pStyle w:val="B1"/>
        <w:numPr>
          <w:ilvl w:val="0"/>
          <w:numId w:val="25"/>
        </w:numPr>
      </w:pPr>
      <w:r w:rsidRPr="0016029B">
        <w:t>The UE shall support the 5G AKA based primary authentication and key agreement procedure for 3GPP access on a new PLMN.</w:t>
      </w:r>
    </w:p>
    <w:p w14:paraId="5E3B725B" w14:textId="77777777" w:rsidR="0016029B" w:rsidRPr="0016029B" w:rsidRDefault="0016029B" w:rsidP="0016029B">
      <w:pPr>
        <w:pStyle w:val="B1"/>
        <w:numPr>
          <w:ilvl w:val="0"/>
          <w:numId w:val="25"/>
        </w:numPr>
        <w:ind w:left="641" w:hanging="357"/>
      </w:pPr>
      <w:r w:rsidRPr="0016029B">
        <w:t>As a result of successful authentication procedure, the 5G NAS security context parameters for PLMN B shall be stored on the record 1 of USIM EF</w:t>
      </w:r>
      <w:r w:rsidRPr="0016029B">
        <w:rPr>
          <w:vertAlign w:val="subscript"/>
        </w:rPr>
        <w:t>5SG3GPPNSC</w:t>
      </w:r>
      <w:r w:rsidRPr="0016029B">
        <w:t>, and 5G NAS security context parameters for PLMN A shall be stored on the record 2 of USIM EF</w:t>
      </w:r>
      <w:r w:rsidRPr="0016029B">
        <w:rPr>
          <w:vertAlign w:val="subscript"/>
        </w:rPr>
        <w:t>5SG3GPPNSC</w:t>
      </w:r>
      <w:r w:rsidRPr="0016029B">
        <w:t xml:space="preserve"> upon power off or DEREGISTRATION.</w:t>
      </w:r>
    </w:p>
    <w:p w14:paraId="299EFCEE" w14:textId="77777777" w:rsidR="0016029B" w:rsidRPr="0016029B" w:rsidRDefault="0016029B" w:rsidP="0016029B">
      <w:pPr>
        <w:pStyle w:val="B1"/>
        <w:numPr>
          <w:ilvl w:val="0"/>
          <w:numId w:val="25"/>
        </w:numPr>
        <w:ind w:left="641" w:hanging="357"/>
      </w:pPr>
      <w:r w:rsidRPr="0016029B">
        <w:t xml:space="preserve"> The ME shall store the K</w:t>
      </w:r>
      <w:r w:rsidRPr="0016029B">
        <w:rPr>
          <w:vertAlign w:val="subscript"/>
        </w:rPr>
        <w:t>AUSF</w:t>
      </w:r>
      <w:r w:rsidRPr="0016029B">
        <w:t xml:space="preserve"> and K</w:t>
      </w:r>
      <w:r w:rsidRPr="0016029B">
        <w:rPr>
          <w:vertAlign w:val="subscript"/>
        </w:rPr>
        <w:t>SEAF</w:t>
      </w:r>
      <w:r w:rsidRPr="0016029B">
        <w:t xml:space="preserve"> for 3GPP access on PLMN B in EF</w:t>
      </w:r>
      <w:r w:rsidRPr="0016029B">
        <w:rPr>
          <w:vertAlign w:val="subscript"/>
        </w:rPr>
        <w:t>5GAUTHKEYS</w:t>
      </w:r>
      <w:r w:rsidRPr="0016029B">
        <w:t xml:space="preserve"> on the USIM</w:t>
      </w:r>
    </w:p>
    <w:p w14:paraId="5359F134" w14:textId="77777777" w:rsidR="0016029B" w:rsidRPr="0016029B" w:rsidRDefault="0016029B" w:rsidP="0016029B">
      <w:r w:rsidRPr="0016029B">
        <w:t>Reference:</w:t>
      </w:r>
    </w:p>
    <w:p w14:paraId="3C874151" w14:textId="77777777" w:rsidR="0016029B" w:rsidRPr="0016029B" w:rsidRDefault="0016029B" w:rsidP="0016029B">
      <w:pPr>
        <w:pStyle w:val="B1"/>
      </w:pPr>
      <w:r w:rsidRPr="0016029B">
        <w:t>-</w:t>
      </w:r>
      <w:r w:rsidRPr="0016029B">
        <w:tab/>
        <w:t>TS 31.102 [4], clauses 4.4.11.3, 4.4.11.4, 4.4.11.6 and Annex O;</w:t>
      </w:r>
    </w:p>
    <w:p w14:paraId="2BE189B5" w14:textId="703AF378" w:rsidR="0016029B" w:rsidRPr="0016029B" w:rsidRDefault="0016029B" w:rsidP="0016029B">
      <w:pPr>
        <w:pStyle w:val="B1"/>
      </w:pPr>
      <w:r w:rsidRPr="0016029B">
        <w:t>-</w:t>
      </w:r>
      <w:r w:rsidRPr="0016029B">
        <w:tab/>
        <w:t>TS 33.501 [41], clauses 6.1.1.3, 6.1.3.2, 7.2.1, 6.3.2.2, 6.4.2.2</w:t>
      </w:r>
    </w:p>
    <w:p w14:paraId="066CB0F6" w14:textId="77777777" w:rsidR="0016029B" w:rsidRPr="0016029B" w:rsidRDefault="0016029B" w:rsidP="0016029B">
      <w:pPr>
        <w:pStyle w:val="B1"/>
      </w:pPr>
      <w:r w:rsidRPr="0016029B">
        <w:t>-</w:t>
      </w:r>
      <w:r w:rsidRPr="0016029B">
        <w:tab/>
        <w:t>TS 24.501 [42], clauses 4.4.2.1, 5.4.1.3 and Annex C.</w:t>
      </w:r>
    </w:p>
    <w:p w14:paraId="12CD766E" w14:textId="210B49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15.4.2.3</w:t>
      </w:r>
      <w:r w:rsidRPr="0016029B">
        <w:rPr>
          <w:rFonts w:ascii="Arial" w:hAnsi="Arial"/>
          <w:sz w:val="24"/>
        </w:rPr>
        <w:tab/>
        <w:t>Test purpose</w:t>
      </w:r>
    </w:p>
    <w:p w14:paraId="6F45221D" w14:textId="77777777" w:rsidR="0016029B" w:rsidRPr="0016029B" w:rsidRDefault="0016029B" w:rsidP="0016029B">
      <w:pPr>
        <w:pStyle w:val="B1"/>
        <w:ind w:left="0" w:firstLine="0"/>
      </w:pPr>
      <w:r w:rsidRPr="0016029B">
        <w:t>For 3GPP access, PLMN A:</w:t>
      </w:r>
    </w:p>
    <w:p w14:paraId="4A3AAFAA" w14:textId="77777777" w:rsidR="0016029B" w:rsidRPr="0016029B" w:rsidRDefault="0016029B" w:rsidP="0016029B">
      <w:pPr>
        <w:pStyle w:val="B1"/>
        <w:numPr>
          <w:ilvl w:val="0"/>
          <w:numId w:val="29"/>
        </w:numPr>
      </w:pPr>
      <w:r w:rsidRPr="0016029B">
        <w:t xml:space="preserve">To verify that the ME forwards the RAND and AUTN received in 5G authentication challenge data within </w:t>
      </w:r>
      <w:r w:rsidRPr="0016029B">
        <w:rPr>
          <w:i/>
        </w:rPr>
        <w:t>AUTHENTICATION REQUEST</w:t>
      </w:r>
      <w:r w:rsidRPr="0016029B">
        <w:t xml:space="preserve"> message to the USIM.</w:t>
      </w:r>
    </w:p>
    <w:p w14:paraId="4871F3C9" w14:textId="77777777" w:rsidR="0016029B" w:rsidRPr="0016029B" w:rsidRDefault="0016029B" w:rsidP="0016029B">
      <w:pPr>
        <w:pStyle w:val="B1"/>
        <w:numPr>
          <w:ilvl w:val="0"/>
          <w:numId w:val="29"/>
        </w:numPr>
      </w:pPr>
      <w:r w:rsidRPr="0016029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6A2367E" w14:textId="77777777" w:rsidR="0016029B" w:rsidRPr="0016029B" w:rsidRDefault="0016029B" w:rsidP="0016029B">
      <w:pPr>
        <w:pStyle w:val="B1"/>
        <w:numPr>
          <w:ilvl w:val="0"/>
          <w:numId w:val="29"/>
        </w:numPr>
      </w:pPr>
      <w:r w:rsidRPr="0016029B">
        <w:t>To verify that the ME stores 5G NAS security context parameters when entering state 5GMM-DEREGISTERED,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28115CC3" w14:textId="77777777" w:rsidR="0016029B" w:rsidRPr="0016029B" w:rsidRDefault="0016029B" w:rsidP="0016029B">
      <w:pPr>
        <w:pStyle w:val="B1"/>
        <w:numPr>
          <w:ilvl w:val="0"/>
          <w:numId w:val="29"/>
        </w:numPr>
      </w:pPr>
      <w:r w:rsidRPr="0016029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3D206847" w14:textId="77777777" w:rsidR="0016029B" w:rsidRPr="0016029B" w:rsidRDefault="0016029B" w:rsidP="0016029B">
      <w:pPr>
        <w:pStyle w:val="B1"/>
        <w:ind w:left="0" w:firstLine="0"/>
      </w:pPr>
      <w:r w:rsidRPr="0016029B">
        <w:t>For non-3GPP access, PLMN A:</w:t>
      </w:r>
    </w:p>
    <w:p w14:paraId="1F4D318E" w14:textId="77777777" w:rsidR="0016029B" w:rsidRPr="0016029B" w:rsidRDefault="0016029B" w:rsidP="0016029B">
      <w:pPr>
        <w:pStyle w:val="B1"/>
        <w:numPr>
          <w:ilvl w:val="0"/>
          <w:numId w:val="29"/>
        </w:numPr>
      </w:pPr>
      <w:r w:rsidRPr="0016029B">
        <w:t>To verify that ME starts 'EAP-5G' (EAP Response/5G-NAS) between the UE and the N3IWF and is utilized for encapsulating NAS messages.</w:t>
      </w:r>
    </w:p>
    <w:p w14:paraId="6F72CC2E" w14:textId="77777777" w:rsidR="0016029B" w:rsidRPr="0016029B" w:rsidRDefault="0016029B" w:rsidP="0016029B">
      <w:pPr>
        <w:pStyle w:val="B1"/>
        <w:numPr>
          <w:ilvl w:val="0"/>
          <w:numId w:val="29"/>
        </w:numPr>
      </w:pPr>
      <w:r w:rsidRPr="0016029B">
        <w:t>To verify that ME transmits EAP-Response/5G-NAS with NAS PDU [REGISTRATION REQUEST] message protected, and integrity is verified successfully.</w:t>
      </w:r>
    </w:p>
    <w:p w14:paraId="220FF860" w14:textId="77777777" w:rsidR="0016029B" w:rsidRPr="0016029B" w:rsidRDefault="0016029B" w:rsidP="0016029B">
      <w:pPr>
        <w:pStyle w:val="B1"/>
        <w:numPr>
          <w:ilvl w:val="0"/>
          <w:numId w:val="29"/>
        </w:numPr>
      </w:pPr>
      <w:r w:rsidRPr="0016029B">
        <w:t xml:space="preserve">To verify that ME receives EAP-Success from N3IWF and IPSec SA is established. </w:t>
      </w:r>
    </w:p>
    <w:p w14:paraId="59B8317F" w14:textId="77777777" w:rsidR="0016029B" w:rsidRPr="0016029B" w:rsidRDefault="0016029B" w:rsidP="0016029B">
      <w:pPr>
        <w:pStyle w:val="B1"/>
        <w:numPr>
          <w:ilvl w:val="0"/>
          <w:numId w:val="29"/>
        </w:numPr>
      </w:pPr>
      <w:r w:rsidRPr="0016029B">
        <w:t>To verify that the ME stores 5G NAS security context parameters when entering state 5GMM-DEREGISTERED, consisting of KAMF with the associated key set identifier and NAS COUNTs in the record 1 of EF</w:t>
      </w:r>
      <w:r w:rsidRPr="0016029B">
        <w:rPr>
          <w:vertAlign w:val="subscript"/>
        </w:rPr>
        <w:t>5GSN3GPPNSC</w:t>
      </w:r>
      <w:r w:rsidRPr="0016029B">
        <w:t xml:space="preserve"> on the USIM.</w:t>
      </w:r>
    </w:p>
    <w:p w14:paraId="0A4FBEF0" w14:textId="77777777" w:rsidR="0016029B" w:rsidRPr="0016029B" w:rsidRDefault="0016029B" w:rsidP="0016029B">
      <w:pPr>
        <w:pStyle w:val="B1"/>
        <w:numPr>
          <w:ilvl w:val="0"/>
          <w:numId w:val="29"/>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305CC2F2" w14:textId="77777777" w:rsidR="0016029B" w:rsidRPr="0016029B" w:rsidRDefault="0016029B" w:rsidP="0016029B">
      <w:pPr>
        <w:pStyle w:val="B1"/>
        <w:ind w:left="0" w:firstLine="0"/>
      </w:pPr>
      <w:r w:rsidRPr="0016029B">
        <w:t>For 3GPP access, PLMN B:</w:t>
      </w:r>
    </w:p>
    <w:p w14:paraId="71AF9BDF" w14:textId="77777777" w:rsidR="0016029B" w:rsidRPr="0016029B" w:rsidRDefault="0016029B" w:rsidP="0016029B">
      <w:pPr>
        <w:pStyle w:val="B1"/>
        <w:numPr>
          <w:ilvl w:val="0"/>
          <w:numId w:val="29"/>
        </w:numPr>
      </w:pPr>
      <w:r w:rsidRPr="0016029B">
        <w:lastRenderedPageBreak/>
        <w:t>To verify that the ME forwards the RAND and AUTN received in 5G authentication challenge data within AUTHENTICATION REQUEST message received from the PLMN-B to the USIM.</w:t>
      </w:r>
    </w:p>
    <w:p w14:paraId="78FBB1AB" w14:textId="77777777" w:rsidR="0016029B" w:rsidRPr="0016029B" w:rsidRDefault="0016029B" w:rsidP="0016029B">
      <w:pPr>
        <w:pStyle w:val="B1"/>
        <w:numPr>
          <w:ilvl w:val="0"/>
          <w:numId w:val="29"/>
        </w:numPr>
      </w:pPr>
      <w:r w:rsidRPr="0016029B">
        <w:t>To verify that the ME sends AUTHENTICATION RESPONSE message contains the calculated RES* in response to AUTHENTICATION REQUEST message.</w:t>
      </w:r>
    </w:p>
    <w:p w14:paraId="6ADBF078" w14:textId="77777777" w:rsidR="0016029B" w:rsidRPr="0016029B" w:rsidRDefault="0016029B" w:rsidP="0016029B">
      <w:pPr>
        <w:pStyle w:val="B1"/>
        <w:numPr>
          <w:ilvl w:val="0"/>
          <w:numId w:val="29"/>
        </w:numPr>
        <w:ind w:left="284" w:firstLine="0"/>
      </w:pPr>
      <w:r w:rsidRPr="0016029B">
        <w:t>To verify that when ME entering state 5GMM-DEREGISTERED, it replaces the data in record 1 of EF</w:t>
      </w:r>
      <w:r w:rsidRPr="0016029B">
        <w:rPr>
          <w:vertAlign w:val="subscript"/>
        </w:rPr>
        <w:t>5GS3GPPNSC</w:t>
      </w:r>
      <w:r w:rsidRPr="0016029B">
        <w:t xml:space="preserve"> with 5G NAS security context parameters, consisting of </w:t>
      </w:r>
      <w:r w:rsidRPr="0016029B">
        <w:rPr>
          <w:vertAlign w:val="subscript"/>
        </w:rPr>
        <w:t>KAMF</w:t>
      </w:r>
      <w:r w:rsidRPr="0016029B">
        <w:t xml:space="preserve"> with the associated key set identifier and NAS COUNTs for PLMN-B, and stores the 5G NAS security context parameters of PLMN-A that was in record 1 along with PLMN identity of the PLMN-A on to the second record of EF</w:t>
      </w:r>
      <w:r w:rsidRPr="0016029B">
        <w:rPr>
          <w:vertAlign w:val="subscript"/>
        </w:rPr>
        <w:t>5GS3GPPNSC</w:t>
      </w:r>
      <w:r w:rsidRPr="0016029B">
        <w:t>.</w:t>
      </w:r>
    </w:p>
    <w:p w14:paraId="12A51578" w14:textId="77777777" w:rsidR="0016029B" w:rsidRPr="0016029B" w:rsidRDefault="0016029B" w:rsidP="0016029B">
      <w:pPr>
        <w:pStyle w:val="B1"/>
        <w:numPr>
          <w:ilvl w:val="0"/>
          <w:numId w:val="29"/>
        </w:numPr>
      </w:pPr>
      <w:r w:rsidRPr="0016029B">
        <w:t>To verify that the ME stores the KAUSF and K</w:t>
      </w:r>
      <w:r w:rsidRPr="0016029B">
        <w:rPr>
          <w:vertAlign w:val="subscript"/>
        </w:rPr>
        <w:t>SEAF</w:t>
      </w:r>
      <w:r w:rsidRPr="0016029B">
        <w:t xml:space="preserve"> for 3GPP access in EF</w:t>
      </w:r>
      <w:r w:rsidRPr="0016029B">
        <w:rPr>
          <w:vertAlign w:val="subscript"/>
        </w:rPr>
        <w:t>5GAUTHKEYS</w:t>
      </w:r>
      <w:r w:rsidRPr="0016029B">
        <w:t xml:space="preserve"> on the USIM </w:t>
      </w:r>
    </w:p>
    <w:p w14:paraId="62356965" w14:textId="50A2A5EA" w:rsidR="0016029B" w:rsidRPr="0016029B" w:rsidRDefault="0016029B" w:rsidP="0016029B">
      <w:pPr>
        <w:pStyle w:val="Heading4"/>
      </w:pPr>
      <w:bookmarkStart w:id="3354" w:name="_Toc138678066"/>
      <w:bookmarkEnd w:id="3353"/>
      <w:r w:rsidRPr="0016029B">
        <w:t>15.4.2.4</w:t>
      </w:r>
      <w:r w:rsidRPr="0016029B">
        <w:tab/>
        <w:t>Method of test</w:t>
      </w:r>
    </w:p>
    <w:p w14:paraId="36192880" w14:textId="198206BA" w:rsidR="0016029B" w:rsidRPr="0016029B" w:rsidRDefault="0016029B" w:rsidP="0016029B">
      <w:pPr>
        <w:pStyle w:val="Heading5"/>
      </w:pPr>
      <w:r w:rsidRPr="0016029B">
        <w:t>15.4.2.4.1</w:t>
      </w:r>
      <w:r w:rsidRPr="0016029B">
        <w:tab/>
        <w:t>Initial conditions</w:t>
      </w:r>
    </w:p>
    <w:p w14:paraId="7E33840C" w14:textId="77777777" w:rsidR="0016029B" w:rsidRPr="0016029B" w:rsidRDefault="0016029B" w:rsidP="0016029B">
      <w:r w:rsidRPr="0016029B">
        <w:t>For 3GPP access:</w:t>
      </w:r>
    </w:p>
    <w:p w14:paraId="195DC07D" w14:textId="77777777" w:rsidR="0016029B" w:rsidRPr="0016029B" w:rsidRDefault="0016029B" w:rsidP="0016029B">
      <w:pPr>
        <w:ind w:left="284"/>
      </w:pPr>
      <w:r w:rsidRPr="0016029B">
        <w:t>The NG-SS transmits on the BCCH, with the following network parameters:</w:t>
      </w:r>
    </w:p>
    <w:p w14:paraId="3CAE4644" w14:textId="77777777" w:rsidR="0016029B" w:rsidRPr="0016029B" w:rsidRDefault="0016029B" w:rsidP="0016029B">
      <w:pPr>
        <w:pStyle w:val="B1"/>
        <w:ind w:left="852"/>
      </w:pPr>
      <w:r w:rsidRPr="0016029B">
        <w:t>Cell A –TAI (MCC/MNC/TAC):</w:t>
      </w:r>
      <w:r w:rsidRPr="0016029B">
        <w:tab/>
        <w:t>244/083/000001.</w:t>
      </w:r>
    </w:p>
    <w:p w14:paraId="04CA63CA" w14:textId="77777777" w:rsidR="0016029B" w:rsidRPr="0016029B" w:rsidRDefault="0016029B" w:rsidP="0016029B">
      <w:pPr>
        <w:pStyle w:val="B2"/>
        <w:ind w:left="1135"/>
      </w:pPr>
      <w:r w:rsidRPr="0016029B">
        <w:t>-</w:t>
      </w:r>
      <w:r w:rsidRPr="0016029B">
        <w:tab/>
        <w:t>CellIdentity:</w:t>
      </w:r>
      <w:r w:rsidRPr="0016029B">
        <w:tab/>
      </w:r>
      <w:r w:rsidRPr="0016029B">
        <w:tab/>
      </w:r>
      <w:r w:rsidRPr="0016029B">
        <w:tab/>
      </w:r>
      <w:r w:rsidRPr="0016029B">
        <w:tab/>
      </w:r>
      <w:r w:rsidRPr="0016029B">
        <w:tab/>
        <w:t>"000000001"</w:t>
      </w:r>
    </w:p>
    <w:p w14:paraId="636301FD"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8503D4B" w14:textId="77777777" w:rsidR="0016029B" w:rsidRPr="0016029B" w:rsidRDefault="0016029B" w:rsidP="0016029B">
      <w:pPr>
        <w:pStyle w:val="B1"/>
        <w:ind w:left="852"/>
        <w:rPr>
          <w:lang w:val="fr-FR"/>
        </w:rPr>
      </w:pPr>
      <w:r w:rsidRPr="0016029B">
        <w:rPr>
          <w:lang w:val="fr-FR"/>
        </w:rPr>
        <w:t>Cell B -TAI (MCC/MNC/TAC):</w:t>
      </w:r>
      <w:r w:rsidRPr="0016029B">
        <w:rPr>
          <w:lang w:val="fr-FR"/>
        </w:rPr>
        <w:tab/>
        <w:t>244/084/000001.</w:t>
      </w:r>
    </w:p>
    <w:p w14:paraId="694C6626" w14:textId="77777777" w:rsidR="0016029B" w:rsidRPr="0016029B" w:rsidRDefault="0016029B" w:rsidP="0016029B">
      <w:pPr>
        <w:pStyle w:val="B2"/>
        <w:ind w:left="1135"/>
        <w:rPr>
          <w:lang w:val="en-US" w:eastAsia="zh-CN"/>
        </w:rPr>
      </w:pPr>
      <w:r w:rsidRPr="0016029B">
        <w:t>-</w:t>
      </w:r>
      <w:r w:rsidRPr="0016029B">
        <w:tab/>
        <w:t>CellIdentity:</w:t>
      </w:r>
      <w:r w:rsidRPr="0016029B">
        <w:tab/>
      </w:r>
      <w:r w:rsidRPr="0016029B">
        <w:tab/>
      </w:r>
      <w:r w:rsidRPr="0016029B">
        <w:tab/>
      </w:r>
      <w:r w:rsidRPr="0016029B">
        <w:tab/>
      </w:r>
      <w:r w:rsidRPr="0016029B">
        <w:tab/>
        <w:t>"000000001"</w:t>
      </w:r>
    </w:p>
    <w:p w14:paraId="32F79BF8"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0273C9A" w14:textId="77777777" w:rsidR="0016029B" w:rsidRPr="0016029B" w:rsidRDefault="0016029B" w:rsidP="0016029B">
      <w:pPr>
        <w:pStyle w:val="B1"/>
        <w:ind w:left="0" w:firstLine="0"/>
      </w:pPr>
      <w:r w:rsidRPr="0016029B">
        <w:t>For non-3GPP access:</w:t>
      </w:r>
    </w:p>
    <w:p w14:paraId="5C4CD309"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A48DA1D" w14:textId="77777777" w:rsidR="0016029B" w:rsidRPr="0016029B" w:rsidRDefault="0016029B" w:rsidP="0016029B">
      <w:pPr>
        <w:tabs>
          <w:tab w:val="left" w:pos="2835"/>
        </w:tabs>
        <w:ind w:left="284" w:hanging="284"/>
      </w:pPr>
      <w:r w:rsidRPr="0016029B">
        <w:t>The default 5G-NR UICC as defied in clause 4.11 is used and the UICC is installed into the ME.</w:t>
      </w:r>
    </w:p>
    <w:bookmarkEnd w:id="3354"/>
    <w:p w14:paraId="27E435D8" w14:textId="7FB20CA1" w:rsidR="0016029B" w:rsidRPr="0016029B" w:rsidRDefault="0016029B" w:rsidP="0016029B">
      <w:pPr>
        <w:pStyle w:val="Heading5"/>
      </w:pPr>
      <w:r w:rsidRPr="0016029B">
        <w:t>15.4.2.4.2</w:t>
      </w:r>
      <w:r w:rsidRPr="0016029B">
        <w:tab/>
        <w:t>Procedure</w:t>
      </w:r>
    </w:p>
    <w:p w14:paraId="78F278DB" w14:textId="77777777" w:rsidR="0016029B" w:rsidRPr="0016029B" w:rsidRDefault="0016029B" w:rsidP="0016029B">
      <w:pPr>
        <w:pStyle w:val="B1"/>
        <w:ind w:left="0" w:firstLine="0"/>
      </w:pPr>
      <w:r w:rsidRPr="0016029B">
        <w:t>For 3GPP access, PLMN-A:</w:t>
      </w:r>
    </w:p>
    <w:p w14:paraId="09135E27" w14:textId="77777777" w:rsidR="0016029B" w:rsidRPr="0016029B" w:rsidRDefault="0016029B" w:rsidP="0016029B">
      <w:pPr>
        <w:pStyle w:val="B1"/>
        <w:numPr>
          <w:ilvl w:val="0"/>
          <w:numId w:val="32"/>
        </w:numPr>
      </w:pPr>
      <w:r w:rsidRPr="0016029B">
        <w:t>Bring up Cell A and the UE is switched on.</w:t>
      </w:r>
    </w:p>
    <w:p w14:paraId="470FA38F" w14:textId="77777777" w:rsidR="0016029B" w:rsidRPr="0016029B" w:rsidRDefault="0016029B" w:rsidP="0016029B">
      <w:pPr>
        <w:pStyle w:val="B1"/>
        <w:numPr>
          <w:ilvl w:val="0"/>
          <w:numId w:val="32"/>
        </w:numPr>
      </w:pPr>
      <w:r w:rsidRPr="0016029B">
        <w:t>Upon reception of an RRCSetupRequest message from the UE, NG-SS transmits an RRCSetup message to the UE followed by reception of an RRCSetupComplete message from the UE.</w:t>
      </w:r>
    </w:p>
    <w:p w14:paraId="3E0270ED" w14:textId="77777777" w:rsidR="0016029B" w:rsidRPr="0016029B" w:rsidRDefault="0016029B" w:rsidP="0016029B">
      <w:pPr>
        <w:pStyle w:val="B1"/>
        <w:numPr>
          <w:ilvl w:val="0"/>
          <w:numId w:val="32"/>
        </w:numPr>
      </w:pPr>
      <w:r w:rsidRPr="0016029B">
        <w:t>After receipt of a REGISTRATION REQUEST message from the UE during registration, the UE, NG-SS initiates the 5G AKA authentication procedure and sends 5G AKA-Challenge message in the AUTHENTICATION REQUEST message, uses:</w:t>
      </w:r>
    </w:p>
    <w:p w14:paraId="7EB314FA" w14:textId="77777777" w:rsidR="0016029B" w:rsidRPr="0016029B" w:rsidRDefault="0016029B" w:rsidP="0016029B">
      <w:pPr>
        <w:pStyle w:val="B3"/>
      </w:pPr>
      <w:r w:rsidRPr="0016029B">
        <w:t>ngKSI:</w:t>
      </w:r>
    </w:p>
    <w:p w14:paraId="3738B5B4" w14:textId="77777777" w:rsidR="0016029B" w:rsidRPr="0016029B" w:rsidRDefault="0016029B" w:rsidP="0016029B">
      <w:pPr>
        <w:pStyle w:val="B3"/>
        <w:ind w:left="1419"/>
      </w:pPr>
      <w:r w:rsidRPr="0016029B">
        <w:t>NAS key set identifier:</w:t>
      </w:r>
      <w:r w:rsidRPr="0016029B">
        <w:tab/>
        <w:t>'000'</w:t>
      </w:r>
    </w:p>
    <w:p w14:paraId="159F9009"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2565745A" w14:textId="77777777" w:rsidR="0016029B" w:rsidRPr="0016029B" w:rsidRDefault="0016029B" w:rsidP="0016029B">
      <w:pPr>
        <w:pStyle w:val="B2"/>
      </w:pPr>
      <w:r w:rsidRPr="0016029B">
        <w:t>Authentication parameter RAND (5G authentication challenge):</w:t>
      </w:r>
      <w:r w:rsidRPr="0016029B">
        <w:tab/>
        <w:t>128 bits value</w:t>
      </w:r>
    </w:p>
    <w:p w14:paraId="402D5452" w14:textId="77777777" w:rsidR="0016029B" w:rsidRPr="0016029B" w:rsidRDefault="0016029B" w:rsidP="0016029B">
      <w:pPr>
        <w:pStyle w:val="B2"/>
      </w:pPr>
      <w:r w:rsidRPr="0016029B">
        <w:t>Authentication parameter AUTN (5G Authentication challenge).</w:t>
      </w:r>
      <w:r w:rsidRPr="0016029B">
        <w:tab/>
        <w:t>128 bits value</w:t>
      </w:r>
    </w:p>
    <w:p w14:paraId="2608AD66" w14:textId="77777777" w:rsidR="0016029B" w:rsidRPr="0016029B" w:rsidRDefault="0016029B" w:rsidP="0016029B">
      <w:pPr>
        <w:pStyle w:val="B1"/>
        <w:numPr>
          <w:ilvl w:val="0"/>
          <w:numId w:val="32"/>
        </w:numPr>
      </w:pPr>
      <w:r w:rsidRPr="0016029B">
        <w:t>Using the 5G authentication challenge data received in AUTHENTICATION REQUEST message the ME pass the RAND and AUTN to the USIM.</w:t>
      </w:r>
    </w:p>
    <w:p w14:paraId="35F0F334" w14:textId="77777777" w:rsidR="0016029B" w:rsidRPr="0016029B" w:rsidRDefault="0016029B" w:rsidP="0016029B">
      <w:pPr>
        <w:pStyle w:val="B1"/>
        <w:numPr>
          <w:ilvl w:val="0"/>
          <w:numId w:val="32"/>
        </w:numPr>
      </w:pPr>
      <w:r w:rsidRPr="0016029B">
        <w:lastRenderedPageBreak/>
        <w:t>Upon reception of AUTHENTICATION RESPONSE message from the UE, the NG-SS sends a SECURITY MODE COMMAND message. The UE sends a SECURITY MODE COMPLETE message.</w:t>
      </w:r>
    </w:p>
    <w:p w14:paraId="77AEE0DD" w14:textId="77777777" w:rsidR="0016029B" w:rsidRPr="0016029B" w:rsidRDefault="0016029B" w:rsidP="0016029B">
      <w:pPr>
        <w:pStyle w:val="B1"/>
        <w:numPr>
          <w:ilvl w:val="0"/>
          <w:numId w:val="32"/>
        </w:numPr>
      </w:pPr>
      <w:r w:rsidRPr="0016029B">
        <w:t>The NG-SS sends a REGISTRATION ACCEPT message.</w:t>
      </w:r>
    </w:p>
    <w:p w14:paraId="0AF5695C" w14:textId="77777777" w:rsidR="0016029B" w:rsidRPr="0016029B" w:rsidRDefault="0016029B" w:rsidP="0016029B">
      <w:pPr>
        <w:pStyle w:val="B3"/>
      </w:pPr>
      <w:r w:rsidRPr="0016029B">
        <w:t>5G-GUTI:</w:t>
      </w:r>
      <w:r w:rsidRPr="0016029B">
        <w:tab/>
        <w:t>24408300010266436587</w:t>
      </w:r>
    </w:p>
    <w:p w14:paraId="03D7B7A1" w14:textId="77777777" w:rsidR="0016029B" w:rsidRPr="0016029B" w:rsidRDefault="0016029B" w:rsidP="0016029B">
      <w:pPr>
        <w:pStyle w:val="B3"/>
      </w:pPr>
      <w:r w:rsidRPr="0016029B">
        <w:t>TAI:</w:t>
      </w:r>
      <w:r w:rsidRPr="0016029B">
        <w:tab/>
      </w:r>
      <w:r w:rsidRPr="0016029B">
        <w:tab/>
        <w:t>42 34 80 00 00 01</w:t>
      </w:r>
    </w:p>
    <w:p w14:paraId="05AC60BA" w14:textId="77777777" w:rsidR="0016029B" w:rsidRPr="0016029B" w:rsidRDefault="0016029B" w:rsidP="0016029B">
      <w:pPr>
        <w:pStyle w:val="B1"/>
        <w:numPr>
          <w:ilvl w:val="0"/>
          <w:numId w:val="32"/>
        </w:numPr>
      </w:pPr>
      <w:r w:rsidRPr="0016029B">
        <w:t>The UE sends a REGISTRATION COMPLETE message.</w:t>
      </w:r>
    </w:p>
    <w:p w14:paraId="41076CC1" w14:textId="77777777" w:rsidR="0016029B" w:rsidRPr="0016029B" w:rsidRDefault="0016029B" w:rsidP="0016029B">
      <w:pPr>
        <w:pStyle w:val="B1"/>
        <w:ind w:left="0" w:firstLine="0"/>
      </w:pPr>
      <w:r w:rsidRPr="0016029B">
        <w:t>For non-3GPP access, PLMN-A:</w:t>
      </w:r>
    </w:p>
    <w:p w14:paraId="54E3EFE5" w14:textId="77777777" w:rsidR="0016029B" w:rsidRPr="0016029B" w:rsidRDefault="0016029B" w:rsidP="0016029B">
      <w:pPr>
        <w:pStyle w:val="B1"/>
        <w:numPr>
          <w:ilvl w:val="0"/>
          <w:numId w:val="32"/>
        </w:numPr>
      </w:pPr>
      <w:r w:rsidRPr="0016029B">
        <w:t>Bring up WLAN AP Cell Aw.</w:t>
      </w:r>
    </w:p>
    <w:p w14:paraId="4776FE7B" w14:textId="77777777" w:rsidR="0016029B" w:rsidRPr="0016029B" w:rsidRDefault="0016029B" w:rsidP="0016029B">
      <w:pPr>
        <w:pStyle w:val="B1"/>
        <w:numPr>
          <w:ilvl w:val="0"/>
          <w:numId w:val="32"/>
        </w:numPr>
      </w:pPr>
      <w:r w:rsidRPr="0016029B">
        <w:t>UE connects to the untrusted non-3GPP access using the WLAN AP. UE associates with the WLAN AP and obtains the local IP address.</w:t>
      </w:r>
    </w:p>
    <w:p w14:paraId="3B0D89CE" w14:textId="77777777" w:rsidR="0016029B" w:rsidRPr="0016029B" w:rsidRDefault="0016029B" w:rsidP="0016029B">
      <w:pPr>
        <w:pStyle w:val="B1"/>
        <w:numPr>
          <w:ilvl w:val="0"/>
          <w:numId w:val="32"/>
        </w:numPr>
      </w:pPr>
      <w:r w:rsidRPr="0016029B">
        <w:t>UE selects the N3IWF and obtains its IP address.</w:t>
      </w:r>
    </w:p>
    <w:p w14:paraId="116C6481" w14:textId="77777777" w:rsidR="0016029B" w:rsidRPr="0016029B" w:rsidRDefault="0016029B" w:rsidP="0016029B">
      <w:pPr>
        <w:pStyle w:val="B1"/>
        <w:numPr>
          <w:ilvl w:val="0"/>
          <w:numId w:val="32"/>
        </w:numPr>
      </w:pPr>
      <w:r w:rsidRPr="0016029B">
        <w:t xml:space="preserve">The UE establishes an IPsec tunnel as per the IKEv2 protocol as defined in TS 23.502 [xx] clause 4.12.2.2 figure 4.12.2.2-1. </w:t>
      </w:r>
    </w:p>
    <w:p w14:paraId="065852FA" w14:textId="77777777" w:rsidR="0016029B" w:rsidRPr="0016029B" w:rsidRDefault="0016029B" w:rsidP="0016029B">
      <w:pPr>
        <w:pStyle w:val="B1"/>
        <w:numPr>
          <w:ilvl w:val="0"/>
          <w:numId w:val="32"/>
        </w:numPr>
      </w:pPr>
      <w:r w:rsidRPr="0016029B">
        <w:t>The NG-SS transmit EAP-Request/5G-Start.</w:t>
      </w:r>
    </w:p>
    <w:p w14:paraId="0573F772" w14:textId="77777777" w:rsidR="0016029B" w:rsidRPr="0016029B" w:rsidRDefault="0016029B" w:rsidP="0016029B">
      <w:pPr>
        <w:pStyle w:val="B1"/>
        <w:numPr>
          <w:ilvl w:val="0"/>
          <w:numId w:val="32"/>
        </w:numPr>
      </w:pPr>
      <w:r w:rsidRPr="0016029B">
        <w:t>The UE transmits EAP-Response/5G-NAS with NAS PDU [REGISTRATION REQUEST] message protected.</w:t>
      </w:r>
    </w:p>
    <w:p w14:paraId="4CE893D9" w14:textId="77777777" w:rsidR="0016029B" w:rsidRPr="0016029B" w:rsidRDefault="0016029B" w:rsidP="0016029B">
      <w:pPr>
        <w:pStyle w:val="B1"/>
        <w:numPr>
          <w:ilvl w:val="0"/>
          <w:numId w:val="32"/>
        </w:numPr>
      </w:pPr>
      <w:r w:rsidRPr="0016029B">
        <w:t>The NG-SS transmits EAP-Success and the IPSec SA is established.</w:t>
      </w:r>
    </w:p>
    <w:p w14:paraId="117CD7F5" w14:textId="77777777" w:rsidR="0016029B" w:rsidRPr="0016029B" w:rsidRDefault="0016029B" w:rsidP="0016029B">
      <w:pPr>
        <w:pStyle w:val="B1"/>
        <w:numPr>
          <w:ilvl w:val="0"/>
          <w:numId w:val="32"/>
        </w:numPr>
      </w:pPr>
      <w:r w:rsidRPr="0016029B">
        <w:t>The NG-SS transmits a REGISTRATION ACCEPT message over IPSec SA.</w:t>
      </w:r>
    </w:p>
    <w:p w14:paraId="7D758999" w14:textId="77777777" w:rsidR="0016029B" w:rsidRPr="0016029B" w:rsidRDefault="0016029B" w:rsidP="0016029B">
      <w:pPr>
        <w:pStyle w:val="B3"/>
        <w:ind w:left="852" w:firstLine="0"/>
      </w:pPr>
      <w:r w:rsidRPr="0016029B">
        <w:t>5G-GUTI:</w:t>
      </w:r>
      <w:r w:rsidRPr="0016029B">
        <w:tab/>
        <w:t>24408300010266436587</w:t>
      </w:r>
    </w:p>
    <w:p w14:paraId="212CAA3F" w14:textId="77777777" w:rsidR="0016029B" w:rsidRPr="0016029B" w:rsidRDefault="0016029B" w:rsidP="0016029B">
      <w:pPr>
        <w:pStyle w:val="B3"/>
        <w:ind w:left="852" w:firstLine="0"/>
      </w:pPr>
      <w:r w:rsidRPr="0016029B">
        <w:t>TAI:</w:t>
      </w:r>
      <w:r w:rsidRPr="0016029B">
        <w:tab/>
      </w:r>
      <w:r w:rsidRPr="0016029B">
        <w:tab/>
        <w:t>42 34 80 00 00 01</w:t>
      </w:r>
    </w:p>
    <w:p w14:paraId="498BE982" w14:textId="77777777" w:rsidR="0016029B" w:rsidRPr="0016029B" w:rsidRDefault="0016029B" w:rsidP="0016029B">
      <w:pPr>
        <w:pStyle w:val="B1"/>
        <w:numPr>
          <w:ilvl w:val="0"/>
          <w:numId w:val="32"/>
        </w:numPr>
      </w:pPr>
      <w:r w:rsidRPr="0016029B">
        <w:t>The UE transmits a REGISTRATION COMPLETE message over IPSec SA.</w:t>
      </w:r>
    </w:p>
    <w:p w14:paraId="178A0A07" w14:textId="77777777" w:rsidR="0016029B" w:rsidRPr="0016029B" w:rsidRDefault="0016029B" w:rsidP="0016029B">
      <w:pPr>
        <w:pStyle w:val="B1"/>
        <w:ind w:left="0" w:firstLine="0"/>
      </w:pPr>
      <w:r w:rsidRPr="0016029B">
        <w:t>For 3GPP access, PLMN-B:</w:t>
      </w:r>
    </w:p>
    <w:p w14:paraId="25AF744E" w14:textId="77777777" w:rsidR="0016029B" w:rsidRPr="0016029B" w:rsidRDefault="0016029B" w:rsidP="0016029B">
      <w:pPr>
        <w:pStyle w:val="B1"/>
        <w:numPr>
          <w:ilvl w:val="0"/>
          <w:numId w:val="32"/>
        </w:numPr>
      </w:pPr>
      <w:r w:rsidRPr="0016029B">
        <w:t>Turn off Cell A and bring up Cell B.</w:t>
      </w:r>
    </w:p>
    <w:p w14:paraId="570D8BEF" w14:textId="77777777" w:rsidR="0016029B" w:rsidRPr="0016029B" w:rsidRDefault="0016029B" w:rsidP="0016029B">
      <w:pPr>
        <w:pStyle w:val="B1"/>
        <w:numPr>
          <w:ilvl w:val="0"/>
          <w:numId w:val="32"/>
        </w:numPr>
      </w:pPr>
      <w:r w:rsidRPr="0016029B">
        <w:t>After receipt of a REGISTRATION REQUEST message from the UE during registration, the UE, NG-SS initiates the 5G AKA authentication procedure and sends 5G AKA-Challenge message in the AUTHENTICATION REQUEST message, uses:</w:t>
      </w:r>
    </w:p>
    <w:p w14:paraId="3DBE211F" w14:textId="77777777" w:rsidR="0016029B" w:rsidRPr="0016029B" w:rsidRDefault="0016029B" w:rsidP="0016029B">
      <w:pPr>
        <w:pStyle w:val="B3"/>
      </w:pPr>
      <w:r w:rsidRPr="0016029B">
        <w:t>ngKSI:</w:t>
      </w:r>
    </w:p>
    <w:p w14:paraId="42097F2C" w14:textId="77777777" w:rsidR="0016029B" w:rsidRPr="0016029B" w:rsidRDefault="0016029B" w:rsidP="0016029B">
      <w:pPr>
        <w:pStyle w:val="B3"/>
        <w:ind w:left="1419"/>
      </w:pPr>
      <w:r w:rsidRPr="0016029B">
        <w:t>NAS key set identifier:</w:t>
      </w:r>
      <w:r w:rsidRPr="0016029B">
        <w:tab/>
        <w:t>'001'</w:t>
      </w:r>
    </w:p>
    <w:p w14:paraId="01609DD2"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729324CD" w14:textId="77777777" w:rsidR="0016029B" w:rsidRPr="0016029B" w:rsidRDefault="0016029B" w:rsidP="0016029B">
      <w:pPr>
        <w:pStyle w:val="B2"/>
      </w:pPr>
      <w:r w:rsidRPr="0016029B">
        <w:t>Authentication parameter RAND (5G authentication challenge):</w:t>
      </w:r>
      <w:r w:rsidRPr="0016029B">
        <w:tab/>
        <w:t>128 bits value</w:t>
      </w:r>
    </w:p>
    <w:p w14:paraId="11F7D06D" w14:textId="77777777" w:rsidR="0016029B" w:rsidRPr="0016029B" w:rsidRDefault="0016029B" w:rsidP="0016029B">
      <w:pPr>
        <w:pStyle w:val="B2"/>
      </w:pPr>
      <w:r w:rsidRPr="0016029B">
        <w:t>Authentication parameter AUTN (5G Authentication challenge).</w:t>
      </w:r>
      <w:r w:rsidRPr="0016029B">
        <w:tab/>
        <w:t>128 bits value</w:t>
      </w:r>
    </w:p>
    <w:p w14:paraId="6B039FAA" w14:textId="77777777" w:rsidR="0016029B" w:rsidRPr="0016029B" w:rsidRDefault="0016029B" w:rsidP="0016029B">
      <w:pPr>
        <w:pStyle w:val="B1"/>
        <w:numPr>
          <w:ilvl w:val="0"/>
          <w:numId w:val="32"/>
        </w:numPr>
      </w:pPr>
      <w:r w:rsidRPr="0016029B">
        <w:t>Using the 5G authentication challenge data received in AUTHENTICATION REQUEST message the ME pass the RAND and AUTN to the USIM.</w:t>
      </w:r>
    </w:p>
    <w:p w14:paraId="05113433" w14:textId="77777777" w:rsidR="0016029B" w:rsidRPr="0016029B" w:rsidRDefault="0016029B" w:rsidP="0016029B">
      <w:pPr>
        <w:pStyle w:val="B1"/>
        <w:numPr>
          <w:ilvl w:val="0"/>
          <w:numId w:val="32"/>
        </w:numPr>
      </w:pPr>
      <w:r w:rsidRPr="0016029B">
        <w:t>Upon reception of AUTHENTICATION RESPONSE message from the UE, the NG-SS sends a SECURITY MODE COMMAND message. The UE sends a SECURITY MODE COMPLETE message.</w:t>
      </w:r>
    </w:p>
    <w:p w14:paraId="000C2A53" w14:textId="77777777" w:rsidR="0016029B" w:rsidRPr="0016029B" w:rsidRDefault="0016029B" w:rsidP="0016029B">
      <w:pPr>
        <w:pStyle w:val="B1"/>
        <w:numPr>
          <w:ilvl w:val="0"/>
          <w:numId w:val="32"/>
        </w:numPr>
      </w:pPr>
      <w:r w:rsidRPr="0016029B">
        <w:t>The NG-SS sends a REGISTRATION ACCEPT message.</w:t>
      </w:r>
    </w:p>
    <w:p w14:paraId="6DC0628E" w14:textId="77777777" w:rsidR="0016029B" w:rsidRPr="0016029B" w:rsidRDefault="0016029B" w:rsidP="0016029B">
      <w:pPr>
        <w:pStyle w:val="B3"/>
      </w:pPr>
      <w:r w:rsidRPr="0016029B">
        <w:t>5G-GUTI:</w:t>
      </w:r>
      <w:r w:rsidRPr="0016029B">
        <w:tab/>
        <w:t>24408400010266436587</w:t>
      </w:r>
    </w:p>
    <w:p w14:paraId="0891C878" w14:textId="77777777" w:rsidR="0016029B" w:rsidRPr="0016029B" w:rsidRDefault="0016029B" w:rsidP="0016029B">
      <w:pPr>
        <w:pStyle w:val="B3"/>
      </w:pPr>
      <w:r w:rsidRPr="0016029B">
        <w:t>TAI:</w:t>
      </w:r>
      <w:r w:rsidRPr="0016029B">
        <w:tab/>
      </w:r>
      <w:r w:rsidRPr="0016029B">
        <w:tab/>
        <w:t>42 44 80 00 00 01</w:t>
      </w:r>
    </w:p>
    <w:p w14:paraId="5BC44D7A" w14:textId="77777777" w:rsidR="0016029B" w:rsidRPr="0016029B" w:rsidRDefault="0016029B" w:rsidP="0016029B">
      <w:pPr>
        <w:pStyle w:val="B1"/>
        <w:numPr>
          <w:ilvl w:val="0"/>
          <w:numId w:val="32"/>
        </w:numPr>
      </w:pPr>
      <w:r w:rsidRPr="0016029B">
        <w:t>The UE sends a REGISTRATION COMPLETE message.</w:t>
      </w:r>
    </w:p>
    <w:p w14:paraId="14DD2FC4" w14:textId="77777777" w:rsidR="0016029B" w:rsidRPr="0016029B" w:rsidRDefault="0016029B" w:rsidP="0016029B">
      <w:pPr>
        <w:pStyle w:val="B1"/>
        <w:numPr>
          <w:ilvl w:val="0"/>
          <w:numId w:val="32"/>
        </w:numPr>
      </w:pPr>
      <w:r w:rsidRPr="0016029B">
        <w:lastRenderedPageBreak/>
        <w:t>The UE is switched off or the UE's radio interface is switched off to perform the DEREGISTRATION procedure.</w:t>
      </w:r>
    </w:p>
    <w:p w14:paraId="047E4201" w14:textId="008F9F1A"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15.4.2.5</w:t>
      </w:r>
      <w:r w:rsidRPr="0016029B">
        <w:rPr>
          <w:rFonts w:ascii="Arial" w:hAnsi="Arial"/>
          <w:sz w:val="24"/>
        </w:rPr>
        <w:tab/>
        <w:t>Acceptance criteria</w:t>
      </w:r>
    </w:p>
    <w:p w14:paraId="7AB6E4FF" w14:textId="77777777" w:rsidR="0016029B" w:rsidRPr="0016029B" w:rsidRDefault="0016029B" w:rsidP="0016029B">
      <w:pPr>
        <w:pStyle w:val="B1"/>
        <w:numPr>
          <w:ilvl w:val="0"/>
          <w:numId w:val="34"/>
        </w:numPr>
      </w:pPr>
      <w:r w:rsidRPr="0016029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557BF329" w14:textId="77777777" w:rsidR="0016029B" w:rsidRPr="0016029B" w:rsidRDefault="0016029B" w:rsidP="0016029B">
      <w:pPr>
        <w:pStyle w:val="B1"/>
        <w:numPr>
          <w:ilvl w:val="0"/>
          <w:numId w:val="34"/>
        </w:numPr>
      </w:pPr>
      <w:r w:rsidRPr="0016029B">
        <w:t xml:space="preserve">During step c) the UE shall indicate within the </w:t>
      </w:r>
      <w:r w:rsidRPr="0016029B">
        <w:rPr>
          <w:i/>
        </w:rPr>
        <w:t>REGISTRATION REQUEST</w:t>
      </w:r>
      <w:r w:rsidRPr="0016029B">
        <w:t xml:space="preserve"> for the NAS key set identifier that no key is available.</w:t>
      </w:r>
    </w:p>
    <w:p w14:paraId="0F2C54B9" w14:textId="77777777" w:rsidR="0016029B" w:rsidRPr="0016029B" w:rsidRDefault="0016029B" w:rsidP="0016029B">
      <w:pPr>
        <w:pStyle w:val="B1"/>
        <w:numPr>
          <w:ilvl w:val="0"/>
          <w:numId w:val="34"/>
        </w:numPr>
      </w:pPr>
      <w:r w:rsidRPr="0016029B">
        <w:t xml:space="preserve">In step d) the ME forwards the RAND and AUTN received in </w:t>
      </w:r>
      <w:r w:rsidRPr="0016029B">
        <w:rPr>
          <w:i/>
        </w:rPr>
        <w:t>AUTHENTICATION REQUEST</w:t>
      </w:r>
      <w:r w:rsidRPr="0016029B">
        <w:t xml:space="preserve"> message to the USIM.</w:t>
      </w:r>
    </w:p>
    <w:p w14:paraId="32BAF51B" w14:textId="77777777" w:rsidR="0016029B" w:rsidRPr="0016029B" w:rsidRDefault="0016029B" w:rsidP="0016029B">
      <w:pPr>
        <w:pStyle w:val="B1"/>
        <w:numPr>
          <w:ilvl w:val="0"/>
          <w:numId w:val="34"/>
        </w:numPr>
      </w:pPr>
      <w:r w:rsidRPr="0016029B">
        <w:t xml:space="preserve">During step e) the UE sends an </w:t>
      </w:r>
      <w:r w:rsidRPr="0016029B">
        <w:rPr>
          <w:i/>
        </w:rPr>
        <w:t>AUTHENTICATION RESPONSE</w:t>
      </w:r>
      <w:r w:rsidRPr="0016029B">
        <w:t xml:space="preserve"> message contains:</w:t>
      </w:r>
    </w:p>
    <w:p w14:paraId="4959D39E"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161820D4" w14:textId="77777777" w:rsidR="0016029B" w:rsidRPr="0016029B" w:rsidRDefault="0016029B" w:rsidP="0016029B">
      <w:pPr>
        <w:pStyle w:val="B1"/>
        <w:numPr>
          <w:ilvl w:val="0"/>
          <w:numId w:val="34"/>
        </w:numPr>
      </w:pPr>
      <w:r w:rsidRPr="0016029B">
        <w:t xml:space="preserve">In step e) the UE shall send </w:t>
      </w:r>
      <w:r w:rsidRPr="0016029B">
        <w:rPr>
          <w:i/>
        </w:rPr>
        <w:t>SECURITY MODE COMPLETE</w:t>
      </w:r>
      <w:r w:rsidRPr="0016029B">
        <w:t xml:space="preserve"> message.</w:t>
      </w:r>
    </w:p>
    <w:p w14:paraId="36B022FB" w14:textId="77777777" w:rsidR="0016029B" w:rsidRPr="0016029B" w:rsidRDefault="0016029B" w:rsidP="0016029B">
      <w:pPr>
        <w:pStyle w:val="B1"/>
        <w:numPr>
          <w:ilvl w:val="0"/>
          <w:numId w:val="34"/>
        </w:numPr>
      </w:pPr>
      <w:r w:rsidRPr="0016029B">
        <w:t>During step m) the UE transmits EAP-Response/5G-NAS with NAS PDU [REGISTRATION REQUEST] message protected and NG-SS verifies Integrity successfully.</w:t>
      </w:r>
    </w:p>
    <w:p w14:paraId="1E3AD958" w14:textId="77777777" w:rsidR="0016029B" w:rsidRPr="0016029B" w:rsidRDefault="0016029B" w:rsidP="0016029B">
      <w:pPr>
        <w:pStyle w:val="B1"/>
        <w:numPr>
          <w:ilvl w:val="0"/>
          <w:numId w:val="34"/>
        </w:numPr>
      </w:pPr>
      <w:r w:rsidRPr="0016029B">
        <w:t>In step n) UE receives EAP-Success to confirm IPSec SA is established.</w:t>
      </w:r>
    </w:p>
    <w:p w14:paraId="52B0B67F" w14:textId="77777777" w:rsidR="0016029B" w:rsidRPr="0016029B" w:rsidRDefault="0016029B" w:rsidP="0016029B">
      <w:pPr>
        <w:pStyle w:val="B1"/>
        <w:numPr>
          <w:ilvl w:val="0"/>
          <w:numId w:val="34"/>
        </w:numPr>
      </w:pPr>
      <w:r w:rsidRPr="0016029B">
        <w:t>In step r) UE initiates REGISTARTION REQUEST over 3GPP access on the new PLMN.</w:t>
      </w:r>
    </w:p>
    <w:p w14:paraId="60560272" w14:textId="77777777" w:rsidR="0016029B" w:rsidRPr="0016029B" w:rsidRDefault="0016029B" w:rsidP="0016029B">
      <w:pPr>
        <w:pStyle w:val="B1"/>
        <w:numPr>
          <w:ilvl w:val="0"/>
          <w:numId w:val="34"/>
        </w:numPr>
      </w:pPr>
      <w:r w:rsidRPr="0016029B">
        <w:t xml:space="preserve">In step s) the ME forwards the RAND and AUTN received in </w:t>
      </w:r>
      <w:r w:rsidRPr="0016029B">
        <w:rPr>
          <w:i/>
        </w:rPr>
        <w:t>AUTHENTICATION REQUEST</w:t>
      </w:r>
      <w:r w:rsidRPr="0016029B">
        <w:t xml:space="preserve"> message to the USIM.</w:t>
      </w:r>
    </w:p>
    <w:p w14:paraId="5EA8C739" w14:textId="77777777" w:rsidR="0016029B" w:rsidRPr="0016029B" w:rsidRDefault="0016029B" w:rsidP="0016029B">
      <w:pPr>
        <w:pStyle w:val="B1"/>
        <w:numPr>
          <w:ilvl w:val="0"/>
          <w:numId w:val="34"/>
        </w:numPr>
      </w:pPr>
      <w:r w:rsidRPr="0016029B">
        <w:t xml:space="preserve">During step t) the UE sends an </w:t>
      </w:r>
      <w:r w:rsidRPr="0016029B">
        <w:rPr>
          <w:i/>
        </w:rPr>
        <w:t>AUTHENTICATION RESPONSE</w:t>
      </w:r>
      <w:r w:rsidRPr="0016029B">
        <w:t xml:space="preserve"> message contains:</w:t>
      </w:r>
    </w:p>
    <w:p w14:paraId="0BEFC08F"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07BAE22E" w14:textId="77777777" w:rsidR="0016029B" w:rsidRPr="0016029B" w:rsidRDefault="0016029B" w:rsidP="0016029B">
      <w:pPr>
        <w:pStyle w:val="B1"/>
        <w:ind w:left="720" w:firstLine="0"/>
      </w:pPr>
      <w:r w:rsidRPr="0016029B">
        <w:t xml:space="preserve">and, the UE shall send </w:t>
      </w:r>
      <w:r w:rsidRPr="0016029B">
        <w:rPr>
          <w:i/>
        </w:rPr>
        <w:t>SECURITY MODE COMPLETE</w:t>
      </w:r>
      <w:r w:rsidRPr="0016029B">
        <w:t xml:space="preserve"> message.</w:t>
      </w:r>
    </w:p>
    <w:p w14:paraId="2783A2FA" w14:textId="77777777" w:rsidR="0016029B" w:rsidRPr="0016029B" w:rsidRDefault="0016029B" w:rsidP="0016029B">
      <w:pPr>
        <w:pStyle w:val="B1"/>
        <w:numPr>
          <w:ilvl w:val="0"/>
          <w:numId w:val="34"/>
        </w:numPr>
      </w:pPr>
      <w:r w:rsidRPr="0016029B">
        <w:t>After step v), the ME updates the EF</w:t>
      </w:r>
      <w:r w:rsidRPr="0016029B">
        <w:rPr>
          <w:vertAlign w:val="subscript"/>
        </w:rPr>
        <w:t>5GAUTHKEYS</w:t>
      </w:r>
      <w:r w:rsidRPr="0016029B">
        <w:t xml:space="preserve"> as shown below.</w:t>
      </w:r>
    </w:p>
    <w:p w14:paraId="0010275E"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6C2ECC3" w14:textId="77777777" w:rsidR="0016029B" w:rsidRPr="0016029B" w:rsidRDefault="0016029B" w:rsidP="0016029B">
      <w:pPr>
        <w:pStyle w:val="B1"/>
      </w:pPr>
      <w:r w:rsidRPr="0016029B">
        <w:t>Logically:</w:t>
      </w:r>
    </w:p>
    <w:p w14:paraId="7F019D60"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any value</w:t>
      </w:r>
    </w:p>
    <w:p w14:paraId="7BFF5DA2"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any value</w:t>
      </w:r>
    </w:p>
    <w:p w14:paraId="0EB7FDED"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any value</w:t>
      </w:r>
    </w:p>
    <w:p w14:paraId="43951A21"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4A184432" w14:textId="77777777" w:rsidR="0016029B" w:rsidRPr="0016029B" w:rsidRDefault="0016029B" w:rsidP="0016029B">
      <w:pPr>
        <w:pStyle w:val="B2"/>
      </w:pPr>
      <w:r w:rsidRPr="0016029B">
        <w:t>UE parameter update counter:</w:t>
      </w:r>
      <w:r w:rsidRPr="0016029B">
        <w:tab/>
        <w:t>2 bytes, invalid</w:t>
      </w:r>
    </w:p>
    <w:p w14:paraId="1FFD14B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48AE7EF5"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FC508"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6B1F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697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41195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51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6164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0D39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1499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31705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52B09EE"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69496B4C"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40A62A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41C6209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8DE352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FAAC8C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5E554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9E4ED8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785D2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A99B11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r>
      <w:tr w:rsidR="0016029B" w:rsidRPr="0016029B" w14:paraId="652E7F86" w14:textId="77777777" w:rsidTr="001F3FFC">
        <w:trPr>
          <w:trHeight w:val="20"/>
        </w:trPr>
        <w:tc>
          <w:tcPr>
            <w:tcW w:w="1115" w:type="dxa"/>
            <w:tcBorders>
              <w:top w:val="single" w:sz="4" w:space="0" w:color="auto"/>
              <w:left w:val="nil"/>
              <w:bottom w:val="nil"/>
              <w:right w:val="single" w:sz="4" w:space="0" w:color="auto"/>
            </w:tcBorders>
            <w:hideMark/>
          </w:tcPr>
          <w:p w14:paraId="6F28DC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0E03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545F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89D4DF"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B8351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8C70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77EE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C425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9654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106942E2" w14:textId="77777777" w:rsidTr="001F3FFC">
        <w:trPr>
          <w:trHeight w:val="20"/>
        </w:trPr>
        <w:tc>
          <w:tcPr>
            <w:tcW w:w="1115" w:type="dxa"/>
            <w:tcBorders>
              <w:top w:val="nil"/>
              <w:left w:val="nil"/>
              <w:bottom w:val="nil"/>
              <w:right w:val="single" w:sz="4" w:space="0" w:color="auto"/>
            </w:tcBorders>
            <w:hideMark/>
          </w:tcPr>
          <w:p w14:paraId="43DF1CE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164D95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74F25EA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1271A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41DFF5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DA92E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542E5B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627354A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D82725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FA0E86A" w14:textId="77777777" w:rsidTr="001F3FFC">
        <w:trPr>
          <w:gridAfter w:val="4"/>
          <w:wAfter w:w="3336" w:type="dxa"/>
          <w:trHeight w:val="20"/>
        </w:trPr>
        <w:tc>
          <w:tcPr>
            <w:tcW w:w="1115" w:type="dxa"/>
            <w:tcBorders>
              <w:top w:val="nil"/>
              <w:left w:val="nil"/>
              <w:bottom w:val="nil"/>
              <w:right w:val="single" w:sz="4" w:space="0" w:color="auto"/>
            </w:tcBorders>
          </w:tcPr>
          <w:p w14:paraId="3137927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FAF28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776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7682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334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15F63EB2" w14:textId="77777777" w:rsidTr="001F3FFC">
        <w:trPr>
          <w:gridAfter w:val="4"/>
          <w:wAfter w:w="3336" w:type="dxa"/>
          <w:trHeight w:val="20"/>
        </w:trPr>
        <w:tc>
          <w:tcPr>
            <w:tcW w:w="1115" w:type="dxa"/>
            <w:tcBorders>
              <w:top w:val="nil"/>
              <w:left w:val="nil"/>
              <w:bottom w:val="nil"/>
              <w:right w:val="single" w:sz="4" w:space="0" w:color="auto"/>
            </w:tcBorders>
          </w:tcPr>
          <w:p w14:paraId="4B00F7E9"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7F33717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739501E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3676D7C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83FE3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22CFE565" w14:textId="77777777" w:rsidR="0016029B" w:rsidRPr="0016029B" w:rsidRDefault="0016029B" w:rsidP="0016029B">
      <w:pPr>
        <w:pStyle w:val="B1"/>
      </w:pPr>
    </w:p>
    <w:p w14:paraId="1CA0060C" w14:textId="77777777" w:rsidR="0016029B" w:rsidRPr="0016029B" w:rsidRDefault="0016029B" w:rsidP="0016029B">
      <w:pPr>
        <w:pStyle w:val="B1"/>
      </w:pPr>
      <w:r w:rsidRPr="0016029B">
        <w:t>9)</w:t>
      </w:r>
      <w:r w:rsidRPr="0016029B">
        <w:tab/>
        <w:t>After step w)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4214B03C"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2EB9B847" w14:textId="77777777" w:rsidR="0016029B" w:rsidRPr="0016029B" w:rsidRDefault="0016029B" w:rsidP="0016029B">
      <w:pPr>
        <w:pStyle w:val="B1"/>
      </w:pPr>
      <w:r w:rsidRPr="0016029B">
        <w:t>Logically:</w:t>
      </w:r>
    </w:p>
    <w:p w14:paraId="25DF4467" w14:textId="77777777" w:rsidR="0016029B" w:rsidRPr="0016029B" w:rsidRDefault="0016029B" w:rsidP="0016029B">
      <w:pPr>
        <w:pStyle w:val="B2"/>
      </w:pPr>
      <w:r w:rsidRPr="0016029B">
        <w:lastRenderedPageBreak/>
        <w:t>5GS NAS Security Context first record:</w:t>
      </w:r>
    </w:p>
    <w:p w14:paraId="014FD746"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001</w:t>
      </w:r>
    </w:p>
    <w:p w14:paraId="6F02403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44666921"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27DBF2A1"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3BF7C39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2B1714B4"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F82149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C1C4EAF" w14:textId="77777777" w:rsidTr="001F3FFC">
        <w:tc>
          <w:tcPr>
            <w:tcW w:w="959" w:type="dxa"/>
            <w:shd w:val="clear" w:color="auto" w:fill="F2F2F2" w:themeFill="background1" w:themeFillShade="F2"/>
          </w:tcPr>
          <w:p w14:paraId="2C5D68A2" w14:textId="77777777" w:rsidR="0016029B" w:rsidRPr="0016029B" w:rsidRDefault="0016029B" w:rsidP="001F3FFC">
            <w:pPr>
              <w:pStyle w:val="TAC"/>
              <w:jc w:val="left"/>
              <w:rPr>
                <w:b/>
              </w:rPr>
            </w:pPr>
            <w:r w:rsidRPr="0016029B">
              <w:rPr>
                <w:b/>
              </w:rPr>
              <w:t>Byte</w:t>
            </w:r>
          </w:p>
        </w:tc>
        <w:tc>
          <w:tcPr>
            <w:tcW w:w="717" w:type="dxa"/>
            <w:shd w:val="clear" w:color="auto" w:fill="F2F2F2" w:themeFill="background1" w:themeFillShade="F2"/>
          </w:tcPr>
          <w:p w14:paraId="1683DF07"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C0FD0A7"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5C490F3"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0F9A4E7"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4437F79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3222A5F0"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7644BD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462ABFD8"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710EA7E5"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5A4BE1A5" w14:textId="77777777" w:rsidR="0016029B" w:rsidRPr="0016029B" w:rsidRDefault="0016029B" w:rsidP="001F3FFC">
            <w:pPr>
              <w:pStyle w:val="TAC"/>
              <w:rPr>
                <w:b/>
              </w:rPr>
            </w:pPr>
            <w:r w:rsidRPr="0016029B">
              <w:rPr>
                <w:b/>
              </w:rPr>
              <w:t>Bx</w:t>
            </w:r>
          </w:p>
        </w:tc>
      </w:tr>
      <w:tr w:rsidR="0016029B" w:rsidRPr="0016029B" w14:paraId="5DC9C468" w14:textId="77777777" w:rsidTr="001F3FFC">
        <w:tc>
          <w:tcPr>
            <w:tcW w:w="959" w:type="dxa"/>
          </w:tcPr>
          <w:p w14:paraId="55035DF3" w14:textId="77777777" w:rsidR="0016029B" w:rsidRPr="0016029B" w:rsidRDefault="0016029B" w:rsidP="001F3FFC">
            <w:pPr>
              <w:pStyle w:val="TAC"/>
              <w:jc w:val="left"/>
            </w:pPr>
            <w:r w:rsidRPr="0016029B">
              <w:t>Hex</w:t>
            </w:r>
          </w:p>
        </w:tc>
        <w:tc>
          <w:tcPr>
            <w:tcW w:w="717" w:type="dxa"/>
          </w:tcPr>
          <w:p w14:paraId="7D380CF7" w14:textId="77777777" w:rsidR="0016029B" w:rsidRPr="0016029B" w:rsidRDefault="0016029B" w:rsidP="001F3FFC">
            <w:pPr>
              <w:pStyle w:val="TAC"/>
            </w:pPr>
            <w:r w:rsidRPr="0016029B">
              <w:t>A0</w:t>
            </w:r>
          </w:p>
        </w:tc>
        <w:tc>
          <w:tcPr>
            <w:tcW w:w="717" w:type="dxa"/>
          </w:tcPr>
          <w:p w14:paraId="6A5649D4" w14:textId="77777777" w:rsidR="0016029B" w:rsidRPr="0016029B" w:rsidRDefault="0016029B" w:rsidP="001F3FFC">
            <w:pPr>
              <w:pStyle w:val="TAC"/>
            </w:pPr>
            <w:r w:rsidRPr="0016029B">
              <w:t>xx</w:t>
            </w:r>
          </w:p>
        </w:tc>
        <w:tc>
          <w:tcPr>
            <w:tcW w:w="717" w:type="dxa"/>
          </w:tcPr>
          <w:p w14:paraId="0B5B2BA7" w14:textId="77777777" w:rsidR="0016029B" w:rsidRPr="0016029B" w:rsidRDefault="0016029B" w:rsidP="001F3FFC">
            <w:pPr>
              <w:pStyle w:val="TAC"/>
            </w:pPr>
            <w:r w:rsidRPr="0016029B">
              <w:t>80</w:t>
            </w:r>
          </w:p>
        </w:tc>
        <w:tc>
          <w:tcPr>
            <w:tcW w:w="717" w:type="dxa"/>
          </w:tcPr>
          <w:p w14:paraId="43A64CC8" w14:textId="77777777" w:rsidR="0016029B" w:rsidRPr="0016029B" w:rsidRDefault="0016029B" w:rsidP="001F3FFC">
            <w:pPr>
              <w:pStyle w:val="TAC"/>
            </w:pPr>
            <w:r w:rsidRPr="0016029B">
              <w:t>01</w:t>
            </w:r>
          </w:p>
        </w:tc>
        <w:tc>
          <w:tcPr>
            <w:tcW w:w="717" w:type="dxa"/>
          </w:tcPr>
          <w:p w14:paraId="5DDC6773" w14:textId="77777777" w:rsidR="0016029B" w:rsidRPr="0016029B" w:rsidRDefault="0016029B" w:rsidP="001F3FFC">
            <w:pPr>
              <w:pStyle w:val="TAC"/>
            </w:pPr>
            <w:r w:rsidRPr="0016029B">
              <w:t>00</w:t>
            </w:r>
          </w:p>
        </w:tc>
        <w:tc>
          <w:tcPr>
            <w:tcW w:w="717" w:type="dxa"/>
          </w:tcPr>
          <w:p w14:paraId="6B799BF6" w14:textId="77777777" w:rsidR="0016029B" w:rsidRPr="0016029B" w:rsidRDefault="0016029B" w:rsidP="001F3FFC">
            <w:pPr>
              <w:pStyle w:val="TAC"/>
            </w:pPr>
            <w:r w:rsidRPr="0016029B">
              <w:t>81</w:t>
            </w:r>
          </w:p>
        </w:tc>
        <w:tc>
          <w:tcPr>
            <w:tcW w:w="717" w:type="dxa"/>
          </w:tcPr>
          <w:p w14:paraId="33612FDE" w14:textId="77777777" w:rsidR="0016029B" w:rsidRPr="0016029B" w:rsidRDefault="0016029B" w:rsidP="001F3FFC">
            <w:pPr>
              <w:pStyle w:val="TAC"/>
            </w:pPr>
            <w:r w:rsidRPr="0016029B">
              <w:t>xx</w:t>
            </w:r>
          </w:p>
        </w:tc>
        <w:tc>
          <w:tcPr>
            <w:tcW w:w="717" w:type="dxa"/>
          </w:tcPr>
          <w:p w14:paraId="32762919" w14:textId="77777777" w:rsidR="0016029B" w:rsidRPr="0016029B" w:rsidRDefault="0016029B" w:rsidP="001F3FFC">
            <w:pPr>
              <w:pStyle w:val="TAC"/>
            </w:pPr>
            <w:r w:rsidRPr="0016029B">
              <w:t>xx</w:t>
            </w:r>
          </w:p>
        </w:tc>
        <w:tc>
          <w:tcPr>
            <w:tcW w:w="717" w:type="dxa"/>
          </w:tcPr>
          <w:p w14:paraId="7A136890" w14:textId="77777777" w:rsidR="0016029B" w:rsidRPr="0016029B" w:rsidRDefault="0016029B" w:rsidP="001F3FFC">
            <w:pPr>
              <w:pStyle w:val="TAC"/>
            </w:pPr>
            <w:r w:rsidRPr="0016029B">
              <w:t>…</w:t>
            </w:r>
          </w:p>
        </w:tc>
        <w:tc>
          <w:tcPr>
            <w:tcW w:w="717" w:type="dxa"/>
          </w:tcPr>
          <w:p w14:paraId="559F5D43" w14:textId="77777777" w:rsidR="0016029B" w:rsidRPr="0016029B" w:rsidRDefault="0016029B" w:rsidP="001F3FFC">
            <w:pPr>
              <w:pStyle w:val="TAC"/>
            </w:pPr>
            <w:r w:rsidRPr="0016029B">
              <w:t>xx</w:t>
            </w:r>
          </w:p>
        </w:tc>
      </w:tr>
    </w:tbl>
    <w:p w14:paraId="2080A74B" w14:textId="77777777" w:rsidR="0016029B" w:rsidRPr="0016029B" w:rsidRDefault="0016029B" w:rsidP="0016029B">
      <w:pPr>
        <w:pStyle w:val="B1"/>
      </w:pPr>
    </w:p>
    <w:p w14:paraId="029EB61A" w14:textId="77777777" w:rsidR="0016029B" w:rsidRPr="0016029B" w:rsidRDefault="0016029B" w:rsidP="0016029B">
      <w:pPr>
        <w:pStyle w:val="B2"/>
      </w:pPr>
      <w:r w:rsidRPr="0016029B">
        <w:t>5GS NAS Security Context second record:</w:t>
      </w:r>
    </w:p>
    <w:p w14:paraId="1DBCAC5C" w14:textId="77777777" w:rsidR="0016029B" w:rsidRPr="0016029B" w:rsidRDefault="0016029B" w:rsidP="0016029B">
      <w:pPr>
        <w:pStyle w:val="B3"/>
      </w:pPr>
      <w:r w:rsidRPr="0016029B">
        <w:t>ngKSI:</w:t>
      </w:r>
      <w:r w:rsidRPr="0016029B">
        <w:tab/>
        <w:t>000</w:t>
      </w:r>
    </w:p>
    <w:p w14:paraId="6A2CFFA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t>any value</w:t>
      </w:r>
    </w:p>
    <w:p w14:paraId="5B582C97" w14:textId="77777777" w:rsidR="0016029B" w:rsidRPr="0016029B" w:rsidRDefault="0016029B" w:rsidP="0016029B">
      <w:pPr>
        <w:pStyle w:val="B3"/>
      </w:pPr>
      <w:r w:rsidRPr="0016029B">
        <w:t>Uplink NAS count:</w:t>
      </w:r>
      <w:r w:rsidRPr="0016029B">
        <w:tab/>
        <w:t>any value</w:t>
      </w:r>
    </w:p>
    <w:p w14:paraId="60B379EA" w14:textId="77777777" w:rsidR="0016029B" w:rsidRPr="0016029B" w:rsidRDefault="0016029B" w:rsidP="0016029B">
      <w:pPr>
        <w:pStyle w:val="B3"/>
      </w:pPr>
      <w:r w:rsidRPr="0016029B">
        <w:t>Downlink NAS count:</w:t>
      </w:r>
      <w:r w:rsidRPr="0016029B">
        <w:tab/>
        <w:t>any value</w:t>
      </w:r>
    </w:p>
    <w:p w14:paraId="6058F6C6" w14:textId="77777777" w:rsidR="0016029B" w:rsidRPr="0016029B" w:rsidRDefault="0016029B" w:rsidP="0016029B">
      <w:pPr>
        <w:pStyle w:val="B3"/>
      </w:pPr>
      <w:r w:rsidRPr="0016029B">
        <w:t>Identifiers of selected NAS integrity</w:t>
      </w:r>
      <w:r w:rsidRPr="0016029B">
        <w:br/>
        <w:t>and encryption algorithms:</w:t>
      </w:r>
      <w:r w:rsidRPr="0016029B">
        <w:tab/>
        <w:t>any value</w:t>
      </w:r>
    </w:p>
    <w:p w14:paraId="4FFFF1E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8F115CC"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244/083</w:t>
      </w:r>
    </w:p>
    <w:p w14:paraId="43DE00E3" w14:textId="77777777" w:rsidR="0016029B" w:rsidRPr="0016029B" w:rsidRDefault="0016029B" w:rsidP="0016029B">
      <w:pPr>
        <w:pStyle w:val="B1"/>
      </w:pPr>
      <w:r w:rsidRPr="0016029B">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6029B" w:rsidRPr="0016029B" w14:paraId="2E8F0A62"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4CCC6" w14:textId="77777777" w:rsidR="0016029B" w:rsidRPr="0016029B" w:rsidRDefault="0016029B" w:rsidP="001F3FFC">
            <w:pPr>
              <w:keepNext/>
              <w:keepLines/>
              <w:spacing w:after="0"/>
              <w:rPr>
                <w:rFonts w:ascii="Arial" w:hAnsi="Arial"/>
                <w:b/>
                <w:sz w:val="18"/>
                <w:lang w:val="fr-FR"/>
              </w:rPr>
            </w:pPr>
            <w:r w:rsidRPr="0016029B">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08646" w14:textId="77777777" w:rsidR="0016029B" w:rsidRPr="0016029B" w:rsidRDefault="0016029B" w:rsidP="001F3FFC">
            <w:pPr>
              <w:pStyle w:val="TAC"/>
              <w:rPr>
                <w:b/>
                <w:lang w:val="fr-FR"/>
              </w:rPr>
            </w:pPr>
            <w:r w:rsidRPr="0016029B">
              <w:rPr>
                <w:b/>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BE3B4" w14:textId="77777777" w:rsidR="0016029B" w:rsidRPr="0016029B" w:rsidRDefault="0016029B" w:rsidP="001F3FFC">
            <w:pPr>
              <w:pStyle w:val="TAC"/>
              <w:rPr>
                <w:b/>
                <w:lang w:val="fr-FR"/>
              </w:rPr>
            </w:pPr>
            <w:r w:rsidRPr="0016029B">
              <w:rPr>
                <w:b/>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8B33AE" w14:textId="77777777" w:rsidR="0016029B" w:rsidRPr="0016029B" w:rsidRDefault="0016029B" w:rsidP="001F3FFC">
            <w:pPr>
              <w:pStyle w:val="TAC"/>
              <w:rPr>
                <w:b/>
                <w:lang w:val="fr-FR"/>
              </w:rPr>
            </w:pPr>
            <w:r w:rsidRPr="0016029B">
              <w:rPr>
                <w:b/>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A5208" w14:textId="77777777" w:rsidR="0016029B" w:rsidRPr="0016029B" w:rsidRDefault="0016029B" w:rsidP="001F3FFC">
            <w:pPr>
              <w:pStyle w:val="TAC"/>
              <w:rPr>
                <w:b/>
                <w:lang w:val="fr-FR"/>
              </w:rPr>
            </w:pPr>
            <w:r w:rsidRPr="0016029B">
              <w:rPr>
                <w:b/>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9E31C" w14:textId="77777777" w:rsidR="0016029B" w:rsidRPr="0016029B" w:rsidRDefault="0016029B" w:rsidP="001F3FFC">
            <w:pPr>
              <w:pStyle w:val="TAC"/>
              <w:rPr>
                <w:b/>
                <w:lang w:val="fr-FR"/>
              </w:rPr>
            </w:pPr>
            <w:r w:rsidRPr="0016029B">
              <w:rPr>
                <w:b/>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CA79B9" w14:textId="77777777" w:rsidR="0016029B" w:rsidRPr="0016029B" w:rsidRDefault="0016029B" w:rsidP="001F3FFC">
            <w:pPr>
              <w:pStyle w:val="TAC"/>
              <w:rPr>
                <w:b/>
                <w:lang w:val="fr-FR"/>
              </w:rPr>
            </w:pPr>
            <w:r w:rsidRPr="0016029B">
              <w:rPr>
                <w:b/>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C6BCD" w14:textId="77777777" w:rsidR="0016029B" w:rsidRPr="0016029B" w:rsidRDefault="0016029B" w:rsidP="001F3FFC">
            <w:pPr>
              <w:pStyle w:val="TAC"/>
              <w:rPr>
                <w:b/>
                <w:lang w:val="fr-FR"/>
              </w:rPr>
            </w:pPr>
            <w:r w:rsidRPr="0016029B">
              <w:rPr>
                <w:b/>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56C9" w14:textId="77777777" w:rsidR="0016029B" w:rsidRPr="0016029B" w:rsidRDefault="0016029B" w:rsidP="001F3FFC">
            <w:pPr>
              <w:pStyle w:val="TAC"/>
              <w:rPr>
                <w:b/>
                <w:lang w:val="fr-FR"/>
              </w:rPr>
            </w:pPr>
            <w:r w:rsidRPr="0016029B">
              <w:rPr>
                <w:b/>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FE4984" w14:textId="77777777" w:rsidR="0016029B" w:rsidRPr="0016029B" w:rsidRDefault="0016029B" w:rsidP="001F3FFC">
            <w:pPr>
              <w:pStyle w:val="TAC"/>
              <w:rPr>
                <w:b/>
                <w:lang w:val="fr-FR"/>
              </w:rPr>
            </w:pPr>
            <w:r w:rsidRPr="0016029B">
              <w:rPr>
                <w:b/>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72764" w14:textId="77777777" w:rsidR="0016029B" w:rsidRPr="0016029B" w:rsidRDefault="0016029B" w:rsidP="001F3FFC">
            <w:pPr>
              <w:pStyle w:val="TAC"/>
              <w:rPr>
                <w:b/>
                <w:lang w:val="fr-FR"/>
              </w:rPr>
            </w:pPr>
            <w:r w:rsidRPr="0016029B">
              <w:rPr>
                <w:b/>
                <w:lang w:val="fr-FR"/>
              </w:rPr>
              <w:t>B58</w:t>
            </w:r>
          </w:p>
        </w:tc>
      </w:tr>
      <w:tr w:rsidR="0016029B" w:rsidRPr="0016029B" w14:paraId="30DBBBFE"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hideMark/>
          </w:tcPr>
          <w:p w14:paraId="408E3063" w14:textId="77777777" w:rsidR="0016029B" w:rsidRPr="0016029B" w:rsidRDefault="0016029B" w:rsidP="001F3FFC">
            <w:pPr>
              <w:keepNext/>
              <w:keepLines/>
              <w:spacing w:after="0"/>
              <w:rPr>
                <w:rFonts w:ascii="Arial" w:hAnsi="Arial"/>
                <w:sz w:val="18"/>
                <w:lang w:val="fr-FR"/>
              </w:rPr>
            </w:pPr>
            <w:r w:rsidRPr="0016029B">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9E31730" w14:textId="77777777" w:rsidR="0016029B" w:rsidRPr="0016029B" w:rsidRDefault="0016029B" w:rsidP="001F3FFC">
            <w:pPr>
              <w:pStyle w:val="TAC"/>
              <w:rPr>
                <w:lang w:val="fr-FR"/>
              </w:rPr>
            </w:pPr>
            <w:r w:rsidRPr="0016029B">
              <w:rPr>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7FD6262"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EB40A31" w14:textId="77777777" w:rsidR="0016029B" w:rsidRPr="0016029B" w:rsidRDefault="0016029B" w:rsidP="001F3FFC">
            <w:pPr>
              <w:pStyle w:val="TAC"/>
              <w:rPr>
                <w:lang w:val="fr-FR"/>
              </w:rPr>
            </w:pPr>
            <w:r w:rsidRPr="0016029B">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7BF7C34D" w14:textId="77777777" w:rsidR="0016029B" w:rsidRPr="0016029B" w:rsidRDefault="0016029B" w:rsidP="001F3FFC">
            <w:pPr>
              <w:pStyle w:val="TAC"/>
              <w:rPr>
                <w:lang w:val="fr-FR"/>
              </w:rPr>
            </w:pPr>
            <w:r w:rsidRPr="0016029B">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0C6871" w14:textId="77777777" w:rsidR="0016029B" w:rsidRPr="0016029B" w:rsidRDefault="0016029B" w:rsidP="001F3FFC">
            <w:pPr>
              <w:pStyle w:val="TAC"/>
              <w:rPr>
                <w:lang w:val="fr-FR"/>
              </w:rPr>
            </w:pPr>
            <w:r w:rsidRPr="0016029B">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0FA079" w14:textId="77777777" w:rsidR="0016029B" w:rsidRPr="0016029B" w:rsidRDefault="0016029B" w:rsidP="001F3FFC">
            <w:pPr>
              <w:pStyle w:val="TAC"/>
              <w:rPr>
                <w:lang w:val="fr-FR"/>
              </w:rPr>
            </w:pPr>
            <w:r w:rsidRPr="0016029B">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08C31AD"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D5A8D05"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5E0C41E" w14:textId="77777777" w:rsidR="0016029B" w:rsidRPr="0016029B" w:rsidRDefault="0016029B" w:rsidP="001F3FFC">
            <w:pPr>
              <w:pStyle w:val="TAC"/>
              <w:rPr>
                <w:lang w:val="fr-FR"/>
              </w:rPr>
            </w:pPr>
            <w:r w:rsidRPr="0016029B">
              <w:rPr>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AD0A1CA" w14:textId="77777777" w:rsidR="0016029B" w:rsidRPr="0016029B" w:rsidRDefault="0016029B" w:rsidP="001F3FFC">
            <w:pPr>
              <w:pStyle w:val="TAC"/>
              <w:rPr>
                <w:lang w:val="fr-FR"/>
              </w:rPr>
            </w:pPr>
            <w:r w:rsidRPr="0016029B">
              <w:rPr>
                <w:lang w:val="fr-FR"/>
              </w:rPr>
              <w:t>86</w:t>
            </w:r>
          </w:p>
        </w:tc>
      </w:tr>
      <w:tr w:rsidR="0016029B" w:rsidRPr="0016029B" w14:paraId="53AFED41" w14:textId="77777777" w:rsidTr="001F3FFC">
        <w:trPr>
          <w:gridAfter w:val="7"/>
          <w:wAfter w:w="4368" w:type="dxa"/>
          <w:trHeight w:val="20"/>
        </w:trPr>
        <w:tc>
          <w:tcPr>
            <w:tcW w:w="992" w:type="dxa"/>
            <w:tcBorders>
              <w:top w:val="single" w:sz="4" w:space="0" w:color="auto"/>
              <w:left w:val="nil"/>
              <w:bottom w:val="nil"/>
              <w:right w:val="single" w:sz="4" w:space="0" w:color="auto"/>
            </w:tcBorders>
          </w:tcPr>
          <w:p w14:paraId="78C7D19E" w14:textId="77777777" w:rsidR="0016029B" w:rsidRPr="0016029B" w:rsidRDefault="0016029B"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C18C24" w14:textId="77777777" w:rsidR="0016029B" w:rsidRPr="0016029B" w:rsidRDefault="0016029B" w:rsidP="001F3FFC">
            <w:pPr>
              <w:pStyle w:val="TAC"/>
              <w:rPr>
                <w:b/>
                <w:lang w:val="fr-FR"/>
              </w:rPr>
            </w:pPr>
            <w:r w:rsidRPr="0016029B">
              <w:rPr>
                <w:b/>
                <w:lang w:val="fr-FR"/>
              </w:rPr>
              <w:t>B59</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2A10BA" w14:textId="77777777" w:rsidR="0016029B" w:rsidRPr="0016029B" w:rsidRDefault="0016029B" w:rsidP="001F3FFC">
            <w:pPr>
              <w:pStyle w:val="TAC"/>
              <w:rPr>
                <w:b/>
                <w:lang w:val="fr-FR"/>
              </w:rPr>
            </w:pPr>
            <w:r w:rsidRPr="0016029B">
              <w:rPr>
                <w:b/>
                <w:lang w:val="fr-FR"/>
              </w:rPr>
              <w:t>B60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08CA1" w14:textId="77777777" w:rsidR="0016029B" w:rsidRPr="0016029B" w:rsidRDefault="0016029B" w:rsidP="001F3FFC">
            <w:pPr>
              <w:pStyle w:val="TAC"/>
              <w:rPr>
                <w:b/>
                <w:lang w:val="fr-FR"/>
              </w:rPr>
            </w:pPr>
            <w:r w:rsidRPr="0016029B">
              <w:rPr>
                <w:b/>
                <w:lang w:val="fr-FR"/>
              </w:rPr>
              <w:t>B61</w:t>
            </w:r>
          </w:p>
        </w:tc>
      </w:tr>
      <w:tr w:rsidR="0016029B" w:rsidRPr="0016029B" w14:paraId="03DF0A25" w14:textId="77777777" w:rsidTr="001F3FFC">
        <w:trPr>
          <w:gridAfter w:val="7"/>
          <w:wAfter w:w="4368" w:type="dxa"/>
          <w:trHeight w:val="20"/>
        </w:trPr>
        <w:tc>
          <w:tcPr>
            <w:tcW w:w="992" w:type="dxa"/>
            <w:tcBorders>
              <w:top w:val="nil"/>
              <w:left w:val="nil"/>
              <w:bottom w:val="nil"/>
              <w:right w:val="single" w:sz="4" w:space="0" w:color="auto"/>
            </w:tcBorders>
          </w:tcPr>
          <w:p w14:paraId="1F2DBE9E" w14:textId="77777777" w:rsidR="0016029B" w:rsidRPr="0016029B" w:rsidRDefault="0016029B"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8F66B5F" w14:textId="77777777" w:rsidR="0016029B" w:rsidRPr="0016029B" w:rsidRDefault="0016029B" w:rsidP="001F3FFC">
            <w:pPr>
              <w:pStyle w:val="TAC"/>
              <w:rPr>
                <w:lang w:val="fr-FR"/>
              </w:rPr>
            </w:pPr>
            <w:r w:rsidRPr="0016029B">
              <w:t>42</w:t>
            </w:r>
          </w:p>
        </w:tc>
        <w:tc>
          <w:tcPr>
            <w:tcW w:w="623" w:type="dxa"/>
            <w:tcBorders>
              <w:top w:val="single" w:sz="4" w:space="0" w:color="auto"/>
              <w:left w:val="single" w:sz="4" w:space="0" w:color="auto"/>
              <w:bottom w:val="single" w:sz="4" w:space="0" w:color="auto"/>
              <w:right w:val="single" w:sz="4" w:space="0" w:color="auto"/>
            </w:tcBorders>
          </w:tcPr>
          <w:p w14:paraId="6081E949" w14:textId="77777777" w:rsidR="0016029B" w:rsidRPr="0016029B" w:rsidRDefault="0016029B" w:rsidP="001F3FFC">
            <w:pPr>
              <w:pStyle w:val="TAC"/>
              <w:rPr>
                <w:lang w:val="fr-FR"/>
              </w:rPr>
            </w:pPr>
            <w:r w:rsidRPr="0016029B">
              <w:t>34</w:t>
            </w:r>
          </w:p>
        </w:tc>
        <w:tc>
          <w:tcPr>
            <w:tcW w:w="624" w:type="dxa"/>
            <w:tcBorders>
              <w:top w:val="single" w:sz="4" w:space="0" w:color="auto"/>
              <w:left w:val="single" w:sz="4" w:space="0" w:color="auto"/>
              <w:bottom w:val="single" w:sz="4" w:space="0" w:color="auto"/>
              <w:right w:val="single" w:sz="4" w:space="0" w:color="auto"/>
            </w:tcBorders>
          </w:tcPr>
          <w:p w14:paraId="72DF8430" w14:textId="77777777" w:rsidR="0016029B" w:rsidRPr="0016029B" w:rsidRDefault="0016029B" w:rsidP="001F3FFC">
            <w:pPr>
              <w:pStyle w:val="TAC"/>
              <w:rPr>
                <w:lang w:val="fr-FR"/>
              </w:rPr>
            </w:pPr>
            <w:r w:rsidRPr="0016029B">
              <w:t>80</w:t>
            </w:r>
          </w:p>
        </w:tc>
      </w:tr>
    </w:tbl>
    <w:p w14:paraId="1E94E5B7" w14:textId="77777777" w:rsidR="0016029B" w:rsidRPr="0016029B" w:rsidRDefault="0016029B" w:rsidP="0016029B">
      <w:pPr>
        <w:ind w:left="176"/>
      </w:pPr>
    </w:p>
    <w:p w14:paraId="513D60C4"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3AB61D63" w14:textId="77777777" w:rsidR="0016029B" w:rsidRPr="0016029B" w:rsidRDefault="0016029B" w:rsidP="0016029B">
      <w:pPr>
        <w:pStyle w:val="B1"/>
      </w:pPr>
      <w:r w:rsidRPr="0016029B">
        <w:t>Logically:</w:t>
      </w:r>
    </w:p>
    <w:p w14:paraId="7792452A" w14:textId="77777777" w:rsidR="0016029B" w:rsidRPr="0016029B" w:rsidRDefault="0016029B" w:rsidP="0016029B">
      <w:pPr>
        <w:pStyle w:val="B2"/>
      </w:pPr>
      <w:r w:rsidRPr="0016029B">
        <w:t>5GS NAS Security Context first record:</w:t>
      </w:r>
    </w:p>
    <w:p w14:paraId="4174532B"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26A77CA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record 2 of EF</w:t>
      </w:r>
      <w:r w:rsidRPr="0016029B">
        <w:rPr>
          <w:vertAlign w:val="subscript"/>
        </w:rPr>
        <w:t>5GS3GPPNSC</w:t>
      </w:r>
    </w:p>
    <w:p w14:paraId="0265D8F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840CAA8"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8AB437D"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2D48BC39" w14:textId="77777777" w:rsidR="0016029B" w:rsidRPr="0016029B" w:rsidRDefault="0016029B" w:rsidP="0016029B">
      <w:pPr>
        <w:pStyle w:val="B3"/>
        <w:rPr>
          <w:vertAlign w:val="subscript"/>
        </w:rPr>
      </w:pPr>
      <w:r w:rsidRPr="0016029B">
        <w:lastRenderedPageBreak/>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5A6997D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445685A" w14:textId="77777777" w:rsidTr="001F3FFC">
        <w:tc>
          <w:tcPr>
            <w:tcW w:w="959" w:type="dxa"/>
            <w:shd w:val="clear" w:color="auto" w:fill="F2F2F2" w:themeFill="background1" w:themeFillShade="F2"/>
          </w:tcPr>
          <w:p w14:paraId="1FF2273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D706E1"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7F2FAB6B"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2D02539"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6630F790"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7F9632D0"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40285E28"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7B10377"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0CDECB65"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A2D8907"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FEEB93F" w14:textId="77777777" w:rsidR="0016029B" w:rsidRPr="0016029B" w:rsidRDefault="0016029B" w:rsidP="001F3FFC">
            <w:pPr>
              <w:pStyle w:val="TAC"/>
              <w:rPr>
                <w:b/>
              </w:rPr>
            </w:pPr>
            <w:r w:rsidRPr="0016029B">
              <w:rPr>
                <w:b/>
              </w:rPr>
              <w:t>Bx</w:t>
            </w:r>
          </w:p>
        </w:tc>
      </w:tr>
      <w:tr w:rsidR="0016029B" w:rsidRPr="0016029B" w14:paraId="683C03A1" w14:textId="77777777" w:rsidTr="001F3FFC">
        <w:tc>
          <w:tcPr>
            <w:tcW w:w="959" w:type="dxa"/>
          </w:tcPr>
          <w:p w14:paraId="15C0FC9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27A71A07" w14:textId="77777777" w:rsidR="0016029B" w:rsidRPr="0016029B" w:rsidRDefault="0016029B" w:rsidP="001F3FFC">
            <w:pPr>
              <w:pStyle w:val="TAC"/>
            </w:pPr>
            <w:r w:rsidRPr="0016029B">
              <w:t>A0</w:t>
            </w:r>
          </w:p>
        </w:tc>
        <w:tc>
          <w:tcPr>
            <w:tcW w:w="717" w:type="dxa"/>
          </w:tcPr>
          <w:p w14:paraId="509E4AF8" w14:textId="77777777" w:rsidR="0016029B" w:rsidRPr="0016029B" w:rsidRDefault="0016029B" w:rsidP="001F3FFC">
            <w:pPr>
              <w:pStyle w:val="TAC"/>
            </w:pPr>
            <w:r w:rsidRPr="0016029B">
              <w:t>xx</w:t>
            </w:r>
          </w:p>
        </w:tc>
        <w:tc>
          <w:tcPr>
            <w:tcW w:w="717" w:type="dxa"/>
          </w:tcPr>
          <w:p w14:paraId="63AEF06C" w14:textId="77777777" w:rsidR="0016029B" w:rsidRPr="0016029B" w:rsidRDefault="0016029B" w:rsidP="001F3FFC">
            <w:pPr>
              <w:pStyle w:val="TAC"/>
            </w:pPr>
            <w:r w:rsidRPr="0016029B">
              <w:t>80</w:t>
            </w:r>
          </w:p>
        </w:tc>
        <w:tc>
          <w:tcPr>
            <w:tcW w:w="717" w:type="dxa"/>
          </w:tcPr>
          <w:p w14:paraId="494A4164" w14:textId="77777777" w:rsidR="0016029B" w:rsidRPr="0016029B" w:rsidRDefault="0016029B" w:rsidP="001F3FFC">
            <w:pPr>
              <w:pStyle w:val="TAC"/>
            </w:pPr>
            <w:r w:rsidRPr="0016029B">
              <w:t>01</w:t>
            </w:r>
          </w:p>
        </w:tc>
        <w:tc>
          <w:tcPr>
            <w:tcW w:w="717" w:type="dxa"/>
          </w:tcPr>
          <w:p w14:paraId="40BB7138" w14:textId="77777777" w:rsidR="0016029B" w:rsidRPr="0016029B" w:rsidRDefault="0016029B" w:rsidP="001F3FFC">
            <w:pPr>
              <w:pStyle w:val="TAC"/>
            </w:pPr>
            <w:r w:rsidRPr="0016029B">
              <w:t>00</w:t>
            </w:r>
          </w:p>
        </w:tc>
        <w:tc>
          <w:tcPr>
            <w:tcW w:w="717" w:type="dxa"/>
          </w:tcPr>
          <w:p w14:paraId="71F34DA7" w14:textId="77777777" w:rsidR="0016029B" w:rsidRPr="0016029B" w:rsidRDefault="0016029B" w:rsidP="001F3FFC">
            <w:pPr>
              <w:pStyle w:val="TAC"/>
            </w:pPr>
            <w:r w:rsidRPr="0016029B">
              <w:t>81</w:t>
            </w:r>
          </w:p>
        </w:tc>
        <w:tc>
          <w:tcPr>
            <w:tcW w:w="717" w:type="dxa"/>
          </w:tcPr>
          <w:p w14:paraId="1DF6F77B" w14:textId="77777777" w:rsidR="0016029B" w:rsidRPr="0016029B" w:rsidRDefault="0016029B" w:rsidP="001F3FFC">
            <w:pPr>
              <w:pStyle w:val="TAC"/>
            </w:pPr>
            <w:r w:rsidRPr="0016029B">
              <w:t>xx</w:t>
            </w:r>
          </w:p>
        </w:tc>
        <w:tc>
          <w:tcPr>
            <w:tcW w:w="717" w:type="dxa"/>
          </w:tcPr>
          <w:p w14:paraId="2680EE3F" w14:textId="77777777" w:rsidR="0016029B" w:rsidRPr="0016029B" w:rsidRDefault="0016029B" w:rsidP="001F3FFC">
            <w:pPr>
              <w:pStyle w:val="TAC"/>
            </w:pPr>
            <w:r w:rsidRPr="0016029B">
              <w:t>xx</w:t>
            </w:r>
          </w:p>
        </w:tc>
        <w:tc>
          <w:tcPr>
            <w:tcW w:w="717" w:type="dxa"/>
          </w:tcPr>
          <w:p w14:paraId="3B40A215" w14:textId="77777777" w:rsidR="0016029B" w:rsidRPr="0016029B" w:rsidRDefault="0016029B" w:rsidP="001F3FFC">
            <w:pPr>
              <w:pStyle w:val="TAC"/>
            </w:pPr>
            <w:r w:rsidRPr="0016029B">
              <w:t>…</w:t>
            </w:r>
          </w:p>
        </w:tc>
        <w:tc>
          <w:tcPr>
            <w:tcW w:w="717" w:type="dxa"/>
          </w:tcPr>
          <w:p w14:paraId="3996C623" w14:textId="77777777" w:rsidR="0016029B" w:rsidRPr="0016029B" w:rsidRDefault="0016029B" w:rsidP="001F3FFC">
            <w:pPr>
              <w:pStyle w:val="TAC"/>
            </w:pPr>
            <w:r w:rsidRPr="0016029B">
              <w:t>xx</w:t>
            </w:r>
          </w:p>
        </w:tc>
      </w:tr>
    </w:tbl>
    <w:p w14:paraId="61642C4D" w14:textId="77777777" w:rsidR="0016029B" w:rsidRPr="0016029B" w:rsidRDefault="0016029B" w:rsidP="0016029B">
      <w:pPr>
        <w:pStyle w:val="B1"/>
      </w:pPr>
    </w:p>
    <w:p w14:paraId="5B0466A1" w14:textId="77777777" w:rsidR="0016029B" w:rsidRPr="0016029B" w:rsidRDefault="0016029B" w:rsidP="0016029B">
      <w:pPr>
        <w:pStyle w:val="B2"/>
      </w:pPr>
      <w:r w:rsidRPr="0016029B">
        <w:t>5GS NAS Security Context second record:</w:t>
      </w:r>
    </w:p>
    <w:p w14:paraId="52E21477"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4637FB3D" w14:textId="77777777" w:rsidR="0016029B" w:rsidRPr="0016029B" w:rsidRDefault="0016029B" w:rsidP="0016029B">
      <w:pPr>
        <w:pStyle w:val="B3"/>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CAE1D1D"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9FC616"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27F3135"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648F716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6DFF651F"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79D75723"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1D062D9" w14:textId="77777777" w:rsidTr="001F3FFC">
        <w:tc>
          <w:tcPr>
            <w:tcW w:w="959" w:type="dxa"/>
            <w:shd w:val="clear" w:color="auto" w:fill="F2F2F2" w:themeFill="background1" w:themeFillShade="F2"/>
          </w:tcPr>
          <w:p w14:paraId="5536C3BD"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100046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68B5959E"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1939C311"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57FD0F88"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249C2A1"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2BC5563"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E2461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4C111FD"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1DDBD481"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574182E" w14:textId="77777777" w:rsidR="0016029B" w:rsidRPr="0016029B" w:rsidRDefault="0016029B" w:rsidP="001F3FFC">
            <w:pPr>
              <w:pStyle w:val="TAC"/>
              <w:rPr>
                <w:b/>
              </w:rPr>
            </w:pPr>
            <w:r w:rsidRPr="0016029B">
              <w:rPr>
                <w:b/>
              </w:rPr>
              <w:t>Bx</w:t>
            </w:r>
          </w:p>
        </w:tc>
      </w:tr>
      <w:tr w:rsidR="0016029B" w:rsidRPr="0046266F" w14:paraId="4B86B04E" w14:textId="77777777" w:rsidTr="001F3FFC">
        <w:tc>
          <w:tcPr>
            <w:tcW w:w="959" w:type="dxa"/>
          </w:tcPr>
          <w:p w14:paraId="526CD2E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3E3F156" w14:textId="77777777" w:rsidR="0016029B" w:rsidRPr="0016029B" w:rsidRDefault="0016029B" w:rsidP="001F3FFC">
            <w:pPr>
              <w:pStyle w:val="TAC"/>
            </w:pPr>
            <w:r w:rsidRPr="0016029B">
              <w:t>A0</w:t>
            </w:r>
          </w:p>
        </w:tc>
        <w:tc>
          <w:tcPr>
            <w:tcW w:w="717" w:type="dxa"/>
          </w:tcPr>
          <w:p w14:paraId="4AAE4F07" w14:textId="77777777" w:rsidR="0016029B" w:rsidRPr="0016029B" w:rsidRDefault="0016029B" w:rsidP="001F3FFC">
            <w:pPr>
              <w:pStyle w:val="TAC"/>
            </w:pPr>
            <w:r w:rsidRPr="0016029B">
              <w:t>xx</w:t>
            </w:r>
          </w:p>
        </w:tc>
        <w:tc>
          <w:tcPr>
            <w:tcW w:w="717" w:type="dxa"/>
          </w:tcPr>
          <w:p w14:paraId="1C1A90C5" w14:textId="77777777" w:rsidR="0016029B" w:rsidRPr="0016029B" w:rsidRDefault="0016029B" w:rsidP="001F3FFC">
            <w:pPr>
              <w:pStyle w:val="TAC"/>
            </w:pPr>
            <w:r w:rsidRPr="0016029B">
              <w:t>80</w:t>
            </w:r>
          </w:p>
        </w:tc>
        <w:tc>
          <w:tcPr>
            <w:tcW w:w="717" w:type="dxa"/>
          </w:tcPr>
          <w:p w14:paraId="42308525" w14:textId="77777777" w:rsidR="0016029B" w:rsidRPr="0016029B" w:rsidRDefault="0016029B" w:rsidP="001F3FFC">
            <w:pPr>
              <w:pStyle w:val="TAC"/>
            </w:pPr>
            <w:r w:rsidRPr="0016029B">
              <w:t>01</w:t>
            </w:r>
          </w:p>
        </w:tc>
        <w:tc>
          <w:tcPr>
            <w:tcW w:w="717" w:type="dxa"/>
          </w:tcPr>
          <w:p w14:paraId="5A70C364" w14:textId="77777777" w:rsidR="0016029B" w:rsidRPr="0016029B" w:rsidRDefault="0016029B" w:rsidP="001F3FFC">
            <w:pPr>
              <w:pStyle w:val="TAC"/>
            </w:pPr>
            <w:r w:rsidRPr="0016029B">
              <w:t>07</w:t>
            </w:r>
          </w:p>
        </w:tc>
        <w:tc>
          <w:tcPr>
            <w:tcW w:w="717" w:type="dxa"/>
          </w:tcPr>
          <w:p w14:paraId="3304C332" w14:textId="77777777" w:rsidR="0016029B" w:rsidRPr="0016029B" w:rsidRDefault="0016029B" w:rsidP="001F3FFC">
            <w:pPr>
              <w:pStyle w:val="TAC"/>
            </w:pPr>
            <w:r w:rsidRPr="0016029B">
              <w:t>81</w:t>
            </w:r>
          </w:p>
        </w:tc>
        <w:tc>
          <w:tcPr>
            <w:tcW w:w="717" w:type="dxa"/>
          </w:tcPr>
          <w:p w14:paraId="58C13645" w14:textId="77777777" w:rsidR="0016029B" w:rsidRPr="0016029B" w:rsidRDefault="0016029B" w:rsidP="001F3FFC">
            <w:pPr>
              <w:pStyle w:val="TAC"/>
            </w:pPr>
            <w:r w:rsidRPr="0016029B">
              <w:t>FF</w:t>
            </w:r>
          </w:p>
        </w:tc>
        <w:tc>
          <w:tcPr>
            <w:tcW w:w="717" w:type="dxa"/>
          </w:tcPr>
          <w:p w14:paraId="074BDE7F" w14:textId="77777777" w:rsidR="0016029B" w:rsidRPr="0016029B" w:rsidRDefault="0016029B" w:rsidP="001F3FFC">
            <w:pPr>
              <w:pStyle w:val="TAC"/>
            </w:pPr>
            <w:r w:rsidRPr="0016029B">
              <w:t>FF</w:t>
            </w:r>
          </w:p>
        </w:tc>
        <w:tc>
          <w:tcPr>
            <w:tcW w:w="717" w:type="dxa"/>
          </w:tcPr>
          <w:p w14:paraId="04A3510F" w14:textId="77777777" w:rsidR="0016029B" w:rsidRPr="0016029B" w:rsidRDefault="0016029B" w:rsidP="001F3FFC">
            <w:pPr>
              <w:pStyle w:val="TAC"/>
            </w:pPr>
            <w:r w:rsidRPr="0016029B">
              <w:t>…</w:t>
            </w:r>
          </w:p>
        </w:tc>
        <w:tc>
          <w:tcPr>
            <w:tcW w:w="717" w:type="dxa"/>
          </w:tcPr>
          <w:p w14:paraId="0869524B" w14:textId="77777777" w:rsidR="0016029B" w:rsidRPr="0046266F" w:rsidRDefault="0016029B" w:rsidP="001F3FFC">
            <w:pPr>
              <w:pStyle w:val="TAC"/>
            </w:pPr>
            <w:r w:rsidRPr="0016029B">
              <w:t>FF</w:t>
            </w:r>
          </w:p>
        </w:tc>
      </w:tr>
    </w:tbl>
    <w:p w14:paraId="5807C493" w14:textId="77777777" w:rsidR="0016029B" w:rsidRDefault="0016029B" w:rsidP="0016029B"/>
    <w:p w14:paraId="7FD3DCF8" w14:textId="1E098FA9" w:rsidR="009521E6" w:rsidRPr="0046266F" w:rsidRDefault="009521E6" w:rsidP="009521E6">
      <w:pPr>
        <w:pStyle w:val="Heading1"/>
      </w:pPr>
      <w:r w:rsidRPr="0046266F">
        <w:t>16</w:t>
      </w:r>
      <w:r w:rsidRPr="0046266F">
        <w:tab/>
        <w:t>UE Route Selection Policy (URSP) procedure</w:t>
      </w:r>
      <w:bookmarkEnd w:id="3348"/>
      <w:bookmarkEnd w:id="3349"/>
    </w:p>
    <w:p w14:paraId="7DD1037C" w14:textId="2AD51D14" w:rsidR="009521E6" w:rsidRPr="0046266F" w:rsidRDefault="009521E6" w:rsidP="009521E6">
      <w:pPr>
        <w:pStyle w:val="Heading2"/>
      </w:pPr>
      <w:bookmarkStart w:id="3355" w:name="_Toc57113171"/>
      <w:bookmarkStart w:id="3356" w:name="_Toc146300429"/>
      <w:r w:rsidRPr="0046266F">
        <w:t>16.1</w:t>
      </w:r>
      <w:r w:rsidRPr="0046266F">
        <w:tab/>
        <w:t>Pre-configured URSP rules</w:t>
      </w:r>
      <w:bookmarkEnd w:id="3355"/>
      <w:bookmarkEnd w:id="3356"/>
    </w:p>
    <w:p w14:paraId="567FB3BE" w14:textId="2F3D628E" w:rsidR="009521E6" w:rsidRPr="0046266F" w:rsidRDefault="009521E6" w:rsidP="00C2135E">
      <w:pPr>
        <w:pStyle w:val="Heading3"/>
      </w:pPr>
      <w:bookmarkStart w:id="3357" w:name="_Toc57113172"/>
      <w:bookmarkStart w:id="3358" w:name="_Toc146300430"/>
      <w:r w:rsidRPr="0046266F">
        <w:t>16.1.1</w:t>
      </w:r>
      <w:r w:rsidRPr="0046266F">
        <w:tab/>
      </w:r>
      <w:r w:rsidRPr="0046266F">
        <w:rPr>
          <w:lang w:val="en-US"/>
        </w:rPr>
        <w:t>Support for URSP by USIM</w:t>
      </w:r>
      <w:bookmarkEnd w:id="3357"/>
      <w:bookmarkEnd w:id="3358"/>
    </w:p>
    <w:p w14:paraId="7C1F5810" w14:textId="48428E6E" w:rsidR="009521E6" w:rsidRPr="0046266F" w:rsidRDefault="009521E6" w:rsidP="009521E6">
      <w:pPr>
        <w:pStyle w:val="Heading4"/>
      </w:pPr>
      <w:bookmarkStart w:id="3359" w:name="_Toc57113173"/>
      <w:bookmarkStart w:id="3360" w:name="_Toc146300431"/>
      <w:r w:rsidRPr="0046266F">
        <w:t>16.1.1.1</w:t>
      </w:r>
      <w:r w:rsidRPr="0046266F">
        <w:tab/>
        <w:t>Definition and applicability</w:t>
      </w:r>
      <w:bookmarkEnd w:id="3359"/>
      <w:bookmarkEnd w:id="3360"/>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61"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62" w:name="_Toc146300432"/>
      <w:r w:rsidRPr="0046266F">
        <w:t>16.1.1.2</w:t>
      </w:r>
      <w:r w:rsidRPr="0046266F">
        <w:tab/>
        <w:t>Conformance requirement</w:t>
      </w:r>
      <w:bookmarkEnd w:id="3361"/>
      <w:bookmarkEnd w:id="3362"/>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lastRenderedPageBreak/>
        <w:t>-</w:t>
      </w:r>
      <w:r w:rsidRPr="0046266F">
        <w:tab/>
        <w:t xml:space="preserve">3GPP TS 24.526 [50], </w:t>
      </w:r>
      <w:r w:rsidR="0046266F">
        <w:t>clause</w:t>
      </w:r>
      <w:r w:rsidRPr="0046266F">
        <w:t xml:space="preserve"> 4.2.2.2 and 5.2;</w:t>
      </w:r>
    </w:p>
    <w:p w14:paraId="5816E13D" w14:textId="14B03602" w:rsidR="009521E6" w:rsidRPr="0046266F" w:rsidRDefault="009521E6" w:rsidP="009521E6">
      <w:pPr>
        <w:pStyle w:val="B1"/>
        <w:rPr>
          <w:lang w:val="en-US"/>
        </w:rPr>
      </w:pPr>
      <w:r w:rsidRPr="0046266F">
        <w:t>-</w:t>
      </w:r>
      <w:r w:rsidRPr="0046266F">
        <w:tab/>
        <w:t>3GPP TS 2</w:t>
      </w:r>
      <w:r w:rsidRPr="0046266F">
        <w:rPr>
          <w:lang w:val="en-US"/>
        </w:rPr>
        <w:t>3</w:t>
      </w:r>
      <w:r w:rsidRPr="0046266F">
        <w:t>.</w:t>
      </w:r>
      <w:r w:rsidRPr="0046266F">
        <w:rPr>
          <w:lang w:val="en-US"/>
        </w:rPr>
        <w:t>5</w:t>
      </w:r>
      <w:r w:rsidRPr="0046266F">
        <w:t>01 [51], cl</w:t>
      </w:r>
      <w:r w:rsidRPr="0046266F">
        <w:rPr>
          <w:lang w:val="en-US"/>
        </w:rPr>
        <w:t>auses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r w:rsidRPr="0046266F">
        <w:rPr>
          <w:lang w:val="en-US"/>
        </w:rPr>
        <w:t>ause 9A,</w:t>
      </w:r>
    </w:p>
    <w:p w14:paraId="5FEC7AA4" w14:textId="6A720533" w:rsidR="009521E6" w:rsidRPr="0046266F" w:rsidRDefault="009521E6" w:rsidP="009521E6">
      <w:pPr>
        <w:pStyle w:val="Heading4"/>
      </w:pPr>
      <w:bookmarkStart w:id="3363" w:name="_Toc57113175"/>
      <w:bookmarkStart w:id="3364" w:name="_Toc146300433"/>
      <w:r w:rsidRPr="0046266F">
        <w:t>16.1.1.3</w:t>
      </w:r>
      <w:r w:rsidRPr="0046266F">
        <w:tab/>
        <w:t>Test purpose</w:t>
      </w:r>
      <w:bookmarkEnd w:id="3363"/>
      <w:bookmarkEnd w:id="3364"/>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65" w:name="_Toc57113176"/>
      <w:bookmarkStart w:id="3366" w:name="_Toc146300434"/>
      <w:r w:rsidRPr="0046266F">
        <w:t>16.1.1.4</w:t>
      </w:r>
      <w:r w:rsidRPr="0046266F">
        <w:tab/>
        <w:t>Method of test</w:t>
      </w:r>
      <w:bookmarkEnd w:id="3365"/>
      <w:bookmarkEnd w:id="3366"/>
    </w:p>
    <w:p w14:paraId="027C5650" w14:textId="79DAB032" w:rsidR="009521E6" w:rsidRPr="0046266F" w:rsidRDefault="009521E6" w:rsidP="009521E6">
      <w:pPr>
        <w:pStyle w:val="Heading5"/>
      </w:pPr>
      <w:bookmarkStart w:id="3367" w:name="_Toc57113177"/>
      <w:bookmarkStart w:id="3368" w:name="_Toc146300435"/>
      <w:r w:rsidRPr="0046266F">
        <w:t>16.1.1.4.1</w:t>
      </w:r>
      <w:r w:rsidRPr="0046266F">
        <w:tab/>
        <w:t>Initial conditions</w:t>
      </w:r>
      <w:bookmarkEnd w:id="3367"/>
      <w:bookmarkEnd w:id="3368"/>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lastRenderedPageBreak/>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Binary:</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xxxx</w:t>
            </w:r>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69"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70" w:name="_Toc146300436"/>
      <w:r w:rsidRPr="00A73999">
        <w:lastRenderedPageBreak/>
        <w:t>16.1.1.4.2</w:t>
      </w:r>
      <w:r w:rsidRPr="00A73999">
        <w:tab/>
        <w:t>Procedure</w:t>
      </w:r>
      <w:bookmarkEnd w:id="3370"/>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successfull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71" w:name="_Toc146300437"/>
      <w:r w:rsidRPr="00A73999">
        <w:t>16.1.1.5</w:t>
      </w:r>
      <w:r w:rsidRPr="00A73999">
        <w:tab/>
        <w:t>Acceptance criteria</w:t>
      </w:r>
      <w:bookmarkEnd w:id="3369"/>
      <w:bookmarkEnd w:id="3371"/>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72" w:name="_Toc146300438"/>
      <w:r>
        <w:t>16.1.2</w:t>
      </w:r>
      <w:r w:rsidRPr="0046266F">
        <w:tab/>
        <w:t xml:space="preserve">Support for URSP by </w:t>
      </w:r>
      <w:r>
        <w:t>ME</w:t>
      </w:r>
      <w:bookmarkEnd w:id="3372"/>
    </w:p>
    <w:p w14:paraId="3973636E" w14:textId="23FB4236" w:rsidR="00587958" w:rsidRPr="004F5157" w:rsidRDefault="00587958" w:rsidP="00587958">
      <w:pPr>
        <w:pStyle w:val="Heading4"/>
      </w:pPr>
      <w:bookmarkStart w:id="3373" w:name="_Toc68608817"/>
      <w:bookmarkStart w:id="3374" w:name="_Toc146300439"/>
      <w:r>
        <w:t>16.1.2</w:t>
      </w:r>
      <w:r w:rsidRPr="004F5157">
        <w:t>.1</w:t>
      </w:r>
      <w:r w:rsidRPr="004F5157">
        <w:tab/>
        <w:t>Definition and applicability</w:t>
      </w:r>
      <w:bookmarkEnd w:id="3373"/>
      <w:bookmarkEnd w:id="3374"/>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75" w:name="_Toc68608818"/>
      <w:bookmarkStart w:id="3376" w:name="_Toc146300440"/>
      <w:r>
        <w:t>16.1.2</w:t>
      </w:r>
      <w:r w:rsidRPr="004F5157">
        <w:t>.2</w:t>
      </w:r>
      <w:r w:rsidRPr="004F5157">
        <w:tab/>
        <w:t>Conformance requirement</w:t>
      </w:r>
      <w:bookmarkEnd w:id="3375"/>
      <w:bookmarkEnd w:id="3376"/>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77" w:name="_Toc68608819"/>
      <w:bookmarkStart w:id="3378" w:name="_Toc146300441"/>
      <w:r>
        <w:t>16.1.2</w:t>
      </w:r>
      <w:r w:rsidRPr="00020A05">
        <w:t>.3</w:t>
      </w:r>
      <w:r w:rsidRPr="00020A05">
        <w:tab/>
        <w:t>Test purpose</w:t>
      </w:r>
      <w:bookmarkEnd w:id="3377"/>
      <w:bookmarkEnd w:id="3378"/>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79" w:name="_Toc68608820"/>
      <w:bookmarkStart w:id="3380" w:name="_Toc146300442"/>
      <w:r>
        <w:t>16.1.2</w:t>
      </w:r>
      <w:r w:rsidRPr="00020A05">
        <w:t>.4</w:t>
      </w:r>
      <w:r w:rsidRPr="00020A05">
        <w:tab/>
        <w:t>Method of test</w:t>
      </w:r>
      <w:bookmarkEnd w:id="3379"/>
      <w:bookmarkEnd w:id="3380"/>
    </w:p>
    <w:p w14:paraId="2F8FF74D" w14:textId="5986AA0E" w:rsidR="00587958" w:rsidRPr="00020A05" w:rsidRDefault="00587958" w:rsidP="00587958">
      <w:pPr>
        <w:pStyle w:val="Heading5"/>
      </w:pPr>
      <w:bookmarkStart w:id="3381" w:name="_Toc68608821"/>
      <w:bookmarkStart w:id="3382" w:name="_Toc146300443"/>
      <w:r>
        <w:t>16.1.2</w:t>
      </w:r>
      <w:r w:rsidRPr="00020A05">
        <w:t>.4.1</w:t>
      </w:r>
      <w:r w:rsidRPr="00020A05">
        <w:tab/>
        <w:t>Initial conditions</w:t>
      </w:r>
      <w:bookmarkEnd w:id="3381"/>
      <w:bookmarkEnd w:id="3382"/>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lastRenderedPageBreak/>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Selection: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Selection: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83" w:name="_Toc68608822"/>
    </w:p>
    <w:p w14:paraId="2F22607E" w14:textId="742D68CA" w:rsidR="00587958" w:rsidRPr="00A73999" w:rsidRDefault="00587958" w:rsidP="00587958">
      <w:pPr>
        <w:pStyle w:val="Heading5"/>
      </w:pPr>
      <w:bookmarkStart w:id="3384" w:name="_Toc146300444"/>
      <w:r>
        <w:t>16.1.2</w:t>
      </w:r>
      <w:r w:rsidRPr="00A73999">
        <w:t>.4.2</w:t>
      </w:r>
      <w:r w:rsidRPr="00A73999">
        <w:tab/>
        <w:t>Procedure</w:t>
      </w:r>
      <w:bookmarkEnd w:id="3383"/>
      <w:bookmarkEnd w:id="3384"/>
    </w:p>
    <w:p w14:paraId="3FEBF849" w14:textId="77777777" w:rsidR="009D3105" w:rsidRPr="0046266F" w:rsidRDefault="009D3105" w:rsidP="009D3105">
      <w:pPr>
        <w:pStyle w:val="B1"/>
      </w:pPr>
      <w:bookmarkStart w:id="3385"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386" w:name="_Toc146300445"/>
      <w:r>
        <w:t>16.1.2</w:t>
      </w:r>
      <w:r w:rsidRPr="00A73999">
        <w:t>.5</w:t>
      </w:r>
      <w:r w:rsidRPr="00A73999">
        <w:tab/>
        <w:t>Acceptance criteria</w:t>
      </w:r>
      <w:bookmarkEnd w:id="3385"/>
      <w:bookmarkEnd w:id="3386"/>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lastRenderedPageBreak/>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387" w:name="_Toc146300446"/>
      <w:r>
        <w:t>16.1.3</w:t>
      </w:r>
      <w:r>
        <w:tab/>
        <w:t>Support of Signalled URSP</w:t>
      </w:r>
      <w:bookmarkEnd w:id="3387"/>
    </w:p>
    <w:p w14:paraId="7E65AA13" w14:textId="0810802C" w:rsidR="00896716" w:rsidRDefault="00896716" w:rsidP="00896716">
      <w:pPr>
        <w:pStyle w:val="Heading4"/>
      </w:pPr>
      <w:bookmarkStart w:id="3388" w:name="_Toc146300447"/>
      <w:r>
        <w:t>16.1.3.1</w:t>
      </w:r>
      <w:r>
        <w:tab/>
        <w:t>Definition and applicability</w:t>
      </w:r>
      <w:bookmarkEnd w:id="3388"/>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389" w:name="_Toc146300448"/>
      <w:r>
        <w:t>16.1.3.2</w:t>
      </w:r>
      <w:r>
        <w:tab/>
        <w:t>Conformance requirement</w:t>
      </w:r>
      <w:bookmarkEnd w:id="3389"/>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390" w:name="_Toc146300449"/>
      <w:r>
        <w:t>16.1.3.3</w:t>
      </w:r>
      <w:r>
        <w:tab/>
        <w:t>Test purpose</w:t>
      </w:r>
      <w:bookmarkEnd w:id="3390"/>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391" w:name="_Toc146300450"/>
      <w:r>
        <w:t>16.1.3.4</w:t>
      </w:r>
      <w:r>
        <w:tab/>
        <w:t>Method of test</w:t>
      </w:r>
      <w:bookmarkEnd w:id="3391"/>
    </w:p>
    <w:p w14:paraId="77D90DFD" w14:textId="4C8111C4" w:rsidR="00896716" w:rsidRDefault="00896716" w:rsidP="00896716">
      <w:pPr>
        <w:pStyle w:val="Heading5"/>
      </w:pPr>
      <w:bookmarkStart w:id="3392" w:name="_Toc146300451"/>
      <w:r>
        <w:t>16.1.3.4.1</w:t>
      </w:r>
      <w:r>
        <w:tab/>
        <w:t>Initial conditions</w:t>
      </w:r>
      <w:bookmarkEnd w:id="3392"/>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lastRenderedPageBreak/>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Binary:</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xxxx</w:t>
            </w:r>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lastRenderedPageBreak/>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r>
              <w:rPr>
                <w:rFonts w:ascii="Arial" w:hAnsi="Arial"/>
                <w:sz w:val="18"/>
                <w:lang w:val="fr-FR"/>
              </w:rPr>
              <w:t>Hex</w:t>
            </w:r>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393" w:name="_Toc146300452"/>
      <w:r>
        <w:t>16.1.3.4.2</w:t>
      </w:r>
      <w:r>
        <w:tab/>
        <w:t>Procedure</w:t>
      </w:r>
      <w:bookmarkEnd w:id="3393"/>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r w:rsidRPr="009B1DDD">
        <w:rPr>
          <w:lang w:val="en-US"/>
        </w:rPr>
        <w:t>i)</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394" w:name="_Toc146300453"/>
      <w:r>
        <w:t>16.1.3.5</w:t>
      </w:r>
      <w:r>
        <w:tab/>
        <w:t>Acceptance criteria</w:t>
      </w:r>
      <w:bookmarkEnd w:id="3394"/>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395" w:name="_Toc146300454"/>
      <w:r w:rsidRPr="008D7C76">
        <w:lastRenderedPageBreak/>
        <w:t>17</w:t>
      </w:r>
      <w:r w:rsidRPr="0078245B">
        <w:tab/>
        <w:t>CAG list handling</w:t>
      </w:r>
      <w:bookmarkEnd w:id="3395"/>
    </w:p>
    <w:p w14:paraId="580899ED" w14:textId="77777777" w:rsidR="00653720" w:rsidRPr="0078245B" w:rsidRDefault="00653720" w:rsidP="00D27492">
      <w:pPr>
        <w:pStyle w:val="Heading2"/>
      </w:pPr>
      <w:bookmarkStart w:id="3396" w:name="_Toc132275122"/>
      <w:bookmarkStart w:id="3397" w:name="_Toc146300455"/>
      <w:r w:rsidRPr="008D7C76">
        <w:t>17.1</w:t>
      </w:r>
      <w:r w:rsidRPr="0078245B">
        <w:tab/>
      </w:r>
      <w:bookmarkEnd w:id="3396"/>
      <w:r w:rsidRPr="0078245B">
        <w:t xml:space="preserve">CAG list handling for </w:t>
      </w:r>
      <w:r>
        <w:t>5G</w:t>
      </w:r>
      <w:bookmarkEnd w:id="3397"/>
    </w:p>
    <w:p w14:paraId="5D05F7CE" w14:textId="77777777" w:rsidR="00653720" w:rsidRPr="0078245B" w:rsidRDefault="00653720" w:rsidP="00D27492">
      <w:pPr>
        <w:pStyle w:val="Heading3"/>
      </w:pPr>
      <w:bookmarkStart w:id="3398" w:name="_Toc132275765"/>
      <w:bookmarkStart w:id="3399"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398"/>
      <w:bookmarkEnd w:id="3399"/>
      <w:r>
        <w:t xml:space="preserve"> </w:t>
      </w:r>
    </w:p>
    <w:p w14:paraId="49008A74" w14:textId="77777777" w:rsidR="00653720" w:rsidRPr="001D1519" w:rsidRDefault="00653720" w:rsidP="00D27492">
      <w:pPr>
        <w:pStyle w:val="Heading4"/>
      </w:pPr>
      <w:bookmarkStart w:id="3400" w:name="_Toc132275123"/>
      <w:bookmarkStart w:id="3401" w:name="_Toc146300457"/>
      <w:r w:rsidRPr="008D7C76">
        <w:t>17.1.1.1</w:t>
      </w:r>
      <w:r w:rsidRPr="001D1519">
        <w:tab/>
        <w:t>Definition and applicability</w:t>
      </w:r>
      <w:bookmarkEnd w:id="3400"/>
      <w:bookmarkEnd w:id="3401"/>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rsidP="00653720">
      <w:pPr>
        <w:pStyle w:val="ListParagraph"/>
        <w:numPr>
          <w:ilvl w:val="0"/>
          <w:numId w:val="16"/>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rsidP="00653720">
      <w:pPr>
        <w:pStyle w:val="ListParagraph"/>
        <w:numPr>
          <w:ilvl w:val="0"/>
          <w:numId w:val="16"/>
        </w:numPr>
        <w:overflowPunct w:val="0"/>
        <w:autoSpaceDE w:val="0"/>
        <w:autoSpaceDN w:val="0"/>
        <w:adjustRightInd w:val="0"/>
        <w:textAlignment w:val="baseline"/>
      </w:pPr>
      <w:r>
        <w:t>the cell is not a CAG cell and:</w:t>
      </w:r>
    </w:p>
    <w:p w14:paraId="4B5D1A1C" w14:textId="77777777" w:rsidR="00653720" w:rsidRDefault="00653720" w:rsidP="00653720">
      <w:pPr>
        <w:pStyle w:val="ListParagraph"/>
        <w:numPr>
          <w:ilvl w:val="1"/>
          <w:numId w:val="16"/>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rsidP="00653720">
      <w:pPr>
        <w:pStyle w:val="ListParagraph"/>
        <w:numPr>
          <w:ilvl w:val="1"/>
          <w:numId w:val="16"/>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402" w:name="_Toc132275124"/>
      <w:bookmarkStart w:id="3403" w:name="_Toc146300458"/>
      <w:r>
        <w:t>17</w:t>
      </w:r>
      <w:r w:rsidRPr="001D1519">
        <w:t>.</w:t>
      </w:r>
      <w:r>
        <w:t>1</w:t>
      </w:r>
      <w:r w:rsidRPr="001D1519">
        <w:t>.1.2</w:t>
      </w:r>
      <w:r w:rsidRPr="001D1519">
        <w:tab/>
        <w:t>Conformance requirement</w:t>
      </w:r>
      <w:bookmarkEnd w:id="3402"/>
      <w:bookmarkEnd w:id="3403"/>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404"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405" w:name="_Toc146300459"/>
      <w:r>
        <w:t>17</w:t>
      </w:r>
      <w:r w:rsidRPr="001D1519">
        <w:t>.</w:t>
      </w:r>
      <w:r>
        <w:t>1</w:t>
      </w:r>
      <w:r w:rsidRPr="001D1519">
        <w:t>.1.3</w:t>
      </w:r>
      <w:r w:rsidRPr="001D1519">
        <w:tab/>
        <w:t>Test purpose</w:t>
      </w:r>
      <w:bookmarkEnd w:id="3404"/>
      <w:bookmarkEnd w:id="3405"/>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06" w:name="_Toc132275126"/>
      <w:bookmarkStart w:id="3407" w:name="_Toc146300460"/>
      <w:r>
        <w:t>17</w:t>
      </w:r>
      <w:r w:rsidRPr="001D1519">
        <w:t>.</w:t>
      </w:r>
      <w:r>
        <w:t>1</w:t>
      </w:r>
      <w:r w:rsidRPr="001D1519">
        <w:t>.1.4</w:t>
      </w:r>
      <w:r w:rsidRPr="001D1519">
        <w:tab/>
        <w:t>Method of tests</w:t>
      </w:r>
      <w:bookmarkEnd w:id="3406"/>
      <w:bookmarkEnd w:id="3407"/>
    </w:p>
    <w:p w14:paraId="1AC50AFA" w14:textId="77777777" w:rsidR="00653720" w:rsidRDefault="00653720" w:rsidP="00D27492">
      <w:pPr>
        <w:pStyle w:val="Heading5"/>
      </w:pPr>
      <w:bookmarkStart w:id="3408" w:name="_Toc132275127"/>
      <w:bookmarkStart w:id="3409" w:name="_Toc146300461"/>
      <w:r>
        <w:t>17</w:t>
      </w:r>
      <w:r w:rsidRPr="001D1519">
        <w:t>.</w:t>
      </w:r>
      <w:r>
        <w:t>1</w:t>
      </w:r>
      <w:r w:rsidRPr="001D1519">
        <w:t>.1.4.1</w:t>
      </w:r>
      <w:r w:rsidRPr="001D1519">
        <w:tab/>
        <w:t>Initial conditions</w:t>
      </w:r>
      <w:bookmarkEnd w:id="3408"/>
      <w:bookmarkEnd w:id="3409"/>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lastRenderedPageBreak/>
        <w:t xml:space="preserve">The default </w:t>
      </w:r>
      <w:r>
        <w:t xml:space="preserve">CAG </w:t>
      </w:r>
      <w:r w:rsidRPr="001D1519">
        <w:t>5G-NR UICC is used and the UICC is installed into the Terminal.</w:t>
      </w:r>
    </w:p>
    <w:p w14:paraId="3903414D" w14:textId="77777777" w:rsidR="0027613A" w:rsidRPr="001D1519" w:rsidRDefault="0027613A" w:rsidP="0027613A">
      <w:pPr>
        <w:pStyle w:val="Heading5"/>
      </w:pPr>
      <w:bookmarkStart w:id="3410" w:name="_Toc132275128"/>
      <w:bookmarkStart w:id="3411" w:name="_Toc146300462"/>
      <w:bookmarkEnd w:id="3341"/>
      <w:r>
        <w:t>17</w:t>
      </w:r>
      <w:r w:rsidRPr="001D1519">
        <w:t>.</w:t>
      </w:r>
      <w:r>
        <w:t>1</w:t>
      </w:r>
      <w:r w:rsidRPr="001D1519">
        <w:t>.1.4.2</w:t>
      </w:r>
      <w:r w:rsidRPr="001D1519">
        <w:tab/>
        <w:t>Procedure</w:t>
      </w:r>
      <w:bookmarkEnd w:id="3410"/>
      <w:bookmarkEnd w:id="3411"/>
    </w:p>
    <w:p w14:paraId="4CECE683" w14:textId="322B8743" w:rsidR="0027613A" w:rsidRPr="001D1519" w:rsidRDefault="0027613A" w:rsidP="0027613A">
      <w:pPr>
        <w:pStyle w:val="B1"/>
        <w:rPr>
          <w:rFonts w:ascii="Arial" w:hAnsi="Arial"/>
        </w:rPr>
      </w:pPr>
      <w:r w:rsidRPr="001D1519">
        <w:t>a)</w:t>
      </w:r>
      <w:r w:rsidRPr="001D1519">
        <w:tab/>
      </w:r>
      <w:r>
        <w:t>Bring up CAG Cell B, and the UE is switched on.</w:t>
      </w:r>
    </w:p>
    <w:p w14:paraId="37540AA1" w14:textId="4AF0EB5B" w:rsidR="0027613A" w:rsidRDefault="0027613A" w:rsidP="0027613A">
      <w:pPr>
        <w:pStyle w:val="B1"/>
      </w:pPr>
      <w:r>
        <w:t>b</w:t>
      </w:r>
      <w:r w:rsidRPr="001D1519">
        <w:t>)</w:t>
      </w:r>
      <w:r w:rsidRPr="001D1519">
        <w:tab/>
      </w:r>
      <w:r>
        <w:t>After 5 mins, bring up CAG Cell A and power down Cell B</w:t>
      </w:r>
      <w:r w:rsidRPr="001D1519">
        <w:t>.</w:t>
      </w:r>
    </w:p>
    <w:p w14:paraId="2E289091" w14:textId="6EE03591" w:rsidR="0027613A" w:rsidRPr="001D1519" w:rsidRDefault="0027613A" w:rsidP="0027613A">
      <w:pPr>
        <w:pStyle w:val="B1"/>
      </w:pPr>
      <w:r>
        <w:t>c)</w:t>
      </w:r>
      <w:r>
        <w:tab/>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653EC87D" w14:textId="77777777" w:rsidR="0027613A" w:rsidRPr="001D1519" w:rsidRDefault="0027613A" w:rsidP="0027613A">
      <w:pPr>
        <w:pStyle w:val="B1"/>
      </w:pPr>
      <w:r w:rsidRPr="001D1519">
        <w:t>d)</w:t>
      </w:r>
      <w:r w:rsidRPr="001D1519">
        <w:tab/>
        <w:t>The NG-SS sends REGISTRATION ACCEPT with a 5G-GUTI.</w:t>
      </w:r>
    </w:p>
    <w:p w14:paraId="349E5DFE" w14:textId="77777777" w:rsidR="0027613A" w:rsidRPr="001D1519" w:rsidRDefault="0027613A" w:rsidP="0027613A">
      <w:pPr>
        <w:pStyle w:val="B1"/>
      </w:pPr>
      <w:r w:rsidRPr="001D1519">
        <w:t>e)</w:t>
      </w:r>
      <w:r w:rsidRPr="001D1519">
        <w:tab/>
        <w:t>The UE sends REGISTRATION COMPLETE to NG-SS.</w:t>
      </w:r>
    </w:p>
    <w:p w14:paraId="3A88B968" w14:textId="77777777" w:rsidR="0027613A" w:rsidRPr="001D1519" w:rsidRDefault="0027613A" w:rsidP="0027613A">
      <w:pPr>
        <w:pStyle w:val="B1"/>
      </w:pPr>
      <w:r>
        <w:t>f</w:t>
      </w:r>
      <w:r w:rsidRPr="001D1519">
        <w:t>)</w:t>
      </w:r>
      <w:r w:rsidRPr="001D1519">
        <w:tab/>
        <w:t xml:space="preserve">UE is switched off, and then </w:t>
      </w:r>
      <w:r>
        <w:t>Cell A</w:t>
      </w:r>
      <w:r w:rsidRPr="001D1519">
        <w:t xml:space="preserve"> is powered down.</w:t>
      </w:r>
    </w:p>
    <w:p w14:paraId="2A3DA658" w14:textId="77777777" w:rsidR="0027613A" w:rsidRPr="001D1519" w:rsidRDefault="0027613A" w:rsidP="0027613A">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235676" w14:textId="77777777" w:rsidR="0027613A" w:rsidRPr="001D1519" w:rsidRDefault="0027613A" w:rsidP="0027613A">
      <w:pPr>
        <w:pStyle w:val="B1"/>
      </w:pPr>
      <w:r>
        <w:t>h</w:t>
      </w:r>
      <w:r w:rsidRPr="001D1519">
        <w:t>)</w:t>
      </w:r>
      <w:r w:rsidRPr="001D1519">
        <w:tab/>
        <w:t xml:space="preserve">The UE is </w:t>
      </w:r>
      <w:r>
        <w:t xml:space="preserve">now </w:t>
      </w:r>
      <w:r w:rsidRPr="001D1519">
        <w:t>switched on.</w:t>
      </w:r>
    </w:p>
    <w:p w14:paraId="58B8B433" w14:textId="77777777" w:rsidR="0027613A" w:rsidRPr="001D1519" w:rsidRDefault="0027613A" w:rsidP="0027613A">
      <w:pPr>
        <w:pStyle w:val="B1"/>
      </w:pPr>
      <w:r>
        <w:t>i</w:t>
      </w:r>
      <w:r w:rsidRPr="001D1519">
        <w:t>)</w:t>
      </w:r>
      <w:r w:rsidRPr="001D1519">
        <w:tab/>
        <w:t xml:space="preserve">The UE sends REGISTRATION REQUEST to </w:t>
      </w:r>
      <w:r>
        <w:t>CAG Cell B</w:t>
      </w:r>
      <w:r w:rsidRPr="001D1519">
        <w:t>, indicates the registration type IE as "initial registration"</w:t>
      </w:r>
      <w:r>
        <w:t>.</w:t>
      </w:r>
    </w:p>
    <w:p w14:paraId="40E5DF5F" w14:textId="77777777" w:rsidR="0027613A" w:rsidRPr="001D1519" w:rsidRDefault="0027613A" w:rsidP="0027613A">
      <w:pPr>
        <w:pStyle w:val="B1"/>
      </w:pPr>
      <w:r>
        <w:t>j</w:t>
      </w:r>
      <w:r w:rsidRPr="001D1519">
        <w:t>)</w:t>
      </w:r>
      <w:r w:rsidRPr="001D1519">
        <w:tab/>
        <w:t>UE is switched off, and then NG-SS is powered down.</w:t>
      </w:r>
    </w:p>
    <w:p w14:paraId="4DB706FE" w14:textId="77777777" w:rsidR="0027613A" w:rsidRPr="001D1519" w:rsidRDefault="0027613A" w:rsidP="0027613A">
      <w:pPr>
        <w:pStyle w:val="Heading5"/>
      </w:pPr>
      <w:bookmarkStart w:id="3412" w:name="_Toc132275129"/>
      <w:bookmarkStart w:id="3413" w:name="_Toc146300463"/>
      <w:r>
        <w:t>17</w:t>
      </w:r>
      <w:r w:rsidRPr="001D1519">
        <w:t>.</w:t>
      </w:r>
      <w:r>
        <w:t>1</w:t>
      </w:r>
      <w:r w:rsidRPr="001D1519">
        <w:t>.1.4.3</w:t>
      </w:r>
      <w:r w:rsidRPr="001D1519">
        <w:tab/>
        <w:t>Acceptance criteria</w:t>
      </w:r>
      <w:bookmarkEnd w:id="3412"/>
      <w:bookmarkEnd w:id="3413"/>
    </w:p>
    <w:p w14:paraId="0194230E" w14:textId="2A73DD29" w:rsidR="0027613A" w:rsidRPr="001D1519" w:rsidRDefault="0027613A" w:rsidP="0027613A">
      <w:r w:rsidRPr="001D1519">
        <w:t>1)</w:t>
      </w:r>
      <w:r>
        <w:tab/>
      </w:r>
      <w:r w:rsidRPr="001D1519">
        <w:t xml:space="preserve">After step </w:t>
      </w:r>
      <w:r>
        <w:t>a)</w:t>
      </w:r>
      <w:r w:rsidRPr="001D1519">
        <w:t xml:space="preserve"> ME shall </w:t>
      </w:r>
      <w:r>
        <w:t>not attempt registration to CAG Cell B</w:t>
      </w:r>
      <w:r w:rsidRPr="001D1519">
        <w:t>.</w:t>
      </w:r>
    </w:p>
    <w:p w14:paraId="2B118F54" w14:textId="00F6B63D" w:rsidR="0027613A" w:rsidRPr="001D1519" w:rsidRDefault="0027613A" w:rsidP="0027613A">
      <w:r w:rsidRPr="001D1519">
        <w:t>2)</w:t>
      </w:r>
      <w:r>
        <w:tab/>
      </w:r>
      <w:r w:rsidRPr="001D1519">
        <w:t>A</w:t>
      </w:r>
      <w:r>
        <w:t>t</w:t>
      </w:r>
      <w:r w:rsidRPr="001D1519">
        <w:t xml:space="preserve"> step </w:t>
      </w:r>
      <w:r>
        <w:t>c)</w:t>
      </w:r>
      <w:r w:rsidRPr="001D1519">
        <w:t xml:space="preserve"> ME shall </w:t>
      </w:r>
      <w:r>
        <w:t>send REGISTRATION REQUEST to CAG Cell A</w:t>
      </w:r>
      <w:r w:rsidRPr="001D1519">
        <w:t>.</w:t>
      </w:r>
    </w:p>
    <w:p w14:paraId="5BB448AE" w14:textId="5DAFDB4E" w:rsidR="0027613A" w:rsidRDefault="0027613A" w:rsidP="0027613A">
      <w:r w:rsidRPr="001D1519">
        <w:t>3)</w:t>
      </w:r>
      <w:r>
        <w:tab/>
      </w:r>
      <w:r w:rsidRPr="001D1519">
        <w:t xml:space="preserve">After step </w:t>
      </w:r>
      <w:r>
        <w:t>i)</w:t>
      </w:r>
      <w:r w:rsidRPr="001D1519">
        <w:t xml:space="preserve"> ME shall </w:t>
      </w:r>
      <w:r>
        <w:t>send REGISTRATION REQUEST to CAG Cell B</w:t>
      </w:r>
      <w:r w:rsidRPr="001D1519">
        <w:t>.</w:t>
      </w:r>
    </w:p>
    <w:p w14:paraId="1BBDE11B" w14:textId="57322005" w:rsidR="00080512" w:rsidRDefault="00080512" w:rsidP="0027613A">
      <w:pPr>
        <w:pStyle w:val="Heading5"/>
      </w:pPr>
    </w:p>
    <w:sectPr w:rsidR="00080512" w:rsidSect="00E1486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47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DCD8B" w14:textId="77777777" w:rsidR="003D38B8" w:rsidRDefault="003D38B8">
      <w:r>
        <w:separator/>
      </w:r>
    </w:p>
  </w:endnote>
  <w:endnote w:type="continuationSeparator" w:id="0">
    <w:p w14:paraId="661C5D45" w14:textId="77777777" w:rsidR="003D38B8" w:rsidRDefault="003D3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53CB8" w14:textId="77777777" w:rsidR="009973B3" w:rsidRDefault="009973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54DBE4EA" w:rsidR="00C168B2" w:rsidRDefault="008A695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69F35" w14:textId="77777777" w:rsidR="009973B3" w:rsidRDefault="00997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659AF" w14:textId="77777777" w:rsidR="003D38B8" w:rsidRDefault="003D38B8">
      <w:r>
        <w:separator/>
      </w:r>
    </w:p>
  </w:footnote>
  <w:footnote w:type="continuationSeparator" w:id="0">
    <w:p w14:paraId="425B6B92" w14:textId="77777777" w:rsidR="003D38B8" w:rsidRDefault="003D3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FC9A8" w14:textId="77777777" w:rsidR="009973B3" w:rsidRDefault="009973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1AADF7EE" w:rsidR="00C168B2" w:rsidRDefault="008A695B">
    <w:pPr>
      <w:framePr w:h="284" w:hRule="exact" w:wrap="around" w:vAnchor="text" w:hAnchor="margin" w:xAlign="right" w:y="1"/>
      <w:rPr>
        <w:rFonts w:ascii="Arial" w:hAnsi="Arial" w:cs="Arial"/>
        <w:b/>
        <w:sz w:val="18"/>
        <w:szCs w:val="18"/>
      </w:rPr>
    </w:pPr>
    <w:r>
      <w:rPr>
        <w:rFonts w:ascii="Arial" w:hAnsi="Arial" w:cs="Arial"/>
        <w:b/>
        <w:sz w:val="18"/>
        <w:szCs w:val="18"/>
      </w:rPr>
      <w:t>3GPP TS 31.121 V17.3.0 (2024-06)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57DDFA31" w:rsidR="00C168B2" w:rsidRDefault="008A695B">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62D55" w14:textId="77777777" w:rsidR="009973B3" w:rsidRDefault="00997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E15853"/>
    <w:multiLevelType w:val="hybridMultilevel"/>
    <w:tmpl w:val="AA449A84"/>
    <w:lvl w:ilvl="0" w:tplc="115A07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F7675"/>
    <w:multiLevelType w:val="hybridMultilevel"/>
    <w:tmpl w:val="37181E32"/>
    <w:lvl w:ilvl="0" w:tplc="3DFA0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AE2435"/>
    <w:multiLevelType w:val="hybridMultilevel"/>
    <w:tmpl w:val="D04C8082"/>
    <w:lvl w:ilvl="0" w:tplc="2486A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3F2971"/>
    <w:multiLevelType w:val="hybridMultilevel"/>
    <w:tmpl w:val="3A62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26431ED1"/>
    <w:multiLevelType w:val="hybridMultilevel"/>
    <w:tmpl w:val="A844D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1F13E6"/>
    <w:multiLevelType w:val="hybridMultilevel"/>
    <w:tmpl w:val="2C3436AE"/>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C2034"/>
    <w:multiLevelType w:val="hybridMultilevel"/>
    <w:tmpl w:val="9B4E6D3A"/>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F867D57"/>
    <w:multiLevelType w:val="hybridMultilevel"/>
    <w:tmpl w:val="AC9C8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E0479C"/>
    <w:multiLevelType w:val="hybridMultilevel"/>
    <w:tmpl w:val="CFD0F7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47536EF"/>
    <w:multiLevelType w:val="hybridMultilevel"/>
    <w:tmpl w:val="8EEEAF80"/>
    <w:lvl w:ilvl="0" w:tplc="4F026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A3962E1"/>
    <w:multiLevelType w:val="hybridMultilevel"/>
    <w:tmpl w:val="09A087A0"/>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26861E5"/>
    <w:multiLevelType w:val="hybridMultilevel"/>
    <w:tmpl w:val="953E05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78E4FFF"/>
    <w:multiLevelType w:val="hybridMultilevel"/>
    <w:tmpl w:val="3E246F6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14"/>
  </w:num>
  <w:num w:numId="2" w16cid:durableId="8917949">
    <w:abstractNumId w:val="36"/>
  </w:num>
  <w:num w:numId="3" w16cid:durableId="560677956">
    <w:abstractNumId w:val="8"/>
  </w:num>
  <w:num w:numId="4" w16cid:durableId="1425566681">
    <w:abstractNumId w:val="18"/>
  </w:num>
  <w:num w:numId="5" w16cid:durableId="1026246661">
    <w:abstractNumId w:val="25"/>
  </w:num>
  <w:num w:numId="6" w16cid:durableId="1173102635">
    <w:abstractNumId w:val="21"/>
  </w:num>
  <w:num w:numId="7" w16cid:durableId="700128406">
    <w:abstractNumId w:val="3"/>
  </w:num>
  <w:num w:numId="8" w16cid:durableId="1303079629">
    <w:abstractNumId w:val="33"/>
  </w:num>
  <w:num w:numId="9" w16cid:durableId="2062245467">
    <w:abstractNumId w:val="22"/>
  </w:num>
  <w:num w:numId="10" w16cid:durableId="1131751699">
    <w:abstractNumId w:val="2"/>
  </w:num>
  <w:num w:numId="11" w16cid:durableId="1053309796">
    <w:abstractNumId w:val="1"/>
  </w:num>
  <w:num w:numId="12" w16cid:durableId="2000647942">
    <w:abstractNumId w:val="0"/>
  </w:num>
  <w:num w:numId="13" w16cid:durableId="1901358526">
    <w:abstractNumId w:val="27"/>
  </w:num>
  <w:num w:numId="14" w16cid:durableId="1011646071">
    <w:abstractNumId w:val="17"/>
  </w:num>
  <w:num w:numId="15" w16cid:durableId="1583369568">
    <w:abstractNumId w:val="28"/>
  </w:num>
  <w:num w:numId="16" w16cid:durableId="912735478">
    <w:abstractNumId w:val="16"/>
  </w:num>
  <w:num w:numId="17" w16cid:durableId="1807502577">
    <w:abstractNumId w:val="9"/>
  </w:num>
  <w:num w:numId="18" w16cid:durableId="646907988">
    <w:abstractNumId w:val="30"/>
  </w:num>
  <w:num w:numId="19" w16cid:durableId="685445484">
    <w:abstractNumId w:val="24"/>
  </w:num>
  <w:num w:numId="20" w16cid:durableId="318121968">
    <w:abstractNumId w:val="10"/>
  </w:num>
  <w:num w:numId="21" w16cid:durableId="56321951">
    <w:abstractNumId w:val="7"/>
  </w:num>
  <w:num w:numId="22" w16cid:durableId="899484861">
    <w:abstractNumId w:val="15"/>
  </w:num>
  <w:num w:numId="23" w16cid:durableId="2030832881">
    <w:abstractNumId w:val="23"/>
  </w:num>
  <w:num w:numId="24" w16cid:durableId="1522164886">
    <w:abstractNumId w:val="35"/>
  </w:num>
  <w:num w:numId="25" w16cid:durableId="1282300574">
    <w:abstractNumId w:val="5"/>
  </w:num>
  <w:num w:numId="26" w16cid:durableId="1183982170">
    <w:abstractNumId w:val="26"/>
  </w:num>
  <w:num w:numId="27" w16cid:durableId="1632784276">
    <w:abstractNumId w:val="34"/>
  </w:num>
  <w:num w:numId="28" w16cid:durableId="113721096">
    <w:abstractNumId w:val="4"/>
  </w:num>
  <w:num w:numId="29" w16cid:durableId="724064862">
    <w:abstractNumId w:val="12"/>
  </w:num>
  <w:num w:numId="30" w16cid:durableId="1329139001">
    <w:abstractNumId w:val="19"/>
  </w:num>
  <w:num w:numId="31" w16cid:durableId="1921020424">
    <w:abstractNumId w:val="31"/>
  </w:num>
  <w:num w:numId="32" w16cid:durableId="450826287">
    <w:abstractNumId w:val="20"/>
  </w:num>
  <w:num w:numId="33" w16cid:durableId="1141339827">
    <w:abstractNumId w:val="29"/>
  </w:num>
  <w:num w:numId="34" w16cid:durableId="511339754">
    <w:abstractNumId w:val="32"/>
  </w:num>
  <w:num w:numId="35" w16cid:durableId="372464430">
    <w:abstractNumId w:val="6"/>
  </w:num>
  <w:num w:numId="36" w16cid:durableId="727188680">
    <w:abstractNumId w:val="13"/>
  </w:num>
  <w:num w:numId="37" w16cid:durableId="72452674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0BEB"/>
    <w:rsid w:val="000D58AB"/>
    <w:rsid w:val="000D66A4"/>
    <w:rsid w:val="000F096C"/>
    <w:rsid w:val="001022B9"/>
    <w:rsid w:val="00105EFA"/>
    <w:rsid w:val="001137C9"/>
    <w:rsid w:val="00133525"/>
    <w:rsid w:val="00133B57"/>
    <w:rsid w:val="001373E1"/>
    <w:rsid w:val="00147A14"/>
    <w:rsid w:val="0016029B"/>
    <w:rsid w:val="00161D62"/>
    <w:rsid w:val="0018242A"/>
    <w:rsid w:val="00190B8A"/>
    <w:rsid w:val="001937FB"/>
    <w:rsid w:val="001A4C42"/>
    <w:rsid w:val="001A7420"/>
    <w:rsid w:val="001B6637"/>
    <w:rsid w:val="001C21C3"/>
    <w:rsid w:val="001D02C2"/>
    <w:rsid w:val="001D5389"/>
    <w:rsid w:val="001D569F"/>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7613A"/>
    <w:rsid w:val="002B1298"/>
    <w:rsid w:val="002B6339"/>
    <w:rsid w:val="002E00EE"/>
    <w:rsid w:val="002F127A"/>
    <w:rsid w:val="002F6C52"/>
    <w:rsid w:val="0030210F"/>
    <w:rsid w:val="0030455D"/>
    <w:rsid w:val="00310039"/>
    <w:rsid w:val="003172DC"/>
    <w:rsid w:val="00341726"/>
    <w:rsid w:val="0035462D"/>
    <w:rsid w:val="0035637F"/>
    <w:rsid w:val="00362EC7"/>
    <w:rsid w:val="003754B2"/>
    <w:rsid w:val="003765B8"/>
    <w:rsid w:val="0038019C"/>
    <w:rsid w:val="0038398C"/>
    <w:rsid w:val="00397669"/>
    <w:rsid w:val="003C3971"/>
    <w:rsid w:val="003C5188"/>
    <w:rsid w:val="003D38B8"/>
    <w:rsid w:val="003D410B"/>
    <w:rsid w:val="003F3FFC"/>
    <w:rsid w:val="00402462"/>
    <w:rsid w:val="00423334"/>
    <w:rsid w:val="004345EC"/>
    <w:rsid w:val="004445BB"/>
    <w:rsid w:val="004509A1"/>
    <w:rsid w:val="00456F25"/>
    <w:rsid w:val="0046266F"/>
    <w:rsid w:val="00465515"/>
    <w:rsid w:val="0047401D"/>
    <w:rsid w:val="0049720A"/>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019"/>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E611B"/>
    <w:rsid w:val="006F06ED"/>
    <w:rsid w:val="00701116"/>
    <w:rsid w:val="00702E92"/>
    <w:rsid w:val="00706EE1"/>
    <w:rsid w:val="00712113"/>
    <w:rsid w:val="007139D9"/>
    <w:rsid w:val="00713C44"/>
    <w:rsid w:val="0071499D"/>
    <w:rsid w:val="00733857"/>
    <w:rsid w:val="0073407C"/>
    <w:rsid w:val="00734A5B"/>
    <w:rsid w:val="0074026F"/>
    <w:rsid w:val="007429F6"/>
    <w:rsid w:val="00744E76"/>
    <w:rsid w:val="0075181E"/>
    <w:rsid w:val="007538A1"/>
    <w:rsid w:val="00774DA4"/>
    <w:rsid w:val="00781F0F"/>
    <w:rsid w:val="0078449D"/>
    <w:rsid w:val="00795845"/>
    <w:rsid w:val="00796DA0"/>
    <w:rsid w:val="007B600E"/>
    <w:rsid w:val="007C1FAF"/>
    <w:rsid w:val="007D35CB"/>
    <w:rsid w:val="007E2E59"/>
    <w:rsid w:val="007F0F4A"/>
    <w:rsid w:val="007F7A1A"/>
    <w:rsid w:val="008028A4"/>
    <w:rsid w:val="00817F1D"/>
    <w:rsid w:val="00830747"/>
    <w:rsid w:val="008343C4"/>
    <w:rsid w:val="008357F9"/>
    <w:rsid w:val="00835E23"/>
    <w:rsid w:val="00861161"/>
    <w:rsid w:val="00870FBA"/>
    <w:rsid w:val="008768CA"/>
    <w:rsid w:val="008809E4"/>
    <w:rsid w:val="00896716"/>
    <w:rsid w:val="008A3BC9"/>
    <w:rsid w:val="008A695B"/>
    <w:rsid w:val="008B4894"/>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3B3"/>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6352C"/>
    <w:rsid w:val="00A73129"/>
    <w:rsid w:val="00A7603F"/>
    <w:rsid w:val="00A82346"/>
    <w:rsid w:val="00A92BA1"/>
    <w:rsid w:val="00A97FC1"/>
    <w:rsid w:val="00AA0B5F"/>
    <w:rsid w:val="00AC2594"/>
    <w:rsid w:val="00AC5CD5"/>
    <w:rsid w:val="00AC6BC6"/>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C5556"/>
    <w:rsid w:val="00CF1CFB"/>
    <w:rsid w:val="00D22216"/>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4862"/>
    <w:rsid w:val="00E16509"/>
    <w:rsid w:val="00E20B53"/>
    <w:rsid w:val="00E36543"/>
    <w:rsid w:val="00E44582"/>
    <w:rsid w:val="00E458A0"/>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6758"/>
    <w:rsid w:val="00F27F87"/>
    <w:rsid w:val="00F325C8"/>
    <w:rsid w:val="00F3608D"/>
    <w:rsid w:val="00F4792E"/>
    <w:rsid w:val="00F56200"/>
    <w:rsid w:val="00F653B8"/>
    <w:rsid w:val="00F6552E"/>
    <w:rsid w:val="00F9008D"/>
    <w:rsid w:val="00F91D1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Überschrift 11"/>
    <w:rsid w:val="00BD7469"/>
    <w:rPr>
      <w:rFonts w:ascii="Arial" w:hAnsi="Arial" w:cs="Arial" w:hint="default"/>
      <w:sz w:val="36"/>
      <w:lang w:val="en-GB" w:eastAsia="en-US" w:bidi="ar-SA"/>
    </w:rPr>
  </w:style>
  <w:style w:type="character" w:customStyle="1" w:styleId="berschrift2">
    <w:name w:val="Überschrift 2"/>
    <w:aliases w:val="T2 Char,Überschrift 21"/>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qFormat/>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UnresolvedMention1">
    <w:name w:val="Unresolved Mention1"/>
    <w:uiPriority w:val="99"/>
    <w:semiHidden/>
    <w:unhideWhenUsed/>
    <w:rsid w:val="001602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132</Pages>
  <Words>39661</Words>
  <Characters>239956</Characters>
  <Application>Microsoft Office Word</Application>
  <DocSecurity>0</DocSecurity>
  <Lines>7498</Lines>
  <Paragraphs>8224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29.274_CR2105_(Rel-17)_RPCPSET</cp:lastModifiedBy>
  <cp:revision>20</cp:revision>
  <cp:lastPrinted>2019-02-25T14:05:00Z</cp:lastPrinted>
  <dcterms:created xsi:type="dcterms:W3CDTF">2023-09-22T16:53:00Z</dcterms:created>
  <dcterms:modified xsi:type="dcterms:W3CDTF">2024-06-26T10:23:00Z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