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Year" w:val="1899"/>
          <w:attr w:name="Month" w:val="12"/>
          <w:attr w:name="Day" w:val="30"/>
          <w:attr w:name="IsLunarDate" w:val="False"/>
          <w:attr w:name="IsROCDate" w:val="False"/>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Year" w:val="1899"/>
          <w:attr w:name="Month" w:val="12"/>
          <w:attr w:name="Day" w:val="30"/>
          <w:attr w:name="IsLunarDate" w:val="False"/>
          <w:attr w:name="IsROCDate" w:val="False"/>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Year" w:val="1899"/>
          <w:attr w:name="Month" w:val="12"/>
          <w:attr w:name="Day" w:val="30"/>
          <w:attr w:name="IsLunarDate" w:val="False"/>
          <w:attr w:name="IsROCDate" w:val="False"/>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Year" w:val="1899"/>
          <w:attr w:name="Month" w:val="12"/>
          <w:attr w:name="Day" w:val="30"/>
          <w:attr w:name="IsLunarDate" w:val="False"/>
          <w:attr w:name="IsROCDate" w:val="False"/>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Year" w:val="1899"/>
          <w:attr w:name="Month" w:val="12"/>
          <w:attr w:name="Day" w:val="30"/>
          <w:attr w:name="IsLunarDate" w:val="False"/>
          <w:attr w:name="IsROCDate" w:val="False"/>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Year" w:val="1899"/>
          <w:attr w:name="Month" w:val="12"/>
          <w:attr w:name="Day" w:val="30"/>
          <w:attr w:name="IsLunarDate" w:val="False"/>
          <w:attr w:name="IsROCDate" w:val="False"/>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Year" w:val="1899"/>
          <w:attr w:name="Month" w:val="12"/>
          <w:attr w:name="Day" w:val="30"/>
          <w:attr w:name="IsLunarDate" w:val="False"/>
          <w:attr w:name="IsROCDate" w:val="False"/>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4B12E067"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E37B0AD"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t>234</w:t>
      </w:r>
      <w:r>
        <w:rPr>
          <w:lang w:val="it-IT"/>
        </w:rPr>
        <w:t>008</w:t>
      </w:r>
      <w:r w:rsidRPr="00E6720E">
        <w:rPr>
          <w:lang w:val="it-IT"/>
        </w:rPr>
        <w:t>00010266436587</w:t>
      </w:r>
    </w:p>
    <w:p w14:paraId="2981ADD9"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234/008/000001</w:t>
      </w:r>
    </w:p>
    <w:p w14:paraId="6EF71EDE"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9681DF7" w14:textId="77777777" w:rsidR="008F6BF4" w:rsidRPr="0046266F" w:rsidRDefault="008F6BF4" w:rsidP="008F6BF4">
      <w:pPr>
        <w:pStyle w:val="EW"/>
        <w:tabs>
          <w:tab w:val="left" w:pos="2835"/>
        </w:tabs>
        <w:rPr>
          <w:lang w:val="it-IT"/>
        </w:rPr>
      </w:pPr>
    </w:p>
    <w:p w14:paraId="4A52553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F34972" w14:textId="77777777" w:rsidTr="00821831">
        <w:tc>
          <w:tcPr>
            <w:tcW w:w="959" w:type="dxa"/>
          </w:tcPr>
          <w:p w14:paraId="539ADEB7"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75EE8DF"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F189D6A"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E5B9C49"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5B877FE0"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784188AB"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524EF3A"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4FA3525"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DD5CBAC"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1DE955D4" w14:textId="77777777" w:rsidTr="00821831">
        <w:tc>
          <w:tcPr>
            <w:tcW w:w="959" w:type="dxa"/>
          </w:tcPr>
          <w:p w14:paraId="09556A9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2CE6E3F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0C47504"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7BC9DEB6"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A71D82B"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4C7E9A66" w14:textId="77777777" w:rsidR="008F6BF4" w:rsidRPr="0008759E" w:rsidRDefault="008F6BF4" w:rsidP="00821831">
            <w:pPr>
              <w:keepNext/>
              <w:keepLines/>
              <w:spacing w:after="0"/>
              <w:rPr>
                <w:rFonts w:ascii="Arial" w:hAnsi="Arial"/>
                <w:sz w:val="18"/>
              </w:rPr>
            </w:pPr>
            <w:r>
              <w:rPr>
                <w:rFonts w:ascii="Arial" w:hAnsi="Arial"/>
                <w:sz w:val="18"/>
              </w:rPr>
              <w:t>84</w:t>
            </w:r>
          </w:p>
        </w:tc>
        <w:tc>
          <w:tcPr>
            <w:tcW w:w="717" w:type="dxa"/>
          </w:tcPr>
          <w:p w14:paraId="2FF61E6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FF9767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0418DC9"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7E5F4191" w14:textId="77777777" w:rsidTr="00821831">
        <w:tc>
          <w:tcPr>
            <w:tcW w:w="959" w:type="dxa"/>
          </w:tcPr>
          <w:p w14:paraId="1B8E5898" w14:textId="77777777" w:rsidR="008F6BF4" w:rsidRPr="0008759E" w:rsidRDefault="008F6BF4" w:rsidP="00821831">
            <w:pPr>
              <w:keepNext/>
              <w:keepLines/>
              <w:spacing w:after="0"/>
              <w:rPr>
                <w:rFonts w:ascii="Arial" w:hAnsi="Arial"/>
                <w:sz w:val="18"/>
              </w:rPr>
            </w:pPr>
          </w:p>
        </w:tc>
        <w:tc>
          <w:tcPr>
            <w:tcW w:w="717" w:type="dxa"/>
          </w:tcPr>
          <w:p w14:paraId="3EE989FF"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205FE01E"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1925A8A1"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4C2F823"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56B633C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26ED23B3"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727F4BA9"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869718"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1EE5E1FA" w14:textId="77777777" w:rsidTr="00821831">
        <w:tc>
          <w:tcPr>
            <w:tcW w:w="959" w:type="dxa"/>
          </w:tcPr>
          <w:p w14:paraId="27634D51" w14:textId="77777777" w:rsidR="008F6BF4" w:rsidRPr="0008759E" w:rsidRDefault="008F6BF4" w:rsidP="00821831">
            <w:pPr>
              <w:keepNext/>
              <w:keepLines/>
              <w:spacing w:after="0"/>
              <w:rPr>
                <w:rFonts w:ascii="Arial" w:hAnsi="Arial"/>
                <w:sz w:val="18"/>
              </w:rPr>
            </w:pPr>
          </w:p>
        </w:tc>
        <w:tc>
          <w:tcPr>
            <w:tcW w:w="717" w:type="dxa"/>
          </w:tcPr>
          <w:p w14:paraId="2799D6CC"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3D216B1"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DBD6230"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256C95C5"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51BA613C"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6311D40"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553C1403" w14:textId="77777777" w:rsidR="008F6BF4" w:rsidRDefault="008F6BF4" w:rsidP="00821831">
            <w:pPr>
              <w:keepNext/>
              <w:keepLines/>
              <w:spacing w:after="0"/>
              <w:rPr>
                <w:rFonts w:ascii="Arial" w:hAnsi="Arial"/>
                <w:sz w:val="18"/>
              </w:rPr>
            </w:pPr>
            <w:r>
              <w:rPr>
                <w:rFonts w:ascii="Arial" w:hAnsi="Arial"/>
                <w:sz w:val="18"/>
              </w:rPr>
              <w:t>84</w:t>
            </w:r>
          </w:p>
        </w:tc>
        <w:tc>
          <w:tcPr>
            <w:tcW w:w="717" w:type="dxa"/>
          </w:tcPr>
          <w:p w14:paraId="7CD8A95A"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0642B6C5" w14:textId="77777777" w:rsidTr="00821831">
        <w:tc>
          <w:tcPr>
            <w:tcW w:w="959" w:type="dxa"/>
          </w:tcPr>
          <w:p w14:paraId="741AE618" w14:textId="77777777" w:rsidR="008F6BF4" w:rsidRPr="0008759E" w:rsidRDefault="008F6BF4" w:rsidP="00821831">
            <w:pPr>
              <w:keepNext/>
              <w:keepLines/>
              <w:spacing w:after="0"/>
              <w:rPr>
                <w:rFonts w:ascii="Arial" w:hAnsi="Arial"/>
                <w:sz w:val="18"/>
              </w:rPr>
            </w:pPr>
          </w:p>
        </w:tc>
        <w:tc>
          <w:tcPr>
            <w:tcW w:w="717" w:type="dxa"/>
          </w:tcPr>
          <w:p w14:paraId="46FA225A"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0504A573"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E4BDC95"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5F5A159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DFC5845" w14:textId="77777777" w:rsidR="008F6BF4" w:rsidRDefault="008F6BF4" w:rsidP="00821831">
            <w:pPr>
              <w:keepNext/>
              <w:keepLines/>
              <w:spacing w:after="0"/>
              <w:rPr>
                <w:rFonts w:ascii="Arial" w:hAnsi="Arial"/>
                <w:sz w:val="18"/>
              </w:rPr>
            </w:pPr>
          </w:p>
        </w:tc>
        <w:tc>
          <w:tcPr>
            <w:tcW w:w="717" w:type="dxa"/>
          </w:tcPr>
          <w:p w14:paraId="74D30AEE" w14:textId="77777777" w:rsidR="008F6BF4" w:rsidRPr="00C75289" w:rsidRDefault="008F6BF4" w:rsidP="00821831">
            <w:pPr>
              <w:keepNext/>
              <w:keepLines/>
              <w:spacing w:after="0"/>
              <w:rPr>
                <w:rFonts w:ascii="Arial" w:hAnsi="Arial"/>
                <w:sz w:val="18"/>
              </w:rPr>
            </w:pPr>
          </w:p>
        </w:tc>
        <w:tc>
          <w:tcPr>
            <w:tcW w:w="717" w:type="dxa"/>
          </w:tcPr>
          <w:p w14:paraId="5F5751AF" w14:textId="77777777" w:rsidR="008F6BF4" w:rsidRDefault="008F6BF4" w:rsidP="00821831">
            <w:pPr>
              <w:keepNext/>
              <w:keepLines/>
              <w:spacing w:after="0"/>
              <w:rPr>
                <w:rFonts w:ascii="Arial" w:hAnsi="Arial"/>
                <w:sz w:val="18"/>
              </w:rPr>
            </w:pPr>
          </w:p>
        </w:tc>
        <w:tc>
          <w:tcPr>
            <w:tcW w:w="717" w:type="dxa"/>
          </w:tcPr>
          <w:p w14:paraId="33E57EEA" w14:textId="77777777" w:rsidR="008F6BF4" w:rsidRPr="00C75289" w:rsidRDefault="008F6BF4" w:rsidP="00821831">
            <w:pPr>
              <w:keepNext/>
              <w:keepLines/>
              <w:spacing w:after="0"/>
              <w:rPr>
                <w:rFonts w:ascii="Arial" w:hAnsi="Arial"/>
                <w:sz w:val="18"/>
              </w:rPr>
            </w:pPr>
          </w:p>
        </w:tc>
      </w:tr>
      <w:tr w:rsidR="008F6BF4" w:rsidRPr="0008759E" w14:paraId="676E8C9B" w14:textId="77777777" w:rsidTr="00821831">
        <w:tc>
          <w:tcPr>
            <w:tcW w:w="959" w:type="dxa"/>
          </w:tcPr>
          <w:p w14:paraId="486A5C49" w14:textId="77777777" w:rsidR="008F6BF4" w:rsidRPr="0008759E" w:rsidRDefault="008F6BF4" w:rsidP="00821831">
            <w:pPr>
              <w:keepNext/>
              <w:keepLines/>
              <w:spacing w:after="0"/>
              <w:rPr>
                <w:rFonts w:ascii="Arial" w:hAnsi="Arial"/>
                <w:sz w:val="18"/>
              </w:rPr>
            </w:pPr>
          </w:p>
        </w:tc>
        <w:tc>
          <w:tcPr>
            <w:tcW w:w="717" w:type="dxa"/>
          </w:tcPr>
          <w:p w14:paraId="3363499E"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30BF7D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D307501"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705AF8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02B00A4" w14:textId="77777777" w:rsidR="008F6BF4" w:rsidRPr="0008759E" w:rsidRDefault="008F6BF4" w:rsidP="00821831">
            <w:pPr>
              <w:keepNext/>
              <w:keepLines/>
              <w:spacing w:after="0"/>
              <w:rPr>
                <w:rFonts w:ascii="Arial" w:hAnsi="Arial"/>
                <w:sz w:val="18"/>
              </w:rPr>
            </w:pPr>
          </w:p>
        </w:tc>
        <w:tc>
          <w:tcPr>
            <w:tcW w:w="717" w:type="dxa"/>
          </w:tcPr>
          <w:p w14:paraId="4CC47B6E" w14:textId="77777777" w:rsidR="008F6BF4" w:rsidRPr="0008759E" w:rsidRDefault="008F6BF4" w:rsidP="00821831">
            <w:pPr>
              <w:keepNext/>
              <w:keepLines/>
              <w:spacing w:after="0"/>
              <w:rPr>
                <w:rFonts w:ascii="Arial" w:hAnsi="Arial"/>
                <w:sz w:val="18"/>
              </w:rPr>
            </w:pPr>
          </w:p>
        </w:tc>
        <w:tc>
          <w:tcPr>
            <w:tcW w:w="717" w:type="dxa"/>
          </w:tcPr>
          <w:p w14:paraId="28BFFB5C" w14:textId="77777777" w:rsidR="008F6BF4" w:rsidRPr="0008759E" w:rsidRDefault="008F6BF4" w:rsidP="00821831">
            <w:pPr>
              <w:keepNext/>
              <w:keepLines/>
              <w:spacing w:after="0"/>
              <w:rPr>
                <w:rFonts w:ascii="Arial" w:hAnsi="Arial"/>
                <w:sz w:val="18"/>
              </w:rPr>
            </w:pPr>
          </w:p>
        </w:tc>
        <w:tc>
          <w:tcPr>
            <w:tcW w:w="717" w:type="dxa"/>
          </w:tcPr>
          <w:p w14:paraId="681ACE70" w14:textId="77777777" w:rsidR="008F6BF4" w:rsidRPr="0008759E" w:rsidRDefault="008F6BF4" w:rsidP="00821831">
            <w:pPr>
              <w:keepNext/>
              <w:keepLines/>
              <w:spacing w:after="0"/>
              <w:rPr>
                <w:rFonts w:ascii="Arial" w:hAnsi="Arial"/>
                <w:sz w:val="18"/>
              </w:rPr>
            </w:pPr>
          </w:p>
        </w:tc>
      </w:tr>
    </w:tbl>
    <w:p w14:paraId="1715020F" w14:textId="77777777" w:rsidR="008F6BF4" w:rsidRDefault="008F6BF4" w:rsidP="008F6BF4"/>
    <w:p w14:paraId="1BFCB492" w14:textId="02A93A9A" w:rsidR="008F6BF4" w:rsidRPr="0046266F" w:rsidRDefault="008F6BF4" w:rsidP="008F6BF4">
      <w:pPr>
        <w:pStyle w:val="Heading3"/>
      </w:pPr>
      <w:bookmarkStart w:id="2903" w:name="_Toc130990363"/>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lastRenderedPageBreak/>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lastRenderedPageBreak/>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lastRenderedPageBreak/>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0D311E84" w14:textId="77777777" w:rsidR="008F6BF4" w:rsidRPr="00E6720E" w:rsidRDefault="008F6BF4" w:rsidP="008F6BF4">
      <w:pPr>
        <w:keepNext/>
        <w:keepLines/>
        <w:ind w:firstLine="284"/>
        <w:rPr>
          <w:b/>
        </w:rPr>
      </w:pPr>
      <w:r w:rsidRPr="00E6720E">
        <w:rPr>
          <w:b/>
        </w:rPr>
        <w:lastRenderedPageBreak/>
        <w:t>EF</w:t>
      </w:r>
      <w:r w:rsidRPr="00E6720E">
        <w:rPr>
          <w:rFonts w:ascii="Arial" w:hAnsi="Arial"/>
          <w:sz w:val="24"/>
          <w:vertAlign w:val="subscript"/>
        </w:rPr>
        <w:t>5GS3GPPLOCI</w:t>
      </w:r>
      <w:r w:rsidRPr="00E6720E">
        <w:rPr>
          <w:b/>
        </w:rPr>
        <w:t xml:space="preserve"> (5GS 3GPP location information)</w:t>
      </w:r>
    </w:p>
    <w:p w14:paraId="306C66E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49B46131"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2801744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5AD5F18D" w14:textId="77777777" w:rsidR="008F6BF4" w:rsidRPr="0046266F" w:rsidRDefault="008F6BF4" w:rsidP="008F6BF4">
      <w:pPr>
        <w:pStyle w:val="EW"/>
        <w:tabs>
          <w:tab w:val="left" w:pos="2835"/>
        </w:tabs>
        <w:rPr>
          <w:lang w:val="it-IT"/>
        </w:rPr>
      </w:pPr>
    </w:p>
    <w:p w14:paraId="5CA0857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1C7F8462" w14:textId="77777777" w:rsidTr="00821831">
        <w:tc>
          <w:tcPr>
            <w:tcW w:w="959" w:type="dxa"/>
          </w:tcPr>
          <w:p w14:paraId="152C0404"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54A2B74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5D6CD2"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782461D8"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6CA8618"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2871804"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53B12E5D"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4F4C8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4621DF4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6DB2ADE2" w14:textId="77777777" w:rsidTr="00821831">
        <w:tc>
          <w:tcPr>
            <w:tcW w:w="959" w:type="dxa"/>
          </w:tcPr>
          <w:p w14:paraId="6306520E"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0486D49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96F8E7"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11D79169"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5F2144E"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0301BFCB" w14:textId="77777777" w:rsidR="008F6BF4" w:rsidRPr="0008759E" w:rsidRDefault="008F6BF4" w:rsidP="00821831">
            <w:pPr>
              <w:keepNext/>
              <w:keepLines/>
              <w:spacing w:after="0"/>
              <w:rPr>
                <w:rFonts w:ascii="Arial" w:hAnsi="Arial"/>
                <w:sz w:val="18"/>
              </w:rPr>
            </w:pPr>
            <w:r>
              <w:rPr>
                <w:rFonts w:ascii="Arial" w:hAnsi="Arial"/>
                <w:sz w:val="18"/>
              </w:rPr>
              <w:t>54</w:t>
            </w:r>
          </w:p>
        </w:tc>
        <w:tc>
          <w:tcPr>
            <w:tcW w:w="717" w:type="dxa"/>
          </w:tcPr>
          <w:p w14:paraId="75277ED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73A3C3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0245A8D"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3FF4B38F" w14:textId="77777777" w:rsidTr="00821831">
        <w:tc>
          <w:tcPr>
            <w:tcW w:w="959" w:type="dxa"/>
          </w:tcPr>
          <w:p w14:paraId="7AC5AF0F" w14:textId="77777777" w:rsidR="008F6BF4" w:rsidRPr="0008759E" w:rsidRDefault="008F6BF4" w:rsidP="00821831">
            <w:pPr>
              <w:keepNext/>
              <w:keepLines/>
              <w:spacing w:after="0"/>
              <w:rPr>
                <w:rFonts w:ascii="Arial" w:hAnsi="Arial"/>
                <w:sz w:val="18"/>
              </w:rPr>
            </w:pPr>
          </w:p>
        </w:tc>
        <w:tc>
          <w:tcPr>
            <w:tcW w:w="717" w:type="dxa"/>
          </w:tcPr>
          <w:p w14:paraId="0CD9CB5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1A596F17"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4079394"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61B586E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0C045828"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1DB6B805"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05BE6838"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74B0DBFF"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A7E1C05" w14:textId="77777777" w:rsidTr="00821831">
        <w:tc>
          <w:tcPr>
            <w:tcW w:w="959" w:type="dxa"/>
          </w:tcPr>
          <w:p w14:paraId="29993A69" w14:textId="77777777" w:rsidR="008F6BF4" w:rsidRPr="0008759E" w:rsidRDefault="008F6BF4" w:rsidP="00821831">
            <w:pPr>
              <w:keepNext/>
              <w:keepLines/>
              <w:spacing w:after="0"/>
              <w:rPr>
                <w:rFonts w:ascii="Arial" w:hAnsi="Arial"/>
                <w:sz w:val="18"/>
              </w:rPr>
            </w:pPr>
          </w:p>
        </w:tc>
        <w:tc>
          <w:tcPr>
            <w:tcW w:w="717" w:type="dxa"/>
          </w:tcPr>
          <w:p w14:paraId="7662903A"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E440937"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53225E7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688EF31D"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4F11915A"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0020029"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17CD1644" w14:textId="77777777" w:rsidR="008F6BF4" w:rsidRDefault="008F6BF4" w:rsidP="00821831">
            <w:pPr>
              <w:keepNext/>
              <w:keepLines/>
              <w:spacing w:after="0"/>
              <w:rPr>
                <w:rFonts w:ascii="Arial" w:hAnsi="Arial"/>
                <w:sz w:val="18"/>
              </w:rPr>
            </w:pPr>
            <w:r>
              <w:rPr>
                <w:rFonts w:ascii="Arial" w:hAnsi="Arial"/>
                <w:sz w:val="18"/>
              </w:rPr>
              <w:t>54</w:t>
            </w:r>
          </w:p>
        </w:tc>
        <w:tc>
          <w:tcPr>
            <w:tcW w:w="717" w:type="dxa"/>
          </w:tcPr>
          <w:p w14:paraId="31DBDB70"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19E3E277" w14:textId="77777777" w:rsidTr="00821831">
        <w:tc>
          <w:tcPr>
            <w:tcW w:w="959" w:type="dxa"/>
          </w:tcPr>
          <w:p w14:paraId="3305DED5" w14:textId="77777777" w:rsidR="008F6BF4" w:rsidRPr="0008759E" w:rsidRDefault="008F6BF4" w:rsidP="00821831">
            <w:pPr>
              <w:keepNext/>
              <w:keepLines/>
              <w:spacing w:after="0"/>
              <w:rPr>
                <w:rFonts w:ascii="Arial" w:hAnsi="Arial"/>
                <w:sz w:val="18"/>
              </w:rPr>
            </w:pPr>
          </w:p>
        </w:tc>
        <w:tc>
          <w:tcPr>
            <w:tcW w:w="717" w:type="dxa"/>
          </w:tcPr>
          <w:p w14:paraId="03426441"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50CC10B"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75569C03"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6AC07D8"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60B59A8C" w14:textId="77777777" w:rsidR="008F6BF4" w:rsidRDefault="008F6BF4" w:rsidP="00821831">
            <w:pPr>
              <w:keepNext/>
              <w:keepLines/>
              <w:spacing w:after="0"/>
              <w:rPr>
                <w:rFonts w:ascii="Arial" w:hAnsi="Arial"/>
                <w:sz w:val="18"/>
              </w:rPr>
            </w:pPr>
          </w:p>
        </w:tc>
        <w:tc>
          <w:tcPr>
            <w:tcW w:w="717" w:type="dxa"/>
          </w:tcPr>
          <w:p w14:paraId="31F6C5BA" w14:textId="77777777" w:rsidR="008F6BF4" w:rsidRPr="00C75289" w:rsidRDefault="008F6BF4" w:rsidP="00821831">
            <w:pPr>
              <w:keepNext/>
              <w:keepLines/>
              <w:spacing w:after="0"/>
              <w:rPr>
                <w:rFonts w:ascii="Arial" w:hAnsi="Arial"/>
                <w:sz w:val="18"/>
              </w:rPr>
            </w:pPr>
          </w:p>
        </w:tc>
        <w:tc>
          <w:tcPr>
            <w:tcW w:w="717" w:type="dxa"/>
          </w:tcPr>
          <w:p w14:paraId="630C3461" w14:textId="77777777" w:rsidR="008F6BF4" w:rsidRDefault="008F6BF4" w:rsidP="00821831">
            <w:pPr>
              <w:keepNext/>
              <w:keepLines/>
              <w:spacing w:after="0"/>
              <w:rPr>
                <w:rFonts w:ascii="Arial" w:hAnsi="Arial"/>
                <w:sz w:val="18"/>
              </w:rPr>
            </w:pPr>
          </w:p>
        </w:tc>
        <w:tc>
          <w:tcPr>
            <w:tcW w:w="717" w:type="dxa"/>
          </w:tcPr>
          <w:p w14:paraId="664255D6" w14:textId="77777777" w:rsidR="008F6BF4" w:rsidRPr="00C75289" w:rsidRDefault="008F6BF4" w:rsidP="00821831">
            <w:pPr>
              <w:keepNext/>
              <w:keepLines/>
              <w:spacing w:after="0"/>
              <w:rPr>
                <w:rFonts w:ascii="Arial" w:hAnsi="Arial"/>
                <w:sz w:val="18"/>
              </w:rPr>
            </w:pPr>
          </w:p>
        </w:tc>
      </w:tr>
      <w:tr w:rsidR="008F6BF4" w:rsidRPr="0008759E" w14:paraId="684D28BE" w14:textId="77777777" w:rsidTr="00821831">
        <w:tc>
          <w:tcPr>
            <w:tcW w:w="959" w:type="dxa"/>
          </w:tcPr>
          <w:p w14:paraId="56739C09" w14:textId="77777777" w:rsidR="008F6BF4" w:rsidRPr="0008759E" w:rsidRDefault="008F6BF4" w:rsidP="00821831">
            <w:pPr>
              <w:keepNext/>
              <w:keepLines/>
              <w:spacing w:after="0"/>
              <w:rPr>
                <w:rFonts w:ascii="Arial" w:hAnsi="Arial"/>
                <w:sz w:val="18"/>
              </w:rPr>
            </w:pPr>
          </w:p>
        </w:tc>
        <w:tc>
          <w:tcPr>
            <w:tcW w:w="717" w:type="dxa"/>
          </w:tcPr>
          <w:p w14:paraId="2C35F6F0"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2D4F1DB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F33EF1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166817A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25F3FE6" w14:textId="77777777" w:rsidR="008F6BF4" w:rsidRPr="0008759E" w:rsidRDefault="008F6BF4" w:rsidP="00821831">
            <w:pPr>
              <w:keepNext/>
              <w:keepLines/>
              <w:spacing w:after="0"/>
              <w:rPr>
                <w:rFonts w:ascii="Arial" w:hAnsi="Arial"/>
                <w:sz w:val="18"/>
              </w:rPr>
            </w:pPr>
          </w:p>
        </w:tc>
        <w:tc>
          <w:tcPr>
            <w:tcW w:w="717" w:type="dxa"/>
          </w:tcPr>
          <w:p w14:paraId="0B232E2E" w14:textId="77777777" w:rsidR="008F6BF4" w:rsidRPr="0008759E" w:rsidRDefault="008F6BF4" w:rsidP="00821831">
            <w:pPr>
              <w:keepNext/>
              <w:keepLines/>
              <w:spacing w:after="0"/>
              <w:rPr>
                <w:rFonts w:ascii="Arial" w:hAnsi="Arial"/>
                <w:sz w:val="18"/>
              </w:rPr>
            </w:pPr>
          </w:p>
        </w:tc>
        <w:tc>
          <w:tcPr>
            <w:tcW w:w="717" w:type="dxa"/>
          </w:tcPr>
          <w:p w14:paraId="5FAF4318" w14:textId="77777777" w:rsidR="008F6BF4" w:rsidRPr="0008759E" w:rsidRDefault="008F6BF4" w:rsidP="00821831">
            <w:pPr>
              <w:keepNext/>
              <w:keepLines/>
              <w:spacing w:after="0"/>
              <w:rPr>
                <w:rFonts w:ascii="Arial" w:hAnsi="Arial"/>
                <w:sz w:val="18"/>
              </w:rPr>
            </w:pPr>
          </w:p>
        </w:tc>
        <w:tc>
          <w:tcPr>
            <w:tcW w:w="717" w:type="dxa"/>
          </w:tcPr>
          <w:p w14:paraId="61ADEC3F" w14:textId="77777777" w:rsidR="008F6BF4" w:rsidRPr="0008759E" w:rsidRDefault="008F6BF4" w:rsidP="00821831">
            <w:pPr>
              <w:keepNext/>
              <w:keepLines/>
              <w:spacing w:after="0"/>
              <w:rPr>
                <w:rFonts w:ascii="Arial" w:hAnsi="Arial"/>
                <w:sz w:val="18"/>
              </w:rPr>
            </w:pPr>
          </w:p>
        </w:tc>
      </w:tr>
    </w:tbl>
    <w:p w14:paraId="3111DD5F" w14:textId="77777777" w:rsidR="00BD7469" w:rsidRPr="0046266F" w:rsidRDefault="00BD7469" w:rsidP="00BD7469"/>
    <w:p w14:paraId="1566420F" w14:textId="77777777" w:rsidR="00BD7469" w:rsidRPr="0046266F" w:rsidRDefault="00BD7469" w:rsidP="00BD7469">
      <w:pPr>
        <w:pStyle w:val="Heading2"/>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lastRenderedPageBreak/>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lastRenderedPageBreak/>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lastRenderedPageBreak/>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lastRenderedPageBreak/>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lastRenderedPageBreak/>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lastRenderedPageBreak/>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lastRenderedPageBreak/>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lastRenderedPageBreak/>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lastRenderedPageBreak/>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374694">
      <w:pPr>
        <w:pStyle w:val="EX"/>
        <w:tabs>
          <w:tab w:val="left" w:pos="2835"/>
        </w:tabs>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047D63AC"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9655DC7"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0CB8026"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244/083</w:t>
      </w:r>
      <w:r w:rsidRPr="00E6720E">
        <w:rPr>
          <w:lang w:val="it-IT"/>
        </w:rPr>
        <w:t>/000001</w:t>
      </w:r>
    </w:p>
    <w:p w14:paraId="39FFF80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2BDA6C8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0AA33145" w14:textId="77777777" w:rsidTr="00821831">
        <w:tc>
          <w:tcPr>
            <w:tcW w:w="959" w:type="dxa"/>
          </w:tcPr>
          <w:p w14:paraId="75812311"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62B48B2"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7590C8E0"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E772F16"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4D56469E"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01DFFD42"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90388FF"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AB6512"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5514A7B"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29A29C8" w14:textId="77777777" w:rsidTr="00821831">
        <w:tc>
          <w:tcPr>
            <w:tcW w:w="959" w:type="dxa"/>
          </w:tcPr>
          <w:p w14:paraId="31A5DCB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311183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1DBF278"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DF1A74E"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6AAC40A4"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6D38B44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36A27A5"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A7FC2F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267C91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147C7D52" w14:textId="77777777" w:rsidTr="00821831">
        <w:tc>
          <w:tcPr>
            <w:tcW w:w="959" w:type="dxa"/>
          </w:tcPr>
          <w:p w14:paraId="2F41C0DD" w14:textId="77777777" w:rsidR="008F6BF4" w:rsidRPr="0008759E" w:rsidRDefault="008F6BF4" w:rsidP="00821831">
            <w:pPr>
              <w:keepNext/>
              <w:keepLines/>
              <w:spacing w:after="0"/>
              <w:rPr>
                <w:rFonts w:ascii="Arial" w:hAnsi="Arial"/>
                <w:sz w:val="18"/>
              </w:rPr>
            </w:pPr>
          </w:p>
        </w:tc>
        <w:tc>
          <w:tcPr>
            <w:tcW w:w="717" w:type="dxa"/>
          </w:tcPr>
          <w:p w14:paraId="0890A4A6"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00916EC"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67C1326D"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79B85F8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134C4E3"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5071F707"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F1EBB15"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FBF1E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65886FB1" w14:textId="77777777" w:rsidTr="00821831">
        <w:tc>
          <w:tcPr>
            <w:tcW w:w="959" w:type="dxa"/>
          </w:tcPr>
          <w:p w14:paraId="06E06811" w14:textId="77777777" w:rsidR="008F6BF4" w:rsidRPr="0008759E" w:rsidRDefault="008F6BF4" w:rsidP="00821831">
            <w:pPr>
              <w:keepNext/>
              <w:keepLines/>
              <w:spacing w:after="0"/>
              <w:rPr>
                <w:rFonts w:ascii="Arial" w:hAnsi="Arial"/>
                <w:sz w:val="18"/>
              </w:rPr>
            </w:pPr>
          </w:p>
        </w:tc>
        <w:tc>
          <w:tcPr>
            <w:tcW w:w="717" w:type="dxa"/>
          </w:tcPr>
          <w:p w14:paraId="6A050D45"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EDAF9A4"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1A7DFCC"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70415911"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1602D7B7"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061A48BF" w14:textId="77777777" w:rsidR="008F6BF4" w:rsidRPr="00C75289" w:rsidRDefault="008F6BF4" w:rsidP="00821831">
            <w:pPr>
              <w:keepNext/>
              <w:keepLines/>
              <w:spacing w:after="0"/>
              <w:rPr>
                <w:rFonts w:ascii="Arial" w:hAnsi="Arial"/>
                <w:sz w:val="18"/>
              </w:rPr>
            </w:pPr>
            <w:r>
              <w:rPr>
                <w:rFonts w:ascii="Arial" w:hAnsi="Arial"/>
                <w:sz w:val="18"/>
              </w:rPr>
              <w:t>34</w:t>
            </w:r>
          </w:p>
        </w:tc>
        <w:tc>
          <w:tcPr>
            <w:tcW w:w="717" w:type="dxa"/>
          </w:tcPr>
          <w:p w14:paraId="396582E1" w14:textId="77777777" w:rsidR="008F6BF4" w:rsidRDefault="008F6BF4" w:rsidP="00821831">
            <w:pPr>
              <w:keepNext/>
              <w:keepLines/>
              <w:spacing w:after="0"/>
              <w:rPr>
                <w:rFonts w:ascii="Arial" w:hAnsi="Arial"/>
                <w:sz w:val="18"/>
              </w:rPr>
            </w:pPr>
            <w:r>
              <w:rPr>
                <w:rFonts w:ascii="Arial" w:hAnsi="Arial"/>
                <w:sz w:val="18"/>
              </w:rPr>
              <w:t>80</w:t>
            </w:r>
          </w:p>
        </w:tc>
        <w:tc>
          <w:tcPr>
            <w:tcW w:w="717" w:type="dxa"/>
          </w:tcPr>
          <w:p w14:paraId="065AD41F"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5A8FB1E9" w14:textId="77777777" w:rsidTr="00821831">
        <w:tc>
          <w:tcPr>
            <w:tcW w:w="959" w:type="dxa"/>
          </w:tcPr>
          <w:p w14:paraId="3E31CF9D" w14:textId="77777777" w:rsidR="008F6BF4" w:rsidRPr="0008759E" w:rsidRDefault="008F6BF4" w:rsidP="00821831">
            <w:pPr>
              <w:keepNext/>
              <w:keepLines/>
              <w:spacing w:after="0"/>
              <w:rPr>
                <w:rFonts w:ascii="Arial" w:hAnsi="Arial"/>
                <w:sz w:val="18"/>
              </w:rPr>
            </w:pPr>
          </w:p>
        </w:tc>
        <w:tc>
          <w:tcPr>
            <w:tcW w:w="717" w:type="dxa"/>
          </w:tcPr>
          <w:p w14:paraId="17F68C9C"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687CF697"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D0CE85B"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33ABB4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F308DC8" w14:textId="77777777" w:rsidR="008F6BF4" w:rsidRDefault="008F6BF4" w:rsidP="00821831">
            <w:pPr>
              <w:keepNext/>
              <w:keepLines/>
              <w:spacing w:after="0"/>
              <w:rPr>
                <w:rFonts w:ascii="Arial" w:hAnsi="Arial"/>
                <w:sz w:val="18"/>
              </w:rPr>
            </w:pPr>
          </w:p>
        </w:tc>
        <w:tc>
          <w:tcPr>
            <w:tcW w:w="717" w:type="dxa"/>
          </w:tcPr>
          <w:p w14:paraId="14BC0175" w14:textId="77777777" w:rsidR="008F6BF4" w:rsidRPr="00C75289" w:rsidRDefault="008F6BF4" w:rsidP="00821831">
            <w:pPr>
              <w:keepNext/>
              <w:keepLines/>
              <w:spacing w:after="0"/>
              <w:rPr>
                <w:rFonts w:ascii="Arial" w:hAnsi="Arial"/>
                <w:sz w:val="18"/>
              </w:rPr>
            </w:pPr>
          </w:p>
        </w:tc>
        <w:tc>
          <w:tcPr>
            <w:tcW w:w="717" w:type="dxa"/>
          </w:tcPr>
          <w:p w14:paraId="0B90AA24" w14:textId="77777777" w:rsidR="008F6BF4" w:rsidRDefault="008F6BF4" w:rsidP="00821831">
            <w:pPr>
              <w:keepNext/>
              <w:keepLines/>
              <w:spacing w:after="0"/>
              <w:rPr>
                <w:rFonts w:ascii="Arial" w:hAnsi="Arial"/>
                <w:sz w:val="18"/>
              </w:rPr>
            </w:pPr>
          </w:p>
        </w:tc>
        <w:tc>
          <w:tcPr>
            <w:tcW w:w="717" w:type="dxa"/>
          </w:tcPr>
          <w:p w14:paraId="47DBE93D" w14:textId="77777777" w:rsidR="008F6BF4" w:rsidRPr="00C75289" w:rsidRDefault="008F6BF4" w:rsidP="00821831">
            <w:pPr>
              <w:keepNext/>
              <w:keepLines/>
              <w:spacing w:after="0"/>
              <w:rPr>
                <w:rFonts w:ascii="Arial" w:hAnsi="Arial"/>
                <w:sz w:val="18"/>
              </w:rPr>
            </w:pPr>
          </w:p>
        </w:tc>
      </w:tr>
      <w:tr w:rsidR="008F6BF4" w:rsidRPr="0008759E" w14:paraId="1A3615CD" w14:textId="77777777" w:rsidTr="00821831">
        <w:tc>
          <w:tcPr>
            <w:tcW w:w="959" w:type="dxa"/>
          </w:tcPr>
          <w:p w14:paraId="55A90EEF" w14:textId="77777777" w:rsidR="008F6BF4" w:rsidRPr="0008759E" w:rsidRDefault="008F6BF4" w:rsidP="00821831">
            <w:pPr>
              <w:keepNext/>
              <w:keepLines/>
              <w:spacing w:after="0"/>
              <w:rPr>
                <w:rFonts w:ascii="Arial" w:hAnsi="Arial"/>
                <w:sz w:val="18"/>
              </w:rPr>
            </w:pPr>
          </w:p>
        </w:tc>
        <w:tc>
          <w:tcPr>
            <w:tcW w:w="717" w:type="dxa"/>
          </w:tcPr>
          <w:p w14:paraId="51AED81D"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BA5C2F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134CC20"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187DE6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146B51FC" w14:textId="77777777" w:rsidR="008F6BF4" w:rsidRPr="0008759E" w:rsidRDefault="008F6BF4" w:rsidP="00821831">
            <w:pPr>
              <w:keepNext/>
              <w:keepLines/>
              <w:spacing w:after="0"/>
              <w:rPr>
                <w:rFonts w:ascii="Arial" w:hAnsi="Arial"/>
                <w:sz w:val="18"/>
              </w:rPr>
            </w:pPr>
          </w:p>
        </w:tc>
        <w:tc>
          <w:tcPr>
            <w:tcW w:w="717" w:type="dxa"/>
          </w:tcPr>
          <w:p w14:paraId="7434F81A" w14:textId="77777777" w:rsidR="008F6BF4" w:rsidRPr="0008759E" w:rsidRDefault="008F6BF4" w:rsidP="00821831">
            <w:pPr>
              <w:keepNext/>
              <w:keepLines/>
              <w:spacing w:after="0"/>
              <w:rPr>
                <w:rFonts w:ascii="Arial" w:hAnsi="Arial"/>
                <w:sz w:val="18"/>
              </w:rPr>
            </w:pPr>
          </w:p>
        </w:tc>
        <w:tc>
          <w:tcPr>
            <w:tcW w:w="717" w:type="dxa"/>
          </w:tcPr>
          <w:p w14:paraId="2F1EE932" w14:textId="77777777" w:rsidR="008F6BF4" w:rsidRPr="0008759E" w:rsidRDefault="008F6BF4" w:rsidP="00821831">
            <w:pPr>
              <w:keepNext/>
              <w:keepLines/>
              <w:spacing w:after="0"/>
              <w:rPr>
                <w:rFonts w:ascii="Arial" w:hAnsi="Arial"/>
                <w:sz w:val="18"/>
              </w:rPr>
            </w:pPr>
          </w:p>
        </w:tc>
        <w:tc>
          <w:tcPr>
            <w:tcW w:w="717" w:type="dxa"/>
          </w:tcPr>
          <w:p w14:paraId="4FE4DE6F" w14:textId="77777777" w:rsidR="008F6BF4" w:rsidRPr="0008759E" w:rsidRDefault="008F6BF4" w:rsidP="00821831">
            <w:pPr>
              <w:keepNext/>
              <w:keepLines/>
              <w:spacing w:after="0"/>
              <w:rPr>
                <w:rFonts w:ascii="Arial" w:hAnsi="Arial"/>
                <w:sz w:val="18"/>
              </w:rPr>
            </w:pPr>
          </w:p>
        </w:tc>
      </w:tr>
    </w:tbl>
    <w:p w14:paraId="27EF2C45" w14:textId="77777777" w:rsidR="008F6BF4" w:rsidRPr="00A9272E" w:rsidRDefault="008F6BF4" w:rsidP="008F6BF4"/>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lastRenderedPageBreak/>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0B0DBD4D"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923E0E8"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6077E505"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7299C841"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0A464D8"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54CFAA95" w14:textId="77777777" w:rsidTr="00821831">
        <w:tc>
          <w:tcPr>
            <w:tcW w:w="959" w:type="dxa"/>
          </w:tcPr>
          <w:p w14:paraId="0DBD766F"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38752A2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DE41D5"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69035EF"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571FC7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0EEA477"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7E283727"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D8CFC6"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03A7BB7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780494F" w14:textId="77777777" w:rsidTr="00821831">
        <w:tc>
          <w:tcPr>
            <w:tcW w:w="959" w:type="dxa"/>
          </w:tcPr>
          <w:p w14:paraId="3DCFF49D"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6DE806B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957B3C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49A1817"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69B08FE"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54B4BB8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48C3B23"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2C56D8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B08B122"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43EB6B58" w14:textId="77777777" w:rsidTr="00821831">
        <w:tc>
          <w:tcPr>
            <w:tcW w:w="959" w:type="dxa"/>
          </w:tcPr>
          <w:p w14:paraId="1F893218" w14:textId="77777777" w:rsidR="008F6BF4" w:rsidRPr="0008759E" w:rsidRDefault="008F6BF4" w:rsidP="00821831">
            <w:pPr>
              <w:keepNext/>
              <w:keepLines/>
              <w:spacing w:after="0"/>
              <w:rPr>
                <w:rFonts w:ascii="Arial" w:hAnsi="Arial"/>
                <w:sz w:val="18"/>
              </w:rPr>
            </w:pPr>
          </w:p>
        </w:tc>
        <w:tc>
          <w:tcPr>
            <w:tcW w:w="717" w:type="dxa"/>
          </w:tcPr>
          <w:p w14:paraId="6D5386C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8657141"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26B6AE0C"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493FB742"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2C6641F5"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69FD2BD1"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086ECA2"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4330D86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706A44C7" w14:textId="77777777" w:rsidTr="00821831">
        <w:tc>
          <w:tcPr>
            <w:tcW w:w="959" w:type="dxa"/>
          </w:tcPr>
          <w:p w14:paraId="3981ED14" w14:textId="77777777" w:rsidR="008F6BF4" w:rsidRPr="0008759E" w:rsidRDefault="008F6BF4" w:rsidP="00821831">
            <w:pPr>
              <w:keepNext/>
              <w:keepLines/>
              <w:spacing w:after="0"/>
              <w:rPr>
                <w:rFonts w:ascii="Arial" w:hAnsi="Arial"/>
                <w:sz w:val="18"/>
              </w:rPr>
            </w:pPr>
          </w:p>
        </w:tc>
        <w:tc>
          <w:tcPr>
            <w:tcW w:w="717" w:type="dxa"/>
          </w:tcPr>
          <w:p w14:paraId="4870F780"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0D3BE2C"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46335B33"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B3E9CB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6C0F664E"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25D4BD44"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6D6DA827"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2D8C0D4"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3645C0FE" w14:textId="77777777" w:rsidTr="00821831">
        <w:tc>
          <w:tcPr>
            <w:tcW w:w="959" w:type="dxa"/>
          </w:tcPr>
          <w:p w14:paraId="37DD763D" w14:textId="77777777" w:rsidR="008F6BF4" w:rsidRPr="0008759E" w:rsidRDefault="008F6BF4" w:rsidP="00821831">
            <w:pPr>
              <w:keepNext/>
              <w:keepLines/>
              <w:spacing w:after="0"/>
              <w:rPr>
                <w:rFonts w:ascii="Arial" w:hAnsi="Arial"/>
                <w:sz w:val="18"/>
              </w:rPr>
            </w:pPr>
          </w:p>
        </w:tc>
        <w:tc>
          <w:tcPr>
            <w:tcW w:w="717" w:type="dxa"/>
          </w:tcPr>
          <w:p w14:paraId="460DC406"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1925E70F"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E1DEBDC"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3CEE46B7"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C1BB49F" w14:textId="77777777" w:rsidR="008F6BF4" w:rsidRDefault="008F6BF4" w:rsidP="00821831">
            <w:pPr>
              <w:keepNext/>
              <w:keepLines/>
              <w:spacing w:after="0"/>
              <w:rPr>
                <w:rFonts w:ascii="Arial" w:hAnsi="Arial"/>
                <w:sz w:val="18"/>
              </w:rPr>
            </w:pPr>
          </w:p>
        </w:tc>
        <w:tc>
          <w:tcPr>
            <w:tcW w:w="717" w:type="dxa"/>
          </w:tcPr>
          <w:p w14:paraId="6DECFEF1" w14:textId="77777777" w:rsidR="008F6BF4" w:rsidRPr="00C75289" w:rsidRDefault="008F6BF4" w:rsidP="00821831">
            <w:pPr>
              <w:keepNext/>
              <w:keepLines/>
              <w:spacing w:after="0"/>
              <w:rPr>
                <w:rFonts w:ascii="Arial" w:hAnsi="Arial"/>
                <w:sz w:val="18"/>
              </w:rPr>
            </w:pPr>
          </w:p>
        </w:tc>
        <w:tc>
          <w:tcPr>
            <w:tcW w:w="717" w:type="dxa"/>
          </w:tcPr>
          <w:p w14:paraId="37FD52D2" w14:textId="77777777" w:rsidR="008F6BF4" w:rsidRDefault="008F6BF4" w:rsidP="00821831">
            <w:pPr>
              <w:keepNext/>
              <w:keepLines/>
              <w:spacing w:after="0"/>
              <w:rPr>
                <w:rFonts w:ascii="Arial" w:hAnsi="Arial"/>
                <w:sz w:val="18"/>
              </w:rPr>
            </w:pPr>
          </w:p>
        </w:tc>
        <w:tc>
          <w:tcPr>
            <w:tcW w:w="717" w:type="dxa"/>
          </w:tcPr>
          <w:p w14:paraId="0C5F1217" w14:textId="77777777" w:rsidR="008F6BF4" w:rsidRPr="00C75289" w:rsidRDefault="008F6BF4" w:rsidP="00821831">
            <w:pPr>
              <w:keepNext/>
              <w:keepLines/>
              <w:spacing w:after="0"/>
              <w:rPr>
                <w:rFonts w:ascii="Arial" w:hAnsi="Arial"/>
                <w:sz w:val="18"/>
              </w:rPr>
            </w:pPr>
          </w:p>
        </w:tc>
      </w:tr>
      <w:tr w:rsidR="008F6BF4" w:rsidRPr="0008759E" w14:paraId="7F86369A" w14:textId="77777777" w:rsidTr="00821831">
        <w:tc>
          <w:tcPr>
            <w:tcW w:w="959" w:type="dxa"/>
          </w:tcPr>
          <w:p w14:paraId="2D099270" w14:textId="77777777" w:rsidR="008F6BF4" w:rsidRPr="0008759E" w:rsidRDefault="008F6BF4" w:rsidP="00821831">
            <w:pPr>
              <w:keepNext/>
              <w:keepLines/>
              <w:spacing w:after="0"/>
              <w:rPr>
                <w:rFonts w:ascii="Arial" w:hAnsi="Arial"/>
                <w:sz w:val="18"/>
              </w:rPr>
            </w:pPr>
          </w:p>
        </w:tc>
        <w:tc>
          <w:tcPr>
            <w:tcW w:w="717" w:type="dxa"/>
          </w:tcPr>
          <w:p w14:paraId="6343951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2BAD13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F83618"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244002C6"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6B7276B" w14:textId="77777777" w:rsidR="008F6BF4" w:rsidRPr="0008759E" w:rsidRDefault="008F6BF4" w:rsidP="00821831">
            <w:pPr>
              <w:keepNext/>
              <w:keepLines/>
              <w:spacing w:after="0"/>
              <w:rPr>
                <w:rFonts w:ascii="Arial" w:hAnsi="Arial"/>
                <w:sz w:val="18"/>
              </w:rPr>
            </w:pPr>
          </w:p>
        </w:tc>
        <w:tc>
          <w:tcPr>
            <w:tcW w:w="717" w:type="dxa"/>
          </w:tcPr>
          <w:p w14:paraId="7B700444" w14:textId="77777777" w:rsidR="008F6BF4" w:rsidRPr="0008759E" w:rsidRDefault="008F6BF4" w:rsidP="00821831">
            <w:pPr>
              <w:keepNext/>
              <w:keepLines/>
              <w:spacing w:after="0"/>
              <w:rPr>
                <w:rFonts w:ascii="Arial" w:hAnsi="Arial"/>
                <w:sz w:val="18"/>
              </w:rPr>
            </w:pPr>
          </w:p>
        </w:tc>
        <w:tc>
          <w:tcPr>
            <w:tcW w:w="717" w:type="dxa"/>
          </w:tcPr>
          <w:p w14:paraId="1360A116" w14:textId="77777777" w:rsidR="008F6BF4" w:rsidRPr="0008759E" w:rsidRDefault="008F6BF4" w:rsidP="00821831">
            <w:pPr>
              <w:keepNext/>
              <w:keepLines/>
              <w:spacing w:after="0"/>
              <w:rPr>
                <w:rFonts w:ascii="Arial" w:hAnsi="Arial"/>
                <w:sz w:val="18"/>
              </w:rPr>
            </w:pPr>
          </w:p>
        </w:tc>
        <w:tc>
          <w:tcPr>
            <w:tcW w:w="717" w:type="dxa"/>
          </w:tcPr>
          <w:p w14:paraId="7D10908C" w14:textId="77777777" w:rsidR="008F6BF4" w:rsidRPr="0008759E" w:rsidRDefault="008F6BF4" w:rsidP="00821831">
            <w:pPr>
              <w:keepNext/>
              <w:keepLines/>
              <w:spacing w:after="0"/>
              <w:rPr>
                <w:rFonts w:ascii="Arial" w:hAnsi="Arial"/>
                <w:sz w:val="18"/>
              </w:rPr>
            </w:pPr>
          </w:p>
        </w:tc>
      </w:tr>
    </w:tbl>
    <w:p w14:paraId="5AE9B9F0" w14:textId="77777777" w:rsidR="008F6BF4" w:rsidRPr="00A9272E" w:rsidRDefault="008F6BF4" w:rsidP="008F6BF4"/>
    <w:p w14:paraId="538F201A" w14:textId="7FAB406E" w:rsidR="008F6BF4" w:rsidRPr="0046266F" w:rsidRDefault="008F6BF4" w:rsidP="008F6BF4">
      <w:pPr>
        <w:pStyle w:val="Heading3"/>
      </w:pPr>
      <w:r>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lastRenderedPageBreak/>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73282EFF"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79FEFAF"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7DBB00EF" w14:textId="77777777" w:rsidR="008F6BF4" w:rsidRPr="00E6720E" w:rsidRDefault="008F6BF4" w:rsidP="008F6BF4">
      <w:pPr>
        <w:pStyle w:val="EW"/>
        <w:tabs>
          <w:tab w:val="left" w:pos="2835"/>
        </w:tabs>
        <w:rPr>
          <w:lang w:val="it-IT"/>
        </w:rPr>
      </w:pPr>
      <w:r w:rsidRPr="00E6720E">
        <w:rPr>
          <w:lang w:val="it-IT"/>
        </w:rPr>
        <w:lastRenderedPageBreak/>
        <w:tab/>
        <w:t>Last visited registered TAI in 5GS for 3GPP access:</w:t>
      </w:r>
      <w:r w:rsidRPr="00E6720E">
        <w:rPr>
          <w:lang w:val="it-IT"/>
        </w:rPr>
        <w:tab/>
      </w:r>
      <w:r w:rsidRPr="0046266F">
        <w:t>244/0</w:t>
      </w:r>
      <w:r>
        <w:t>8</w:t>
      </w:r>
      <w:r w:rsidRPr="0046266F">
        <w:t>3</w:t>
      </w:r>
      <w:r w:rsidRPr="00E6720E">
        <w:rPr>
          <w:lang w:val="it-IT"/>
        </w:rPr>
        <w:t>/000001</w:t>
      </w:r>
    </w:p>
    <w:p w14:paraId="0A1FD467"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02242566"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24091B" w14:textId="77777777" w:rsidTr="00821831">
        <w:tc>
          <w:tcPr>
            <w:tcW w:w="959" w:type="dxa"/>
          </w:tcPr>
          <w:p w14:paraId="3FBB7373"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1548E1DE"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280DB906"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17FD793"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107DE551"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8D30FC5"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6410CD02"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395BAC3"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522AC06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D570194" w14:textId="77777777" w:rsidTr="00821831">
        <w:tc>
          <w:tcPr>
            <w:tcW w:w="959" w:type="dxa"/>
          </w:tcPr>
          <w:p w14:paraId="7A7E3AE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57A6B7E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1EA598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67A9CB8"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28DAE330"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704A5F95"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7041CB57"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2722BE5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AEC110C"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6BE12394" w14:textId="77777777" w:rsidTr="00821831">
        <w:tc>
          <w:tcPr>
            <w:tcW w:w="959" w:type="dxa"/>
          </w:tcPr>
          <w:p w14:paraId="1DE46D4C" w14:textId="77777777" w:rsidR="008F6BF4" w:rsidRPr="0008759E" w:rsidRDefault="008F6BF4" w:rsidP="00821831">
            <w:pPr>
              <w:keepNext/>
              <w:keepLines/>
              <w:spacing w:after="0"/>
              <w:rPr>
                <w:rFonts w:ascii="Arial" w:hAnsi="Arial"/>
                <w:sz w:val="18"/>
              </w:rPr>
            </w:pPr>
          </w:p>
        </w:tc>
        <w:tc>
          <w:tcPr>
            <w:tcW w:w="717" w:type="dxa"/>
          </w:tcPr>
          <w:p w14:paraId="5F41D0FA"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7AFAF4E3"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0891A227"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606650B"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4E5F3DA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36CCDD4D"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6C529E33"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388BF274"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FCBCDD5" w14:textId="77777777" w:rsidTr="00821831">
        <w:tc>
          <w:tcPr>
            <w:tcW w:w="959" w:type="dxa"/>
          </w:tcPr>
          <w:p w14:paraId="371EE3FF" w14:textId="77777777" w:rsidR="008F6BF4" w:rsidRPr="0008759E" w:rsidRDefault="008F6BF4" w:rsidP="00821831">
            <w:pPr>
              <w:keepNext/>
              <w:keepLines/>
              <w:spacing w:after="0"/>
              <w:rPr>
                <w:rFonts w:ascii="Arial" w:hAnsi="Arial"/>
                <w:sz w:val="18"/>
              </w:rPr>
            </w:pPr>
          </w:p>
        </w:tc>
        <w:tc>
          <w:tcPr>
            <w:tcW w:w="717" w:type="dxa"/>
          </w:tcPr>
          <w:p w14:paraId="371D7199"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F9BCAC0"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6BE359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1A1AB5D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0DBF376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BBE1228"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45CB8643"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BEA8A63"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561734D2" w14:textId="77777777" w:rsidTr="00821831">
        <w:tc>
          <w:tcPr>
            <w:tcW w:w="959" w:type="dxa"/>
          </w:tcPr>
          <w:p w14:paraId="28A4445D" w14:textId="77777777" w:rsidR="008F6BF4" w:rsidRPr="0008759E" w:rsidRDefault="008F6BF4" w:rsidP="00821831">
            <w:pPr>
              <w:keepNext/>
              <w:keepLines/>
              <w:spacing w:after="0"/>
              <w:rPr>
                <w:rFonts w:ascii="Arial" w:hAnsi="Arial"/>
                <w:sz w:val="18"/>
              </w:rPr>
            </w:pPr>
          </w:p>
        </w:tc>
        <w:tc>
          <w:tcPr>
            <w:tcW w:w="717" w:type="dxa"/>
          </w:tcPr>
          <w:p w14:paraId="40DF7169"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570EA9E0"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6897E352"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25F89EA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DEC1D2D" w14:textId="77777777" w:rsidR="008F6BF4" w:rsidRDefault="008F6BF4" w:rsidP="00821831">
            <w:pPr>
              <w:keepNext/>
              <w:keepLines/>
              <w:spacing w:after="0"/>
              <w:rPr>
                <w:rFonts w:ascii="Arial" w:hAnsi="Arial"/>
                <w:sz w:val="18"/>
              </w:rPr>
            </w:pPr>
          </w:p>
        </w:tc>
        <w:tc>
          <w:tcPr>
            <w:tcW w:w="717" w:type="dxa"/>
          </w:tcPr>
          <w:p w14:paraId="76282860" w14:textId="77777777" w:rsidR="008F6BF4" w:rsidRPr="00C75289" w:rsidRDefault="008F6BF4" w:rsidP="00821831">
            <w:pPr>
              <w:keepNext/>
              <w:keepLines/>
              <w:spacing w:after="0"/>
              <w:rPr>
                <w:rFonts w:ascii="Arial" w:hAnsi="Arial"/>
                <w:sz w:val="18"/>
              </w:rPr>
            </w:pPr>
          </w:p>
        </w:tc>
        <w:tc>
          <w:tcPr>
            <w:tcW w:w="717" w:type="dxa"/>
          </w:tcPr>
          <w:p w14:paraId="7DA1F3B1" w14:textId="77777777" w:rsidR="008F6BF4" w:rsidRDefault="008F6BF4" w:rsidP="00821831">
            <w:pPr>
              <w:keepNext/>
              <w:keepLines/>
              <w:spacing w:after="0"/>
              <w:rPr>
                <w:rFonts w:ascii="Arial" w:hAnsi="Arial"/>
                <w:sz w:val="18"/>
              </w:rPr>
            </w:pPr>
          </w:p>
        </w:tc>
        <w:tc>
          <w:tcPr>
            <w:tcW w:w="717" w:type="dxa"/>
          </w:tcPr>
          <w:p w14:paraId="490EC137" w14:textId="77777777" w:rsidR="008F6BF4" w:rsidRPr="00C75289" w:rsidRDefault="008F6BF4" w:rsidP="00821831">
            <w:pPr>
              <w:keepNext/>
              <w:keepLines/>
              <w:spacing w:after="0"/>
              <w:rPr>
                <w:rFonts w:ascii="Arial" w:hAnsi="Arial"/>
                <w:sz w:val="18"/>
              </w:rPr>
            </w:pPr>
          </w:p>
        </w:tc>
      </w:tr>
      <w:tr w:rsidR="008F6BF4" w:rsidRPr="0008759E" w14:paraId="3B3CF9B5" w14:textId="77777777" w:rsidTr="00821831">
        <w:tc>
          <w:tcPr>
            <w:tcW w:w="959" w:type="dxa"/>
          </w:tcPr>
          <w:p w14:paraId="53522DF6" w14:textId="77777777" w:rsidR="008F6BF4" w:rsidRPr="0008759E" w:rsidRDefault="008F6BF4" w:rsidP="00821831">
            <w:pPr>
              <w:keepNext/>
              <w:keepLines/>
              <w:spacing w:after="0"/>
              <w:rPr>
                <w:rFonts w:ascii="Arial" w:hAnsi="Arial"/>
                <w:sz w:val="18"/>
              </w:rPr>
            </w:pPr>
          </w:p>
        </w:tc>
        <w:tc>
          <w:tcPr>
            <w:tcW w:w="717" w:type="dxa"/>
          </w:tcPr>
          <w:p w14:paraId="12BA0FC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6FB53B5"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C6EC24"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545E136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81BD0E7" w14:textId="77777777" w:rsidR="008F6BF4" w:rsidRPr="0008759E" w:rsidRDefault="008F6BF4" w:rsidP="00821831">
            <w:pPr>
              <w:keepNext/>
              <w:keepLines/>
              <w:spacing w:after="0"/>
              <w:rPr>
                <w:rFonts w:ascii="Arial" w:hAnsi="Arial"/>
                <w:sz w:val="18"/>
              </w:rPr>
            </w:pPr>
          </w:p>
        </w:tc>
        <w:tc>
          <w:tcPr>
            <w:tcW w:w="717" w:type="dxa"/>
          </w:tcPr>
          <w:p w14:paraId="1E2A1060" w14:textId="77777777" w:rsidR="008F6BF4" w:rsidRPr="0008759E" w:rsidRDefault="008F6BF4" w:rsidP="00821831">
            <w:pPr>
              <w:keepNext/>
              <w:keepLines/>
              <w:spacing w:after="0"/>
              <w:rPr>
                <w:rFonts w:ascii="Arial" w:hAnsi="Arial"/>
                <w:sz w:val="18"/>
              </w:rPr>
            </w:pPr>
          </w:p>
        </w:tc>
        <w:tc>
          <w:tcPr>
            <w:tcW w:w="717" w:type="dxa"/>
          </w:tcPr>
          <w:p w14:paraId="4EC30046" w14:textId="77777777" w:rsidR="008F6BF4" w:rsidRPr="0008759E" w:rsidRDefault="008F6BF4" w:rsidP="00821831">
            <w:pPr>
              <w:keepNext/>
              <w:keepLines/>
              <w:spacing w:after="0"/>
              <w:rPr>
                <w:rFonts w:ascii="Arial" w:hAnsi="Arial"/>
                <w:sz w:val="18"/>
              </w:rPr>
            </w:pPr>
          </w:p>
        </w:tc>
        <w:tc>
          <w:tcPr>
            <w:tcW w:w="717" w:type="dxa"/>
          </w:tcPr>
          <w:p w14:paraId="29EE6F9F" w14:textId="77777777" w:rsidR="008F6BF4" w:rsidRPr="0008759E" w:rsidRDefault="008F6BF4" w:rsidP="00821831">
            <w:pPr>
              <w:keepNext/>
              <w:keepLines/>
              <w:spacing w:after="0"/>
              <w:rPr>
                <w:rFonts w:ascii="Arial" w:hAnsi="Arial"/>
                <w:sz w:val="18"/>
              </w:rPr>
            </w:pPr>
          </w:p>
        </w:tc>
      </w:tr>
    </w:tbl>
    <w:p w14:paraId="2D447184" w14:textId="77777777" w:rsidR="008F6BF4" w:rsidRPr="00A9272E" w:rsidRDefault="008F6BF4" w:rsidP="008F6BF4"/>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1B0CFAA0" w14:textId="77777777" w:rsidR="008F6BF4" w:rsidRPr="0046266F" w:rsidRDefault="008F6BF4" w:rsidP="008F6BF4">
      <w:r w:rsidRPr="0046266F">
        <w:t>For this test both a</w:t>
      </w:r>
      <w:r>
        <w:t xml:space="preserve"> NG-SS </w:t>
      </w:r>
      <w:r w:rsidRPr="0046266F">
        <w:t xml:space="preserve">and a </w:t>
      </w:r>
      <w:r>
        <w:t>SAT-NG-SS</w:t>
      </w:r>
      <w:r w:rsidRPr="0046266F">
        <w:t xml:space="preserve"> is needed.</w:t>
      </w:r>
    </w:p>
    <w:p w14:paraId="5BF789F1" w14:textId="77777777" w:rsidR="008F6BF4" w:rsidRPr="00CC3716" w:rsidRDefault="008F6BF4" w:rsidP="008F6BF4">
      <w:r w:rsidRPr="00CC3716">
        <w:t>The NG-SS transmits on BCCH, with the following network parameters:</w:t>
      </w:r>
    </w:p>
    <w:p w14:paraId="4273B6C5" w14:textId="77777777" w:rsidR="008F6BF4" w:rsidRPr="00CC3716" w:rsidRDefault="008F6BF4" w:rsidP="008F6BF4">
      <w:pPr>
        <w:pStyle w:val="B1"/>
        <w:tabs>
          <w:tab w:val="left" w:pos="2835"/>
        </w:tabs>
      </w:pPr>
      <w:r w:rsidRPr="00CC3716">
        <w:t>-</w:t>
      </w:r>
      <w:r w:rsidRPr="00CC3716">
        <w:tab/>
        <w:t>TAI (MCC/MNC/TAC):</w:t>
      </w:r>
      <w:r w:rsidRPr="00CC3716">
        <w:tab/>
        <w:t>244/083/000001.</w:t>
      </w:r>
    </w:p>
    <w:p w14:paraId="6C3783B2" w14:textId="77777777" w:rsidR="008F6BF4" w:rsidRPr="00CC3716" w:rsidRDefault="008F6BF4" w:rsidP="008F6BF4">
      <w:pPr>
        <w:pStyle w:val="B1"/>
        <w:tabs>
          <w:tab w:val="left" w:pos="2835"/>
        </w:tabs>
      </w:pPr>
      <w:r w:rsidRPr="00CC3716">
        <w:t>-</w:t>
      </w:r>
      <w:r w:rsidRPr="00CC3716">
        <w:tab/>
        <w:t>Access control:</w:t>
      </w:r>
      <w:r w:rsidRPr="00CC3716">
        <w:tab/>
        <w:t>unrestricted.</w:t>
      </w:r>
    </w:p>
    <w:p w14:paraId="28C44597" w14:textId="77777777" w:rsidR="008F6BF4" w:rsidRPr="0046266F" w:rsidRDefault="008F6BF4" w:rsidP="008F6BF4">
      <w:r w:rsidRPr="00CC3716">
        <w:t>The SAT-NG-SS transmits</w:t>
      </w:r>
      <w:r w:rsidRPr="0046266F">
        <w:t xml:space="preserve"> on BCCH, with the following network parameters:</w:t>
      </w:r>
    </w:p>
    <w:p w14:paraId="0CAE8A80" w14:textId="77777777" w:rsidR="008F6BF4" w:rsidRPr="0046266F" w:rsidRDefault="008F6BF4" w:rsidP="008F6BF4">
      <w:pPr>
        <w:pStyle w:val="B1"/>
        <w:tabs>
          <w:tab w:val="left" w:pos="2835"/>
        </w:tabs>
      </w:pPr>
      <w:r w:rsidRPr="0046266F">
        <w:t>-</w:t>
      </w:r>
      <w:r w:rsidRPr="0046266F">
        <w:tab/>
        <w:t>TAI (MCC/MNC/TAC):</w:t>
      </w:r>
      <w:r w:rsidRPr="0046266F">
        <w:tab/>
        <w:t>244/00</w:t>
      </w:r>
      <w:r>
        <w:t>5</w:t>
      </w:r>
      <w:r w:rsidRPr="0046266F">
        <w:t>/00</w:t>
      </w:r>
      <w:r>
        <w:t>00</w:t>
      </w:r>
      <w:r w:rsidRPr="0046266F">
        <w:t>01.</w:t>
      </w:r>
    </w:p>
    <w:p w14:paraId="1F03FF68"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776A0761"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39AA02D5" w14:textId="77777777" w:rsidR="008F6BF4" w:rsidRPr="0046266F" w:rsidRDefault="008F6BF4" w:rsidP="008F6BF4">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lastRenderedPageBreak/>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5449327"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2CE070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4F05270"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529763AF"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4D817FA"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7D4EA8FA" w14:textId="77777777" w:rsidTr="00821831">
        <w:tc>
          <w:tcPr>
            <w:tcW w:w="959" w:type="dxa"/>
          </w:tcPr>
          <w:p w14:paraId="411C9EC6"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0203DA51"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68DAF45E"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2DDBB07"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7F5CD63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79280DA"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3A65FDB1"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5C24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9689CA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55C27EFE" w14:textId="77777777" w:rsidTr="00821831">
        <w:tc>
          <w:tcPr>
            <w:tcW w:w="959" w:type="dxa"/>
          </w:tcPr>
          <w:p w14:paraId="4DB577C1"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5C0078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EE56EE"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C89D6D5"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F03724A"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12442A3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5C15708D"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3D8BBDD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4FFD60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05AFFF20" w14:textId="77777777" w:rsidTr="00821831">
        <w:tc>
          <w:tcPr>
            <w:tcW w:w="959" w:type="dxa"/>
          </w:tcPr>
          <w:p w14:paraId="218EB5CF" w14:textId="77777777" w:rsidR="008F6BF4" w:rsidRPr="0008759E" w:rsidRDefault="008F6BF4" w:rsidP="00821831">
            <w:pPr>
              <w:keepNext/>
              <w:keepLines/>
              <w:spacing w:after="0"/>
              <w:rPr>
                <w:rFonts w:ascii="Arial" w:hAnsi="Arial"/>
                <w:sz w:val="18"/>
              </w:rPr>
            </w:pPr>
          </w:p>
        </w:tc>
        <w:tc>
          <w:tcPr>
            <w:tcW w:w="717" w:type="dxa"/>
          </w:tcPr>
          <w:p w14:paraId="7AE1906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A6CAC56"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61C23A6"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3090914A"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52292A2"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0A602706"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25C5C050"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2E6F7A35"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3E83221" w14:textId="77777777" w:rsidTr="00821831">
        <w:tc>
          <w:tcPr>
            <w:tcW w:w="959" w:type="dxa"/>
          </w:tcPr>
          <w:p w14:paraId="4BDB271F" w14:textId="77777777" w:rsidR="008F6BF4" w:rsidRPr="0008759E" w:rsidRDefault="008F6BF4" w:rsidP="00821831">
            <w:pPr>
              <w:keepNext/>
              <w:keepLines/>
              <w:spacing w:after="0"/>
              <w:rPr>
                <w:rFonts w:ascii="Arial" w:hAnsi="Arial"/>
                <w:sz w:val="18"/>
              </w:rPr>
            </w:pPr>
          </w:p>
        </w:tc>
        <w:tc>
          <w:tcPr>
            <w:tcW w:w="717" w:type="dxa"/>
          </w:tcPr>
          <w:p w14:paraId="3178A874"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CE33BF5"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48033B2"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54BF9B9"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3EB801A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34253106"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11D69198"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6F9C2299"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1824A575" w14:textId="77777777" w:rsidTr="00821831">
        <w:tc>
          <w:tcPr>
            <w:tcW w:w="959" w:type="dxa"/>
          </w:tcPr>
          <w:p w14:paraId="0DD80138" w14:textId="77777777" w:rsidR="008F6BF4" w:rsidRPr="0008759E" w:rsidRDefault="008F6BF4" w:rsidP="00821831">
            <w:pPr>
              <w:keepNext/>
              <w:keepLines/>
              <w:spacing w:after="0"/>
              <w:rPr>
                <w:rFonts w:ascii="Arial" w:hAnsi="Arial"/>
                <w:sz w:val="18"/>
              </w:rPr>
            </w:pPr>
          </w:p>
        </w:tc>
        <w:tc>
          <w:tcPr>
            <w:tcW w:w="717" w:type="dxa"/>
          </w:tcPr>
          <w:p w14:paraId="32B38408"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BDCF3B6"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67E478F"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458C2CD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2DA1F40D" w14:textId="77777777" w:rsidR="008F6BF4" w:rsidRDefault="008F6BF4" w:rsidP="00821831">
            <w:pPr>
              <w:keepNext/>
              <w:keepLines/>
              <w:spacing w:after="0"/>
              <w:rPr>
                <w:rFonts w:ascii="Arial" w:hAnsi="Arial"/>
                <w:sz w:val="18"/>
              </w:rPr>
            </w:pPr>
          </w:p>
        </w:tc>
        <w:tc>
          <w:tcPr>
            <w:tcW w:w="717" w:type="dxa"/>
          </w:tcPr>
          <w:p w14:paraId="391C616D" w14:textId="77777777" w:rsidR="008F6BF4" w:rsidRPr="00C75289" w:rsidRDefault="008F6BF4" w:rsidP="00821831">
            <w:pPr>
              <w:keepNext/>
              <w:keepLines/>
              <w:spacing w:after="0"/>
              <w:rPr>
                <w:rFonts w:ascii="Arial" w:hAnsi="Arial"/>
                <w:sz w:val="18"/>
              </w:rPr>
            </w:pPr>
          </w:p>
        </w:tc>
        <w:tc>
          <w:tcPr>
            <w:tcW w:w="717" w:type="dxa"/>
          </w:tcPr>
          <w:p w14:paraId="10D2701D" w14:textId="77777777" w:rsidR="008F6BF4" w:rsidRDefault="008F6BF4" w:rsidP="00821831">
            <w:pPr>
              <w:keepNext/>
              <w:keepLines/>
              <w:spacing w:after="0"/>
              <w:rPr>
                <w:rFonts w:ascii="Arial" w:hAnsi="Arial"/>
                <w:sz w:val="18"/>
              </w:rPr>
            </w:pPr>
          </w:p>
        </w:tc>
        <w:tc>
          <w:tcPr>
            <w:tcW w:w="717" w:type="dxa"/>
          </w:tcPr>
          <w:p w14:paraId="7423B005" w14:textId="77777777" w:rsidR="008F6BF4" w:rsidRPr="00C75289" w:rsidRDefault="008F6BF4" w:rsidP="00821831">
            <w:pPr>
              <w:keepNext/>
              <w:keepLines/>
              <w:spacing w:after="0"/>
              <w:rPr>
                <w:rFonts w:ascii="Arial" w:hAnsi="Arial"/>
                <w:sz w:val="18"/>
              </w:rPr>
            </w:pPr>
          </w:p>
        </w:tc>
      </w:tr>
      <w:tr w:rsidR="008F6BF4" w:rsidRPr="0008759E" w14:paraId="63CCA657" w14:textId="77777777" w:rsidTr="00821831">
        <w:tc>
          <w:tcPr>
            <w:tcW w:w="959" w:type="dxa"/>
          </w:tcPr>
          <w:p w14:paraId="50EC33DF" w14:textId="77777777" w:rsidR="008F6BF4" w:rsidRPr="0008759E" w:rsidRDefault="008F6BF4" w:rsidP="00821831">
            <w:pPr>
              <w:keepNext/>
              <w:keepLines/>
              <w:spacing w:after="0"/>
              <w:rPr>
                <w:rFonts w:ascii="Arial" w:hAnsi="Arial"/>
                <w:sz w:val="18"/>
              </w:rPr>
            </w:pPr>
          </w:p>
        </w:tc>
        <w:tc>
          <w:tcPr>
            <w:tcW w:w="717" w:type="dxa"/>
          </w:tcPr>
          <w:p w14:paraId="108EDEF6"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540C3AE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43C072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3DEB6A90"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B63F8D9" w14:textId="77777777" w:rsidR="008F6BF4" w:rsidRPr="0008759E" w:rsidRDefault="008F6BF4" w:rsidP="00821831">
            <w:pPr>
              <w:keepNext/>
              <w:keepLines/>
              <w:spacing w:after="0"/>
              <w:rPr>
                <w:rFonts w:ascii="Arial" w:hAnsi="Arial"/>
                <w:sz w:val="18"/>
              </w:rPr>
            </w:pPr>
          </w:p>
        </w:tc>
        <w:tc>
          <w:tcPr>
            <w:tcW w:w="717" w:type="dxa"/>
          </w:tcPr>
          <w:p w14:paraId="154E4AD7" w14:textId="77777777" w:rsidR="008F6BF4" w:rsidRPr="0008759E" w:rsidRDefault="008F6BF4" w:rsidP="00821831">
            <w:pPr>
              <w:keepNext/>
              <w:keepLines/>
              <w:spacing w:after="0"/>
              <w:rPr>
                <w:rFonts w:ascii="Arial" w:hAnsi="Arial"/>
                <w:sz w:val="18"/>
              </w:rPr>
            </w:pPr>
          </w:p>
        </w:tc>
        <w:tc>
          <w:tcPr>
            <w:tcW w:w="717" w:type="dxa"/>
          </w:tcPr>
          <w:p w14:paraId="7799E1CF" w14:textId="77777777" w:rsidR="008F6BF4" w:rsidRPr="0008759E" w:rsidRDefault="008F6BF4" w:rsidP="00821831">
            <w:pPr>
              <w:keepNext/>
              <w:keepLines/>
              <w:spacing w:after="0"/>
              <w:rPr>
                <w:rFonts w:ascii="Arial" w:hAnsi="Arial"/>
                <w:sz w:val="18"/>
              </w:rPr>
            </w:pPr>
          </w:p>
        </w:tc>
        <w:tc>
          <w:tcPr>
            <w:tcW w:w="717" w:type="dxa"/>
          </w:tcPr>
          <w:p w14:paraId="6578BBE1" w14:textId="77777777" w:rsidR="008F6BF4" w:rsidRPr="0008759E" w:rsidRDefault="008F6BF4" w:rsidP="00821831">
            <w:pPr>
              <w:keepNext/>
              <w:keepLines/>
              <w:spacing w:after="0"/>
              <w:rPr>
                <w:rFonts w:ascii="Arial" w:hAnsi="Arial"/>
                <w:sz w:val="18"/>
              </w:rPr>
            </w:pPr>
          </w:p>
        </w:tc>
      </w:tr>
    </w:tbl>
    <w:p w14:paraId="08D36443" w14:textId="77777777" w:rsidR="008F6BF4" w:rsidRPr="0046266F" w:rsidRDefault="008F6BF4" w:rsidP="00BD7469"/>
    <w:p w14:paraId="036A6F06" w14:textId="77777777" w:rsidR="00BD7469" w:rsidRPr="0046266F" w:rsidRDefault="00BD7469" w:rsidP="00BD7469">
      <w:pPr>
        <w:pStyle w:val="Heading2"/>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lastRenderedPageBreak/>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lastRenderedPageBreak/>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lastRenderedPageBreak/>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lastRenderedPageBreak/>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lastRenderedPageBreak/>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lastRenderedPageBreak/>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lastRenderedPageBreak/>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lastRenderedPageBreak/>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lastRenderedPageBreak/>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1210A260" w14:textId="77777777" w:rsidR="00BD7469" w:rsidRPr="0046266F" w:rsidRDefault="00BD7469" w:rsidP="00BD7469"/>
    <w:p w14:paraId="2331F380" w14:textId="77777777" w:rsidR="00BD7469" w:rsidRPr="0046266F" w:rsidRDefault="00BD7469" w:rsidP="00BD7469">
      <w:pPr>
        <w:keepNext/>
        <w:keepLines/>
        <w:spacing w:before="120"/>
        <w:ind w:left="1134" w:hanging="1134"/>
        <w:outlineLvl w:val="2"/>
        <w:rPr>
          <w:rFonts w:ascii="Arial" w:hAnsi="Arial"/>
          <w:sz w:val="28"/>
        </w:rPr>
      </w:pPr>
    </w:p>
    <w:p w14:paraId="4E5738EF" w14:textId="77777777" w:rsidR="00BD7469" w:rsidRPr="0046266F" w:rsidRDefault="00BD7469" w:rsidP="00BD7469"/>
    <w:p w14:paraId="033014F3" w14:textId="77777777" w:rsidR="00BD7469" w:rsidRPr="0046266F" w:rsidRDefault="00BD7469" w:rsidP="00BD7469">
      <w:pPr>
        <w:pStyle w:val="Heading2"/>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registration procedures for Ues supporting CS or</w:t>
      </w:r>
    </w:p>
    <w:p w14:paraId="1C4ABEDD" w14:textId="77777777" w:rsidR="00BD7469" w:rsidRPr="0046266F" w:rsidRDefault="00BD7469" w:rsidP="00BD7469">
      <w:pPr>
        <w:pStyle w:val="B1"/>
      </w:pPr>
      <w:r w:rsidRPr="0046266F">
        <w:t>II.</w:t>
      </w:r>
      <w:r w:rsidRPr="0046266F">
        <w:tab/>
        <w:t>registration procedures for Ues supporting PS or</w:t>
      </w:r>
    </w:p>
    <w:p w14:paraId="7A88D2BD" w14:textId="77777777" w:rsidR="00BD7469" w:rsidRPr="0046266F" w:rsidRDefault="00BD7469" w:rsidP="00BD7469">
      <w:pPr>
        <w:pStyle w:val="B1"/>
      </w:pPr>
      <w:r w:rsidRPr="0046266F">
        <w:t>III.</w:t>
      </w:r>
      <w:r w:rsidRPr="0046266F">
        <w:tab/>
        <w:t>registration procedures for Ues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lastRenderedPageBreak/>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lastRenderedPageBreak/>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lastRenderedPageBreak/>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lastRenderedPageBreak/>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Pr="0046266F">
        <w:t>7.4.2</w:t>
      </w:r>
      <w:r w:rsidRPr="0046266F">
        <w:tab/>
        <w:t>GSM/UmTS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The registration attempts initiated by the uE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lastRenderedPageBreak/>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r w:rsidRPr="0046266F">
              <w:t>xxxx xxxx</w:t>
            </w:r>
          </w:p>
        </w:tc>
        <w:tc>
          <w:tcPr>
            <w:tcW w:w="1281" w:type="dxa"/>
          </w:tcPr>
          <w:p w14:paraId="6223BDEE" w14:textId="77777777" w:rsidR="00BD7469" w:rsidRPr="0046266F" w:rsidRDefault="00BD7469" w:rsidP="006D15BF">
            <w:pPr>
              <w:pStyle w:val="TAL"/>
            </w:pPr>
            <w:r w:rsidRPr="0046266F">
              <w:t>xxxx 1x00</w:t>
            </w:r>
          </w:p>
        </w:tc>
        <w:tc>
          <w:tcPr>
            <w:tcW w:w="1281" w:type="dxa"/>
          </w:tcPr>
          <w:p w14:paraId="103A3552" w14:textId="77777777" w:rsidR="00BD7469" w:rsidRPr="0046266F" w:rsidRDefault="00BD7469" w:rsidP="006D15BF">
            <w:pPr>
              <w:pStyle w:val="TAL"/>
            </w:pPr>
            <w:r w:rsidRPr="0046266F">
              <w:t>xxxx x1xx</w:t>
            </w:r>
          </w:p>
        </w:tc>
        <w:tc>
          <w:tcPr>
            <w:tcW w:w="1281" w:type="dxa"/>
          </w:tcPr>
          <w:p w14:paraId="241C46CF" w14:textId="77777777" w:rsidR="00BD7469" w:rsidRPr="0046266F" w:rsidRDefault="00BD7469" w:rsidP="006D15BF">
            <w:pPr>
              <w:pStyle w:val="TAL"/>
            </w:pPr>
            <w:r w:rsidRPr="0046266F">
              <w:t>xxxx xx11</w:t>
            </w:r>
          </w:p>
        </w:tc>
        <w:tc>
          <w:tcPr>
            <w:tcW w:w="1281" w:type="dxa"/>
          </w:tcPr>
          <w:p w14:paraId="6BD539A1" w14:textId="77777777" w:rsidR="00BD7469" w:rsidRPr="0046266F" w:rsidRDefault="00BD7469" w:rsidP="006D15BF">
            <w:pPr>
              <w:pStyle w:val="TAL"/>
            </w:pPr>
            <w:r w:rsidRPr="0046266F">
              <w:t>xxxx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lastRenderedPageBreak/>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lastRenderedPageBreak/>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lastRenderedPageBreak/>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lastRenderedPageBreak/>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46266F">
        <w:lastRenderedPageBreak/>
        <w:t>7.4.4</w:t>
      </w:r>
      <w:r w:rsidRPr="0046266F">
        <w:tab/>
        <w:t>E-UTRAn/EPC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6CDC71FF" w14:textId="77777777" w:rsidR="00BD7469" w:rsidRPr="0046266F" w:rsidRDefault="00BD7469" w:rsidP="00BD7469">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2F39F5E7" w14:textId="77777777" w:rsidR="00BD7469" w:rsidRPr="0046266F" w:rsidRDefault="00BD7469" w:rsidP="00BD7469">
      <w:pPr>
        <w:pStyle w:val="EW"/>
      </w:pPr>
      <w:r w:rsidRPr="0046266F">
        <w:lastRenderedPageBreak/>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r w:rsidRPr="0046266F">
              <w:t>xxxx xxxx</w:t>
            </w:r>
          </w:p>
        </w:tc>
        <w:tc>
          <w:tcPr>
            <w:tcW w:w="1134" w:type="dxa"/>
          </w:tcPr>
          <w:p w14:paraId="1D70CA57" w14:textId="77777777" w:rsidR="00BD7469" w:rsidRPr="0046266F" w:rsidRDefault="00BD7469" w:rsidP="006D15BF">
            <w:pPr>
              <w:pStyle w:val="TAL"/>
            </w:pPr>
            <w:r w:rsidRPr="0046266F">
              <w:t>xxxx 1x00</w:t>
            </w:r>
          </w:p>
        </w:tc>
        <w:tc>
          <w:tcPr>
            <w:tcW w:w="1134" w:type="dxa"/>
          </w:tcPr>
          <w:p w14:paraId="0B0F2EE5" w14:textId="77777777" w:rsidR="00BD7469" w:rsidRPr="0046266F" w:rsidRDefault="00BD7469" w:rsidP="006D15BF">
            <w:pPr>
              <w:pStyle w:val="TAL"/>
            </w:pPr>
            <w:r w:rsidRPr="0046266F">
              <w:t>xxxx x1xx</w:t>
            </w:r>
          </w:p>
        </w:tc>
        <w:tc>
          <w:tcPr>
            <w:tcW w:w="1134" w:type="dxa"/>
          </w:tcPr>
          <w:p w14:paraId="6086BF03" w14:textId="77777777" w:rsidR="00BD7469" w:rsidRPr="0046266F" w:rsidRDefault="00BD7469" w:rsidP="006D15BF">
            <w:pPr>
              <w:pStyle w:val="TAL"/>
            </w:pPr>
            <w:r w:rsidRPr="0046266F">
              <w:t>xxxx xx11</w:t>
            </w:r>
          </w:p>
        </w:tc>
        <w:tc>
          <w:tcPr>
            <w:tcW w:w="1134" w:type="dxa"/>
          </w:tcPr>
          <w:p w14:paraId="2C5ABC4B" w14:textId="77777777" w:rsidR="00BD7469" w:rsidRPr="0046266F" w:rsidRDefault="00BD7469" w:rsidP="006D15BF">
            <w:pPr>
              <w:pStyle w:val="TAL"/>
            </w:pPr>
            <w:r w:rsidRPr="0046266F">
              <w:t>xxxx x1xx</w:t>
            </w:r>
          </w:p>
        </w:tc>
        <w:tc>
          <w:tcPr>
            <w:tcW w:w="1134" w:type="dxa"/>
          </w:tcPr>
          <w:p w14:paraId="2FF659CC" w14:textId="77777777" w:rsidR="00BD7469" w:rsidRPr="0046266F" w:rsidRDefault="00BD7469" w:rsidP="006D15BF">
            <w:pPr>
              <w:pStyle w:val="TAL"/>
            </w:pPr>
            <w:r w:rsidRPr="0046266F">
              <w:t>xxxx xxxx</w:t>
            </w:r>
          </w:p>
        </w:tc>
        <w:tc>
          <w:tcPr>
            <w:tcW w:w="1134" w:type="dxa"/>
          </w:tcPr>
          <w:p w14:paraId="18DFA4B4" w14:textId="77777777" w:rsidR="00BD7469" w:rsidRPr="0046266F" w:rsidRDefault="00BD7469" w:rsidP="006D15BF">
            <w:pPr>
              <w:pStyle w:val="TAL"/>
            </w:pPr>
            <w:r w:rsidRPr="0046266F">
              <w:t>xxxx xxxx</w:t>
            </w:r>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r w:rsidRPr="0046266F">
              <w:t>xxxx xxxx</w:t>
            </w:r>
          </w:p>
        </w:tc>
        <w:tc>
          <w:tcPr>
            <w:tcW w:w="1134" w:type="dxa"/>
          </w:tcPr>
          <w:p w14:paraId="0430BD4D" w14:textId="77777777" w:rsidR="00BD7469" w:rsidRPr="0046266F" w:rsidRDefault="00BD7469" w:rsidP="006D15BF">
            <w:pPr>
              <w:pStyle w:val="TAL"/>
            </w:pPr>
            <w:r w:rsidRPr="0046266F">
              <w:t>xxxx xxxx</w:t>
            </w:r>
          </w:p>
        </w:tc>
        <w:tc>
          <w:tcPr>
            <w:tcW w:w="1134" w:type="dxa"/>
          </w:tcPr>
          <w:p w14:paraId="5CDAE313" w14:textId="77777777" w:rsidR="00BD7469" w:rsidRPr="0046266F" w:rsidRDefault="00BD7469" w:rsidP="006D15BF">
            <w:pPr>
              <w:pStyle w:val="TAL"/>
            </w:pPr>
            <w:r w:rsidRPr="0046266F">
              <w:t>xx01 xxxx</w:t>
            </w:r>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1AC078D"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7" w:name="_Toc10738846"/>
      <w:bookmarkStart w:id="4228" w:name="_Toc20396698"/>
      <w:bookmarkStart w:id="4229" w:name="_Toc29398351"/>
      <w:bookmarkStart w:id="4230" w:name="_Toc29399473"/>
      <w:bookmarkStart w:id="4231" w:name="_Toc36649483"/>
      <w:bookmarkStart w:id="4232" w:name="_Toc36655325"/>
      <w:bookmarkStart w:id="4233" w:name="_Toc44961628"/>
      <w:bookmarkStart w:id="4234" w:name="_Toc50983291"/>
      <w:bookmarkStart w:id="4235" w:name="_Toc50985462"/>
      <w:bookmarkStart w:id="4236" w:name="_Toc57112722"/>
      <w:bookmarkStart w:id="4237" w:name="_Toc146299873"/>
      <w:r w:rsidRPr="0046266F">
        <w:t>7.4.4.5</w:t>
      </w:r>
      <w:r w:rsidRPr="0046266F">
        <w:tab/>
        <w:t>Acceptance criteria</w:t>
      </w:r>
      <w:bookmarkEnd w:id="4227"/>
      <w:bookmarkEnd w:id="4228"/>
      <w:bookmarkEnd w:id="4229"/>
      <w:bookmarkEnd w:id="4230"/>
      <w:bookmarkEnd w:id="4231"/>
      <w:bookmarkEnd w:id="4232"/>
      <w:bookmarkEnd w:id="4233"/>
      <w:bookmarkEnd w:id="4234"/>
      <w:bookmarkEnd w:id="4235"/>
      <w:bookmarkEnd w:id="4236"/>
      <w:bookmarkEnd w:id="4237"/>
    </w:p>
    <w:p w14:paraId="28F829F6"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238" w:name="_Toc10738847"/>
      <w:bookmarkStart w:id="4239" w:name="_Toc20396699"/>
      <w:bookmarkStart w:id="4240" w:name="_Toc29398352"/>
      <w:bookmarkStart w:id="4241" w:name="_Toc29399474"/>
      <w:bookmarkStart w:id="4242" w:name="_Toc36649484"/>
      <w:bookmarkStart w:id="4243" w:name="_Toc36655326"/>
      <w:bookmarkStart w:id="4244" w:name="_Toc44961629"/>
      <w:bookmarkStart w:id="4245" w:name="_Toc50983292"/>
      <w:bookmarkStart w:id="4246" w:name="_Toc50985463"/>
      <w:bookmarkStart w:id="4247" w:name="_Toc57112723"/>
      <w:bookmarkStart w:id="4248" w:name="_Toc146299874"/>
      <w:r w:rsidRPr="0046266F">
        <w:t>7.4.5</w:t>
      </w:r>
      <w:r w:rsidRPr="0046266F">
        <w:tab/>
        <w:t>E-UTRAn/EPC capable UEs recognising the search period of the Higher priority PLMN – UTRAN/E-UTRAN</w:t>
      </w:r>
      <w:bookmarkEnd w:id="4238"/>
      <w:bookmarkEnd w:id="4239"/>
      <w:bookmarkEnd w:id="4240"/>
      <w:bookmarkEnd w:id="4241"/>
      <w:bookmarkEnd w:id="4242"/>
      <w:bookmarkEnd w:id="4243"/>
      <w:bookmarkEnd w:id="4244"/>
      <w:bookmarkEnd w:id="4245"/>
      <w:bookmarkEnd w:id="4246"/>
      <w:bookmarkEnd w:id="4247"/>
      <w:bookmarkEnd w:id="4248"/>
    </w:p>
    <w:p w14:paraId="2C0D62D7" w14:textId="77777777" w:rsidR="00BD7469" w:rsidRPr="0046266F" w:rsidRDefault="00BD7469" w:rsidP="00BD7469">
      <w:pPr>
        <w:pStyle w:val="Heading4"/>
      </w:pPr>
      <w:bookmarkStart w:id="4249" w:name="_Toc10738848"/>
      <w:bookmarkStart w:id="4250" w:name="_Toc20396700"/>
      <w:bookmarkStart w:id="4251" w:name="_Toc29398353"/>
      <w:bookmarkStart w:id="4252" w:name="_Toc29399475"/>
      <w:bookmarkStart w:id="4253" w:name="_Toc36649485"/>
      <w:bookmarkStart w:id="4254" w:name="_Toc36655327"/>
      <w:bookmarkStart w:id="4255" w:name="_Toc44961630"/>
      <w:bookmarkStart w:id="4256" w:name="_Toc50983293"/>
      <w:bookmarkStart w:id="4257" w:name="_Toc50985464"/>
      <w:bookmarkStart w:id="4258" w:name="_Toc57112724"/>
      <w:bookmarkStart w:id="4259" w:name="_Toc146299875"/>
      <w:r w:rsidRPr="0046266F">
        <w:t>7.4.5.1</w:t>
      </w:r>
      <w:r w:rsidRPr="0046266F">
        <w:tab/>
        <w:t>Definition and applicability</w:t>
      </w:r>
      <w:bookmarkEnd w:id="4249"/>
      <w:bookmarkEnd w:id="4250"/>
      <w:bookmarkEnd w:id="4251"/>
      <w:bookmarkEnd w:id="4252"/>
      <w:bookmarkEnd w:id="4253"/>
      <w:bookmarkEnd w:id="4254"/>
      <w:bookmarkEnd w:id="4255"/>
      <w:bookmarkEnd w:id="4256"/>
      <w:bookmarkEnd w:id="4257"/>
      <w:bookmarkEnd w:id="4258"/>
      <w:bookmarkEnd w:id="4259"/>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0" w:name="_Toc10738849"/>
      <w:bookmarkStart w:id="4261" w:name="_Toc20396701"/>
      <w:bookmarkStart w:id="4262" w:name="_Toc29398354"/>
      <w:bookmarkStart w:id="4263" w:name="_Toc29399476"/>
      <w:bookmarkStart w:id="4264" w:name="_Toc36649486"/>
      <w:bookmarkStart w:id="4265" w:name="_Toc36655328"/>
      <w:bookmarkStart w:id="4266" w:name="_Toc44961631"/>
      <w:bookmarkStart w:id="4267" w:name="_Toc50983294"/>
      <w:bookmarkStart w:id="4268" w:name="_Toc50985465"/>
      <w:bookmarkStart w:id="4269" w:name="_Toc57112725"/>
      <w:bookmarkStart w:id="4270" w:name="_Toc146299876"/>
      <w:r w:rsidRPr="0046266F">
        <w:t>7.4.5.2</w:t>
      </w:r>
      <w:r w:rsidRPr="0046266F">
        <w:tab/>
        <w:t>Conformance requirement</w:t>
      </w:r>
      <w:bookmarkEnd w:id="4260"/>
      <w:bookmarkEnd w:id="4261"/>
      <w:bookmarkEnd w:id="4262"/>
      <w:bookmarkEnd w:id="4263"/>
      <w:bookmarkEnd w:id="4264"/>
      <w:bookmarkEnd w:id="4265"/>
      <w:bookmarkEnd w:id="4266"/>
      <w:bookmarkEnd w:id="4267"/>
      <w:bookmarkEnd w:id="4268"/>
      <w:bookmarkEnd w:id="4269"/>
      <w:bookmarkEnd w:id="4270"/>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1" w:name="_Toc10738850"/>
      <w:bookmarkStart w:id="4272" w:name="_Toc20396702"/>
      <w:bookmarkStart w:id="4273" w:name="_Toc29398355"/>
      <w:bookmarkStart w:id="4274" w:name="_Toc29399477"/>
      <w:bookmarkStart w:id="4275" w:name="_Toc36649487"/>
      <w:bookmarkStart w:id="4276" w:name="_Toc36655329"/>
      <w:bookmarkStart w:id="4277" w:name="_Toc44961632"/>
      <w:bookmarkStart w:id="4278" w:name="_Toc50983295"/>
      <w:bookmarkStart w:id="4279" w:name="_Toc50985466"/>
      <w:bookmarkStart w:id="4280" w:name="_Toc57112726"/>
      <w:bookmarkStart w:id="4281" w:name="_Toc146299877"/>
      <w:r w:rsidRPr="0046266F">
        <w:t>7.4.5.3</w:t>
      </w:r>
      <w:r w:rsidRPr="0046266F">
        <w:tab/>
        <w:t>Test purpose</w:t>
      </w:r>
      <w:bookmarkEnd w:id="4271"/>
      <w:bookmarkEnd w:id="4272"/>
      <w:bookmarkEnd w:id="4273"/>
      <w:bookmarkEnd w:id="4274"/>
      <w:bookmarkEnd w:id="4275"/>
      <w:bookmarkEnd w:id="4276"/>
      <w:bookmarkEnd w:id="4277"/>
      <w:bookmarkEnd w:id="4278"/>
      <w:bookmarkEnd w:id="4279"/>
      <w:bookmarkEnd w:id="4280"/>
      <w:bookmarkEnd w:id="4281"/>
    </w:p>
    <w:p w14:paraId="6EA7F646" w14:textId="77777777"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82" w:name="_Toc10738851"/>
      <w:bookmarkStart w:id="4283" w:name="_Toc20396703"/>
      <w:bookmarkStart w:id="4284" w:name="_Toc29398356"/>
      <w:bookmarkStart w:id="4285" w:name="_Toc29399478"/>
      <w:bookmarkStart w:id="4286" w:name="_Toc36649488"/>
      <w:bookmarkStart w:id="4287" w:name="_Toc36655330"/>
      <w:bookmarkStart w:id="4288" w:name="_Toc44961633"/>
      <w:bookmarkStart w:id="4289" w:name="_Toc50983296"/>
      <w:bookmarkStart w:id="4290" w:name="_Toc50985467"/>
      <w:bookmarkStart w:id="4291" w:name="_Toc57112727"/>
      <w:bookmarkStart w:id="4292" w:name="_Toc146299878"/>
      <w:r w:rsidRPr="0046266F">
        <w:t>7.4.5.4</w:t>
      </w:r>
      <w:r w:rsidRPr="0046266F">
        <w:tab/>
        <w:t>Method of test</w:t>
      </w:r>
      <w:bookmarkEnd w:id="4282"/>
      <w:bookmarkEnd w:id="4283"/>
      <w:bookmarkEnd w:id="4284"/>
      <w:bookmarkEnd w:id="4285"/>
      <w:bookmarkEnd w:id="4286"/>
      <w:bookmarkEnd w:id="4287"/>
      <w:bookmarkEnd w:id="4288"/>
      <w:bookmarkEnd w:id="4289"/>
      <w:bookmarkEnd w:id="4290"/>
      <w:bookmarkEnd w:id="4291"/>
      <w:bookmarkEnd w:id="4292"/>
    </w:p>
    <w:p w14:paraId="5D1A4C0A" w14:textId="77777777" w:rsidR="00BD7469" w:rsidRPr="0046266F" w:rsidRDefault="00BD7469" w:rsidP="00BD7469">
      <w:pPr>
        <w:pStyle w:val="Heading5"/>
      </w:pPr>
      <w:bookmarkStart w:id="4293" w:name="_Toc10738852"/>
      <w:bookmarkStart w:id="4294" w:name="_Toc20396704"/>
      <w:bookmarkStart w:id="4295" w:name="_Toc29398357"/>
      <w:bookmarkStart w:id="4296" w:name="_Toc29399479"/>
      <w:bookmarkStart w:id="4297" w:name="_Toc36649489"/>
      <w:bookmarkStart w:id="4298" w:name="_Toc36655331"/>
      <w:bookmarkStart w:id="4299" w:name="_Toc44961634"/>
      <w:bookmarkStart w:id="4300" w:name="_Toc50983297"/>
      <w:bookmarkStart w:id="4301" w:name="_Toc50985468"/>
      <w:bookmarkStart w:id="4302" w:name="_Toc57112728"/>
      <w:bookmarkStart w:id="4303" w:name="_Toc146299879"/>
      <w:r w:rsidRPr="0046266F">
        <w:t>7.4.5.4.1</w:t>
      </w:r>
      <w:r w:rsidRPr="0046266F">
        <w:tab/>
        <w:t>Initial conditions</w:t>
      </w:r>
      <w:bookmarkEnd w:id="4293"/>
      <w:bookmarkEnd w:id="4294"/>
      <w:bookmarkEnd w:id="4295"/>
      <w:bookmarkEnd w:id="4296"/>
      <w:bookmarkEnd w:id="4297"/>
      <w:bookmarkEnd w:id="4298"/>
      <w:bookmarkEnd w:id="4299"/>
      <w:bookmarkEnd w:id="4300"/>
      <w:bookmarkEnd w:id="4301"/>
      <w:bookmarkEnd w:id="4302"/>
      <w:bookmarkEnd w:id="4303"/>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lastRenderedPageBreak/>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r w:rsidRPr="0046266F">
              <w:t>xxxx xxxx</w:t>
            </w:r>
          </w:p>
        </w:tc>
        <w:tc>
          <w:tcPr>
            <w:tcW w:w="1134" w:type="dxa"/>
          </w:tcPr>
          <w:p w14:paraId="7337E1BB" w14:textId="77777777" w:rsidR="00BD7469" w:rsidRPr="0046266F" w:rsidRDefault="00BD7469" w:rsidP="006D15BF">
            <w:pPr>
              <w:pStyle w:val="TAL"/>
            </w:pPr>
            <w:r w:rsidRPr="0046266F">
              <w:t>xxxx 1x00</w:t>
            </w:r>
          </w:p>
        </w:tc>
        <w:tc>
          <w:tcPr>
            <w:tcW w:w="1134" w:type="dxa"/>
          </w:tcPr>
          <w:p w14:paraId="41DBB02E" w14:textId="77777777" w:rsidR="00BD7469" w:rsidRPr="0046266F" w:rsidRDefault="00BD7469" w:rsidP="006D15BF">
            <w:pPr>
              <w:pStyle w:val="TAL"/>
            </w:pPr>
            <w:r w:rsidRPr="0046266F">
              <w:t>xxxx x1xx</w:t>
            </w:r>
          </w:p>
        </w:tc>
        <w:tc>
          <w:tcPr>
            <w:tcW w:w="1134" w:type="dxa"/>
          </w:tcPr>
          <w:p w14:paraId="2402A842" w14:textId="77777777" w:rsidR="00BD7469" w:rsidRPr="0046266F" w:rsidRDefault="00BD7469" w:rsidP="006D15BF">
            <w:pPr>
              <w:pStyle w:val="TAL"/>
            </w:pPr>
            <w:r w:rsidRPr="0046266F">
              <w:t>xxxx xx11</w:t>
            </w:r>
          </w:p>
        </w:tc>
        <w:tc>
          <w:tcPr>
            <w:tcW w:w="1134" w:type="dxa"/>
          </w:tcPr>
          <w:p w14:paraId="14FDB3C3" w14:textId="77777777" w:rsidR="00BD7469" w:rsidRPr="0046266F" w:rsidRDefault="00BD7469" w:rsidP="006D15BF">
            <w:pPr>
              <w:pStyle w:val="TAL"/>
            </w:pPr>
            <w:r w:rsidRPr="0046266F">
              <w:t>xxxx x1xx</w:t>
            </w:r>
          </w:p>
        </w:tc>
        <w:tc>
          <w:tcPr>
            <w:tcW w:w="1134" w:type="dxa"/>
          </w:tcPr>
          <w:p w14:paraId="63E5F3C3" w14:textId="77777777" w:rsidR="00BD7469" w:rsidRPr="0046266F" w:rsidRDefault="00BD7469" w:rsidP="006D15BF">
            <w:pPr>
              <w:pStyle w:val="TAL"/>
            </w:pPr>
            <w:r w:rsidRPr="0046266F">
              <w:t>xxxx xxxx</w:t>
            </w:r>
          </w:p>
        </w:tc>
        <w:tc>
          <w:tcPr>
            <w:tcW w:w="1134" w:type="dxa"/>
          </w:tcPr>
          <w:p w14:paraId="07C57B53" w14:textId="77777777" w:rsidR="00BD7469" w:rsidRPr="0046266F" w:rsidRDefault="00BD7469" w:rsidP="006D15BF">
            <w:pPr>
              <w:pStyle w:val="TAL"/>
            </w:pPr>
            <w:r w:rsidRPr="0046266F">
              <w:t>xxxx xxxx</w:t>
            </w:r>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r w:rsidRPr="0046266F">
              <w:t>xxxx xxxx</w:t>
            </w:r>
          </w:p>
        </w:tc>
        <w:tc>
          <w:tcPr>
            <w:tcW w:w="1134" w:type="dxa"/>
          </w:tcPr>
          <w:p w14:paraId="68ACB4CA" w14:textId="77777777" w:rsidR="00BD7469" w:rsidRPr="0046266F" w:rsidRDefault="00BD7469" w:rsidP="006D15BF">
            <w:pPr>
              <w:pStyle w:val="TAL"/>
            </w:pPr>
            <w:r w:rsidRPr="0046266F">
              <w:t>xxxx xxxx</w:t>
            </w:r>
          </w:p>
        </w:tc>
        <w:tc>
          <w:tcPr>
            <w:tcW w:w="1134" w:type="dxa"/>
          </w:tcPr>
          <w:p w14:paraId="44A0A697" w14:textId="77777777" w:rsidR="00BD7469" w:rsidRPr="0046266F" w:rsidRDefault="00BD7469" w:rsidP="006D15BF">
            <w:pPr>
              <w:pStyle w:val="TAL"/>
            </w:pPr>
            <w:r w:rsidRPr="0046266F">
              <w:t>xx01 xxxx</w:t>
            </w:r>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304" w:name="_Toc10738853"/>
      <w:bookmarkStart w:id="4305" w:name="_Toc20396705"/>
      <w:bookmarkStart w:id="4306" w:name="_Toc29398358"/>
      <w:bookmarkStart w:id="4307" w:name="_Toc29399480"/>
      <w:bookmarkStart w:id="4308" w:name="_Toc36649490"/>
      <w:bookmarkStart w:id="4309" w:name="_Toc36655332"/>
      <w:bookmarkStart w:id="4310" w:name="_Toc44961635"/>
      <w:bookmarkStart w:id="4311" w:name="_Toc50983298"/>
      <w:bookmarkStart w:id="4312" w:name="_Toc50985469"/>
      <w:bookmarkStart w:id="4313" w:name="_Toc57112729"/>
      <w:bookmarkStart w:id="4314" w:name="_Toc146299880"/>
      <w:r w:rsidRPr="0046266F">
        <w:t>7.4.5.4.2</w:t>
      </w:r>
      <w:r w:rsidRPr="0046266F">
        <w:tab/>
        <w:t>Procedure</w:t>
      </w:r>
      <w:bookmarkEnd w:id="4304"/>
      <w:bookmarkEnd w:id="4305"/>
      <w:bookmarkEnd w:id="4306"/>
      <w:bookmarkEnd w:id="4307"/>
      <w:bookmarkEnd w:id="4308"/>
      <w:bookmarkEnd w:id="4309"/>
      <w:bookmarkEnd w:id="4310"/>
      <w:bookmarkEnd w:id="4311"/>
      <w:bookmarkEnd w:id="4312"/>
      <w:bookmarkEnd w:id="4313"/>
      <w:bookmarkEnd w:id="4314"/>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5" w:name="_Toc10738854"/>
      <w:bookmarkStart w:id="4316" w:name="_Toc20396706"/>
      <w:bookmarkStart w:id="4317" w:name="_Toc29398359"/>
      <w:bookmarkStart w:id="4318" w:name="_Toc29399481"/>
      <w:bookmarkStart w:id="4319" w:name="_Toc36649491"/>
      <w:bookmarkStart w:id="4320" w:name="_Toc36655333"/>
      <w:bookmarkStart w:id="4321" w:name="_Toc44961636"/>
      <w:bookmarkStart w:id="4322" w:name="_Toc50983299"/>
      <w:bookmarkStart w:id="4323" w:name="_Toc50985470"/>
      <w:bookmarkStart w:id="4324" w:name="_Toc57112730"/>
      <w:bookmarkStart w:id="4325" w:name="_Toc146299881"/>
      <w:r w:rsidRPr="0046266F">
        <w:t>7.4.5.5</w:t>
      </w:r>
      <w:r w:rsidRPr="0046266F">
        <w:tab/>
        <w:t>Acceptance criteria</w:t>
      </w:r>
      <w:bookmarkEnd w:id="4315"/>
      <w:bookmarkEnd w:id="4316"/>
      <w:bookmarkEnd w:id="4317"/>
      <w:bookmarkEnd w:id="4318"/>
      <w:bookmarkEnd w:id="4319"/>
      <w:bookmarkEnd w:id="4320"/>
      <w:bookmarkEnd w:id="4321"/>
      <w:bookmarkEnd w:id="4322"/>
      <w:bookmarkEnd w:id="4323"/>
      <w:bookmarkEnd w:id="4324"/>
      <w:bookmarkEnd w:id="4325"/>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lastRenderedPageBreak/>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Default="00BD7469" w:rsidP="00BD7469"/>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6" w:name="_Hlk159600879"/>
      <w:r w:rsidRPr="003713A3">
        <w:t>Multiplier Coefficient for Higher Priority PLMN search</w:t>
      </w:r>
      <w:bookmarkEnd w:id="4326"/>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63E3A172" w14:textId="77777777" w:rsidR="000145E5" w:rsidRPr="0046266F" w:rsidRDefault="000145E5" w:rsidP="000145E5">
      <w:pPr>
        <w:keepNext/>
      </w:pPr>
      <w:r w:rsidRPr="0046266F">
        <w:lastRenderedPageBreak/>
        <w:t xml:space="preserve">The default </w:t>
      </w:r>
      <w:r w:rsidRPr="0034219A">
        <w:t xml:space="preserve">5G-NR UICC supporting Rel-17 features </w:t>
      </w:r>
      <w:r w:rsidRPr="0046266F">
        <w:t>is used with the following exception:</w:t>
      </w:r>
    </w:p>
    <w:p w14:paraId="2EB5785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02D59678" w14:textId="77777777" w:rsidR="000145E5" w:rsidRPr="0046266F" w:rsidRDefault="000145E5" w:rsidP="000145E5">
      <w:pPr>
        <w:pStyle w:val="EW"/>
      </w:pPr>
      <w:r w:rsidRPr="0046266F">
        <w:t>Logically:</w:t>
      </w:r>
      <w:r w:rsidRPr="0046266F">
        <w:tab/>
        <w:t>Set to MCC 244 and MNC 08</w:t>
      </w:r>
      <w:r>
        <w:t>3</w:t>
      </w:r>
    </w:p>
    <w:p w14:paraId="56FA214E" w14:textId="77777777" w:rsidR="000145E5" w:rsidRPr="0046266F" w:rsidRDefault="000145E5" w:rsidP="000145E5">
      <w:pPr>
        <w:pStyle w:val="EX"/>
      </w:pPr>
      <w:r w:rsidRPr="0046266F">
        <w:tab/>
        <w:t>Set to</w:t>
      </w:r>
      <w:r>
        <w:t xml:space="preserve"> </w:t>
      </w:r>
      <w:r w:rsidRPr="008D17F4">
        <w:t>satellite NG-RAN</w:t>
      </w:r>
    </w:p>
    <w:p w14:paraId="54DC9184"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3CE01E1B" w14:textId="77777777" w:rsidTr="008D7881">
        <w:tc>
          <w:tcPr>
            <w:tcW w:w="907" w:type="dxa"/>
          </w:tcPr>
          <w:p w14:paraId="2CC7602D" w14:textId="77777777" w:rsidR="000145E5" w:rsidRPr="0046266F" w:rsidRDefault="000145E5" w:rsidP="008D7881">
            <w:pPr>
              <w:pStyle w:val="TAL"/>
            </w:pPr>
            <w:r w:rsidRPr="0046266F">
              <w:t>Coding:</w:t>
            </w:r>
          </w:p>
        </w:tc>
        <w:tc>
          <w:tcPr>
            <w:tcW w:w="624" w:type="dxa"/>
          </w:tcPr>
          <w:p w14:paraId="77C17569" w14:textId="77777777" w:rsidR="000145E5" w:rsidRPr="0046266F" w:rsidRDefault="000145E5" w:rsidP="008D7881">
            <w:pPr>
              <w:pStyle w:val="TAL"/>
            </w:pPr>
            <w:r w:rsidRPr="0046266F">
              <w:t>B1</w:t>
            </w:r>
          </w:p>
        </w:tc>
        <w:tc>
          <w:tcPr>
            <w:tcW w:w="624" w:type="dxa"/>
          </w:tcPr>
          <w:p w14:paraId="53C23FE5" w14:textId="77777777" w:rsidR="000145E5" w:rsidRPr="0046266F" w:rsidRDefault="000145E5" w:rsidP="008D7881">
            <w:pPr>
              <w:pStyle w:val="TAL"/>
            </w:pPr>
            <w:r w:rsidRPr="0046266F">
              <w:t>B2</w:t>
            </w:r>
          </w:p>
        </w:tc>
        <w:tc>
          <w:tcPr>
            <w:tcW w:w="624" w:type="dxa"/>
          </w:tcPr>
          <w:p w14:paraId="5E1A0CAE" w14:textId="77777777" w:rsidR="000145E5" w:rsidRPr="0046266F" w:rsidRDefault="000145E5" w:rsidP="008D7881">
            <w:pPr>
              <w:pStyle w:val="TAL"/>
            </w:pPr>
            <w:r w:rsidRPr="0046266F">
              <w:t>B3</w:t>
            </w:r>
          </w:p>
        </w:tc>
        <w:tc>
          <w:tcPr>
            <w:tcW w:w="624" w:type="dxa"/>
          </w:tcPr>
          <w:p w14:paraId="28655CE8" w14:textId="77777777" w:rsidR="000145E5" w:rsidRPr="0046266F" w:rsidRDefault="000145E5" w:rsidP="008D7881">
            <w:pPr>
              <w:pStyle w:val="TAL"/>
            </w:pPr>
            <w:r w:rsidRPr="0046266F">
              <w:t>B4</w:t>
            </w:r>
          </w:p>
        </w:tc>
        <w:tc>
          <w:tcPr>
            <w:tcW w:w="624" w:type="dxa"/>
          </w:tcPr>
          <w:p w14:paraId="53AA071F" w14:textId="77777777" w:rsidR="000145E5" w:rsidRPr="0046266F" w:rsidRDefault="000145E5" w:rsidP="008D7881">
            <w:pPr>
              <w:pStyle w:val="TAL"/>
            </w:pPr>
            <w:r w:rsidRPr="0046266F">
              <w:t>B5</w:t>
            </w:r>
          </w:p>
        </w:tc>
      </w:tr>
      <w:tr w:rsidR="000145E5" w:rsidRPr="0046266F" w14:paraId="7BC86201" w14:textId="77777777" w:rsidTr="008D7881">
        <w:tc>
          <w:tcPr>
            <w:tcW w:w="907" w:type="dxa"/>
          </w:tcPr>
          <w:p w14:paraId="7CEFD695" w14:textId="77777777" w:rsidR="000145E5" w:rsidRPr="0046266F" w:rsidRDefault="000145E5" w:rsidP="008D7881">
            <w:pPr>
              <w:pStyle w:val="TAL"/>
            </w:pPr>
            <w:r w:rsidRPr="0046266F">
              <w:t>Hex</w:t>
            </w:r>
          </w:p>
        </w:tc>
        <w:tc>
          <w:tcPr>
            <w:tcW w:w="624" w:type="dxa"/>
          </w:tcPr>
          <w:p w14:paraId="18081E19" w14:textId="77777777" w:rsidR="000145E5" w:rsidRPr="0046266F" w:rsidRDefault="000145E5" w:rsidP="008D7881">
            <w:pPr>
              <w:pStyle w:val="TAL"/>
            </w:pPr>
            <w:r w:rsidRPr="0046266F">
              <w:t>42</w:t>
            </w:r>
          </w:p>
        </w:tc>
        <w:tc>
          <w:tcPr>
            <w:tcW w:w="624" w:type="dxa"/>
          </w:tcPr>
          <w:p w14:paraId="0A776440" w14:textId="77777777" w:rsidR="000145E5" w:rsidRPr="00061813" w:rsidRDefault="000145E5" w:rsidP="008D7881">
            <w:pPr>
              <w:pStyle w:val="TAL"/>
            </w:pPr>
            <w:r w:rsidRPr="00061813">
              <w:t>34</w:t>
            </w:r>
          </w:p>
        </w:tc>
        <w:tc>
          <w:tcPr>
            <w:tcW w:w="624" w:type="dxa"/>
          </w:tcPr>
          <w:p w14:paraId="214DA373" w14:textId="77777777" w:rsidR="000145E5" w:rsidRPr="00061813" w:rsidRDefault="000145E5" w:rsidP="008D7881">
            <w:pPr>
              <w:pStyle w:val="TAL"/>
            </w:pPr>
            <w:r w:rsidRPr="00061813">
              <w:t>80</w:t>
            </w:r>
          </w:p>
        </w:tc>
        <w:tc>
          <w:tcPr>
            <w:tcW w:w="624" w:type="dxa"/>
          </w:tcPr>
          <w:p w14:paraId="3A842F18" w14:textId="77777777" w:rsidR="000145E5" w:rsidRPr="00061813" w:rsidRDefault="000145E5" w:rsidP="008D7881">
            <w:pPr>
              <w:pStyle w:val="TAL"/>
            </w:pPr>
            <w:r w:rsidRPr="00061813">
              <w:t>0</w:t>
            </w:r>
            <w:r>
              <w:t>4</w:t>
            </w:r>
          </w:p>
        </w:tc>
        <w:tc>
          <w:tcPr>
            <w:tcW w:w="624" w:type="dxa"/>
          </w:tcPr>
          <w:p w14:paraId="7C0F8E05" w14:textId="77777777" w:rsidR="000145E5" w:rsidRPr="0046266F" w:rsidRDefault="000145E5" w:rsidP="008D7881">
            <w:pPr>
              <w:pStyle w:val="TAL"/>
            </w:pPr>
            <w:r w:rsidRPr="0046266F">
              <w:t>00</w:t>
            </w:r>
          </w:p>
        </w:tc>
      </w:tr>
    </w:tbl>
    <w:p w14:paraId="5164BADF" w14:textId="77777777" w:rsidR="000145E5" w:rsidRPr="0046266F" w:rsidRDefault="000145E5" w:rsidP="000145E5"/>
    <w:p w14:paraId="2061D64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64653BE6" w14:textId="77777777" w:rsidR="000145E5" w:rsidRPr="0046266F" w:rsidRDefault="000145E5" w:rsidP="000145E5">
      <w:pPr>
        <w:pStyle w:val="EX"/>
      </w:pPr>
      <w:r w:rsidRPr="0046266F">
        <w:t>Logically:</w:t>
      </w:r>
      <w:r w:rsidRPr="0046266F">
        <w:tab/>
        <w:t>set to 6</w:t>
      </w:r>
      <w:r>
        <w:t xml:space="preserve"> </w:t>
      </w:r>
      <w:r w:rsidRPr="0046266F">
        <w:t>minutes</w:t>
      </w:r>
    </w:p>
    <w:p w14:paraId="1AB7E0EA"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50B1DD93" w14:textId="77777777" w:rsidTr="008D7881">
        <w:tc>
          <w:tcPr>
            <w:tcW w:w="907" w:type="dxa"/>
          </w:tcPr>
          <w:p w14:paraId="1B3C3C3D" w14:textId="77777777" w:rsidR="000145E5" w:rsidRPr="0046266F" w:rsidRDefault="000145E5" w:rsidP="008D7881">
            <w:pPr>
              <w:pStyle w:val="TAL"/>
            </w:pPr>
            <w:r w:rsidRPr="0046266F">
              <w:t>Coding:</w:t>
            </w:r>
          </w:p>
        </w:tc>
        <w:tc>
          <w:tcPr>
            <w:tcW w:w="624" w:type="dxa"/>
          </w:tcPr>
          <w:p w14:paraId="70DFB1B8" w14:textId="77777777" w:rsidR="000145E5" w:rsidRPr="0046266F" w:rsidRDefault="000145E5" w:rsidP="008D7881">
            <w:pPr>
              <w:pStyle w:val="TAL"/>
            </w:pPr>
            <w:r w:rsidRPr="0046266F">
              <w:t>B1</w:t>
            </w:r>
          </w:p>
        </w:tc>
      </w:tr>
      <w:tr w:rsidR="000145E5" w:rsidRPr="0046266F" w14:paraId="0A4A78EE" w14:textId="77777777" w:rsidTr="008D7881">
        <w:tc>
          <w:tcPr>
            <w:tcW w:w="907" w:type="dxa"/>
          </w:tcPr>
          <w:p w14:paraId="528E2273" w14:textId="77777777" w:rsidR="000145E5" w:rsidRPr="0046266F" w:rsidRDefault="000145E5" w:rsidP="008D7881">
            <w:pPr>
              <w:pStyle w:val="TAL"/>
            </w:pPr>
            <w:r w:rsidRPr="0046266F">
              <w:t>Hex</w:t>
            </w:r>
          </w:p>
        </w:tc>
        <w:tc>
          <w:tcPr>
            <w:tcW w:w="624" w:type="dxa"/>
          </w:tcPr>
          <w:p w14:paraId="31CC6BA5" w14:textId="77777777" w:rsidR="000145E5" w:rsidRPr="0046266F" w:rsidRDefault="000145E5" w:rsidP="008D7881">
            <w:pPr>
              <w:pStyle w:val="TAL"/>
            </w:pPr>
            <w:r w:rsidRPr="0046266F">
              <w:t>01</w:t>
            </w:r>
          </w:p>
        </w:tc>
      </w:tr>
    </w:tbl>
    <w:p w14:paraId="660DE9B9" w14:textId="77777777" w:rsidR="000145E5" w:rsidRDefault="000145E5" w:rsidP="000145E5"/>
    <w:p w14:paraId="3ECC3EF1" w14:textId="77777777" w:rsidR="000145E5" w:rsidRPr="0046266F" w:rsidRDefault="000145E5" w:rsidP="000145E5">
      <w:pPr>
        <w:rPr>
          <w:b/>
        </w:rPr>
      </w:pPr>
      <w:r w:rsidRPr="008C49C6">
        <w:rPr>
          <w:b/>
        </w:rPr>
        <w:t>EF</w:t>
      </w:r>
      <w:r w:rsidRPr="008C49C6">
        <w:rPr>
          <w:b/>
          <w:vertAlign w:val="subscript"/>
        </w:rPr>
        <w:t>MCHPPLMN</w:t>
      </w:r>
      <w:r w:rsidRPr="008C49C6">
        <w:rPr>
          <w:b/>
        </w:rPr>
        <w:t xml:space="preserve"> (Multiplier Coefficient for Higher Priority PLMN search)</w:t>
      </w:r>
    </w:p>
    <w:p w14:paraId="3C976A22" w14:textId="77777777" w:rsidR="000145E5" w:rsidRPr="0046266F" w:rsidRDefault="000145E5" w:rsidP="000145E5">
      <w:pPr>
        <w:pStyle w:val="EX"/>
      </w:pPr>
      <w:r w:rsidRPr="0046266F">
        <w:t>Logically:</w:t>
      </w:r>
      <w:r w:rsidRPr="0046266F">
        <w:tab/>
        <w:t xml:space="preserve">set to </w:t>
      </w:r>
      <w:r>
        <w:t>2</w:t>
      </w:r>
    </w:p>
    <w:p w14:paraId="17CF783D"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227CB382" w14:textId="77777777" w:rsidTr="008D7881">
        <w:tc>
          <w:tcPr>
            <w:tcW w:w="907" w:type="dxa"/>
          </w:tcPr>
          <w:p w14:paraId="0D44867E" w14:textId="77777777" w:rsidR="000145E5" w:rsidRPr="0046266F" w:rsidRDefault="000145E5" w:rsidP="008D7881">
            <w:pPr>
              <w:pStyle w:val="TAL"/>
            </w:pPr>
            <w:r w:rsidRPr="0046266F">
              <w:t>Coding:</w:t>
            </w:r>
          </w:p>
        </w:tc>
        <w:tc>
          <w:tcPr>
            <w:tcW w:w="624" w:type="dxa"/>
          </w:tcPr>
          <w:p w14:paraId="18E84A72" w14:textId="77777777" w:rsidR="000145E5" w:rsidRPr="0046266F" w:rsidRDefault="000145E5" w:rsidP="008D7881">
            <w:pPr>
              <w:pStyle w:val="TAL"/>
            </w:pPr>
            <w:r w:rsidRPr="0046266F">
              <w:t>B1</w:t>
            </w:r>
          </w:p>
        </w:tc>
      </w:tr>
      <w:tr w:rsidR="000145E5" w:rsidRPr="0046266F" w14:paraId="6D52B95E" w14:textId="77777777" w:rsidTr="008D7881">
        <w:tc>
          <w:tcPr>
            <w:tcW w:w="907" w:type="dxa"/>
          </w:tcPr>
          <w:p w14:paraId="24FF4FA1" w14:textId="77777777" w:rsidR="000145E5" w:rsidRPr="0046266F" w:rsidRDefault="000145E5" w:rsidP="008D7881">
            <w:pPr>
              <w:pStyle w:val="TAL"/>
            </w:pPr>
            <w:r w:rsidRPr="0046266F">
              <w:t>Hex</w:t>
            </w:r>
          </w:p>
        </w:tc>
        <w:tc>
          <w:tcPr>
            <w:tcW w:w="624" w:type="dxa"/>
          </w:tcPr>
          <w:p w14:paraId="719E9F50" w14:textId="77777777" w:rsidR="000145E5" w:rsidRPr="0046266F" w:rsidRDefault="000145E5" w:rsidP="008D7881">
            <w:pPr>
              <w:pStyle w:val="TAL"/>
            </w:pPr>
            <w:r w:rsidRPr="0046266F">
              <w:t>0</w:t>
            </w:r>
            <w:r>
              <w:t>2</w:t>
            </w:r>
          </w:p>
        </w:tc>
      </w:tr>
    </w:tbl>
    <w:p w14:paraId="199E4E5A" w14:textId="77777777" w:rsidR="000145E5" w:rsidRPr="0046266F" w:rsidRDefault="000145E5" w:rsidP="000145E5"/>
    <w:p w14:paraId="69308844"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05E8940A" w14:textId="77777777" w:rsidR="000145E5" w:rsidRPr="00311D59" w:rsidRDefault="000145E5" w:rsidP="000145E5">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19B4E6DF" w14:textId="77777777" w:rsidTr="008D7881">
        <w:tc>
          <w:tcPr>
            <w:tcW w:w="1474" w:type="dxa"/>
          </w:tcPr>
          <w:p w14:paraId="4683F65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F8F0023" w14:textId="77777777" w:rsidR="000145E5" w:rsidRPr="003E1A8C" w:rsidRDefault="000145E5" w:rsidP="008D7881">
            <w:pPr>
              <w:spacing w:after="0"/>
              <w:ind w:left="34"/>
              <w:rPr>
                <w:rFonts w:ascii="Arial" w:hAnsi="Arial"/>
                <w:sz w:val="18"/>
              </w:rPr>
            </w:pPr>
          </w:p>
        </w:tc>
        <w:tc>
          <w:tcPr>
            <w:tcW w:w="4706" w:type="dxa"/>
          </w:tcPr>
          <w:p w14:paraId="3C051AF4"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AE7CD1F"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r w:rsidR="000145E5" w:rsidRPr="003E1A8C" w14:paraId="3FE4A0AB" w14:textId="77777777" w:rsidTr="008D7881">
        <w:tc>
          <w:tcPr>
            <w:tcW w:w="1474" w:type="dxa"/>
          </w:tcPr>
          <w:p w14:paraId="4C09ACDD"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2A396870" w14:textId="77777777" w:rsidR="000145E5" w:rsidRPr="003E1A8C" w:rsidRDefault="000145E5" w:rsidP="008D7881">
            <w:pPr>
              <w:spacing w:after="0"/>
              <w:ind w:left="34"/>
              <w:rPr>
                <w:rFonts w:ascii="Arial" w:hAnsi="Arial"/>
                <w:sz w:val="18"/>
              </w:rPr>
            </w:pPr>
          </w:p>
        </w:tc>
        <w:tc>
          <w:tcPr>
            <w:tcW w:w="4706" w:type="dxa"/>
          </w:tcPr>
          <w:p w14:paraId="77685578" w14:textId="77777777" w:rsidR="000145E5" w:rsidRPr="002324F7" w:rsidRDefault="000145E5" w:rsidP="008D7881">
            <w:pPr>
              <w:pStyle w:val="Default"/>
              <w:rPr>
                <w:sz w:val="18"/>
                <w:szCs w:val="18"/>
              </w:rPr>
            </w:pPr>
            <w:r w:rsidRPr="009A3A33">
              <w:rPr>
                <w:sz w:val="18"/>
                <w:szCs w:val="18"/>
              </w:rPr>
              <w:t>Multiplier Coefficient for Higher Priority PLMN search via NG-RAN satellite access</w:t>
            </w:r>
          </w:p>
        </w:tc>
        <w:tc>
          <w:tcPr>
            <w:tcW w:w="1361" w:type="dxa"/>
          </w:tcPr>
          <w:p w14:paraId="78A3D30D"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40F49F35" w14:textId="77777777" w:rsidR="000145E5" w:rsidRDefault="000145E5" w:rsidP="000145E5">
      <w:pPr>
        <w:pStyle w:val="EW"/>
      </w:pPr>
    </w:p>
    <w:p w14:paraId="038C7AFD"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3CDD5285" w14:textId="77777777" w:rsidTr="008D7881">
        <w:tc>
          <w:tcPr>
            <w:tcW w:w="907" w:type="dxa"/>
            <w:tcBorders>
              <w:top w:val="single" w:sz="4" w:space="0" w:color="auto"/>
              <w:left w:val="single" w:sz="4" w:space="0" w:color="auto"/>
              <w:bottom w:val="single" w:sz="4" w:space="0" w:color="auto"/>
              <w:right w:val="single" w:sz="4" w:space="0" w:color="auto"/>
            </w:tcBorders>
          </w:tcPr>
          <w:p w14:paraId="3F57015E"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7DC5B9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BB2DE5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0809713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D487C1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0CD013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3B3FE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B293AD0"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7C21CF3"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13110C20" w14:textId="77777777" w:rsidTr="008D7881">
        <w:tc>
          <w:tcPr>
            <w:tcW w:w="907" w:type="dxa"/>
            <w:tcBorders>
              <w:top w:val="single" w:sz="4" w:space="0" w:color="auto"/>
              <w:left w:val="single" w:sz="4" w:space="0" w:color="auto"/>
              <w:bottom w:val="single" w:sz="4" w:space="0" w:color="auto"/>
              <w:right w:val="single" w:sz="4" w:space="0" w:color="auto"/>
            </w:tcBorders>
          </w:tcPr>
          <w:p w14:paraId="11B393A8"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34579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21C1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1CC9A71"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4D8CBB"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1CDE2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83D164"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104C4E5"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F023751"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6CB5F500" w14:textId="77777777" w:rsidTr="008D7881">
        <w:tc>
          <w:tcPr>
            <w:tcW w:w="907" w:type="dxa"/>
            <w:tcBorders>
              <w:top w:val="single" w:sz="4" w:space="0" w:color="auto"/>
              <w:right w:val="single" w:sz="4" w:space="0" w:color="auto"/>
            </w:tcBorders>
          </w:tcPr>
          <w:p w14:paraId="100AD81B"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B114B4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1823AA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114AFF"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76FE29"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016FE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02E678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6F477160"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22D551F5"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0145E5" w:rsidRPr="00311D59" w14:paraId="10D88422" w14:textId="77777777" w:rsidTr="008D7881">
        <w:tc>
          <w:tcPr>
            <w:tcW w:w="907" w:type="dxa"/>
            <w:tcBorders>
              <w:right w:val="single" w:sz="4" w:space="0" w:color="auto"/>
            </w:tcBorders>
          </w:tcPr>
          <w:p w14:paraId="1B84E867"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4D4845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E6F8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E72E7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EFBF17"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D82A00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433CF6"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9867737" w14:textId="77777777" w:rsidR="000145E5" w:rsidRPr="00311D59" w:rsidRDefault="000145E5" w:rsidP="008D7881">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36986E9E" w14:textId="77777777" w:rsidR="000145E5" w:rsidRPr="00311D59" w:rsidRDefault="000145E5" w:rsidP="008D7881">
            <w:pPr>
              <w:keepNext/>
              <w:keepLines/>
              <w:spacing w:after="0"/>
              <w:rPr>
                <w:rFonts w:ascii="Arial" w:hAnsi="Arial"/>
                <w:sz w:val="18"/>
              </w:rPr>
            </w:pPr>
            <w:r w:rsidRPr="00061813">
              <w:rPr>
                <w:rFonts w:ascii="Arial" w:hAnsi="Arial"/>
                <w:sz w:val="18"/>
              </w:rPr>
              <w:t>xxxx xxxx</w:t>
            </w:r>
          </w:p>
        </w:tc>
      </w:tr>
    </w:tbl>
    <w:p w14:paraId="5D51D2EF" w14:textId="77777777" w:rsidR="000145E5" w:rsidRDefault="000145E5" w:rsidP="000145E5"/>
    <w:p w14:paraId="2715F8B6" w14:textId="77777777" w:rsidR="000145E5" w:rsidRDefault="000145E5" w:rsidP="000145E5">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32DEECC" w14:textId="77777777" w:rsidR="00374694" w:rsidRPr="0046266F" w:rsidRDefault="00374694" w:rsidP="00374694">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42EDAE9"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244/008/ 00</w:t>
      </w:r>
      <w:r>
        <w:rPr>
          <w:lang w:val="fr-FR"/>
        </w:rPr>
        <w:t>00</w:t>
      </w:r>
      <w:r w:rsidRPr="0046266F">
        <w:rPr>
          <w:lang w:val="fr-FR"/>
        </w:rPr>
        <w:t>01</w:t>
      </w:r>
    </w:p>
    <w:p w14:paraId="1490C51C" w14:textId="77777777" w:rsidR="00374694" w:rsidRPr="00BA2DB8" w:rsidRDefault="00374694" w:rsidP="00374694">
      <w:pPr>
        <w:pStyle w:val="B2"/>
        <w:rPr>
          <w:lang w:val="fr-FR"/>
        </w:rPr>
      </w:pPr>
      <w:r w:rsidRPr="0046266F">
        <w:rPr>
          <w:lang w:val="fr-FR"/>
        </w:rPr>
        <w:tab/>
      </w:r>
      <w:r w:rsidRPr="00BA2DB8">
        <w:rPr>
          <w:lang w:val="fr-FR"/>
        </w:rPr>
        <w:t>5G-GUTI:</w:t>
      </w:r>
      <w:r w:rsidRPr="00BA2DB8">
        <w:rPr>
          <w:lang w:val="fr-FR"/>
        </w:rPr>
        <w:tab/>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0EB5A4AF" w:rsidR="00374694" w:rsidRPr="0046266F" w:rsidRDefault="00374694" w:rsidP="00374694">
      <w:pPr>
        <w:pStyle w:val="B1"/>
      </w:pPr>
      <w:r w:rsidRPr="0046266F">
        <w:lastRenderedPageBreak/>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5B4F05D6" w14:textId="77777777" w:rsidR="00374694" w:rsidRPr="0046266F" w:rsidRDefault="00374694" w:rsidP="00374694">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19FDA68"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6C8A7E54"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61C778FF"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3C79B06B"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371D449"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60E9BF12"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02540B7B" w14:textId="77777777" w:rsidR="000145E5" w:rsidRPr="0046266F" w:rsidRDefault="000145E5" w:rsidP="000145E5">
      <w:pPr>
        <w:pStyle w:val="EW"/>
        <w:tabs>
          <w:tab w:val="left" w:pos="2835"/>
        </w:tabs>
        <w:rPr>
          <w:lang w:val="it-IT"/>
        </w:rPr>
      </w:pPr>
    </w:p>
    <w:p w14:paraId="6D491D69"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4133C6F3" w14:textId="77777777" w:rsidTr="008D7881">
        <w:tc>
          <w:tcPr>
            <w:tcW w:w="959" w:type="dxa"/>
          </w:tcPr>
          <w:p w14:paraId="28FA3A09"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2291439D"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39DB976E"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384D360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051F3118"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18AB2B2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79A445CB"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2E1684E4"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30F4FA51"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6F15C33" w14:textId="77777777" w:rsidTr="008D7881">
        <w:tc>
          <w:tcPr>
            <w:tcW w:w="959" w:type="dxa"/>
          </w:tcPr>
          <w:p w14:paraId="7A6423BA"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6EBB9366"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D12A193"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ECD3F12"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2F977FE"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177D3F0A"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3AE82E76"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784B37CF"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8A90352"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22750DFD" w14:textId="77777777" w:rsidTr="008D7881">
        <w:tc>
          <w:tcPr>
            <w:tcW w:w="959" w:type="dxa"/>
          </w:tcPr>
          <w:p w14:paraId="746ACA4B" w14:textId="77777777" w:rsidR="000145E5" w:rsidRPr="0008759E" w:rsidRDefault="000145E5" w:rsidP="008D7881">
            <w:pPr>
              <w:keepNext/>
              <w:keepLines/>
              <w:spacing w:after="0"/>
              <w:rPr>
                <w:rFonts w:ascii="Arial" w:hAnsi="Arial"/>
                <w:sz w:val="18"/>
              </w:rPr>
            </w:pPr>
          </w:p>
        </w:tc>
        <w:tc>
          <w:tcPr>
            <w:tcW w:w="717" w:type="dxa"/>
          </w:tcPr>
          <w:p w14:paraId="3FDFA12C"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0136EDA1"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3346E865"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424E394B"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4DF8C5FA"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5BCFF42A"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53D6E21F"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75ADAA8E"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1A1B6B19" w14:textId="77777777" w:rsidTr="008D7881">
        <w:tc>
          <w:tcPr>
            <w:tcW w:w="959" w:type="dxa"/>
          </w:tcPr>
          <w:p w14:paraId="7FA654E2" w14:textId="77777777" w:rsidR="000145E5" w:rsidRPr="0008759E" w:rsidRDefault="000145E5" w:rsidP="008D7881">
            <w:pPr>
              <w:keepNext/>
              <w:keepLines/>
              <w:spacing w:after="0"/>
              <w:rPr>
                <w:rFonts w:ascii="Arial" w:hAnsi="Arial"/>
                <w:sz w:val="18"/>
              </w:rPr>
            </w:pPr>
          </w:p>
        </w:tc>
        <w:tc>
          <w:tcPr>
            <w:tcW w:w="717" w:type="dxa"/>
          </w:tcPr>
          <w:p w14:paraId="2B13683A"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229231F1"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5D92BF38"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61BEAAEC"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6AB008EE"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7E53938F"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6750D3E0"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22DD2D31"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78C34AC" w14:textId="77777777" w:rsidTr="008D7881">
        <w:tc>
          <w:tcPr>
            <w:tcW w:w="959" w:type="dxa"/>
          </w:tcPr>
          <w:p w14:paraId="28E85DB3" w14:textId="77777777" w:rsidR="000145E5" w:rsidRPr="0008759E" w:rsidRDefault="000145E5" w:rsidP="008D7881">
            <w:pPr>
              <w:keepNext/>
              <w:keepLines/>
              <w:spacing w:after="0"/>
              <w:rPr>
                <w:rFonts w:ascii="Arial" w:hAnsi="Arial"/>
                <w:sz w:val="18"/>
              </w:rPr>
            </w:pPr>
          </w:p>
        </w:tc>
        <w:tc>
          <w:tcPr>
            <w:tcW w:w="717" w:type="dxa"/>
          </w:tcPr>
          <w:p w14:paraId="755F57AB"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65B32B70"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25964C51"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11FA9718"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55833B20" w14:textId="77777777" w:rsidR="000145E5" w:rsidRDefault="000145E5" w:rsidP="008D7881">
            <w:pPr>
              <w:keepNext/>
              <w:keepLines/>
              <w:spacing w:after="0"/>
              <w:rPr>
                <w:rFonts w:ascii="Arial" w:hAnsi="Arial"/>
                <w:sz w:val="18"/>
              </w:rPr>
            </w:pPr>
          </w:p>
        </w:tc>
        <w:tc>
          <w:tcPr>
            <w:tcW w:w="717" w:type="dxa"/>
          </w:tcPr>
          <w:p w14:paraId="26801870" w14:textId="77777777" w:rsidR="000145E5" w:rsidRPr="00C75289" w:rsidRDefault="000145E5" w:rsidP="008D7881">
            <w:pPr>
              <w:keepNext/>
              <w:keepLines/>
              <w:spacing w:after="0"/>
              <w:rPr>
                <w:rFonts w:ascii="Arial" w:hAnsi="Arial"/>
                <w:sz w:val="18"/>
              </w:rPr>
            </w:pPr>
          </w:p>
        </w:tc>
        <w:tc>
          <w:tcPr>
            <w:tcW w:w="717" w:type="dxa"/>
          </w:tcPr>
          <w:p w14:paraId="1B36440D" w14:textId="77777777" w:rsidR="000145E5" w:rsidRDefault="000145E5" w:rsidP="008D7881">
            <w:pPr>
              <w:keepNext/>
              <w:keepLines/>
              <w:spacing w:after="0"/>
              <w:rPr>
                <w:rFonts w:ascii="Arial" w:hAnsi="Arial"/>
                <w:sz w:val="18"/>
              </w:rPr>
            </w:pPr>
          </w:p>
        </w:tc>
        <w:tc>
          <w:tcPr>
            <w:tcW w:w="717" w:type="dxa"/>
          </w:tcPr>
          <w:p w14:paraId="0BDD6584" w14:textId="77777777" w:rsidR="000145E5" w:rsidRPr="00C75289" w:rsidRDefault="000145E5" w:rsidP="008D7881">
            <w:pPr>
              <w:keepNext/>
              <w:keepLines/>
              <w:spacing w:after="0"/>
              <w:rPr>
                <w:rFonts w:ascii="Arial" w:hAnsi="Arial"/>
                <w:sz w:val="18"/>
              </w:rPr>
            </w:pPr>
          </w:p>
        </w:tc>
      </w:tr>
      <w:tr w:rsidR="000145E5" w:rsidRPr="0008759E" w14:paraId="671A2F5A" w14:textId="77777777" w:rsidTr="008D7881">
        <w:tc>
          <w:tcPr>
            <w:tcW w:w="959" w:type="dxa"/>
          </w:tcPr>
          <w:p w14:paraId="68CD7B68" w14:textId="77777777" w:rsidR="000145E5" w:rsidRPr="0008759E" w:rsidRDefault="000145E5" w:rsidP="008D7881">
            <w:pPr>
              <w:keepNext/>
              <w:keepLines/>
              <w:spacing w:after="0"/>
              <w:rPr>
                <w:rFonts w:ascii="Arial" w:hAnsi="Arial"/>
                <w:sz w:val="18"/>
              </w:rPr>
            </w:pPr>
          </w:p>
        </w:tc>
        <w:tc>
          <w:tcPr>
            <w:tcW w:w="717" w:type="dxa"/>
          </w:tcPr>
          <w:p w14:paraId="2E042537"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014800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5D816117"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47769EA0"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CB02FDA" w14:textId="77777777" w:rsidR="000145E5" w:rsidRPr="0008759E" w:rsidRDefault="000145E5" w:rsidP="008D7881">
            <w:pPr>
              <w:keepNext/>
              <w:keepLines/>
              <w:spacing w:after="0"/>
              <w:rPr>
                <w:rFonts w:ascii="Arial" w:hAnsi="Arial"/>
                <w:sz w:val="18"/>
              </w:rPr>
            </w:pPr>
          </w:p>
        </w:tc>
        <w:tc>
          <w:tcPr>
            <w:tcW w:w="717" w:type="dxa"/>
          </w:tcPr>
          <w:p w14:paraId="7E287BDC" w14:textId="77777777" w:rsidR="000145E5" w:rsidRPr="0008759E" w:rsidRDefault="000145E5" w:rsidP="008D7881">
            <w:pPr>
              <w:keepNext/>
              <w:keepLines/>
              <w:spacing w:after="0"/>
              <w:rPr>
                <w:rFonts w:ascii="Arial" w:hAnsi="Arial"/>
                <w:sz w:val="18"/>
              </w:rPr>
            </w:pPr>
          </w:p>
        </w:tc>
        <w:tc>
          <w:tcPr>
            <w:tcW w:w="717" w:type="dxa"/>
          </w:tcPr>
          <w:p w14:paraId="72249391" w14:textId="77777777" w:rsidR="000145E5" w:rsidRPr="0008759E" w:rsidRDefault="000145E5" w:rsidP="008D7881">
            <w:pPr>
              <w:keepNext/>
              <w:keepLines/>
              <w:spacing w:after="0"/>
              <w:rPr>
                <w:rFonts w:ascii="Arial" w:hAnsi="Arial"/>
                <w:sz w:val="18"/>
              </w:rPr>
            </w:pPr>
          </w:p>
        </w:tc>
        <w:tc>
          <w:tcPr>
            <w:tcW w:w="717" w:type="dxa"/>
          </w:tcPr>
          <w:p w14:paraId="003E0A34" w14:textId="77777777" w:rsidR="000145E5" w:rsidRPr="0008759E" w:rsidRDefault="000145E5" w:rsidP="008D7881">
            <w:pPr>
              <w:keepNext/>
              <w:keepLines/>
              <w:spacing w:after="0"/>
              <w:rPr>
                <w:rFonts w:ascii="Arial" w:hAnsi="Arial"/>
                <w:sz w:val="18"/>
              </w:rPr>
            </w:pPr>
          </w:p>
        </w:tc>
      </w:tr>
    </w:tbl>
    <w:p w14:paraId="6F67C6FB" w14:textId="3DBFB512" w:rsidR="000145E5" w:rsidRDefault="000145E5" w:rsidP="000145E5"/>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lastRenderedPageBreak/>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DC2DAEF" w14:textId="77777777" w:rsidR="000145E5" w:rsidRPr="0046266F" w:rsidRDefault="000145E5" w:rsidP="000145E5">
      <w:pPr>
        <w:keepNext/>
      </w:pPr>
      <w:r w:rsidRPr="0046266F">
        <w:t xml:space="preserve">The default </w:t>
      </w:r>
      <w:r w:rsidRPr="00E6720E">
        <w:t>5G-NR UICC</w:t>
      </w:r>
      <w:r w:rsidRPr="0046266F">
        <w:t xml:space="preserve"> is used with the following exception:</w:t>
      </w:r>
    </w:p>
    <w:p w14:paraId="2755CD0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21A67276" w14:textId="77777777" w:rsidR="000145E5" w:rsidRPr="0046266F" w:rsidRDefault="000145E5" w:rsidP="000145E5">
      <w:pPr>
        <w:pStyle w:val="EW"/>
      </w:pPr>
      <w:r w:rsidRPr="0046266F">
        <w:t>Logically:</w:t>
      </w:r>
      <w:r w:rsidRPr="0046266F">
        <w:tab/>
        <w:t>Set to MCC 244 and MNC 08</w:t>
      </w:r>
      <w:r>
        <w:t>3</w:t>
      </w:r>
    </w:p>
    <w:p w14:paraId="0981DD35" w14:textId="77777777" w:rsidR="000145E5" w:rsidRPr="0046266F" w:rsidRDefault="000145E5" w:rsidP="000145E5">
      <w:pPr>
        <w:pStyle w:val="EX"/>
      </w:pPr>
      <w:r w:rsidRPr="0046266F">
        <w:tab/>
        <w:t>Set to</w:t>
      </w:r>
      <w:r>
        <w:t xml:space="preserve"> NG-RAN</w:t>
      </w:r>
    </w:p>
    <w:p w14:paraId="560FE08B"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09548048" w14:textId="77777777" w:rsidTr="008D7881">
        <w:tc>
          <w:tcPr>
            <w:tcW w:w="907" w:type="dxa"/>
          </w:tcPr>
          <w:p w14:paraId="3A26075E" w14:textId="77777777" w:rsidR="000145E5" w:rsidRPr="0046266F" w:rsidRDefault="000145E5" w:rsidP="008D7881">
            <w:pPr>
              <w:pStyle w:val="TAL"/>
            </w:pPr>
            <w:r w:rsidRPr="0046266F">
              <w:t>Coding:</w:t>
            </w:r>
          </w:p>
        </w:tc>
        <w:tc>
          <w:tcPr>
            <w:tcW w:w="624" w:type="dxa"/>
          </w:tcPr>
          <w:p w14:paraId="5FF576F1" w14:textId="77777777" w:rsidR="000145E5" w:rsidRPr="0046266F" w:rsidRDefault="000145E5" w:rsidP="008D7881">
            <w:pPr>
              <w:pStyle w:val="TAL"/>
            </w:pPr>
            <w:r w:rsidRPr="0046266F">
              <w:t>B1</w:t>
            </w:r>
          </w:p>
        </w:tc>
        <w:tc>
          <w:tcPr>
            <w:tcW w:w="624" w:type="dxa"/>
          </w:tcPr>
          <w:p w14:paraId="66E0D490" w14:textId="77777777" w:rsidR="000145E5" w:rsidRPr="0046266F" w:rsidRDefault="000145E5" w:rsidP="008D7881">
            <w:pPr>
              <w:pStyle w:val="TAL"/>
            </w:pPr>
            <w:r w:rsidRPr="0046266F">
              <w:t>B2</w:t>
            </w:r>
          </w:p>
        </w:tc>
        <w:tc>
          <w:tcPr>
            <w:tcW w:w="624" w:type="dxa"/>
          </w:tcPr>
          <w:p w14:paraId="5A47906C" w14:textId="77777777" w:rsidR="000145E5" w:rsidRPr="0046266F" w:rsidRDefault="000145E5" w:rsidP="008D7881">
            <w:pPr>
              <w:pStyle w:val="TAL"/>
            </w:pPr>
            <w:r w:rsidRPr="0046266F">
              <w:t>B3</w:t>
            </w:r>
          </w:p>
        </w:tc>
        <w:tc>
          <w:tcPr>
            <w:tcW w:w="624" w:type="dxa"/>
          </w:tcPr>
          <w:p w14:paraId="067C5F99" w14:textId="77777777" w:rsidR="000145E5" w:rsidRPr="0046266F" w:rsidRDefault="000145E5" w:rsidP="008D7881">
            <w:pPr>
              <w:pStyle w:val="TAL"/>
            </w:pPr>
            <w:r w:rsidRPr="0046266F">
              <w:t>B4</w:t>
            </w:r>
          </w:p>
        </w:tc>
        <w:tc>
          <w:tcPr>
            <w:tcW w:w="624" w:type="dxa"/>
          </w:tcPr>
          <w:p w14:paraId="6C6C1452" w14:textId="77777777" w:rsidR="000145E5" w:rsidRPr="0046266F" w:rsidRDefault="000145E5" w:rsidP="008D7881">
            <w:pPr>
              <w:pStyle w:val="TAL"/>
            </w:pPr>
            <w:r w:rsidRPr="0046266F">
              <w:t>B5</w:t>
            </w:r>
          </w:p>
        </w:tc>
      </w:tr>
      <w:tr w:rsidR="000145E5" w:rsidRPr="0046266F" w14:paraId="3A7C9851" w14:textId="77777777" w:rsidTr="008D7881">
        <w:tc>
          <w:tcPr>
            <w:tcW w:w="907" w:type="dxa"/>
          </w:tcPr>
          <w:p w14:paraId="09CA129E" w14:textId="77777777" w:rsidR="000145E5" w:rsidRPr="0046266F" w:rsidRDefault="000145E5" w:rsidP="008D7881">
            <w:pPr>
              <w:pStyle w:val="TAL"/>
            </w:pPr>
            <w:r w:rsidRPr="0046266F">
              <w:t>Hex</w:t>
            </w:r>
          </w:p>
        </w:tc>
        <w:tc>
          <w:tcPr>
            <w:tcW w:w="624" w:type="dxa"/>
          </w:tcPr>
          <w:p w14:paraId="2838DD50" w14:textId="77777777" w:rsidR="000145E5" w:rsidRPr="0046266F" w:rsidRDefault="000145E5" w:rsidP="008D7881">
            <w:pPr>
              <w:pStyle w:val="TAL"/>
            </w:pPr>
            <w:r w:rsidRPr="0046266F">
              <w:t>42</w:t>
            </w:r>
          </w:p>
        </w:tc>
        <w:tc>
          <w:tcPr>
            <w:tcW w:w="624" w:type="dxa"/>
          </w:tcPr>
          <w:p w14:paraId="288F1C75" w14:textId="77777777" w:rsidR="000145E5" w:rsidRPr="00061813" w:rsidRDefault="000145E5" w:rsidP="008D7881">
            <w:pPr>
              <w:pStyle w:val="TAL"/>
            </w:pPr>
            <w:r w:rsidRPr="00061813">
              <w:t>34</w:t>
            </w:r>
          </w:p>
        </w:tc>
        <w:tc>
          <w:tcPr>
            <w:tcW w:w="624" w:type="dxa"/>
          </w:tcPr>
          <w:p w14:paraId="1543788B" w14:textId="77777777" w:rsidR="000145E5" w:rsidRPr="00061813" w:rsidRDefault="000145E5" w:rsidP="008D7881">
            <w:pPr>
              <w:pStyle w:val="TAL"/>
            </w:pPr>
            <w:r w:rsidRPr="00061813">
              <w:t>80</w:t>
            </w:r>
          </w:p>
        </w:tc>
        <w:tc>
          <w:tcPr>
            <w:tcW w:w="624" w:type="dxa"/>
          </w:tcPr>
          <w:p w14:paraId="58741D46" w14:textId="77777777" w:rsidR="000145E5" w:rsidRPr="00061813" w:rsidRDefault="000145E5" w:rsidP="008D7881">
            <w:pPr>
              <w:pStyle w:val="TAL"/>
            </w:pPr>
            <w:r>
              <w:t>08</w:t>
            </w:r>
          </w:p>
        </w:tc>
        <w:tc>
          <w:tcPr>
            <w:tcW w:w="624" w:type="dxa"/>
          </w:tcPr>
          <w:p w14:paraId="7993E9C8" w14:textId="77777777" w:rsidR="000145E5" w:rsidRPr="0046266F" w:rsidRDefault="000145E5" w:rsidP="008D7881">
            <w:pPr>
              <w:pStyle w:val="TAL"/>
            </w:pPr>
            <w:r w:rsidRPr="0046266F">
              <w:t>00</w:t>
            </w:r>
          </w:p>
        </w:tc>
      </w:tr>
    </w:tbl>
    <w:p w14:paraId="58EC1C3D" w14:textId="77777777" w:rsidR="000145E5" w:rsidRPr="0046266F" w:rsidRDefault="000145E5" w:rsidP="000145E5"/>
    <w:p w14:paraId="75042E9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3C7B6BC9" w14:textId="77777777" w:rsidR="000145E5" w:rsidRPr="0046266F" w:rsidRDefault="000145E5" w:rsidP="000145E5">
      <w:pPr>
        <w:pStyle w:val="EX"/>
      </w:pPr>
      <w:r w:rsidRPr="0046266F">
        <w:t>Logically:</w:t>
      </w:r>
      <w:r w:rsidRPr="0046266F">
        <w:tab/>
        <w:t>set to 6</w:t>
      </w:r>
      <w:r>
        <w:t xml:space="preserve"> </w:t>
      </w:r>
      <w:r w:rsidRPr="0046266F">
        <w:t>minutes</w:t>
      </w:r>
    </w:p>
    <w:p w14:paraId="65E2C247"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10B91881" w14:textId="77777777" w:rsidTr="008D7881">
        <w:tc>
          <w:tcPr>
            <w:tcW w:w="907" w:type="dxa"/>
          </w:tcPr>
          <w:p w14:paraId="474409D7" w14:textId="77777777" w:rsidR="000145E5" w:rsidRPr="0046266F" w:rsidRDefault="000145E5" w:rsidP="008D7881">
            <w:pPr>
              <w:pStyle w:val="TAL"/>
            </w:pPr>
            <w:r w:rsidRPr="0046266F">
              <w:t>Coding:</w:t>
            </w:r>
          </w:p>
        </w:tc>
        <w:tc>
          <w:tcPr>
            <w:tcW w:w="624" w:type="dxa"/>
          </w:tcPr>
          <w:p w14:paraId="183A541A" w14:textId="77777777" w:rsidR="000145E5" w:rsidRPr="0046266F" w:rsidRDefault="000145E5" w:rsidP="008D7881">
            <w:pPr>
              <w:pStyle w:val="TAL"/>
            </w:pPr>
            <w:r w:rsidRPr="0046266F">
              <w:t>B1</w:t>
            </w:r>
          </w:p>
        </w:tc>
      </w:tr>
      <w:tr w:rsidR="000145E5" w:rsidRPr="0046266F" w14:paraId="6C50B03E" w14:textId="77777777" w:rsidTr="008D7881">
        <w:tc>
          <w:tcPr>
            <w:tcW w:w="907" w:type="dxa"/>
          </w:tcPr>
          <w:p w14:paraId="27EDC30A" w14:textId="77777777" w:rsidR="000145E5" w:rsidRPr="0046266F" w:rsidRDefault="000145E5" w:rsidP="008D7881">
            <w:pPr>
              <w:pStyle w:val="TAL"/>
            </w:pPr>
            <w:r w:rsidRPr="0046266F">
              <w:t>Hex</w:t>
            </w:r>
          </w:p>
        </w:tc>
        <w:tc>
          <w:tcPr>
            <w:tcW w:w="624" w:type="dxa"/>
          </w:tcPr>
          <w:p w14:paraId="6760169F" w14:textId="77777777" w:rsidR="000145E5" w:rsidRPr="0046266F" w:rsidRDefault="000145E5" w:rsidP="008D7881">
            <w:pPr>
              <w:pStyle w:val="TAL"/>
            </w:pPr>
            <w:r w:rsidRPr="0046266F">
              <w:t>01</w:t>
            </w:r>
          </w:p>
        </w:tc>
      </w:tr>
    </w:tbl>
    <w:p w14:paraId="6E863C99" w14:textId="77777777" w:rsidR="000145E5" w:rsidRPr="0046266F" w:rsidRDefault="000145E5" w:rsidP="000145E5"/>
    <w:p w14:paraId="2ECFA003"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6E3A5240" w14:textId="77777777" w:rsidR="000145E5" w:rsidRPr="00311D59" w:rsidRDefault="000145E5" w:rsidP="000145E5">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21992B21" w14:textId="77777777" w:rsidTr="008D7881">
        <w:tc>
          <w:tcPr>
            <w:tcW w:w="1474" w:type="dxa"/>
          </w:tcPr>
          <w:p w14:paraId="4E72662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15C688D1" w14:textId="77777777" w:rsidR="000145E5" w:rsidRPr="003E1A8C" w:rsidRDefault="000145E5" w:rsidP="008D7881">
            <w:pPr>
              <w:spacing w:after="0"/>
              <w:ind w:left="34"/>
              <w:rPr>
                <w:rFonts w:ascii="Arial" w:hAnsi="Arial"/>
                <w:sz w:val="18"/>
              </w:rPr>
            </w:pPr>
          </w:p>
        </w:tc>
        <w:tc>
          <w:tcPr>
            <w:tcW w:w="4706" w:type="dxa"/>
          </w:tcPr>
          <w:p w14:paraId="7C7B83CD"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97C536C"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0C18631D" w14:textId="77777777" w:rsidR="000145E5" w:rsidRDefault="000145E5" w:rsidP="000145E5">
      <w:pPr>
        <w:pStyle w:val="EW"/>
      </w:pPr>
    </w:p>
    <w:p w14:paraId="1E9F0603"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6A85484F" w14:textId="77777777" w:rsidTr="008D7881">
        <w:tc>
          <w:tcPr>
            <w:tcW w:w="907" w:type="dxa"/>
            <w:tcBorders>
              <w:top w:val="single" w:sz="4" w:space="0" w:color="auto"/>
              <w:left w:val="single" w:sz="4" w:space="0" w:color="auto"/>
              <w:bottom w:val="single" w:sz="4" w:space="0" w:color="auto"/>
              <w:right w:val="single" w:sz="4" w:space="0" w:color="auto"/>
            </w:tcBorders>
          </w:tcPr>
          <w:p w14:paraId="55B65696"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4F24ACD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D082AC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D5D9FE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CC670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0B99C9B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5DC5E9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225193A"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4458828"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429C8D3C" w14:textId="77777777" w:rsidTr="008D7881">
        <w:tc>
          <w:tcPr>
            <w:tcW w:w="907" w:type="dxa"/>
            <w:tcBorders>
              <w:top w:val="single" w:sz="4" w:space="0" w:color="auto"/>
              <w:left w:val="single" w:sz="4" w:space="0" w:color="auto"/>
              <w:bottom w:val="single" w:sz="4" w:space="0" w:color="auto"/>
              <w:right w:val="single" w:sz="4" w:space="0" w:color="auto"/>
            </w:tcBorders>
          </w:tcPr>
          <w:p w14:paraId="1634007A"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0312D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4F7EAF2"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FD425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FE8050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1611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B9600D"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2A68EE4"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AC49532"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1D6F9EC7" w14:textId="77777777" w:rsidTr="008D7881">
        <w:tc>
          <w:tcPr>
            <w:tcW w:w="907" w:type="dxa"/>
            <w:tcBorders>
              <w:top w:val="single" w:sz="4" w:space="0" w:color="auto"/>
              <w:right w:val="single" w:sz="4" w:space="0" w:color="auto"/>
            </w:tcBorders>
          </w:tcPr>
          <w:p w14:paraId="0AE30A1F"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307FA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413F75E"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2D05A52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C9D47A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48D3530C"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6E25CAB9" w14:textId="77777777" w:rsidR="000145E5" w:rsidRPr="00061813" w:rsidRDefault="000145E5" w:rsidP="008D7881">
            <w:pPr>
              <w:keepNext/>
              <w:keepLines/>
              <w:spacing w:after="0"/>
              <w:rPr>
                <w:rFonts w:ascii="Arial" w:hAnsi="Arial"/>
                <w:b/>
                <w:sz w:val="18"/>
              </w:rPr>
            </w:pPr>
          </w:p>
        </w:tc>
        <w:tc>
          <w:tcPr>
            <w:tcW w:w="1077" w:type="dxa"/>
            <w:tcBorders>
              <w:top w:val="single" w:sz="4" w:space="0" w:color="auto"/>
            </w:tcBorders>
          </w:tcPr>
          <w:p w14:paraId="3ADF1378" w14:textId="77777777" w:rsidR="000145E5" w:rsidRPr="00311D59" w:rsidRDefault="000145E5" w:rsidP="008D7881">
            <w:pPr>
              <w:keepNext/>
              <w:keepLines/>
              <w:spacing w:after="0"/>
              <w:rPr>
                <w:rFonts w:ascii="Arial" w:hAnsi="Arial"/>
                <w:b/>
                <w:sz w:val="18"/>
              </w:rPr>
            </w:pPr>
          </w:p>
        </w:tc>
        <w:tc>
          <w:tcPr>
            <w:tcW w:w="1077" w:type="dxa"/>
            <w:tcBorders>
              <w:top w:val="single" w:sz="4" w:space="0" w:color="auto"/>
            </w:tcBorders>
          </w:tcPr>
          <w:p w14:paraId="1AFAAA9A" w14:textId="77777777" w:rsidR="000145E5" w:rsidRPr="00311D59" w:rsidRDefault="000145E5" w:rsidP="008D7881">
            <w:pPr>
              <w:keepNext/>
              <w:keepLines/>
              <w:spacing w:after="0"/>
              <w:rPr>
                <w:rFonts w:ascii="Arial" w:hAnsi="Arial"/>
                <w:b/>
                <w:sz w:val="18"/>
              </w:rPr>
            </w:pPr>
          </w:p>
        </w:tc>
      </w:tr>
      <w:tr w:rsidR="000145E5" w:rsidRPr="00311D59" w14:paraId="490B6A88" w14:textId="77777777" w:rsidTr="008D7881">
        <w:tc>
          <w:tcPr>
            <w:tcW w:w="907" w:type="dxa"/>
            <w:tcBorders>
              <w:right w:val="single" w:sz="4" w:space="0" w:color="auto"/>
            </w:tcBorders>
          </w:tcPr>
          <w:p w14:paraId="5E2B010C"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D41183"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CB09480"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D3DB80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C9FA52"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951F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left w:val="single" w:sz="4" w:space="0" w:color="auto"/>
            </w:tcBorders>
          </w:tcPr>
          <w:p w14:paraId="41F52A4C" w14:textId="77777777" w:rsidR="000145E5" w:rsidRPr="00061813" w:rsidRDefault="000145E5" w:rsidP="008D7881">
            <w:pPr>
              <w:keepNext/>
              <w:keepLines/>
              <w:spacing w:after="0"/>
              <w:rPr>
                <w:rFonts w:ascii="Arial" w:hAnsi="Arial"/>
                <w:sz w:val="18"/>
              </w:rPr>
            </w:pPr>
          </w:p>
        </w:tc>
        <w:tc>
          <w:tcPr>
            <w:tcW w:w="1077" w:type="dxa"/>
          </w:tcPr>
          <w:p w14:paraId="75646F7C" w14:textId="77777777" w:rsidR="000145E5" w:rsidRPr="00311D59" w:rsidRDefault="000145E5" w:rsidP="008D7881">
            <w:pPr>
              <w:keepNext/>
              <w:keepLines/>
              <w:spacing w:after="0"/>
              <w:rPr>
                <w:rFonts w:ascii="Arial" w:hAnsi="Arial"/>
                <w:sz w:val="18"/>
              </w:rPr>
            </w:pPr>
          </w:p>
        </w:tc>
        <w:tc>
          <w:tcPr>
            <w:tcW w:w="1077" w:type="dxa"/>
          </w:tcPr>
          <w:p w14:paraId="2915EBFF" w14:textId="77777777" w:rsidR="000145E5" w:rsidRPr="00311D59" w:rsidRDefault="000145E5" w:rsidP="008D7881">
            <w:pPr>
              <w:keepNext/>
              <w:keepLines/>
              <w:spacing w:after="0"/>
              <w:rPr>
                <w:rFonts w:ascii="Arial" w:hAnsi="Arial"/>
                <w:sz w:val="18"/>
              </w:rPr>
            </w:pPr>
          </w:p>
        </w:tc>
      </w:tr>
    </w:tbl>
    <w:p w14:paraId="725F0B99" w14:textId="77777777" w:rsidR="000145E5" w:rsidRPr="0046266F" w:rsidRDefault="000145E5" w:rsidP="000145E5">
      <w:r w:rsidRPr="0046266F">
        <w:t>The UICC shall be installed into the Terminal and the UE shall be set to automatic PLMN selection mode.</w:t>
      </w: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lastRenderedPageBreak/>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475AEF7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0DAB566E"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011F643A"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C54A345"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46084943"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46EF6159" w14:textId="77777777" w:rsidR="000145E5" w:rsidRPr="0046266F" w:rsidRDefault="000145E5" w:rsidP="000145E5">
      <w:pPr>
        <w:pStyle w:val="EW"/>
        <w:tabs>
          <w:tab w:val="left" w:pos="2835"/>
        </w:tabs>
        <w:rPr>
          <w:lang w:val="it-IT"/>
        </w:rPr>
      </w:pPr>
    </w:p>
    <w:p w14:paraId="687678EF"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76154337" w14:textId="77777777" w:rsidTr="008D7881">
        <w:tc>
          <w:tcPr>
            <w:tcW w:w="959" w:type="dxa"/>
          </w:tcPr>
          <w:p w14:paraId="240A4E5B"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3A6CB141"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76D8ED4A"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7B14388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51CA5F0D"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5BAD49D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21F7A2D1"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342DE53F"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5FC07A00"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A1200B7" w14:textId="77777777" w:rsidTr="008D7881">
        <w:tc>
          <w:tcPr>
            <w:tcW w:w="959" w:type="dxa"/>
          </w:tcPr>
          <w:p w14:paraId="28C0806E"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7C0BC1B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A138DCD"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B33E949"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1895A01"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6D4EB2F3"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7F340544"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09BAFE9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5C678B7"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6C8C6C19" w14:textId="77777777" w:rsidTr="008D7881">
        <w:tc>
          <w:tcPr>
            <w:tcW w:w="959" w:type="dxa"/>
          </w:tcPr>
          <w:p w14:paraId="6FB22619" w14:textId="77777777" w:rsidR="000145E5" w:rsidRPr="0008759E" w:rsidRDefault="000145E5" w:rsidP="008D7881">
            <w:pPr>
              <w:keepNext/>
              <w:keepLines/>
              <w:spacing w:after="0"/>
              <w:rPr>
                <w:rFonts w:ascii="Arial" w:hAnsi="Arial"/>
                <w:sz w:val="18"/>
              </w:rPr>
            </w:pPr>
          </w:p>
        </w:tc>
        <w:tc>
          <w:tcPr>
            <w:tcW w:w="717" w:type="dxa"/>
          </w:tcPr>
          <w:p w14:paraId="206C8113"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7DA07045"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0EFFF404"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0C40F521"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3308A4E4"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6DAA979E"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44876B9B"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1A37DFAB"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6D2BB926" w14:textId="77777777" w:rsidTr="008D7881">
        <w:tc>
          <w:tcPr>
            <w:tcW w:w="959" w:type="dxa"/>
          </w:tcPr>
          <w:p w14:paraId="621BF823" w14:textId="77777777" w:rsidR="000145E5" w:rsidRPr="0008759E" w:rsidRDefault="000145E5" w:rsidP="008D7881">
            <w:pPr>
              <w:keepNext/>
              <w:keepLines/>
              <w:spacing w:after="0"/>
              <w:rPr>
                <w:rFonts w:ascii="Arial" w:hAnsi="Arial"/>
                <w:sz w:val="18"/>
              </w:rPr>
            </w:pPr>
          </w:p>
        </w:tc>
        <w:tc>
          <w:tcPr>
            <w:tcW w:w="717" w:type="dxa"/>
          </w:tcPr>
          <w:p w14:paraId="660B36B2"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573E3EA7"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09F66D67"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4DCFCF00"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384510E3"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4CA59ECB"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08C9B2C8"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3CDC5EC0"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FE836A8" w14:textId="77777777" w:rsidTr="008D7881">
        <w:tc>
          <w:tcPr>
            <w:tcW w:w="959" w:type="dxa"/>
          </w:tcPr>
          <w:p w14:paraId="416AD8FF" w14:textId="77777777" w:rsidR="000145E5" w:rsidRPr="0008759E" w:rsidRDefault="000145E5" w:rsidP="008D7881">
            <w:pPr>
              <w:keepNext/>
              <w:keepLines/>
              <w:spacing w:after="0"/>
              <w:rPr>
                <w:rFonts w:ascii="Arial" w:hAnsi="Arial"/>
                <w:sz w:val="18"/>
              </w:rPr>
            </w:pPr>
          </w:p>
        </w:tc>
        <w:tc>
          <w:tcPr>
            <w:tcW w:w="717" w:type="dxa"/>
          </w:tcPr>
          <w:p w14:paraId="3B138195"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765F0DE3"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37A4B8B9"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454F6367"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11A54A3A" w14:textId="77777777" w:rsidR="000145E5" w:rsidRDefault="000145E5" w:rsidP="008D7881">
            <w:pPr>
              <w:keepNext/>
              <w:keepLines/>
              <w:spacing w:after="0"/>
              <w:rPr>
                <w:rFonts w:ascii="Arial" w:hAnsi="Arial"/>
                <w:sz w:val="18"/>
              </w:rPr>
            </w:pPr>
          </w:p>
        </w:tc>
        <w:tc>
          <w:tcPr>
            <w:tcW w:w="717" w:type="dxa"/>
          </w:tcPr>
          <w:p w14:paraId="0D1D4474" w14:textId="77777777" w:rsidR="000145E5" w:rsidRPr="00C75289" w:rsidRDefault="000145E5" w:rsidP="008D7881">
            <w:pPr>
              <w:keepNext/>
              <w:keepLines/>
              <w:spacing w:after="0"/>
              <w:rPr>
                <w:rFonts w:ascii="Arial" w:hAnsi="Arial"/>
                <w:sz w:val="18"/>
              </w:rPr>
            </w:pPr>
          </w:p>
        </w:tc>
        <w:tc>
          <w:tcPr>
            <w:tcW w:w="717" w:type="dxa"/>
          </w:tcPr>
          <w:p w14:paraId="36D7BE27" w14:textId="77777777" w:rsidR="000145E5" w:rsidRDefault="000145E5" w:rsidP="008D7881">
            <w:pPr>
              <w:keepNext/>
              <w:keepLines/>
              <w:spacing w:after="0"/>
              <w:rPr>
                <w:rFonts w:ascii="Arial" w:hAnsi="Arial"/>
                <w:sz w:val="18"/>
              </w:rPr>
            </w:pPr>
          </w:p>
        </w:tc>
        <w:tc>
          <w:tcPr>
            <w:tcW w:w="717" w:type="dxa"/>
          </w:tcPr>
          <w:p w14:paraId="0DA6B7DC" w14:textId="77777777" w:rsidR="000145E5" w:rsidRPr="00C75289" w:rsidRDefault="000145E5" w:rsidP="008D7881">
            <w:pPr>
              <w:keepNext/>
              <w:keepLines/>
              <w:spacing w:after="0"/>
              <w:rPr>
                <w:rFonts w:ascii="Arial" w:hAnsi="Arial"/>
                <w:sz w:val="18"/>
              </w:rPr>
            </w:pPr>
          </w:p>
        </w:tc>
      </w:tr>
      <w:tr w:rsidR="000145E5" w:rsidRPr="0008759E" w14:paraId="7705265F" w14:textId="77777777" w:rsidTr="008D7881">
        <w:tc>
          <w:tcPr>
            <w:tcW w:w="959" w:type="dxa"/>
          </w:tcPr>
          <w:p w14:paraId="1A85ACAA" w14:textId="77777777" w:rsidR="000145E5" w:rsidRPr="0008759E" w:rsidRDefault="000145E5" w:rsidP="008D7881">
            <w:pPr>
              <w:keepNext/>
              <w:keepLines/>
              <w:spacing w:after="0"/>
              <w:rPr>
                <w:rFonts w:ascii="Arial" w:hAnsi="Arial"/>
                <w:sz w:val="18"/>
              </w:rPr>
            </w:pPr>
          </w:p>
        </w:tc>
        <w:tc>
          <w:tcPr>
            <w:tcW w:w="717" w:type="dxa"/>
          </w:tcPr>
          <w:p w14:paraId="153DC33D"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D77A79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265410A"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317D2022"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84689CD" w14:textId="77777777" w:rsidR="000145E5" w:rsidRPr="0008759E" w:rsidRDefault="000145E5" w:rsidP="008D7881">
            <w:pPr>
              <w:keepNext/>
              <w:keepLines/>
              <w:spacing w:after="0"/>
              <w:rPr>
                <w:rFonts w:ascii="Arial" w:hAnsi="Arial"/>
                <w:sz w:val="18"/>
              </w:rPr>
            </w:pPr>
          </w:p>
        </w:tc>
        <w:tc>
          <w:tcPr>
            <w:tcW w:w="717" w:type="dxa"/>
          </w:tcPr>
          <w:p w14:paraId="352141F5" w14:textId="77777777" w:rsidR="000145E5" w:rsidRPr="0008759E" w:rsidRDefault="000145E5" w:rsidP="008D7881">
            <w:pPr>
              <w:keepNext/>
              <w:keepLines/>
              <w:spacing w:after="0"/>
              <w:rPr>
                <w:rFonts w:ascii="Arial" w:hAnsi="Arial"/>
                <w:sz w:val="18"/>
              </w:rPr>
            </w:pPr>
          </w:p>
        </w:tc>
        <w:tc>
          <w:tcPr>
            <w:tcW w:w="717" w:type="dxa"/>
          </w:tcPr>
          <w:p w14:paraId="57EC2E97" w14:textId="77777777" w:rsidR="000145E5" w:rsidRPr="0008759E" w:rsidRDefault="000145E5" w:rsidP="008D7881">
            <w:pPr>
              <w:keepNext/>
              <w:keepLines/>
              <w:spacing w:after="0"/>
              <w:rPr>
                <w:rFonts w:ascii="Arial" w:hAnsi="Arial"/>
                <w:sz w:val="18"/>
              </w:rPr>
            </w:pPr>
          </w:p>
        </w:tc>
        <w:tc>
          <w:tcPr>
            <w:tcW w:w="717" w:type="dxa"/>
          </w:tcPr>
          <w:p w14:paraId="1AC447DA" w14:textId="77777777" w:rsidR="000145E5" w:rsidRPr="0008759E" w:rsidRDefault="000145E5" w:rsidP="008D7881">
            <w:pPr>
              <w:keepNext/>
              <w:keepLines/>
              <w:spacing w:after="0"/>
              <w:rPr>
                <w:rFonts w:ascii="Arial" w:hAnsi="Arial"/>
                <w:sz w:val="18"/>
              </w:rPr>
            </w:pPr>
          </w:p>
        </w:tc>
      </w:tr>
    </w:tbl>
    <w:p w14:paraId="6EC0890F" w14:textId="77777777" w:rsidR="000145E5" w:rsidRPr="0046266F" w:rsidRDefault="000145E5" w:rsidP="000145E5"/>
    <w:p w14:paraId="480A7640" w14:textId="77777777" w:rsidR="00BD7469" w:rsidRPr="0046266F" w:rsidRDefault="00BD7469" w:rsidP="00BD7469">
      <w:pPr>
        <w:pStyle w:val="Heading2"/>
      </w:pPr>
      <w:bookmarkStart w:id="4327" w:name="_Toc10738855"/>
      <w:bookmarkStart w:id="4328" w:name="_Toc20396707"/>
      <w:bookmarkStart w:id="4329" w:name="_Toc29398360"/>
      <w:bookmarkStart w:id="4330" w:name="_Toc29399482"/>
      <w:bookmarkStart w:id="4331" w:name="_Toc36649492"/>
      <w:bookmarkStart w:id="4332" w:name="_Toc36655334"/>
      <w:bookmarkStart w:id="4333" w:name="_Toc44961637"/>
      <w:bookmarkStart w:id="4334" w:name="_Toc50983300"/>
      <w:bookmarkStart w:id="4335" w:name="_Toc50985471"/>
      <w:bookmarkStart w:id="4336" w:name="_Toc57112731"/>
      <w:bookmarkStart w:id="4337" w:name="_Toc146299882"/>
      <w:r w:rsidRPr="0046266F">
        <w:t>7.5</w:t>
      </w:r>
      <w:r w:rsidRPr="0046266F">
        <w:tab/>
        <w:t>Void</w:t>
      </w:r>
      <w:bookmarkEnd w:id="4327"/>
      <w:bookmarkEnd w:id="4328"/>
      <w:bookmarkEnd w:id="4329"/>
      <w:bookmarkEnd w:id="4330"/>
      <w:bookmarkEnd w:id="4331"/>
      <w:bookmarkEnd w:id="4332"/>
      <w:bookmarkEnd w:id="4333"/>
      <w:bookmarkEnd w:id="4334"/>
      <w:bookmarkEnd w:id="4335"/>
      <w:bookmarkEnd w:id="4336"/>
      <w:bookmarkEnd w:id="4337"/>
    </w:p>
    <w:p w14:paraId="54676006" w14:textId="77777777" w:rsidR="00BD7469" w:rsidRPr="0046266F" w:rsidRDefault="00BD7469" w:rsidP="00BD7469"/>
    <w:p w14:paraId="1CDB99CD" w14:textId="77777777" w:rsidR="00BD7469" w:rsidRPr="0046266F" w:rsidRDefault="00BD7469" w:rsidP="00BD7469">
      <w:pPr>
        <w:pStyle w:val="Heading1"/>
      </w:pPr>
      <w:bookmarkStart w:id="4338" w:name="_Toc10738856"/>
      <w:bookmarkStart w:id="4339" w:name="_Toc20396708"/>
      <w:bookmarkStart w:id="4340" w:name="_Toc29398361"/>
      <w:bookmarkStart w:id="4341" w:name="_Toc29399483"/>
      <w:bookmarkStart w:id="4342" w:name="_Toc36649493"/>
      <w:bookmarkStart w:id="4343" w:name="_Toc36655335"/>
      <w:bookmarkStart w:id="4344" w:name="_Toc44961638"/>
      <w:bookmarkStart w:id="4345" w:name="_Toc50983301"/>
      <w:bookmarkStart w:id="4346" w:name="_Toc50985472"/>
      <w:bookmarkStart w:id="4347" w:name="_Toc57112732"/>
      <w:bookmarkStart w:id="4348" w:name="_Toc146299883"/>
      <w:r w:rsidRPr="0046266F">
        <w:lastRenderedPageBreak/>
        <w:t>8</w:t>
      </w:r>
      <w:r w:rsidRPr="0046266F">
        <w:tab/>
        <w:t>Subscription independent tests</w:t>
      </w:r>
      <w:bookmarkEnd w:id="4338"/>
      <w:bookmarkEnd w:id="4339"/>
      <w:bookmarkEnd w:id="4340"/>
      <w:bookmarkEnd w:id="4341"/>
      <w:bookmarkEnd w:id="4342"/>
      <w:bookmarkEnd w:id="4343"/>
      <w:bookmarkEnd w:id="4344"/>
      <w:bookmarkEnd w:id="4345"/>
      <w:bookmarkEnd w:id="4346"/>
      <w:bookmarkEnd w:id="4347"/>
      <w:bookmarkEnd w:id="4348"/>
    </w:p>
    <w:p w14:paraId="2FA81C39" w14:textId="77777777" w:rsidR="00BD7469" w:rsidRPr="0046266F" w:rsidRDefault="00BD7469" w:rsidP="00BD7469">
      <w:pPr>
        <w:pStyle w:val="Heading2"/>
      </w:pPr>
      <w:bookmarkStart w:id="4349" w:name="_Toc10738857"/>
      <w:bookmarkStart w:id="4350" w:name="_Toc20396709"/>
      <w:bookmarkStart w:id="4351" w:name="_Toc29398362"/>
      <w:bookmarkStart w:id="4352" w:name="_Toc29399484"/>
      <w:bookmarkStart w:id="4353" w:name="_Toc36649494"/>
      <w:bookmarkStart w:id="4354" w:name="_Toc36655336"/>
      <w:bookmarkStart w:id="4355" w:name="_Toc44961639"/>
      <w:bookmarkStart w:id="4356" w:name="_Toc50983302"/>
      <w:bookmarkStart w:id="4357" w:name="_Toc50985473"/>
      <w:bookmarkStart w:id="4358" w:name="_Toc57112733"/>
      <w:bookmarkStart w:id="4359" w:name="_Toc146299884"/>
      <w:r w:rsidRPr="0046266F">
        <w:t>8.1</w:t>
      </w:r>
      <w:r w:rsidRPr="0046266F">
        <w:tab/>
        <w:t>Phone book procedures</w:t>
      </w:r>
      <w:bookmarkEnd w:id="4349"/>
      <w:bookmarkEnd w:id="4350"/>
      <w:bookmarkEnd w:id="4351"/>
      <w:bookmarkEnd w:id="4352"/>
      <w:bookmarkEnd w:id="4353"/>
      <w:bookmarkEnd w:id="4354"/>
      <w:bookmarkEnd w:id="4355"/>
      <w:bookmarkEnd w:id="4356"/>
      <w:bookmarkEnd w:id="4357"/>
      <w:bookmarkEnd w:id="4358"/>
      <w:bookmarkEnd w:id="4359"/>
    </w:p>
    <w:p w14:paraId="5F4F8CDF" w14:textId="77777777" w:rsidR="00BD7469" w:rsidRPr="0046266F" w:rsidRDefault="00BD7469" w:rsidP="00BD7469">
      <w:pPr>
        <w:pStyle w:val="Heading3"/>
      </w:pPr>
      <w:bookmarkStart w:id="4360" w:name="_Toc10738858"/>
      <w:bookmarkStart w:id="4361" w:name="_Toc20396710"/>
      <w:bookmarkStart w:id="4362" w:name="_Toc29398363"/>
      <w:bookmarkStart w:id="4363" w:name="_Toc29399485"/>
      <w:bookmarkStart w:id="4364" w:name="_Toc36649495"/>
      <w:bookmarkStart w:id="4365" w:name="_Toc36655337"/>
      <w:bookmarkStart w:id="4366" w:name="_Toc44961640"/>
      <w:bookmarkStart w:id="4367" w:name="_Toc50983303"/>
      <w:bookmarkStart w:id="4368" w:name="_Toc50985474"/>
      <w:bookmarkStart w:id="4369" w:name="_Toc57112734"/>
      <w:bookmarkStart w:id="4370" w:name="_Toc146299885"/>
      <w:r w:rsidRPr="0046266F">
        <w:t>8.1.1</w:t>
      </w:r>
      <w:r w:rsidRPr="0046266F">
        <w:tab/>
        <w:t>Recognition of a previously changed phonebook</w:t>
      </w:r>
      <w:bookmarkEnd w:id="4360"/>
      <w:bookmarkEnd w:id="4361"/>
      <w:bookmarkEnd w:id="4362"/>
      <w:bookmarkEnd w:id="4363"/>
      <w:bookmarkEnd w:id="4364"/>
      <w:bookmarkEnd w:id="4365"/>
      <w:bookmarkEnd w:id="4366"/>
      <w:bookmarkEnd w:id="4367"/>
      <w:bookmarkEnd w:id="4368"/>
      <w:bookmarkEnd w:id="4369"/>
      <w:bookmarkEnd w:id="4370"/>
    </w:p>
    <w:p w14:paraId="09DC42DF" w14:textId="77777777" w:rsidR="00BD7469" w:rsidRPr="0046266F" w:rsidRDefault="00BD7469" w:rsidP="00BD7469">
      <w:pPr>
        <w:pStyle w:val="Heading4"/>
      </w:pPr>
      <w:bookmarkStart w:id="4371" w:name="_Toc10738859"/>
      <w:bookmarkStart w:id="4372" w:name="_Toc20396711"/>
      <w:bookmarkStart w:id="4373" w:name="_Toc29398364"/>
      <w:bookmarkStart w:id="4374" w:name="_Toc29399486"/>
      <w:bookmarkStart w:id="4375" w:name="_Toc36649496"/>
      <w:bookmarkStart w:id="4376" w:name="_Toc36655338"/>
      <w:bookmarkStart w:id="4377" w:name="_Toc44961641"/>
      <w:bookmarkStart w:id="4378" w:name="_Toc50983304"/>
      <w:bookmarkStart w:id="4379" w:name="_Toc50985475"/>
      <w:bookmarkStart w:id="4380" w:name="_Toc57112735"/>
      <w:bookmarkStart w:id="4381" w:name="_Toc146299886"/>
      <w:r w:rsidRPr="0046266F">
        <w:t>8.1.1.1</w:t>
      </w:r>
      <w:r w:rsidRPr="0046266F">
        <w:tab/>
        <w:t>Definition and applicability</w:t>
      </w:r>
      <w:bookmarkEnd w:id="4371"/>
      <w:bookmarkEnd w:id="4372"/>
      <w:bookmarkEnd w:id="4373"/>
      <w:bookmarkEnd w:id="4374"/>
      <w:bookmarkEnd w:id="4375"/>
      <w:bookmarkEnd w:id="4376"/>
      <w:bookmarkEnd w:id="4377"/>
      <w:bookmarkEnd w:id="4378"/>
      <w:bookmarkEnd w:id="4379"/>
      <w:bookmarkEnd w:id="4380"/>
      <w:bookmarkEnd w:id="4381"/>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2" w:name="_Toc10738860"/>
      <w:bookmarkStart w:id="4383" w:name="_Toc20396712"/>
      <w:bookmarkStart w:id="4384" w:name="_Toc29398365"/>
      <w:bookmarkStart w:id="4385" w:name="_Toc29399487"/>
      <w:bookmarkStart w:id="4386" w:name="_Toc36649497"/>
      <w:bookmarkStart w:id="4387" w:name="_Toc36655339"/>
      <w:bookmarkStart w:id="4388" w:name="_Toc44961642"/>
      <w:bookmarkStart w:id="4389" w:name="_Toc50983305"/>
      <w:bookmarkStart w:id="4390" w:name="_Toc50985476"/>
      <w:bookmarkStart w:id="4391" w:name="_Toc57112736"/>
      <w:bookmarkStart w:id="4392" w:name="_Toc146299887"/>
      <w:r w:rsidRPr="0046266F">
        <w:t>8.1.1.2</w:t>
      </w:r>
      <w:r w:rsidRPr="0046266F">
        <w:tab/>
        <w:t>Conformance requirement</w:t>
      </w:r>
      <w:bookmarkEnd w:id="4382"/>
      <w:bookmarkEnd w:id="4383"/>
      <w:bookmarkEnd w:id="4384"/>
      <w:bookmarkEnd w:id="4385"/>
      <w:bookmarkEnd w:id="4386"/>
      <w:bookmarkEnd w:id="4387"/>
      <w:bookmarkEnd w:id="4388"/>
      <w:bookmarkEnd w:id="4389"/>
      <w:bookmarkEnd w:id="4390"/>
      <w:bookmarkEnd w:id="4391"/>
      <w:bookmarkEnd w:id="4392"/>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3" w:name="_Toc10738861"/>
      <w:bookmarkStart w:id="4394" w:name="_Toc20396713"/>
      <w:bookmarkStart w:id="4395" w:name="_Toc29398366"/>
      <w:bookmarkStart w:id="4396" w:name="_Toc29399488"/>
      <w:bookmarkStart w:id="4397" w:name="_Toc36649498"/>
      <w:bookmarkStart w:id="4398" w:name="_Toc36655340"/>
      <w:bookmarkStart w:id="4399" w:name="_Toc44961643"/>
      <w:bookmarkStart w:id="4400" w:name="_Toc50983306"/>
      <w:bookmarkStart w:id="4401" w:name="_Toc50985477"/>
      <w:bookmarkStart w:id="4402" w:name="_Toc57112737"/>
      <w:bookmarkStart w:id="4403" w:name="_Toc146299888"/>
      <w:r w:rsidRPr="0046266F">
        <w:t>8.1.1.3</w:t>
      </w:r>
      <w:r w:rsidRPr="0046266F">
        <w:tab/>
        <w:t>Test purpose</w:t>
      </w:r>
      <w:bookmarkEnd w:id="4393"/>
      <w:bookmarkEnd w:id="4394"/>
      <w:bookmarkEnd w:id="4395"/>
      <w:bookmarkEnd w:id="4396"/>
      <w:bookmarkEnd w:id="4397"/>
      <w:bookmarkEnd w:id="4398"/>
      <w:bookmarkEnd w:id="4399"/>
      <w:bookmarkEnd w:id="4400"/>
      <w:bookmarkEnd w:id="4401"/>
      <w:bookmarkEnd w:id="4402"/>
      <w:bookmarkEnd w:id="4403"/>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4" w:name="_Toc10738862"/>
      <w:bookmarkStart w:id="4405" w:name="_Toc20396714"/>
      <w:bookmarkStart w:id="4406" w:name="_Toc29398367"/>
      <w:bookmarkStart w:id="4407" w:name="_Toc29399489"/>
      <w:bookmarkStart w:id="4408" w:name="_Toc36649499"/>
      <w:bookmarkStart w:id="4409" w:name="_Toc36655341"/>
      <w:bookmarkStart w:id="4410" w:name="_Toc44961644"/>
      <w:bookmarkStart w:id="4411" w:name="_Toc50983307"/>
      <w:bookmarkStart w:id="4412" w:name="_Toc50985478"/>
      <w:bookmarkStart w:id="4413" w:name="_Toc57112738"/>
      <w:bookmarkStart w:id="4414" w:name="_Toc146299889"/>
      <w:r w:rsidRPr="0046266F">
        <w:t>8.1.1.4</w:t>
      </w:r>
      <w:r w:rsidRPr="0046266F">
        <w:tab/>
        <w:t>Method of test</w:t>
      </w:r>
      <w:bookmarkEnd w:id="4404"/>
      <w:bookmarkEnd w:id="4405"/>
      <w:bookmarkEnd w:id="4406"/>
      <w:bookmarkEnd w:id="4407"/>
      <w:bookmarkEnd w:id="4408"/>
      <w:bookmarkEnd w:id="4409"/>
      <w:bookmarkEnd w:id="4410"/>
      <w:bookmarkEnd w:id="4411"/>
      <w:bookmarkEnd w:id="4412"/>
      <w:bookmarkEnd w:id="4413"/>
      <w:bookmarkEnd w:id="4414"/>
    </w:p>
    <w:p w14:paraId="3B06BA16" w14:textId="77777777" w:rsidR="00BD7469" w:rsidRPr="0046266F" w:rsidRDefault="00BD7469" w:rsidP="00BD7469">
      <w:pPr>
        <w:pStyle w:val="Heading5"/>
      </w:pPr>
      <w:bookmarkStart w:id="4415" w:name="_Toc10738863"/>
      <w:bookmarkStart w:id="4416" w:name="_Toc20396715"/>
      <w:bookmarkStart w:id="4417" w:name="_Toc29398368"/>
      <w:bookmarkStart w:id="4418" w:name="_Toc29399490"/>
      <w:bookmarkStart w:id="4419" w:name="_Toc36649500"/>
      <w:bookmarkStart w:id="4420" w:name="_Toc36655342"/>
      <w:bookmarkStart w:id="4421" w:name="_Toc44961645"/>
      <w:bookmarkStart w:id="4422" w:name="_Toc50983308"/>
      <w:bookmarkStart w:id="4423" w:name="_Toc50985479"/>
      <w:bookmarkStart w:id="4424" w:name="_Toc57112739"/>
      <w:bookmarkStart w:id="4425" w:name="_Toc146299890"/>
      <w:r w:rsidRPr="0046266F">
        <w:t>8.1.1.4.1</w:t>
      </w:r>
      <w:r w:rsidRPr="0046266F">
        <w:tab/>
        <w:t>Initial conditions</w:t>
      </w:r>
      <w:bookmarkEnd w:id="4415"/>
      <w:bookmarkEnd w:id="4416"/>
      <w:bookmarkEnd w:id="4417"/>
      <w:bookmarkEnd w:id="4418"/>
      <w:bookmarkEnd w:id="4419"/>
      <w:bookmarkEnd w:id="4420"/>
      <w:bookmarkEnd w:id="4421"/>
      <w:bookmarkEnd w:id="4422"/>
      <w:bookmarkEnd w:id="4423"/>
      <w:bookmarkEnd w:id="4424"/>
      <w:bookmarkEnd w:id="4425"/>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lastRenderedPageBreak/>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6" w:name="_Toc10738864"/>
      <w:bookmarkStart w:id="4427" w:name="_Toc20396716"/>
      <w:bookmarkStart w:id="4428" w:name="_Toc29398369"/>
      <w:bookmarkStart w:id="4429" w:name="_Toc29399491"/>
      <w:bookmarkStart w:id="4430" w:name="_Toc36649501"/>
      <w:bookmarkStart w:id="4431" w:name="_Toc36655343"/>
      <w:bookmarkStart w:id="4432" w:name="_Toc44961646"/>
      <w:bookmarkStart w:id="4433" w:name="_Toc50983309"/>
      <w:bookmarkStart w:id="4434" w:name="_Toc50985480"/>
      <w:bookmarkStart w:id="4435" w:name="_Toc57112740"/>
      <w:bookmarkStart w:id="4436" w:name="_Toc146299891"/>
      <w:r w:rsidRPr="0046266F">
        <w:t>8.1.1.4.2</w:t>
      </w:r>
      <w:r w:rsidRPr="0046266F">
        <w:tab/>
        <w:t>Procedure</w:t>
      </w:r>
      <w:bookmarkEnd w:id="4426"/>
      <w:bookmarkEnd w:id="4427"/>
      <w:bookmarkEnd w:id="4428"/>
      <w:bookmarkEnd w:id="4429"/>
      <w:bookmarkEnd w:id="4430"/>
      <w:bookmarkEnd w:id="4431"/>
      <w:bookmarkEnd w:id="4432"/>
      <w:bookmarkEnd w:id="4433"/>
      <w:bookmarkEnd w:id="4434"/>
      <w:bookmarkEnd w:id="4435"/>
      <w:bookmarkEnd w:id="4436"/>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7" w:name="_Toc10738865"/>
      <w:bookmarkStart w:id="4438" w:name="_Toc20396717"/>
      <w:bookmarkStart w:id="4439" w:name="_Toc29398370"/>
      <w:bookmarkStart w:id="4440" w:name="_Toc29399492"/>
      <w:bookmarkStart w:id="4441" w:name="_Toc36649502"/>
      <w:bookmarkStart w:id="4442" w:name="_Toc36655344"/>
      <w:bookmarkStart w:id="4443" w:name="_Toc44961647"/>
      <w:bookmarkStart w:id="4444" w:name="_Toc50983310"/>
      <w:bookmarkStart w:id="4445" w:name="_Toc50985481"/>
      <w:bookmarkStart w:id="4446" w:name="_Toc57112741"/>
      <w:bookmarkStart w:id="4447" w:name="_Toc146299892"/>
      <w:r w:rsidRPr="0046266F">
        <w:t>8.1.1.5</w:t>
      </w:r>
      <w:r w:rsidRPr="0046266F">
        <w:tab/>
        <w:t>Acceptance criteria</w:t>
      </w:r>
      <w:bookmarkEnd w:id="4437"/>
      <w:bookmarkEnd w:id="4438"/>
      <w:bookmarkEnd w:id="4439"/>
      <w:bookmarkEnd w:id="4440"/>
      <w:bookmarkEnd w:id="4441"/>
      <w:bookmarkEnd w:id="4442"/>
      <w:bookmarkEnd w:id="4443"/>
      <w:bookmarkEnd w:id="4444"/>
      <w:bookmarkEnd w:id="4445"/>
      <w:bookmarkEnd w:id="4446"/>
      <w:bookmarkEnd w:id="4447"/>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8" w:name="_Toc10738866"/>
      <w:bookmarkStart w:id="4449" w:name="_Toc20396718"/>
      <w:bookmarkStart w:id="4450" w:name="_Toc29398371"/>
      <w:bookmarkStart w:id="4451" w:name="_Toc29399493"/>
      <w:bookmarkStart w:id="4452" w:name="_Toc36649503"/>
      <w:bookmarkStart w:id="4453" w:name="_Toc36655345"/>
      <w:bookmarkStart w:id="4454" w:name="_Toc44961648"/>
      <w:bookmarkStart w:id="4455" w:name="_Toc50983311"/>
      <w:bookmarkStart w:id="4456" w:name="_Toc50985482"/>
      <w:bookmarkStart w:id="4457" w:name="_Toc57112742"/>
      <w:bookmarkStart w:id="4458" w:name="_Toc146299893"/>
      <w:r w:rsidRPr="0046266F">
        <w:t>8.1.2</w:t>
      </w:r>
      <w:r w:rsidRPr="0046266F">
        <w:tab/>
        <w:t>Update of the Phonebook Synchronisation Counter (PSC)</w:t>
      </w:r>
      <w:bookmarkEnd w:id="4448"/>
      <w:bookmarkEnd w:id="4449"/>
      <w:bookmarkEnd w:id="4450"/>
      <w:bookmarkEnd w:id="4451"/>
      <w:bookmarkEnd w:id="4452"/>
      <w:bookmarkEnd w:id="4453"/>
      <w:bookmarkEnd w:id="4454"/>
      <w:bookmarkEnd w:id="4455"/>
      <w:bookmarkEnd w:id="4456"/>
      <w:bookmarkEnd w:id="4457"/>
      <w:bookmarkEnd w:id="4458"/>
    </w:p>
    <w:p w14:paraId="5062FB17" w14:textId="77777777" w:rsidR="00BD7469" w:rsidRPr="0046266F" w:rsidRDefault="00BD7469" w:rsidP="00BD7469">
      <w:pPr>
        <w:pStyle w:val="Heading4"/>
      </w:pPr>
      <w:bookmarkStart w:id="4459" w:name="_Toc10738867"/>
      <w:bookmarkStart w:id="4460" w:name="_Toc20396719"/>
      <w:bookmarkStart w:id="4461" w:name="_Toc29398372"/>
      <w:bookmarkStart w:id="4462" w:name="_Toc29399494"/>
      <w:bookmarkStart w:id="4463" w:name="_Toc36649504"/>
      <w:bookmarkStart w:id="4464" w:name="_Toc36655346"/>
      <w:bookmarkStart w:id="4465" w:name="_Toc44961649"/>
      <w:bookmarkStart w:id="4466" w:name="_Toc50983312"/>
      <w:bookmarkStart w:id="4467" w:name="_Toc50985483"/>
      <w:bookmarkStart w:id="4468" w:name="_Toc57112743"/>
      <w:bookmarkStart w:id="4469" w:name="_Toc146299894"/>
      <w:r w:rsidRPr="0046266F">
        <w:t>8.1.2.1</w:t>
      </w:r>
      <w:r w:rsidRPr="0046266F">
        <w:tab/>
        <w:t>Definition and applicability</w:t>
      </w:r>
      <w:bookmarkEnd w:id="4459"/>
      <w:bookmarkEnd w:id="4460"/>
      <w:bookmarkEnd w:id="4461"/>
      <w:bookmarkEnd w:id="4462"/>
      <w:bookmarkEnd w:id="4463"/>
      <w:bookmarkEnd w:id="4464"/>
      <w:bookmarkEnd w:id="4465"/>
      <w:bookmarkEnd w:id="4466"/>
      <w:bookmarkEnd w:id="4467"/>
      <w:bookmarkEnd w:id="4468"/>
      <w:bookmarkEnd w:id="4469"/>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0" w:name="_Toc10738868"/>
      <w:bookmarkStart w:id="4471" w:name="_Toc20396720"/>
      <w:bookmarkStart w:id="4472" w:name="_Toc29398373"/>
      <w:bookmarkStart w:id="4473" w:name="_Toc29399495"/>
      <w:bookmarkStart w:id="4474" w:name="_Toc36649505"/>
      <w:bookmarkStart w:id="4475" w:name="_Toc36655347"/>
      <w:bookmarkStart w:id="4476" w:name="_Toc44961650"/>
      <w:bookmarkStart w:id="4477" w:name="_Toc50983313"/>
      <w:bookmarkStart w:id="4478" w:name="_Toc50985484"/>
      <w:bookmarkStart w:id="4479" w:name="_Toc57112744"/>
      <w:bookmarkStart w:id="4480" w:name="_Toc146299895"/>
      <w:r w:rsidRPr="0046266F">
        <w:t>8.1.2.2</w:t>
      </w:r>
      <w:r w:rsidRPr="0046266F">
        <w:tab/>
        <w:t>Conformance requirement</w:t>
      </w:r>
      <w:bookmarkEnd w:id="4470"/>
      <w:bookmarkEnd w:id="4471"/>
      <w:bookmarkEnd w:id="4472"/>
      <w:bookmarkEnd w:id="4473"/>
      <w:bookmarkEnd w:id="4474"/>
      <w:bookmarkEnd w:id="4475"/>
      <w:bookmarkEnd w:id="4476"/>
      <w:bookmarkEnd w:id="4477"/>
      <w:bookmarkEnd w:id="4478"/>
      <w:bookmarkEnd w:id="4479"/>
      <w:bookmarkEnd w:id="4480"/>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1" w:name="_Toc10738869"/>
      <w:bookmarkStart w:id="4482" w:name="_Toc20396721"/>
      <w:bookmarkStart w:id="4483" w:name="_Toc29398374"/>
      <w:bookmarkStart w:id="4484" w:name="_Toc29399496"/>
      <w:bookmarkStart w:id="4485" w:name="_Toc36649506"/>
      <w:bookmarkStart w:id="4486" w:name="_Toc36655348"/>
      <w:bookmarkStart w:id="4487" w:name="_Toc44961651"/>
      <w:bookmarkStart w:id="4488" w:name="_Toc50983314"/>
      <w:bookmarkStart w:id="4489" w:name="_Toc50985485"/>
      <w:bookmarkStart w:id="4490" w:name="_Toc57112745"/>
      <w:bookmarkStart w:id="4491" w:name="_Toc146299896"/>
      <w:r w:rsidRPr="0046266F">
        <w:lastRenderedPageBreak/>
        <w:t>8.1.2.3</w:t>
      </w:r>
      <w:r w:rsidRPr="0046266F">
        <w:tab/>
        <w:t>Test purpose</w:t>
      </w:r>
      <w:bookmarkEnd w:id="4481"/>
      <w:bookmarkEnd w:id="4482"/>
      <w:bookmarkEnd w:id="4483"/>
      <w:bookmarkEnd w:id="4484"/>
      <w:bookmarkEnd w:id="4485"/>
      <w:bookmarkEnd w:id="4486"/>
      <w:bookmarkEnd w:id="4487"/>
      <w:bookmarkEnd w:id="4488"/>
      <w:bookmarkEnd w:id="4489"/>
      <w:bookmarkEnd w:id="4490"/>
      <w:bookmarkEnd w:id="4491"/>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2" w:name="_Toc10738870"/>
      <w:bookmarkStart w:id="4493" w:name="_Toc20396722"/>
      <w:bookmarkStart w:id="4494" w:name="_Toc29398375"/>
      <w:bookmarkStart w:id="4495" w:name="_Toc29399497"/>
      <w:bookmarkStart w:id="4496" w:name="_Toc36649507"/>
      <w:bookmarkStart w:id="4497" w:name="_Toc36655349"/>
      <w:bookmarkStart w:id="4498" w:name="_Toc44961652"/>
      <w:bookmarkStart w:id="4499" w:name="_Toc50983315"/>
      <w:bookmarkStart w:id="4500" w:name="_Toc50985486"/>
      <w:bookmarkStart w:id="4501" w:name="_Toc57112746"/>
      <w:bookmarkStart w:id="4502" w:name="_Toc146299897"/>
      <w:r w:rsidRPr="0046266F">
        <w:t>8.1.2.4</w:t>
      </w:r>
      <w:r w:rsidRPr="0046266F">
        <w:tab/>
        <w:t>Method of test</w:t>
      </w:r>
      <w:bookmarkEnd w:id="4492"/>
      <w:bookmarkEnd w:id="4493"/>
      <w:bookmarkEnd w:id="4494"/>
      <w:bookmarkEnd w:id="4495"/>
      <w:bookmarkEnd w:id="4496"/>
      <w:bookmarkEnd w:id="4497"/>
      <w:bookmarkEnd w:id="4498"/>
      <w:bookmarkEnd w:id="4499"/>
      <w:bookmarkEnd w:id="4500"/>
      <w:bookmarkEnd w:id="4501"/>
      <w:bookmarkEnd w:id="4502"/>
    </w:p>
    <w:p w14:paraId="0746F54C" w14:textId="77777777" w:rsidR="00BD7469" w:rsidRPr="0046266F" w:rsidRDefault="00BD7469" w:rsidP="00BD7469">
      <w:pPr>
        <w:pStyle w:val="Heading5"/>
      </w:pPr>
      <w:bookmarkStart w:id="4503" w:name="_Toc10738871"/>
      <w:bookmarkStart w:id="4504" w:name="_Toc20396723"/>
      <w:bookmarkStart w:id="4505" w:name="_Toc29398376"/>
      <w:bookmarkStart w:id="4506" w:name="_Toc29399498"/>
      <w:bookmarkStart w:id="4507" w:name="_Toc36649508"/>
      <w:bookmarkStart w:id="4508" w:name="_Toc36655350"/>
      <w:bookmarkStart w:id="4509" w:name="_Toc44961653"/>
      <w:bookmarkStart w:id="4510" w:name="_Toc50983316"/>
      <w:bookmarkStart w:id="4511" w:name="_Toc50985487"/>
      <w:bookmarkStart w:id="4512" w:name="_Toc57112747"/>
      <w:bookmarkStart w:id="4513" w:name="_Toc146299898"/>
      <w:r w:rsidRPr="0046266F">
        <w:t>8.1.2.4.1</w:t>
      </w:r>
      <w:r w:rsidRPr="0046266F">
        <w:tab/>
        <w:t>Initial conditions</w:t>
      </w:r>
      <w:bookmarkEnd w:id="4503"/>
      <w:bookmarkEnd w:id="4504"/>
      <w:bookmarkEnd w:id="4505"/>
      <w:bookmarkEnd w:id="4506"/>
      <w:bookmarkEnd w:id="4507"/>
      <w:bookmarkEnd w:id="4508"/>
      <w:bookmarkEnd w:id="4509"/>
      <w:bookmarkEnd w:id="4510"/>
      <w:bookmarkEnd w:id="4511"/>
      <w:bookmarkEnd w:id="4512"/>
      <w:bookmarkEnd w:id="4513"/>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4" w:name="_Toc10738872"/>
      <w:bookmarkStart w:id="4515" w:name="_Toc20396724"/>
      <w:bookmarkStart w:id="4516" w:name="_Toc29398377"/>
      <w:bookmarkStart w:id="4517" w:name="_Toc29399499"/>
      <w:bookmarkStart w:id="4518" w:name="_Toc36649509"/>
      <w:bookmarkStart w:id="4519" w:name="_Toc36655351"/>
      <w:bookmarkStart w:id="4520" w:name="_Toc44961654"/>
      <w:bookmarkStart w:id="4521" w:name="_Toc50983317"/>
      <w:bookmarkStart w:id="4522" w:name="_Toc50985488"/>
      <w:bookmarkStart w:id="4523" w:name="_Toc57112748"/>
      <w:bookmarkStart w:id="4524" w:name="_Toc146299899"/>
      <w:r w:rsidRPr="0046266F">
        <w:t>8.1.2.4.2</w:t>
      </w:r>
      <w:r w:rsidRPr="0046266F">
        <w:tab/>
        <w:t>Procedure</w:t>
      </w:r>
      <w:bookmarkEnd w:id="4514"/>
      <w:bookmarkEnd w:id="4515"/>
      <w:bookmarkEnd w:id="4516"/>
      <w:bookmarkEnd w:id="4517"/>
      <w:bookmarkEnd w:id="4518"/>
      <w:bookmarkEnd w:id="4519"/>
      <w:bookmarkEnd w:id="4520"/>
      <w:bookmarkEnd w:id="4521"/>
      <w:bookmarkEnd w:id="4522"/>
      <w:bookmarkEnd w:id="4523"/>
      <w:bookmarkEnd w:id="4524"/>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5" w:name="_Toc10738873"/>
      <w:bookmarkStart w:id="4526" w:name="_Toc20396725"/>
      <w:bookmarkStart w:id="4527" w:name="_Toc29398378"/>
      <w:bookmarkStart w:id="4528" w:name="_Toc29399500"/>
      <w:bookmarkStart w:id="4529" w:name="_Toc36649510"/>
      <w:bookmarkStart w:id="4530" w:name="_Toc36655352"/>
      <w:bookmarkStart w:id="4531" w:name="_Toc44961655"/>
      <w:bookmarkStart w:id="4532" w:name="_Toc50983318"/>
      <w:bookmarkStart w:id="4533" w:name="_Toc50985489"/>
      <w:bookmarkStart w:id="4534" w:name="_Toc57112749"/>
      <w:bookmarkStart w:id="4535" w:name="_Toc146299900"/>
      <w:r w:rsidRPr="0046266F">
        <w:lastRenderedPageBreak/>
        <w:t>8.1.2.5</w:t>
      </w:r>
      <w:r w:rsidRPr="0046266F">
        <w:tab/>
        <w:t>Acceptance criteria</w:t>
      </w:r>
      <w:bookmarkEnd w:id="4525"/>
      <w:bookmarkEnd w:id="4526"/>
      <w:bookmarkEnd w:id="4527"/>
      <w:bookmarkEnd w:id="4528"/>
      <w:bookmarkEnd w:id="4529"/>
      <w:bookmarkEnd w:id="4530"/>
      <w:bookmarkEnd w:id="4531"/>
      <w:bookmarkEnd w:id="4532"/>
      <w:bookmarkEnd w:id="4533"/>
      <w:bookmarkEnd w:id="4534"/>
      <w:bookmarkEnd w:id="4535"/>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6" w:name="_Toc10738874"/>
      <w:bookmarkStart w:id="4537" w:name="_Toc20396726"/>
      <w:bookmarkStart w:id="4538" w:name="_Toc29398379"/>
      <w:bookmarkStart w:id="4539" w:name="_Toc29399501"/>
      <w:bookmarkStart w:id="4540" w:name="_Toc36649511"/>
      <w:bookmarkStart w:id="4541" w:name="_Toc36655353"/>
      <w:bookmarkStart w:id="4542" w:name="_Toc44961656"/>
      <w:bookmarkStart w:id="4543" w:name="_Toc50983319"/>
      <w:bookmarkStart w:id="4544" w:name="_Toc50985490"/>
      <w:bookmarkStart w:id="4545" w:name="_Toc57112750"/>
      <w:bookmarkStart w:id="4546" w:name="_Toc146299901"/>
      <w:r w:rsidRPr="0046266F">
        <w:rPr>
          <w:lang w:val="de-DE"/>
        </w:rPr>
        <w:t>8.1.3</w:t>
      </w:r>
      <w:r w:rsidRPr="0046266F">
        <w:rPr>
          <w:lang w:val="de-DE"/>
        </w:rPr>
        <w:tab/>
        <w:t>Phonebook content handling</w:t>
      </w:r>
      <w:bookmarkEnd w:id="4536"/>
      <w:bookmarkEnd w:id="4537"/>
      <w:bookmarkEnd w:id="4538"/>
      <w:bookmarkEnd w:id="4539"/>
      <w:bookmarkEnd w:id="4540"/>
      <w:bookmarkEnd w:id="4541"/>
      <w:bookmarkEnd w:id="4542"/>
      <w:bookmarkEnd w:id="4543"/>
      <w:bookmarkEnd w:id="4544"/>
      <w:bookmarkEnd w:id="4545"/>
      <w:bookmarkEnd w:id="4546"/>
    </w:p>
    <w:p w14:paraId="65A649EF" w14:textId="77777777" w:rsidR="00BD7469" w:rsidRPr="0046266F" w:rsidRDefault="00BD7469" w:rsidP="00BD7469">
      <w:pPr>
        <w:pStyle w:val="Heading4"/>
      </w:pPr>
      <w:bookmarkStart w:id="4547" w:name="_Toc10738875"/>
      <w:bookmarkStart w:id="4548" w:name="_Toc20396727"/>
      <w:bookmarkStart w:id="4549" w:name="_Toc29398380"/>
      <w:bookmarkStart w:id="4550" w:name="_Toc29399502"/>
      <w:bookmarkStart w:id="4551" w:name="_Toc36649512"/>
      <w:bookmarkStart w:id="4552" w:name="_Toc36655354"/>
      <w:bookmarkStart w:id="4553" w:name="_Toc44961657"/>
      <w:bookmarkStart w:id="4554" w:name="_Toc50983320"/>
      <w:bookmarkStart w:id="4555" w:name="_Toc50985491"/>
      <w:bookmarkStart w:id="4556" w:name="_Toc57112751"/>
      <w:bookmarkStart w:id="4557" w:name="_Toc146299902"/>
      <w:r w:rsidRPr="0046266F">
        <w:t>8.1.3.1</w:t>
      </w:r>
      <w:r w:rsidRPr="0046266F">
        <w:tab/>
        <w:t>Handling of BCD number/ SSC content extension</w:t>
      </w:r>
      <w:bookmarkEnd w:id="4547"/>
      <w:bookmarkEnd w:id="4548"/>
      <w:bookmarkEnd w:id="4549"/>
      <w:bookmarkEnd w:id="4550"/>
      <w:bookmarkEnd w:id="4551"/>
      <w:bookmarkEnd w:id="4552"/>
      <w:bookmarkEnd w:id="4553"/>
      <w:bookmarkEnd w:id="4554"/>
      <w:bookmarkEnd w:id="4555"/>
      <w:bookmarkEnd w:id="4556"/>
      <w:bookmarkEnd w:id="4557"/>
    </w:p>
    <w:p w14:paraId="376F51FB" w14:textId="77777777" w:rsidR="00BD7469" w:rsidRPr="0046266F" w:rsidRDefault="00BD7469" w:rsidP="00BD7469">
      <w:pPr>
        <w:pStyle w:val="Heading5"/>
      </w:pPr>
      <w:bookmarkStart w:id="4558" w:name="_Toc10738876"/>
      <w:bookmarkStart w:id="4559" w:name="_Toc20396728"/>
      <w:bookmarkStart w:id="4560" w:name="_Toc29398381"/>
      <w:bookmarkStart w:id="4561" w:name="_Toc29399503"/>
      <w:bookmarkStart w:id="4562" w:name="_Toc36649513"/>
      <w:bookmarkStart w:id="4563" w:name="_Toc36655355"/>
      <w:bookmarkStart w:id="4564" w:name="_Toc44961658"/>
      <w:bookmarkStart w:id="4565" w:name="_Toc50983321"/>
      <w:bookmarkStart w:id="4566" w:name="_Toc50985492"/>
      <w:bookmarkStart w:id="4567" w:name="_Toc57112752"/>
      <w:bookmarkStart w:id="4568" w:name="_Toc146299903"/>
      <w:r w:rsidRPr="0046266F">
        <w:t>8.1.3.1.1</w:t>
      </w:r>
      <w:r w:rsidRPr="0046266F">
        <w:tab/>
        <w:t>Definition and applicability</w:t>
      </w:r>
      <w:bookmarkEnd w:id="4558"/>
      <w:bookmarkEnd w:id="4559"/>
      <w:bookmarkEnd w:id="4560"/>
      <w:bookmarkEnd w:id="4561"/>
      <w:bookmarkEnd w:id="4562"/>
      <w:bookmarkEnd w:id="4563"/>
      <w:bookmarkEnd w:id="4564"/>
      <w:bookmarkEnd w:id="4565"/>
      <w:bookmarkEnd w:id="4566"/>
      <w:bookmarkEnd w:id="4567"/>
      <w:bookmarkEnd w:id="4568"/>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69" w:name="_Toc10738877"/>
      <w:bookmarkStart w:id="4570" w:name="_Toc20396729"/>
      <w:bookmarkStart w:id="4571" w:name="_Toc29398382"/>
      <w:bookmarkStart w:id="4572" w:name="_Toc29399504"/>
      <w:bookmarkStart w:id="4573" w:name="_Toc36649514"/>
      <w:bookmarkStart w:id="4574" w:name="_Toc36655356"/>
      <w:bookmarkStart w:id="4575" w:name="_Toc44961659"/>
      <w:bookmarkStart w:id="4576" w:name="_Toc50983322"/>
      <w:bookmarkStart w:id="4577" w:name="_Toc50985493"/>
      <w:bookmarkStart w:id="4578" w:name="_Toc57112753"/>
      <w:bookmarkStart w:id="4579" w:name="_Toc146299904"/>
      <w:smartTag w:uri="urn:schemas-microsoft-com:office:smarttags" w:element="chsdate">
        <w:smartTagPr>
          <w:attr w:name="Year" w:val="1899"/>
          <w:attr w:name="Month" w:val="12"/>
          <w:attr w:name="Day" w:val="30"/>
          <w:attr w:name="IsLunarDate" w:val="False"/>
          <w:attr w:name="IsROCDate" w:val="False"/>
        </w:smartTagPr>
        <w:r w:rsidRPr="0046266F">
          <w:t>8.1.3</w:t>
        </w:r>
      </w:smartTag>
      <w:r w:rsidRPr="0046266F">
        <w:t>.1.</w:t>
      </w:r>
      <w:r w:rsidRPr="0046266F">
        <w:rPr>
          <w:rFonts w:hint="eastAsia"/>
          <w:lang w:eastAsia="zh-CN"/>
        </w:rPr>
        <w:t>2</w:t>
      </w:r>
      <w:r w:rsidRPr="0046266F">
        <w:tab/>
        <w:t>Conformance requirement</w:t>
      </w:r>
      <w:bookmarkEnd w:id="4569"/>
      <w:bookmarkEnd w:id="4570"/>
      <w:bookmarkEnd w:id="4571"/>
      <w:bookmarkEnd w:id="4572"/>
      <w:bookmarkEnd w:id="4573"/>
      <w:bookmarkEnd w:id="4574"/>
      <w:bookmarkEnd w:id="4575"/>
      <w:bookmarkEnd w:id="4576"/>
      <w:bookmarkEnd w:id="4577"/>
      <w:bookmarkEnd w:id="4578"/>
      <w:bookmarkEnd w:id="4579"/>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0" w:name="_Toc10738878"/>
      <w:bookmarkStart w:id="4581" w:name="_Toc20396730"/>
      <w:bookmarkStart w:id="4582" w:name="_Toc29398383"/>
      <w:bookmarkStart w:id="4583" w:name="_Toc29399505"/>
      <w:bookmarkStart w:id="4584" w:name="_Toc36649515"/>
      <w:bookmarkStart w:id="4585" w:name="_Toc36655357"/>
      <w:bookmarkStart w:id="4586" w:name="_Toc44961660"/>
      <w:bookmarkStart w:id="4587" w:name="_Toc50983323"/>
      <w:bookmarkStart w:id="4588" w:name="_Toc50985494"/>
      <w:bookmarkStart w:id="4589" w:name="_Toc57112754"/>
      <w:bookmarkStart w:id="4590" w:name="_Toc146299905"/>
      <w:r w:rsidRPr="0046266F">
        <w:t>8.1.3.1.3</w:t>
      </w:r>
      <w:r w:rsidRPr="0046266F">
        <w:tab/>
        <w:t>Test purpose</w:t>
      </w:r>
      <w:bookmarkEnd w:id="4580"/>
      <w:bookmarkEnd w:id="4581"/>
      <w:bookmarkEnd w:id="4582"/>
      <w:bookmarkEnd w:id="4583"/>
      <w:bookmarkEnd w:id="4584"/>
      <w:bookmarkEnd w:id="4585"/>
      <w:bookmarkEnd w:id="4586"/>
      <w:bookmarkEnd w:id="4587"/>
      <w:bookmarkEnd w:id="4588"/>
      <w:bookmarkEnd w:id="4589"/>
      <w:bookmarkEnd w:id="4590"/>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1" w:name="_Toc10738879"/>
      <w:bookmarkStart w:id="4592" w:name="_Toc20396731"/>
      <w:bookmarkStart w:id="4593" w:name="_Toc29398384"/>
      <w:bookmarkStart w:id="4594" w:name="_Toc29399506"/>
      <w:bookmarkStart w:id="4595" w:name="_Toc36649516"/>
      <w:bookmarkStart w:id="4596" w:name="_Toc36655358"/>
      <w:bookmarkStart w:id="4597" w:name="_Toc44961661"/>
      <w:bookmarkStart w:id="4598" w:name="_Toc50983324"/>
      <w:bookmarkStart w:id="4599" w:name="_Toc50985495"/>
      <w:bookmarkStart w:id="4600" w:name="_Toc57112755"/>
      <w:bookmarkStart w:id="4601" w:name="_Toc146299906"/>
      <w:r w:rsidRPr="0046266F">
        <w:t>8.1.3.1.4</w:t>
      </w:r>
      <w:r w:rsidRPr="0046266F">
        <w:tab/>
        <w:t>Method of test</w:t>
      </w:r>
      <w:bookmarkEnd w:id="4591"/>
      <w:bookmarkEnd w:id="4592"/>
      <w:bookmarkEnd w:id="4593"/>
      <w:bookmarkEnd w:id="4594"/>
      <w:bookmarkEnd w:id="4595"/>
      <w:bookmarkEnd w:id="4596"/>
      <w:bookmarkEnd w:id="4597"/>
      <w:bookmarkEnd w:id="4598"/>
      <w:bookmarkEnd w:id="4599"/>
      <w:bookmarkEnd w:id="4600"/>
      <w:bookmarkEnd w:id="4601"/>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lastRenderedPageBreak/>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2" w:name="_Toc10738880"/>
      <w:bookmarkStart w:id="4603" w:name="_Toc20396732"/>
      <w:bookmarkStart w:id="4604" w:name="_Toc29398385"/>
      <w:bookmarkStart w:id="4605" w:name="_Toc29399507"/>
      <w:bookmarkStart w:id="4606" w:name="_Toc36649517"/>
      <w:bookmarkStart w:id="4607" w:name="_Toc36655359"/>
      <w:bookmarkStart w:id="4608" w:name="_Toc44961662"/>
      <w:bookmarkStart w:id="4609" w:name="_Toc50983325"/>
      <w:bookmarkStart w:id="4610" w:name="_Toc50985496"/>
      <w:bookmarkStart w:id="4611" w:name="_Toc57112756"/>
      <w:bookmarkStart w:id="4612" w:name="_Toc146299907"/>
      <w:r w:rsidRPr="0046266F">
        <w:t>8.1.3.1.5</w:t>
      </w:r>
      <w:r w:rsidRPr="0046266F">
        <w:tab/>
        <w:t>Acceptance criteria</w:t>
      </w:r>
      <w:bookmarkEnd w:id="4602"/>
      <w:bookmarkEnd w:id="4603"/>
      <w:bookmarkEnd w:id="4604"/>
      <w:bookmarkEnd w:id="4605"/>
      <w:bookmarkEnd w:id="4606"/>
      <w:bookmarkEnd w:id="4607"/>
      <w:bookmarkEnd w:id="4608"/>
      <w:bookmarkEnd w:id="4609"/>
      <w:bookmarkEnd w:id="4610"/>
      <w:bookmarkEnd w:id="4611"/>
      <w:bookmarkEnd w:id="4612"/>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lastRenderedPageBreak/>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3" w:name="_Toc10738881"/>
      <w:bookmarkStart w:id="4614" w:name="_Toc20396733"/>
      <w:bookmarkStart w:id="4615" w:name="_Toc29398386"/>
      <w:bookmarkStart w:id="4616" w:name="_Toc29399508"/>
      <w:bookmarkStart w:id="4617" w:name="_Toc36649518"/>
      <w:bookmarkStart w:id="4618" w:name="_Toc36655360"/>
      <w:bookmarkStart w:id="4619" w:name="_Toc44961663"/>
      <w:bookmarkStart w:id="4620" w:name="_Toc50983326"/>
      <w:bookmarkStart w:id="4621" w:name="_Toc50985497"/>
      <w:bookmarkStart w:id="4622" w:name="_Toc57112757"/>
      <w:bookmarkStart w:id="4623" w:name="_Toc146299908"/>
      <w:r w:rsidRPr="0046266F">
        <w:t>8.1.4</w:t>
      </w:r>
      <w:r w:rsidRPr="0046266F">
        <w:tab/>
        <w:t>Phonebook selection</w:t>
      </w:r>
      <w:bookmarkEnd w:id="4613"/>
      <w:bookmarkEnd w:id="4614"/>
      <w:bookmarkEnd w:id="4615"/>
      <w:bookmarkEnd w:id="4616"/>
      <w:bookmarkEnd w:id="4617"/>
      <w:bookmarkEnd w:id="4618"/>
      <w:bookmarkEnd w:id="4619"/>
      <w:bookmarkEnd w:id="4620"/>
      <w:bookmarkEnd w:id="4621"/>
      <w:bookmarkEnd w:id="4622"/>
      <w:bookmarkEnd w:id="4623"/>
    </w:p>
    <w:p w14:paraId="2AE74D97" w14:textId="77777777" w:rsidR="00BD7469" w:rsidRPr="0046266F" w:rsidRDefault="00BD7469" w:rsidP="00BD7469">
      <w:pPr>
        <w:pStyle w:val="Heading4"/>
      </w:pPr>
      <w:bookmarkStart w:id="4624" w:name="_Toc10738882"/>
      <w:bookmarkStart w:id="4625" w:name="_Toc20396734"/>
      <w:bookmarkStart w:id="4626" w:name="_Toc29398387"/>
      <w:bookmarkStart w:id="4627" w:name="_Toc29399509"/>
      <w:bookmarkStart w:id="4628" w:name="_Toc36649519"/>
      <w:bookmarkStart w:id="4629" w:name="_Toc36655361"/>
      <w:bookmarkStart w:id="4630" w:name="_Toc44961664"/>
      <w:bookmarkStart w:id="4631" w:name="_Toc50983327"/>
      <w:bookmarkStart w:id="4632" w:name="_Toc50985498"/>
      <w:bookmarkStart w:id="4633" w:name="_Toc57112758"/>
      <w:bookmarkStart w:id="4634" w:name="_Toc146299909"/>
      <w:r w:rsidRPr="0046266F">
        <w:t>8.1.4.1</w:t>
      </w:r>
      <w:r w:rsidRPr="0046266F">
        <w:tab/>
        <w:t>Definition and applicability</w:t>
      </w:r>
      <w:bookmarkEnd w:id="4624"/>
      <w:bookmarkEnd w:id="4625"/>
      <w:bookmarkEnd w:id="4626"/>
      <w:bookmarkEnd w:id="4627"/>
      <w:bookmarkEnd w:id="4628"/>
      <w:bookmarkEnd w:id="4629"/>
      <w:bookmarkEnd w:id="4630"/>
      <w:bookmarkEnd w:id="4631"/>
      <w:bookmarkEnd w:id="4632"/>
      <w:bookmarkEnd w:id="4633"/>
      <w:bookmarkEnd w:id="4634"/>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5" w:name="_Toc10738883"/>
      <w:bookmarkStart w:id="4636" w:name="_Toc20396735"/>
      <w:bookmarkStart w:id="4637" w:name="_Toc29398388"/>
      <w:bookmarkStart w:id="4638" w:name="_Toc29399510"/>
      <w:bookmarkStart w:id="4639" w:name="_Toc36649520"/>
      <w:bookmarkStart w:id="4640" w:name="_Toc36655362"/>
      <w:bookmarkStart w:id="4641" w:name="_Toc44961665"/>
      <w:bookmarkStart w:id="4642" w:name="_Toc50983328"/>
      <w:bookmarkStart w:id="4643" w:name="_Toc50985499"/>
      <w:bookmarkStart w:id="4644" w:name="_Toc57112759"/>
      <w:bookmarkStart w:id="4645" w:name="_Toc146299910"/>
      <w:r w:rsidRPr="0046266F">
        <w:t>8.1.4.2</w:t>
      </w:r>
      <w:r w:rsidRPr="0046266F">
        <w:tab/>
        <w:t>Conformance requirement</w:t>
      </w:r>
      <w:bookmarkEnd w:id="4635"/>
      <w:bookmarkEnd w:id="4636"/>
      <w:bookmarkEnd w:id="4637"/>
      <w:bookmarkEnd w:id="4638"/>
      <w:bookmarkEnd w:id="4639"/>
      <w:bookmarkEnd w:id="4640"/>
      <w:bookmarkEnd w:id="4641"/>
      <w:bookmarkEnd w:id="4642"/>
      <w:bookmarkEnd w:id="4643"/>
      <w:bookmarkEnd w:id="4644"/>
      <w:bookmarkEnd w:id="4645"/>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6" w:name="_Toc10738884"/>
      <w:bookmarkStart w:id="4647" w:name="_Toc20396736"/>
      <w:bookmarkStart w:id="4648" w:name="_Toc29398389"/>
      <w:bookmarkStart w:id="4649" w:name="_Toc29399511"/>
      <w:bookmarkStart w:id="4650" w:name="_Toc36649521"/>
      <w:bookmarkStart w:id="4651" w:name="_Toc36655363"/>
      <w:bookmarkStart w:id="4652" w:name="_Toc44961666"/>
      <w:bookmarkStart w:id="4653" w:name="_Toc50983329"/>
      <w:bookmarkStart w:id="4654" w:name="_Toc50985500"/>
      <w:bookmarkStart w:id="4655" w:name="_Toc57112760"/>
      <w:bookmarkStart w:id="4656" w:name="_Toc146299911"/>
      <w:r w:rsidRPr="0046266F">
        <w:t>8.1.4.3</w:t>
      </w:r>
      <w:r w:rsidRPr="0046266F">
        <w:tab/>
        <w:t>Test purpose</w:t>
      </w:r>
      <w:bookmarkEnd w:id="4646"/>
      <w:bookmarkEnd w:id="4647"/>
      <w:bookmarkEnd w:id="4648"/>
      <w:bookmarkEnd w:id="4649"/>
      <w:bookmarkEnd w:id="4650"/>
      <w:bookmarkEnd w:id="4651"/>
      <w:bookmarkEnd w:id="4652"/>
      <w:bookmarkEnd w:id="4653"/>
      <w:bookmarkEnd w:id="4654"/>
      <w:bookmarkEnd w:id="4655"/>
      <w:bookmarkEnd w:id="4656"/>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7" w:name="_Toc10738885"/>
      <w:bookmarkStart w:id="4658" w:name="_Toc20396737"/>
      <w:bookmarkStart w:id="4659" w:name="_Toc29398390"/>
      <w:bookmarkStart w:id="4660" w:name="_Toc29399512"/>
      <w:bookmarkStart w:id="4661" w:name="_Toc36649522"/>
      <w:bookmarkStart w:id="4662" w:name="_Toc36655364"/>
      <w:bookmarkStart w:id="4663" w:name="_Toc44961667"/>
      <w:bookmarkStart w:id="4664" w:name="_Toc50983330"/>
      <w:bookmarkStart w:id="4665" w:name="_Toc50985501"/>
      <w:bookmarkStart w:id="4666" w:name="_Toc57112761"/>
      <w:bookmarkStart w:id="4667" w:name="_Toc146299912"/>
      <w:r w:rsidRPr="0046266F">
        <w:lastRenderedPageBreak/>
        <w:t>8.1.4.4</w:t>
      </w:r>
      <w:r w:rsidRPr="0046266F">
        <w:tab/>
        <w:t>Method of test</w:t>
      </w:r>
      <w:bookmarkEnd w:id="4657"/>
      <w:bookmarkEnd w:id="4658"/>
      <w:bookmarkEnd w:id="4659"/>
      <w:bookmarkEnd w:id="4660"/>
      <w:bookmarkEnd w:id="4661"/>
      <w:bookmarkEnd w:id="4662"/>
      <w:bookmarkEnd w:id="4663"/>
      <w:bookmarkEnd w:id="4664"/>
      <w:bookmarkEnd w:id="4665"/>
      <w:bookmarkEnd w:id="4666"/>
      <w:bookmarkEnd w:id="4667"/>
    </w:p>
    <w:p w14:paraId="4C05C529" w14:textId="77777777" w:rsidR="00BD7469" w:rsidRPr="0046266F" w:rsidRDefault="00BD7469" w:rsidP="00BD7469">
      <w:pPr>
        <w:pStyle w:val="Heading5"/>
      </w:pPr>
      <w:bookmarkStart w:id="4668" w:name="_Toc10738886"/>
      <w:bookmarkStart w:id="4669" w:name="_Toc20396738"/>
      <w:bookmarkStart w:id="4670" w:name="_Toc29398391"/>
      <w:bookmarkStart w:id="4671" w:name="_Toc29399513"/>
      <w:bookmarkStart w:id="4672" w:name="_Toc36649523"/>
      <w:bookmarkStart w:id="4673" w:name="_Toc36655365"/>
      <w:bookmarkStart w:id="4674" w:name="_Toc44961668"/>
      <w:bookmarkStart w:id="4675" w:name="_Toc50983331"/>
      <w:bookmarkStart w:id="4676" w:name="_Toc50985502"/>
      <w:bookmarkStart w:id="4677" w:name="_Toc57112762"/>
      <w:bookmarkStart w:id="4678" w:name="_Toc146299913"/>
      <w:r w:rsidRPr="0046266F">
        <w:t>8.1.4.4.1</w:t>
      </w:r>
      <w:r w:rsidRPr="0046266F">
        <w:tab/>
        <w:t>Initial conditions</w:t>
      </w:r>
      <w:bookmarkEnd w:id="4668"/>
      <w:bookmarkEnd w:id="4669"/>
      <w:bookmarkEnd w:id="4670"/>
      <w:bookmarkEnd w:id="4671"/>
      <w:bookmarkEnd w:id="4672"/>
      <w:bookmarkEnd w:id="4673"/>
      <w:bookmarkEnd w:id="4674"/>
      <w:bookmarkEnd w:id="4675"/>
      <w:bookmarkEnd w:id="4676"/>
      <w:bookmarkEnd w:id="4677"/>
      <w:bookmarkEnd w:id="4678"/>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79" w:name="_Toc10738887"/>
      <w:bookmarkStart w:id="4680" w:name="_Toc20396739"/>
      <w:bookmarkStart w:id="4681" w:name="_Toc29398392"/>
      <w:bookmarkStart w:id="4682" w:name="_Toc29399514"/>
      <w:bookmarkStart w:id="4683" w:name="_Toc36649524"/>
      <w:bookmarkStart w:id="4684" w:name="_Toc36655366"/>
      <w:bookmarkStart w:id="4685" w:name="_Toc44961669"/>
      <w:bookmarkStart w:id="4686" w:name="_Toc50983332"/>
      <w:bookmarkStart w:id="4687" w:name="_Toc50985503"/>
      <w:bookmarkStart w:id="4688" w:name="_Toc57112763"/>
      <w:bookmarkStart w:id="4689" w:name="_Toc146299914"/>
      <w:r w:rsidRPr="0046266F">
        <w:t>8.1.4.4.2</w:t>
      </w:r>
      <w:r w:rsidRPr="0046266F">
        <w:tab/>
        <w:t>Procedure</w:t>
      </w:r>
      <w:bookmarkEnd w:id="4679"/>
      <w:bookmarkEnd w:id="4680"/>
      <w:bookmarkEnd w:id="4681"/>
      <w:bookmarkEnd w:id="4682"/>
      <w:bookmarkEnd w:id="4683"/>
      <w:bookmarkEnd w:id="4684"/>
      <w:bookmarkEnd w:id="4685"/>
      <w:bookmarkEnd w:id="4686"/>
      <w:bookmarkEnd w:id="4687"/>
      <w:bookmarkEnd w:id="4688"/>
      <w:bookmarkEnd w:id="4689"/>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lastRenderedPageBreak/>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0" w:name="_Toc10738888"/>
      <w:bookmarkStart w:id="4691" w:name="_Toc20396740"/>
      <w:bookmarkStart w:id="4692" w:name="_Toc29398393"/>
      <w:bookmarkStart w:id="4693" w:name="_Toc29399515"/>
      <w:bookmarkStart w:id="4694" w:name="_Toc36649525"/>
      <w:bookmarkStart w:id="4695" w:name="_Toc36655367"/>
      <w:bookmarkStart w:id="4696" w:name="_Toc44961670"/>
      <w:bookmarkStart w:id="4697" w:name="_Toc50983333"/>
      <w:bookmarkStart w:id="4698" w:name="_Toc50985504"/>
      <w:bookmarkStart w:id="4699" w:name="_Toc57112764"/>
      <w:bookmarkStart w:id="4700" w:name="_Toc146299915"/>
      <w:r w:rsidRPr="0046266F">
        <w:t>8.1.4.5</w:t>
      </w:r>
      <w:r w:rsidRPr="0046266F">
        <w:tab/>
        <w:t>Acceptance criteria</w:t>
      </w:r>
      <w:bookmarkEnd w:id="4690"/>
      <w:bookmarkEnd w:id="4691"/>
      <w:bookmarkEnd w:id="4692"/>
      <w:bookmarkEnd w:id="4693"/>
      <w:bookmarkEnd w:id="4694"/>
      <w:bookmarkEnd w:id="4695"/>
      <w:bookmarkEnd w:id="4696"/>
      <w:bookmarkEnd w:id="4697"/>
      <w:bookmarkEnd w:id="4698"/>
      <w:bookmarkEnd w:id="4699"/>
      <w:bookmarkEnd w:id="4700"/>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1" w:name="_Toc10738889"/>
      <w:bookmarkStart w:id="4702" w:name="_Toc20396741"/>
      <w:bookmarkStart w:id="4703" w:name="_Toc29398394"/>
      <w:bookmarkStart w:id="4704" w:name="_Toc29399516"/>
      <w:bookmarkStart w:id="4705" w:name="_Toc36649526"/>
      <w:bookmarkStart w:id="4706" w:name="_Toc36655368"/>
      <w:bookmarkStart w:id="4707" w:name="_Toc44961671"/>
      <w:bookmarkStart w:id="4708" w:name="_Toc50983334"/>
      <w:bookmarkStart w:id="4709" w:name="_Toc50985505"/>
      <w:bookmarkStart w:id="4710" w:name="_Toc57112765"/>
      <w:bookmarkStart w:id="4711" w:name="_Toc146299916"/>
      <w:r w:rsidRPr="0046266F">
        <w:t>8.1.5</w:t>
      </w:r>
      <w:r w:rsidRPr="0046266F">
        <w:tab/>
        <w:t>Local Phonebook handling</w:t>
      </w:r>
      <w:bookmarkEnd w:id="4701"/>
      <w:bookmarkEnd w:id="4702"/>
      <w:bookmarkEnd w:id="4703"/>
      <w:bookmarkEnd w:id="4704"/>
      <w:bookmarkEnd w:id="4705"/>
      <w:bookmarkEnd w:id="4706"/>
      <w:bookmarkEnd w:id="4707"/>
      <w:bookmarkEnd w:id="4708"/>
      <w:bookmarkEnd w:id="4709"/>
      <w:bookmarkEnd w:id="4710"/>
      <w:bookmarkEnd w:id="4711"/>
    </w:p>
    <w:p w14:paraId="2A57FEDD" w14:textId="77777777" w:rsidR="00BD7469" w:rsidRPr="0046266F" w:rsidRDefault="00BD7469" w:rsidP="00BD7469">
      <w:pPr>
        <w:pStyle w:val="Heading4"/>
      </w:pPr>
      <w:bookmarkStart w:id="4712" w:name="_Toc10738890"/>
      <w:bookmarkStart w:id="4713" w:name="_Toc20396742"/>
      <w:bookmarkStart w:id="4714" w:name="_Toc29398395"/>
      <w:bookmarkStart w:id="4715" w:name="_Toc29399517"/>
      <w:bookmarkStart w:id="4716" w:name="_Toc36649527"/>
      <w:bookmarkStart w:id="4717" w:name="_Toc36655369"/>
      <w:bookmarkStart w:id="4718" w:name="_Toc44961672"/>
      <w:bookmarkStart w:id="4719" w:name="_Toc50983335"/>
      <w:bookmarkStart w:id="4720" w:name="_Toc50985506"/>
      <w:bookmarkStart w:id="4721" w:name="_Toc57112766"/>
      <w:bookmarkStart w:id="4722" w:name="_Toc146299917"/>
      <w:r w:rsidRPr="0046266F">
        <w:t>8.1.5.1</w:t>
      </w:r>
      <w:r w:rsidRPr="0046266F">
        <w:tab/>
        <w:t>Definition and applicability</w:t>
      </w:r>
      <w:bookmarkEnd w:id="4712"/>
      <w:bookmarkEnd w:id="4713"/>
      <w:bookmarkEnd w:id="4714"/>
      <w:bookmarkEnd w:id="4715"/>
      <w:bookmarkEnd w:id="4716"/>
      <w:bookmarkEnd w:id="4717"/>
      <w:bookmarkEnd w:id="4718"/>
      <w:bookmarkEnd w:id="4719"/>
      <w:bookmarkEnd w:id="4720"/>
      <w:bookmarkEnd w:id="4721"/>
      <w:bookmarkEnd w:id="4722"/>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3" w:name="_Toc10738891"/>
      <w:bookmarkStart w:id="4724" w:name="_Toc20396743"/>
      <w:bookmarkStart w:id="4725" w:name="_Toc29398396"/>
      <w:bookmarkStart w:id="4726" w:name="_Toc29399518"/>
      <w:bookmarkStart w:id="4727" w:name="_Toc36649528"/>
      <w:bookmarkStart w:id="4728" w:name="_Toc36655370"/>
      <w:bookmarkStart w:id="4729" w:name="_Toc44961673"/>
      <w:bookmarkStart w:id="4730" w:name="_Toc50983336"/>
      <w:bookmarkStart w:id="4731" w:name="_Toc50985507"/>
      <w:bookmarkStart w:id="4732" w:name="_Toc57112767"/>
    </w:p>
    <w:p w14:paraId="056AA0B7" w14:textId="042DEC2A" w:rsidR="00BD7469" w:rsidRPr="0046266F" w:rsidRDefault="00BD7469" w:rsidP="00BD7469">
      <w:pPr>
        <w:pStyle w:val="Heading4"/>
      </w:pPr>
      <w:bookmarkStart w:id="4733" w:name="_Toc146299918"/>
      <w:r w:rsidRPr="0046266F">
        <w:lastRenderedPageBreak/>
        <w:t>8.1.5.2</w:t>
      </w:r>
      <w:r w:rsidRPr="0046266F">
        <w:tab/>
        <w:t>Conformance requirement</w:t>
      </w:r>
      <w:bookmarkEnd w:id="4723"/>
      <w:bookmarkEnd w:id="4724"/>
      <w:bookmarkEnd w:id="4725"/>
      <w:bookmarkEnd w:id="4726"/>
      <w:bookmarkEnd w:id="4727"/>
      <w:bookmarkEnd w:id="4728"/>
      <w:bookmarkEnd w:id="4729"/>
      <w:bookmarkEnd w:id="4730"/>
      <w:bookmarkEnd w:id="4731"/>
      <w:bookmarkEnd w:id="4732"/>
      <w:bookmarkEnd w:id="4733"/>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4" w:name="_Toc10738892"/>
      <w:bookmarkStart w:id="4735" w:name="_Toc20396744"/>
      <w:bookmarkStart w:id="4736" w:name="_Toc29398397"/>
      <w:bookmarkStart w:id="4737" w:name="_Toc29399519"/>
      <w:bookmarkStart w:id="4738" w:name="_Toc36649529"/>
      <w:bookmarkStart w:id="4739" w:name="_Toc36655371"/>
      <w:bookmarkStart w:id="4740" w:name="_Toc44961674"/>
      <w:bookmarkStart w:id="4741" w:name="_Toc50983337"/>
      <w:bookmarkStart w:id="4742" w:name="_Toc50985508"/>
      <w:bookmarkStart w:id="4743" w:name="_Toc57112768"/>
      <w:bookmarkStart w:id="4744" w:name="_Toc146299919"/>
      <w:r w:rsidRPr="0046266F">
        <w:t>8.1.5.3</w:t>
      </w:r>
      <w:r w:rsidRPr="0046266F">
        <w:tab/>
        <w:t>Test purpose</w:t>
      </w:r>
      <w:bookmarkEnd w:id="4734"/>
      <w:bookmarkEnd w:id="4735"/>
      <w:bookmarkEnd w:id="4736"/>
      <w:bookmarkEnd w:id="4737"/>
      <w:bookmarkEnd w:id="4738"/>
      <w:bookmarkEnd w:id="4739"/>
      <w:bookmarkEnd w:id="4740"/>
      <w:bookmarkEnd w:id="4741"/>
      <w:bookmarkEnd w:id="4742"/>
      <w:bookmarkEnd w:id="4743"/>
      <w:bookmarkEnd w:id="4744"/>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5" w:name="_Toc10738893"/>
      <w:bookmarkStart w:id="4746" w:name="_Toc20396745"/>
      <w:bookmarkStart w:id="4747" w:name="_Toc29398398"/>
      <w:bookmarkStart w:id="4748" w:name="_Toc29399520"/>
      <w:bookmarkStart w:id="4749" w:name="_Toc36649530"/>
      <w:bookmarkStart w:id="4750" w:name="_Toc36655372"/>
      <w:bookmarkStart w:id="4751" w:name="_Toc44961675"/>
      <w:bookmarkStart w:id="4752" w:name="_Toc50983338"/>
      <w:bookmarkStart w:id="4753" w:name="_Toc50985509"/>
      <w:bookmarkStart w:id="4754" w:name="_Toc57112769"/>
      <w:bookmarkStart w:id="4755" w:name="_Toc146299920"/>
      <w:r w:rsidRPr="0046266F">
        <w:t>8.1.5.4</w:t>
      </w:r>
      <w:r w:rsidRPr="0046266F">
        <w:tab/>
        <w:t>Method of test</w:t>
      </w:r>
      <w:bookmarkEnd w:id="4745"/>
      <w:bookmarkEnd w:id="4746"/>
      <w:bookmarkEnd w:id="4747"/>
      <w:bookmarkEnd w:id="4748"/>
      <w:bookmarkEnd w:id="4749"/>
      <w:bookmarkEnd w:id="4750"/>
      <w:bookmarkEnd w:id="4751"/>
      <w:bookmarkEnd w:id="4752"/>
      <w:bookmarkEnd w:id="4753"/>
      <w:bookmarkEnd w:id="4754"/>
      <w:bookmarkEnd w:id="4755"/>
    </w:p>
    <w:p w14:paraId="21A0A3E3" w14:textId="77777777" w:rsidR="00BD7469" w:rsidRPr="0046266F" w:rsidRDefault="00BD7469" w:rsidP="00BD7469">
      <w:pPr>
        <w:pStyle w:val="Heading5"/>
      </w:pPr>
      <w:bookmarkStart w:id="4756" w:name="_Toc10738894"/>
      <w:bookmarkStart w:id="4757" w:name="_Toc20396746"/>
      <w:bookmarkStart w:id="4758" w:name="_Toc29398399"/>
      <w:bookmarkStart w:id="4759" w:name="_Toc29399521"/>
      <w:bookmarkStart w:id="4760" w:name="_Toc36649531"/>
      <w:bookmarkStart w:id="4761" w:name="_Toc36655373"/>
      <w:bookmarkStart w:id="4762" w:name="_Toc44961676"/>
      <w:bookmarkStart w:id="4763" w:name="_Toc50983339"/>
      <w:bookmarkStart w:id="4764" w:name="_Toc50985510"/>
      <w:bookmarkStart w:id="4765" w:name="_Toc57112770"/>
      <w:bookmarkStart w:id="4766" w:name="_Toc146299921"/>
      <w:r w:rsidRPr="0046266F">
        <w:t>8.1.5.4.1</w:t>
      </w:r>
      <w:r w:rsidRPr="0046266F">
        <w:tab/>
        <w:t>Initial conditions</w:t>
      </w:r>
      <w:bookmarkEnd w:id="4756"/>
      <w:bookmarkEnd w:id="4757"/>
      <w:bookmarkEnd w:id="4758"/>
      <w:bookmarkEnd w:id="4759"/>
      <w:bookmarkEnd w:id="4760"/>
      <w:bookmarkEnd w:id="4761"/>
      <w:bookmarkEnd w:id="4762"/>
      <w:bookmarkEnd w:id="4763"/>
      <w:bookmarkEnd w:id="4764"/>
      <w:bookmarkEnd w:id="4765"/>
      <w:bookmarkEnd w:id="4766"/>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7" w:name="_Toc10738895"/>
      <w:bookmarkStart w:id="4768" w:name="_Toc20396747"/>
      <w:bookmarkStart w:id="4769" w:name="_Toc29398400"/>
      <w:bookmarkStart w:id="4770" w:name="_Toc29399522"/>
      <w:bookmarkStart w:id="4771" w:name="_Toc36649532"/>
      <w:bookmarkStart w:id="4772" w:name="_Toc36655374"/>
      <w:bookmarkStart w:id="4773" w:name="_Toc44961677"/>
      <w:bookmarkStart w:id="4774" w:name="_Toc50983340"/>
      <w:bookmarkStart w:id="4775" w:name="_Toc50985511"/>
      <w:bookmarkStart w:id="4776" w:name="_Toc57112771"/>
      <w:bookmarkStart w:id="4777" w:name="_Toc146299922"/>
      <w:r w:rsidRPr="0046266F">
        <w:t>8.1.5.4.2</w:t>
      </w:r>
      <w:r w:rsidRPr="0046266F">
        <w:tab/>
        <w:t>Procedure</w:t>
      </w:r>
      <w:bookmarkEnd w:id="4767"/>
      <w:bookmarkEnd w:id="4768"/>
      <w:bookmarkEnd w:id="4769"/>
      <w:bookmarkEnd w:id="4770"/>
      <w:bookmarkEnd w:id="4771"/>
      <w:bookmarkEnd w:id="4772"/>
      <w:bookmarkEnd w:id="4773"/>
      <w:bookmarkEnd w:id="4774"/>
      <w:bookmarkEnd w:id="4775"/>
      <w:bookmarkEnd w:id="4776"/>
      <w:bookmarkEnd w:id="4777"/>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8" w:name="_Toc10738896"/>
      <w:bookmarkStart w:id="4779" w:name="_Toc20396748"/>
      <w:bookmarkStart w:id="4780" w:name="_Toc29398401"/>
      <w:bookmarkStart w:id="4781" w:name="_Toc29399523"/>
      <w:bookmarkStart w:id="4782" w:name="_Toc36649533"/>
      <w:bookmarkStart w:id="4783" w:name="_Toc36655375"/>
      <w:bookmarkStart w:id="4784" w:name="_Toc44961678"/>
      <w:bookmarkStart w:id="4785" w:name="_Toc50983341"/>
      <w:bookmarkStart w:id="4786" w:name="_Toc50985512"/>
      <w:bookmarkStart w:id="4787" w:name="_Toc57112772"/>
      <w:bookmarkStart w:id="4788" w:name="_Toc146299923"/>
      <w:r w:rsidRPr="0046266F">
        <w:t>8.1.5.5</w:t>
      </w:r>
      <w:r w:rsidRPr="0046266F">
        <w:tab/>
        <w:t>Acceptance criteria</w:t>
      </w:r>
      <w:bookmarkEnd w:id="4778"/>
      <w:bookmarkEnd w:id="4779"/>
      <w:bookmarkEnd w:id="4780"/>
      <w:bookmarkEnd w:id="4781"/>
      <w:bookmarkEnd w:id="4782"/>
      <w:bookmarkEnd w:id="4783"/>
      <w:bookmarkEnd w:id="4784"/>
      <w:bookmarkEnd w:id="4785"/>
      <w:bookmarkEnd w:id="4786"/>
      <w:bookmarkEnd w:id="4787"/>
      <w:bookmarkEnd w:id="4788"/>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89" w:name="_Toc10738897"/>
      <w:bookmarkStart w:id="4790" w:name="_Toc20396749"/>
      <w:bookmarkStart w:id="4791" w:name="_Toc29398402"/>
      <w:bookmarkStart w:id="4792" w:name="_Toc29399524"/>
      <w:bookmarkStart w:id="4793" w:name="_Toc36649534"/>
      <w:bookmarkStart w:id="4794" w:name="_Toc36655376"/>
      <w:bookmarkStart w:id="4795" w:name="_Toc44961679"/>
      <w:bookmarkStart w:id="4796" w:name="_Toc50983342"/>
      <w:bookmarkStart w:id="4797" w:name="_Toc50985513"/>
      <w:bookmarkStart w:id="4798" w:name="_Toc57112773"/>
      <w:bookmarkStart w:id="4799" w:name="_Toc146299924"/>
      <w:r w:rsidRPr="0046266F">
        <w:lastRenderedPageBreak/>
        <w:t>8.2</w:t>
      </w:r>
      <w:r w:rsidRPr="0046266F">
        <w:tab/>
        <w:t>Short message handling report</w:t>
      </w:r>
      <w:bookmarkEnd w:id="4789"/>
      <w:bookmarkEnd w:id="4790"/>
      <w:bookmarkEnd w:id="4791"/>
      <w:bookmarkEnd w:id="4792"/>
      <w:bookmarkEnd w:id="4793"/>
      <w:bookmarkEnd w:id="4794"/>
      <w:bookmarkEnd w:id="4795"/>
      <w:bookmarkEnd w:id="4796"/>
      <w:bookmarkEnd w:id="4797"/>
      <w:bookmarkEnd w:id="4798"/>
      <w:bookmarkEnd w:id="4799"/>
    </w:p>
    <w:p w14:paraId="5F26821B" w14:textId="77777777" w:rsidR="00BD7469" w:rsidRPr="0046266F" w:rsidRDefault="00BD7469" w:rsidP="00BD7469">
      <w:pPr>
        <w:pStyle w:val="Heading3"/>
      </w:pPr>
      <w:bookmarkStart w:id="4800" w:name="_Toc10738898"/>
      <w:bookmarkStart w:id="4801" w:name="_Toc20396750"/>
      <w:bookmarkStart w:id="4802" w:name="_Toc29398403"/>
      <w:bookmarkStart w:id="4803" w:name="_Toc29399525"/>
      <w:bookmarkStart w:id="4804" w:name="_Toc36649535"/>
      <w:bookmarkStart w:id="4805" w:name="_Toc36655377"/>
      <w:bookmarkStart w:id="4806" w:name="_Toc44961680"/>
      <w:bookmarkStart w:id="4807" w:name="_Toc50983343"/>
      <w:bookmarkStart w:id="4808" w:name="_Toc50985514"/>
      <w:bookmarkStart w:id="4809" w:name="_Toc57112774"/>
      <w:bookmarkStart w:id="4810" w:name="_Toc146299925"/>
      <w:r w:rsidRPr="0046266F">
        <w:t>8.2.1</w:t>
      </w:r>
      <w:r w:rsidRPr="0046266F">
        <w:tab/>
        <w:t>Correct storage of a SM on the USIM</w:t>
      </w:r>
      <w:bookmarkEnd w:id="4800"/>
      <w:bookmarkEnd w:id="4801"/>
      <w:bookmarkEnd w:id="4802"/>
      <w:bookmarkEnd w:id="4803"/>
      <w:bookmarkEnd w:id="4804"/>
      <w:bookmarkEnd w:id="4805"/>
      <w:bookmarkEnd w:id="4806"/>
      <w:bookmarkEnd w:id="4807"/>
      <w:bookmarkEnd w:id="4808"/>
      <w:bookmarkEnd w:id="4809"/>
      <w:bookmarkEnd w:id="4810"/>
    </w:p>
    <w:p w14:paraId="635A2B2F" w14:textId="77777777" w:rsidR="00BD7469" w:rsidRPr="0046266F" w:rsidRDefault="00BD7469" w:rsidP="00BD7469">
      <w:pPr>
        <w:pStyle w:val="Heading4"/>
      </w:pPr>
      <w:bookmarkStart w:id="4811" w:name="_Toc10738899"/>
      <w:bookmarkStart w:id="4812" w:name="_Toc20396751"/>
      <w:bookmarkStart w:id="4813" w:name="_Toc29398404"/>
      <w:bookmarkStart w:id="4814" w:name="_Toc29399526"/>
      <w:bookmarkStart w:id="4815" w:name="_Toc36649536"/>
      <w:bookmarkStart w:id="4816" w:name="_Toc36655378"/>
      <w:bookmarkStart w:id="4817" w:name="_Toc44961681"/>
      <w:bookmarkStart w:id="4818" w:name="_Toc50983344"/>
      <w:bookmarkStart w:id="4819" w:name="_Toc50985515"/>
      <w:bookmarkStart w:id="4820" w:name="_Toc57112775"/>
      <w:bookmarkStart w:id="4821" w:name="_Toc146299926"/>
      <w:r w:rsidRPr="0046266F">
        <w:t>8.2.1.1</w:t>
      </w:r>
      <w:r w:rsidRPr="0046266F">
        <w:tab/>
        <w:t>Definition and applicability</w:t>
      </w:r>
      <w:bookmarkEnd w:id="4811"/>
      <w:bookmarkEnd w:id="4812"/>
      <w:bookmarkEnd w:id="4813"/>
      <w:bookmarkEnd w:id="4814"/>
      <w:bookmarkEnd w:id="4815"/>
      <w:bookmarkEnd w:id="4816"/>
      <w:bookmarkEnd w:id="4817"/>
      <w:bookmarkEnd w:id="4818"/>
      <w:bookmarkEnd w:id="4819"/>
      <w:bookmarkEnd w:id="4820"/>
      <w:bookmarkEnd w:id="4821"/>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2" w:name="_Toc10738900"/>
      <w:bookmarkStart w:id="4823" w:name="_Toc20396752"/>
      <w:bookmarkStart w:id="4824" w:name="_Toc29398405"/>
      <w:bookmarkStart w:id="4825" w:name="_Toc29399527"/>
      <w:bookmarkStart w:id="4826" w:name="_Toc36649537"/>
      <w:bookmarkStart w:id="4827" w:name="_Toc36655379"/>
      <w:bookmarkStart w:id="4828" w:name="_Toc44961682"/>
      <w:bookmarkStart w:id="4829" w:name="_Toc50983345"/>
      <w:bookmarkStart w:id="4830" w:name="_Toc50985516"/>
      <w:bookmarkStart w:id="4831" w:name="_Toc57112776"/>
    </w:p>
    <w:p w14:paraId="122AA760" w14:textId="3B37C9D4" w:rsidR="00BD7469" w:rsidRPr="0046266F" w:rsidRDefault="00BD7469" w:rsidP="00BD7469">
      <w:pPr>
        <w:pStyle w:val="Heading4"/>
      </w:pPr>
      <w:bookmarkStart w:id="4832" w:name="_Toc146299927"/>
      <w:r w:rsidRPr="0046266F">
        <w:t>8.2.1.2</w:t>
      </w:r>
      <w:r w:rsidRPr="0046266F">
        <w:tab/>
        <w:t>Conformance requirement</w:t>
      </w:r>
      <w:bookmarkEnd w:id="4822"/>
      <w:bookmarkEnd w:id="4823"/>
      <w:bookmarkEnd w:id="4824"/>
      <w:bookmarkEnd w:id="4825"/>
      <w:bookmarkEnd w:id="4826"/>
      <w:bookmarkEnd w:id="4827"/>
      <w:bookmarkEnd w:id="4828"/>
      <w:bookmarkEnd w:id="4829"/>
      <w:bookmarkEnd w:id="4830"/>
      <w:bookmarkEnd w:id="4831"/>
      <w:bookmarkEnd w:id="4832"/>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3" w:name="_Toc10738901"/>
      <w:bookmarkStart w:id="4834" w:name="_Toc20396753"/>
      <w:bookmarkStart w:id="4835" w:name="_Toc29398406"/>
      <w:bookmarkStart w:id="4836" w:name="_Toc29399528"/>
      <w:bookmarkStart w:id="4837" w:name="_Toc36649538"/>
      <w:bookmarkStart w:id="4838" w:name="_Toc36655380"/>
      <w:bookmarkStart w:id="4839" w:name="_Toc44961683"/>
      <w:bookmarkStart w:id="4840" w:name="_Toc50983346"/>
      <w:bookmarkStart w:id="4841" w:name="_Toc50985517"/>
      <w:bookmarkStart w:id="4842" w:name="_Toc57112777"/>
      <w:bookmarkStart w:id="4843" w:name="_Toc146299928"/>
      <w:r w:rsidRPr="0046266F">
        <w:t>8.2.1.3</w:t>
      </w:r>
      <w:r w:rsidRPr="0046266F">
        <w:tab/>
        <w:t>Test purpose</w:t>
      </w:r>
      <w:bookmarkEnd w:id="4833"/>
      <w:bookmarkEnd w:id="4834"/>
      <w:bookmarkEnd w:id="4835"/>
      <w:bookmarkEnd w:id="4836"/>
      <w:bookmarkEnd w:id="4837"/>
      <w:bookmarkEnd w:id="4838"/>
      <w:bookmarkEnd w:id="4839"/>
      <w:bookmarkEnd w:id="4840"/>
      <w:bookmarkEnd w:id="4841"/>
      <w:bookmarkEnd w:id="4842"/>
      <w:bookmarkEnd w:id="4843"/>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4" w:name="_Toc10738902"/>
      <w:bookmarkStart w:id="4845" w:name="_Toc20396754"/>
      <w:bookmarkStart w:id="4846" w:name="_Toc29398407"/>
      <w:bookmarkStart w:id="4847" w:name="_Toc29399529"/>
      <w:bookmarkStart w:id="4848" w:name="_Toc36649539"/>
      <w:bookmarkStart w:id="4849" w:name="_Toc36655381"/>
      <w:bookmarkStart w:id="4850" w:name="_Toc44961684"/>
      <w:bookmarkStart w:id="4851" w:name="_Toc50983347"/>
      <w:bookmarkStart w:id="4852" w:name="_Toc50985518"/>
      <w:bookmarkStart w:id="4853" w:name="_Toc57112778"/>
      <w:bookmarkStart w:id="4854" w:name="_Toc146299929"/>
      <w:r w:rsidRPr="0046266F">
        <w:t>8.2.1.4</w:t>
      </w:r>
      <w:r w:rsidRPr="0046266F">
        <w:tab/>
        <w:t>Method of test</w:t>
      </w:r>
      <w:bookmarkEnd w:id="4844"/>
      <w:bookmarkEnd w:id="4845"/>
      <w:bookmarkEnd w:id="4846"/>
      <w:bookmarkEnd w:id="4847"/>
      <w:bookmarkEnd w:id="4848"/>
      <w:bookmarkEnd w:id="4849"/>
      <w:bookmarkEnd w:id="4850"/>
      <w:bookmarkEnd w:id="4851"/>
      <w:bookmarkEnd w:id="4852"/>
      <w:bookmarkEnd w:id="4853"/>
      <w:bookmarkEnd w:id="4854"/>
    </w:p>
    <w:p w14:paraId="486E7297" w14:textId="77777777" w:rsidR="00BD7469" w:rsidRPr="0046266F" w:rsidRDefault="00BD7469" w:rsidP="00BD7469">
      <w:pPr>
        <w:pStyle w:val="Heading5"/>
      </w:pPr>
      <w:bookmarkStart w:id="4855" w:name="_Toc10738903"/>
      <w:bookmarkStart w:id="4856" w:name="_Toc20396755"/>
      <w:bookmarkStart w:id="4857" w:name="_Toc29398408"/>
      <w:bookmarkStart w:id="4858" w:name="_Toc29399530"/>
      <w:bookmarkStart w:id="4859" w:name="_Toc36649540"/>
      <w:bookmarkStart w:id="4860" w:name="_Toc36655382"/>
      <w:bookmarkStart w:id="4861" w:name="_Toc44961685"/>
      <w:bookmarkStart w:id="4862" w:name="_Toc50983348"/>
      <w:bookmarkStart w:id="4863" w:name="_Toc50985519"/>
      <w:bookmarkStart w:id="4864" w:name="_Toc57112779"/>
      <w:bookmarkStart w:id="4865" w:name="_Toc146299930"/>
      <w:r w:rsidRPr="0046266F">
        <w:t>8.2.1.4.1</w:t>
      </w:r>
      <w:r w:rsidRPr="0046266F">
        <w:tab/>
        <w:t>Initial conditions</w:t>
      </w:r>
      <w:bookmarkEnd w:id="4855"/>
      <w:bookmarkEnd w:id="4856"/>
      <w:bookmarkEnd w:id="4857"/>
      <w:bookmarkEnd w:id="4858"/>
      <w:bookmarkEnd w:id="4859"/>
      <w:bookmarkEnd w:id="4860"/>
      <w:bookmarkEnd w:id="4861"/>
      <w:bookmarkEnd w:id="4862"/>
      <w:bookmarkEnd w:id="4863"/>
      <w:bookmarkEnd w:id="4864"/>
      <w:bookmarkEnd w:id="4865"/>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lastRenderedPageBreak/>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6" w:name="_Toc10738904"/>
      <w:bookmarkStart w:id="4867" w:name="_Toc20396756"/>
      <w:bookmarkStart w:id="4868" w:name="_Toc29398409"/>
      <w:bookmarkStart w:id="4869" w:name="_Toc29399531"/>
      <w:bookmarkStart w:id="4870" w:name="_Toc36649541"/>
      <w:bookmarkStart w:id="4871" w:name="_Toc36655383"/>
      <w:bookmarkStart w:id="4872" w:name="_Toc44961686"/>
      <w:bookmarkStart w:id="4873" w:name="_Toc50983349"/>
      <w:bookmarkStart w:id="4874" w:name="_Toc50985520"/>
      <w:bookmarkStart w:id="4875" w:name="_Toc57112780"/>
      <w:bookmarkStart w:id="4876" w:name="_Toc146299931"/>
      <w:r w:rsidRPr="0046266F">
        <w:t>8.2.1.4.2</w:t>
      </w:r>
      <w:r w:rsidRPr="0046266F">
        <w:tab/>
        <w:t>Procedure</w:t>
      </w:r>
      <w:bookmarkEnd w:id="4866"/>
      <w:bookmarkEnd w:id="4867"/>
      <w:bookmarkEnd w:id="4868"/>
      <w:bookmarkEnd w:id="4869"/>
      <w:bookmarkEnd w:id="4870"/>
      <w:bookmarkEnd w:id="4871"/>
      <w:bookmarkEnd w:id="4872"/>
      <w:bookmarkEnd w:id="4873"/>
      <w:bookmarkEnd w:id="4874"/>
      <w:bookmarkEnd w:id="4875"/>
      <w:bookmarkEnd w:id="4876"/>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7" w:name="_Toc10738905"/>
      <w:bookmarkStart w:id="4878" w:name="_Toc20396757"/>
      <w:bookmarkStart w:id="4879" w:name="_Toc29398410"/>
      <w:bookmarkStart w:id="4880" w:name="_Toc29399532"/>
      <w:bookmarkStart w:id="4881" w:name="_Toc36649542"/>
      <w:bookmarkStart w:id="4882" w:name="_Toc36655384"/>
      <w:bookmarkStart w:id="4883" w:name="_Toc44961687"/>
      <w:bookmarkStart w:id="4884" w:name="_Toc50983350"/>
      <w:bookmarkStart w:id="4885" w:name="_Toc50985521"/>
      <w:bookmarkStart w:id="4886" w:name="_Toc57112781"/>
      <w:bookmarkStart w:id="4887" w:name="_Toc146299932"/>
      <w:r w:rsidRPr="0046266F">
        <w:t>8.2.1.5</w:t>
      </w:r>
      <w:r w:rsidRPr="0046266F">
        <w:tab/>
        <w:t>Acceptance criteria</w:t>
      </w:r>
      <w:bookmarkEnd w:id="4877"/>
      <w:bookmarkEnd w:id="4878"/>
      <w:bookmarkEnd w:id="4879"/>
      <w:bookmarkEnd w:id="4880"/>
      <w:bookmarkEnd w:id="4881"/>
      <w:bookmarkEnd w:id="4882"/>
      <w:bookmarkEnd w:id="4883"/>
      <w:bookmarkEnd w:id="4884"/>
      <w:bookmarkEnd w:id="4885"/>
      <w:bookmarkEnd w:id="4886"/>
      <w:bookmarkEnd w:id="4887"/>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8" w:name="_Toc10738906"/>
      <w:bookmarkStart w:id="4889" w:name="_Toc20396758"/>
      <w:bookmarkStart w:id="4890" w:name="_Toc29398411"/>
      <w:bookmarkStart w:id="4891" w:name="_Toc29399533"/>
      <w:bookmarkStart w:id="4892" w:name="_Toc36649543"/>
      <w:bookmarkStart w:id="4893" w:name="_Toc36655385"/>
      <w:bookmarkStart w:id="4894" w:name="_Toc44961688"/>
      <w:bookmarkStart w:id="4895" w:name="_Toc50983351"/>
      <w:bookmarkStart w:id="4896" w:name="_Toc50985522"/>
      <w:bookmarkStart w:id="4897" w:name="_Toc57112782"/>
      <w:bookmarkStart w:id="4898" w:name="_Toc146299933"/>
      <w:r w:rsidRPr="0046266F">
        <w:t>8.2.2</w:t>
      </w:r>
      <w:r w:rsidRPr="0046266F">
        <w:tab/>
        <w:t>Correct reading of a SM on the USIM</w:t>
      </w:r>
      <w:bookmarkEnd w:id="4888"/>
      <w:bookmarkEnd w:id="4889"/>
      <w:bookmarkEnd w:id="4890"/>
      <w:bookmarkEnd w:id="4891"/>
      <w:bookmarkEnd w:id="4892"/>
      <w:bookmarkEnd w:id="4893"/>
      <w:bookmarkEnd w:id="4894"/>
      <w:bookmarkEnd w:id="4895"/>
      <w:bookmarkEnd w:id="4896"/>
      <w:bookmarkEnd w:id="4897"/>
      <w:bookmarkEnd w:id="4898"/>
    </w:p>
    <w:p w14:paraId="1D9C7846" w14:textId="77777777" w:rsidR="00BD7469" w:rsidRPr="0046266F" w:rsidRDefault="00BD7469" w:rsidP="00BD7469">
      <w:pPr>
        <w:pStyle w:val="Heading4"/>
      </w:pPr>
      <w:bookmarkStart w:id="4899" w:name="_Toc10738907"/>
      <w:bookmarkStart w:id="4900" w:name="_Toc20396759"/>
      <w:bookmarkStart w:id="4901" w:name="_Toc29398412"/>
      <w:bookmarkStart w:id="4902" w:name="_Toc29399534"/>
      <w:bookmarkStart w:id="4903" w:name="_Toc36649544"/>
      <w:bookmarkStart w:id="4904" w:name="_Toc36655386"/>
      <w:bookmarkStart w:id="4905" w:name="_Toc44961689"/>
      <w:bookmarkStart w:id="4906" w:name="_Toc50983352"/>
      <w:bookmarkStart w:id="4907" w:name="_Toc50985523"/>
      <w:bookmarkStart w:id="4908" w:name="_Toc57112783"/>
      <w:bookmarkStart w:id="4909" w:name="_Toc146299934"/>
      <w:r w:rsidRPr="0046266F">
        <w:t>8.2.2.1</w:t>
      </w:r>
      <w:r w:rsidRPr="0046266F">
        <w:tab/>
        <w:t>Definition and applicability</w:t>
      </w:r>
      <w:bookmarkEnd w:id="4899"/>
      <w:bookmarkEnd w:id="4900"/>
      <w:bookmarkEnd w:id="4901"/>
      <w:bookmarkEnd w:id="4902"/>
      <w:bookmarkEnd w:id="4903"/>
      <w:bookmarkEnd w:id="4904"/>
      <w:bookmarkEnd w:id="4905"/>
      <w:bookmarkEnd w:id="4906"/>
      <w:bookmarkEnd w:id="4907"/>
      <w:bookmarkEnd w:id="4908"/>
      <w:bookmarkEnd w:id="4909"/>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0" w:name="_Toc10738908"/>
      <w:bookmarkStart w:id="4911" w:name="_Toc20396760"/>
      <w:bookmarkStart w:id="4912" w:name="_Toc29398413"/>
      <w:bookmarkStart w:id="4913" w:name="_Toc29399535"/>
      <w:bookmarkStart w:id="4914" w:name="_Toc36649545"/>
      <w:bookmarkStart w:id="4915" w:name="_Toc36655387"/>
      <w:bookmarkStart w:id="4916" w:name="_Toc44961690"/>
      <w:bookmarkStart w:id="4917" w:name="_Toc50983353"/>
      <w:bookmarkStart w:id="4918" w:name="_Toc50985524"/>
      <w:bookmarkStart w:id="4919" w:name="_Toc57112784"/>
      <w:bookmarkStart w:id="4920" w:name="_Toc146299935"/>
      <w:r w:rsidRPr="0046266F">
        <w:t>8.2.2.2</w:t>
      </w:r>
      <w:r w:rsidRPr="0046266F">
        <w:tab/>
        <w:t>Conformance requirement</w:t>
      </w:r>
      <w:bookmarkEnd w:id="4910"/>
      <w:bookmarkEnd w:id="4911"/>
      <w:bookmarkEnd w:id="4912"/>
      <w:bookmarkEnd w:id="4913"/>
      <w:bookmarkEnd w:id="4914"/>
      <w:bookmarkEnd w:id="4915"/>
      <w:bookmarkEnd w:id="4916"/>
      <w:bookmarkEnd w:id="4917"/>
      <w:bookmarkEnd w:id="4918"/>
      <w:bookmarkEnd w:id="4919"/>
      <w:bookmarkEnd w:id="4920"/>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1" w:name="_Toc10738909"/>
      <w:bookmarkStart w:id="4922" w:name="_Toc20396761"/>
      <w:bookmarkStart w:id="4923" w:name="_Toc29398414"/>
      <w:bookmarkStart w:id="4924" w:name="_Toc29399536"/>
      <w:bookmarkStart w:id="4925" w:name="_Toc36649546"/>
      <w:bookmarkStart w:id="4926" w:name="_Toc36655388"/>
      <w:bookmarkStart w:id="4927" w:name="_Toc44961691"/>
      <w:bookmarkStart w:id="4928" w:name="_Toc50983354"/>
      <w:bookmarkStart w:id="4929" w:name="_Toc50985525"/>
      <w:bookmarkStart w:id="4930" w:name="_Toc57112785"/>
      <w:bookmarkStart w:id="4931" w:name="_Toc146299936"/>
      <w:r w:rsidRPr="0046266F">
        <w:t>8.2.2.3</w:t>
      </w:r>
      <w:r w:rsidRPr="0046266F">
        <w:tab/>
        <w:t>Test purpose</w:t>
      </w:r>
      <w:bookmarkEnd w:id="4921"/>
      <w:bookmarkEnd w:id="4922"/>
      <w:bookmarkEnd w:id="4923"/>
      <w:bookmarkEnd w:id="4924"/>
      <w:bookmarkEnd w:id="4925"/>
      <w:bookmarkEnd w:id="4926"/>
      <w:bookmarkEnd w:id="4927"/>
      <w:bookmarkEnd w:id="4928"/>
      <w:bookmarkEnd w:id="4929"/>
      <w:bookmarkEnd w:id="4930"/>
      <w:bookmarkEnd w:id="4931"/>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2" w:name="_Toc10738910"/>
      <w:bookmarkStart w:id="4933" w:name="_Toc20396762"/>
      <w:bookmarkStart w:id="4934" w:name="_Toc29398415"/>
      <w:bookmarkStart w:id="4935" w:name="_Toc29399537"/>
      <w:bookmarkStart w:id="4936" w:name="_Toc36649547"/>
      <w:bookmarkStart w:id="4937" w:name="_Toc36655389"/>
      <w:bookmarkStart w:id="4938" w:name="_Toc44961692"/>
      <w:bookmarkStart w:id="4939" w:name="_Toc50983355"/>
      <w:bookmarkStart w:id="4940" w:name="_Toc50985526"/>
      <w:bookmarkStart w:id="4941" w:name="_Toc57112786"/>
      <w:bookmarkStart w:id="4942" w:name="_Toc146299937"/>
      <w:r w:rsidRPr="0046266F">
        <w:lastRenderedPageBreak/>
        <w:t>8.2.2.4</w:t>
      </w:r>
      <w:r w:rsidRPr="0046266F">
        <w:tab/>
        <w:t>Method of test</w:t>
      </w:r>
      <w:bookmarkEnd w:id="4932"/>
      <w:bookmarkEnd w:id="4933"/>
      <w:bookmarkEnd w:id="4934"/>
      <w:bookmarkEnd w:id="4935"/>
      <w:bookmarkEnd w:id="4936"/>
      <w:bookmarkEnd w:id="4937"/>
      <w:bookmarkEnd w:id="4938"/>
      <w:bookmarkEnd w:id="4939"/>
      <w:bookmarkEnd w:id="4940"/>
      <w:bookmarkEnd w:id="4941"/>
      <w:bookmarkEnd w:id="4942"/>
    </w:p>
    <w:p w14:paraId="0617AD08" w14:textId="77777777" w:rsidR="00BD7469" w:rsidRPr="0046266F" w:rsidRDefault="00BD7469" w:rsidP="00BD7469">
      <w:pPr>
        <w:pStyle w:val="Heading5"/>
      </w:pPr>
      <w:bookmarkStart w:id="4943" w:name="_Toc10738911"/>
      <w:bookmarkStart w:id="4944" w:name="_Toc20396763"/>
      <w:bookmarkStart w:id="4945" w:name="_Toc29398416"/>
      <w:bookmarkStart w:id="4946" w:name="_Toc29399538"/>
      <w:bookmarkStart w:id="4947" w:name="_Toc36649548"/>
      <w:bookmarkStart w:id="4948" w:name="_Toc36655390"/>
      <w:bookmarkStart w:id="4949" w:name="_Toc44961693"/>
      <w:bookmarkStart w:id="4950" w:name="_Toc50983356"/>
      <w:bookmarkStart w:id="4951" w:name="_Toc50985527"/>
      <w:bookmarkStart w:id="4952" w:name="_Toc57112787"/>
      <w:bookmarkStart w:id="4953" w:name="_Toc146299938"/>
      <w:r w:rsidRPr="0046266F">
        <w:t>8.2.2.4.1</w:t>
      </w:r>
      <w:r w:rsidRPr="0046266F">
        <w:tab/>
        <w:t>Initial conditions</w:t>
      </w:r>
      <w:bookmarkEnd w:id="4943"/>
      <w:bookmarkEnd w:id="4944"/>
      <w:bookmarkEnd w:id="4945"/>
      <w:bookmarkEnd w:id="4946"/>
      <w:bookmarkEnd w:id="4947"/>
      <w:bookmarkEnd w:id="4948"/>
      <w:bookmarkEnd w:id="4949"/>
      <w:bookmarkEnd w:id="4950"/>
      <w:bookmarkEnd w:id="4951"/>
      <w:bookmarkEnd w:id="4952"/>
      <w:bookmarkEnd w:id="4953"/>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lastRenderedPageBreak/>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4" w:name="_Toc10738912"/>
      <w:bookmarkStart w:id="4955" w:name="_Toc20396764"/>
      <w:bookmarkStart w:id="4956" w:name="_Toc29398417"/>
      <w:bookmarkStart w:id="4957" w:name="_Toc29399539"/>
      <w:bookmarkStart w:id="4958" w:name="_Toc36649549"/>
      <w:bookmarkStart w:id="4959" w:name="_Toc36655391"/>
      <w:bookmarkStart w:id="4960" w:name="_Toc44961694"/>
      <w:bookmarkStart w:id="4961" w:name="_Toc50983357"/>
      <w:bookmarkStart w:id="4962" w:name="_Toc50985528"/>
      <w:bookmarkStart w:id="4963" w:name="_Toc57112788"/>
      <w:bookmarkStart w:id="4964" w:name="_Toc146299939"/>
      <w:r w:rsidRPr="0046266F">
        <w:t>8.2.2.4.2</w:t>
      </w:r>
      <w:r w:rsidRPr="0046266F">
        <w:tab/>
        <w:t>Procedure</w:t>
      </w:r>
      <w:bookmarkEnd w:id="4954"/>
      <w:bookmarkEnd w:id="4955"/>
      <w:bookmarkEnd w:id="4956"/>
      <w:bookmarkEnd w:id="4957"/>
      <w:bookmarkEnd w:id="4958"/>
      <w:bookmarkEnd w:id="4959"/>
      <w:bookmarkEnd w:id="4960"/>
      <w:bookmarkEnd w:id="4961"/>
      <w:bookmarkEnd w:id="4962"/>
      <w:bookmarkEnd w:id="4963"/>
      <w:bookmarkEnd w:id="4964"/>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5" w:name="_Toc10738913"/>
      <w:bookmarkStart w:id="4966" w:name="_Toc20396765"/>
      <w:bookmarkStart w:id="4967" w:name="_Toc29398418"/>
      <w:bookmarkStart w:id="4968" w:name="_Toc29399540"/>
      <w:bookmarkStart w:id="4969" w:name="_Toc36649550"/>
      <w:bookmarkStart w:id="4970" w:name="_Toc36655392"/>
      <w:bookmarkStart w:id="4971" w:name="_Toc44961695"/>
      <w:bookmarkStart w:id="4972" w:name="_Toc50983358"/>
      <w:bookmarkStart w:id="4973" w:name="_Toc50985529"/>
      <w:bookmarkStart w:id="4974" w:name="_Toc57112789"/>
      <w:bookmarkStart w:id="4975" w:name="_Toc146299940"/>
      <w:r w:rsidRPr="0046266F">
        <w:t>8.2.2.5</w:t>
      </w:r>
      <w:r w:rsidRPr="0046266F">
        <w:tab/>
        <w:t>Acceptance criteria</w:t>
      </w:r>
      <w:bookmarkEnd w:id="4965"/>
      <w:bookmarkEnd w:id="4966"/>
      <w:bookmarkEnd w:id="4967"/>
      <w:bookmarkEnd w:id="4968"/>
      <w:bookmarkEnd w:id="4969"/>
      <w:bookmarkEnd w:id="4970"/>
      <w:bookmarkEnd w:id="4971"/>
      <w:bookmarkEnd w:id="4972"/>
      <w:bookmarkEnd w:id="4973"/>
      <w:bookmarkEnd w:id="4974"/>
      <w:bookmarkEnd w:id="4975"/>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6" w:name="_Toc10738914"/>
      <w:bookmarkStart w:id="4977" w:name="_Toc20396766"/>
      <w:bookmarkStart w:id="4978" w:name="_Toc29398419"/>
      <w:bookmarkStart w:id="4979" w:name="_Toc29399541"/>
      <w:bookmarkStart w:id="4980" w:name="_Toc36649551"/>
      <w:bookmarkStart w:id="4981" w:name="_Toc36655393"/>
      <w:bookmarkStart w:id="4982" w:name="_Toc44961696"/>
      <w:bookmarkStart w:id="4983" w:name="_Toc50983359"/>
      <w:bookmarkStart w:id="4984" w:name="_Toc50985530"/>
      <w:bookmarkStart w:id="4985" w:name="_Toc57112790"/>
      <w:bookmarkStart w:id="4986" w:name="_Toc146299941"/>
      <w:r w:rsidRPr="0046266F">
        <w:t>8.2.3</w:t>
      </w:r>
      <w:r w:rsidRPr="0046266F">
        <w:tab/>
        <w:t>SM memory capacity exceeded handling</w:t>
      </w:r>
      <w:bookmarkEnd w:id="4976"/>
      <w:bookmarkEnd w:id="4977"/>
      <w:bookmarkEnd w:id="4978"/>
      <w:bookmarkEnd w:id="4979"/>
      <w:bookmarkEnd w:id="4980"/>
      <w:bookmarkEnd w:id="4981"/>
      <w:bookmarkEnd w:id="4982"/>
      <w:bookmarkEnd w:id="4983"/>
      <w:bookmarkEnd w:id="4984"/>
      <w:bookmarkEnd w:id="4985"/>
      <w:bookmarkEnd w:id="4986"/>
    </w:p>
    <w:p w14:paraId="300156FF" w14:textId="77777777" w:rsidR="00BD7469" w:rsidRPr="0046266F" w:rsidRDefault="00BD7469" w:rsidP="00BD7469">
      <w:pPr>
        <w:pStyle w:val="Heading4"/>
      </w:pPr>
      <w:bookmarkStart w:id="4987" w:name="_Toc10738915"/>
      <w:bookmarkStart w:id="4988" w:name="_Toc20396767"/>
      <w:bookmarkStart w:id="4989" w:name="_Toc29398420"/>
      <w:bookmarkStart w:id="4990" w:name="_Toc29399542"/>
      <w:bookmarkStart w:id="4991" w:name="_Toc36649552"/>
      <w:bookmarkStart w:id="4992" w:name="_Toc36655394"/>
      <w:bookmarkStart w:id="4993" w:name="_Toc44961697"/>
      <w:bookmarkStart w:id="4994" w:name="_Toc50983360"/>
      <w:bookmarkStart w:id="4995" w:name="_Toc50985531"/>
      <w:bookmarkStart w:id="4996" w:name="_Toc57112791"/>
      <w:bookmarkStart w:id="4997" w:name="_Toc146299942"/>
      <w:r w:rsidRPr="0046266F">
        <w:t>8.2.3.1</w:t>
      </w:r>
      <w:r w:rsidRPr="0046266F">
        <w:tab/>
        <w:t>Definition and applicability</w:t>
      </w:r>
      <w:bookmarkEnd w:id="4987"/>
      <w:bookmarkEnd w:id="4988"/>
      <w:bookmarkEnd w:id="4989"/>
      <w:bookmarkEnd w:id="4990"/>
      <w:bookmarkEnd w:id="4991"/>
      <w:bookmarkEnd w:id="4992"/>
      <w:bookmarkEnd w:id="4993"/>
      <w:bookmarkEnd w:id="4994"/>
      <w:bookmarkEnd w:id="4995"/>
      <w:bookmarkEnd w:id="4996"/>
      <w:bookmarkEnd w:id="4997"/>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8" w:name="_Toc10738916"/>
      <w:bookmarkStart w:id="4999" w:name="_Toc20396768"/>
      <w:bookmarkStart w:id="5000" w:name="_Toc29398421"/>
      <w:bookmarkStart w:id="5001" w:name="_Toc29399543"/>
      <w:bookmarkStart w:id="5002" w:name="_Toc36649553"/>
      <w:bookmarkStart w:id="5003" w:name="_Toc36655395"/>
      <w:bookmarkStart w:id="5004" w:name="_Toc44961698"/>
      <w:bookmarkStart w:id="5005" w:name="_Toc50983361"/>
      <w:bookmarkStart w:id="5006" w:name="_Toc50985532"/>
      <w:bookmarkStart w:id="5007" w:name="_Toc57112792"/>
      <w:bookmarkStart w:id="5008" w:name="_Toc146299943"/>
      <w:r w:rsidRPr="0046266F">
        <w:t>8.2.3.2</w:t>
      </w:r>
      <w:r w:rsidRPr="0046266F">
        <w:tab/>
        <w:t>Conformance requirement</w:t>
      </w:r>
      <w:bookmarkEnd w:id="4998"/>
      <w:bookmarkEnd w:id="4999"/>
      <w:bookmarkEnd w:id="5000"/>
      <w:bookmarkEnd w:id="5001"/>
      <w:bookmarkEnd w:id="5002"/>
      <w:bookmarkEnd w:id="5003"/>
      <w:bookmarkEnd w:id="5004"/>
      <w:bookmarkEnd w:id="5005"/>
      <w:bookmarkEnd w:id="5006"/>
      <w:bookmarkEnd w:id="5007"/>
      <w:bookmarkEnd w:id="5008"/>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09" w:name="_Toc10738917"/>
      <w:bookmarkStart w:id="5010" w:name="_Toc20396769"/>
      <w:bookmarkStart w:id="5011" w:name="_Toc29398422"/>
      <w:bookmarkStart w:id="5012" w:name="_Toc29399544"/>
      <w:bookmarkStart w:id="5013" w:name="_Toc36649554"/>
      <w:bookmarkStart w:id="5014" w:name="_Toc36655396"/>
      <w:bookmarkStart w:id="5015" w:name="_Toc44961699"/>
      <w:bookmarkStart w:id="5016" w:name="_Toc50983362"/>
      <w:bookmarkStart w:id="5017" w:name="_Toc50985533"/>
      <w:bookmarkStart w:id="5018" w:name="_Toc57112793"/>
      <w:bookmarkStart w:id="5019" w:name="_Toc146299944"/>
      <w:r w:rsidRPr="0046266F">
        <w:t>8.2.3.3</w:t>
      </w:r>
      <w:r w:rsidRPr="0046266F">
        <w:tab/>
        <w:t>Test purpose</w:t>
      </w:r>
      <w:bookmarkEnd w:id="5009"/>
      <w:bookmarkEnd w:id="5010"/>
      <w:bookmarkEnd w:id="5011"/>
      <w:bookmarkEnd w:id="5012"/>
      <w:bookmarkEnd w:id="5013"/>
      <w:bookmarkEnd w:id="5014"/>
      <w:bookmarkEnd w:id="5015"/>
      <w:bookmarkEnd w:id="5016"/>
      <w:bookmarkEnd w:id="5017"/>
      <w:bookmarkEnd w:id="5018"/>
      <w:bookmarkEnd w:id="5019"/>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0" w:name="_Toc10738918"/>
      <w:bookmarkStart w:id="5021" w:name="_Toc20396770"/>
      <w:bookmarkStart w:id="5022" w:name="_Toc29398423"/>
      <w:bookmarkStart w:id="5023" w:name="_Toc29399545"/>
      <w:bookmarkStart w:id="5024" w:name="_Toc36649555"/>
      <w:bookmarkStart w:id="5025" w:name="_Toc36655397"/>
      <w:bookmarkStart w:id="5026" w:name="_Toc44961700"/>
      <w:bookmarkStart w:id="5027" w:name="_Toc50983363"/>
      <w:bookmarkStart w:id="5028" w:name="_Toc50985534"/>
      <w:bookmarkStart w:id="5029" w:name="_Toc57112794"/>
      <w:bookmarkStart w:id="5030" w:name="_Toc146299945"/>
      <w:r w:rsidRPr="0046266F">
        <w:lastRenderedPageBreak/>
        <w:t>8.2.3.4</w:t>
      </w:r>
      <w:r w:rsidRPr="0046266F">
        <w:tab/>
        <w:t>Method of test</w:t>
      </w:r>
      <w:bookmarkEnd w:id="5020"/>
      <w:bookmarkEnd w:id="5021"/>
      <w:bookmarkEnd w:id="5022"/>
      <w:bookmarkEnd w:id="5023"/>
      <w:bookmarkEnd w:id="5024"/>
      <w:bookmarkEnd w:id="5025"/>
      <w:bookmarkEnd w:id="5026"/>
      <w:bookmarkEnd w:id="5027"/>
      <w:bookmarkEnd w:id="5028"/>
      <w:bookmarkEnd w:id="5029"/>
      <w:bookmarkEnd w:id="5030"/>
    </w:p>
    <w:p w14:paraId="48D134DA" w14:textId="77777777" w:rsidR="00BD7469" w:rsidRPr="0046266F" w:rsidRDefault="00BD7469" w:rsidP="00BD7469">
      <w:pPr>
        <w:pStyle w:val="Heading5"/>
      </w:pPr>
      <w:bookmarkStart w:id="5031" w:name="_Toc10738919"/>
      <w:bookmarkStart w:id="5032" w:name="_Toc20396771"/>
      <w:bookmarkStart w:id="5033" w:name="_Toc29398424"/>
      <w:bookmarkStart w:id="5034" w:name="_Toc29399546"/>
      <w:bookmarkStart w:id="5035" w:name="_Toc36649556"/>
      <w:bookmarkStart w:id="5036" w:name="_Toc36655398"/>
      <w:bookmarkStart w:id="5037" w:name="_Toc44961701"/>
      <w:bookmarkStart w:id="5038" w:name="_Toc50983364"/>
      <w:bookmarkStart w:id="5039" w:name="_Toc50985535"/>
      <w:bookmarkStart w:id="5040" w:name="_Toc57112795"/>
      <w:bookmarkStart w:id="5041" w:name="_Toc146299946"/>
      <w:r w:rsidRPr="0046266F">
        <w:t>8.2.3.4.1</w:t>
      </w:r>
      <w:r w:rsidRPr="0046266F">
        <w:tab/>
        <w:t>Initial conditions</w:t>
      </w:r>
      <w:bookmarkEnd w:id="5031"/>
      <w:bookmarkEnd w:id="5032"/>
      <w:bookmarkEnd w:id="5033"/>
      <w:bookmarkEnd w:id="5034"/>
      <w:bookmarkEnd w:id="5035"/>
      <w:bookmarkEnd w:id="5036"/>
      <w:bookmarkEnd w:id="5037"/>
      <w:bookmarkEnd w:id="5038"/>
      <w:bookmarkEnd w:id="5039"/>
      <w:bookmarkEnd w:id="5040"/>
      <w:bookmarkEnd w:id="5041"/>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lastRenderedPageBreak/>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lastRenderedPageBreak/>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2" w:name="_Toc10738920"/>
      <w:bookmarkStart w:id="5043" w:name="_Toc20396772"/>
      <w:bookmarkStart w:id="5044" w:name="_Toc29398425"/>
      <w:bookmarkStart w:id="5045" w:name="_Toc29399547"/>
      <w:bookmarkStart w:id="5046" w:name="_Toc36649557"/>
      <w:bookmarkStart w:id="5047" w:name="_Toc36655399"/>
      <w:bookmarkStart w:id="5048" w:name="_Toc44961702"/>
      <w:bookmarkStart w:id="5049" w:name="_Toc50983365"/>
      <w:bookmarkStart w:id="5050" w:name="_Toc50985536"/>
      <w:bookmarkStart w:id="5051" w:name="_Toc57112796"/>
      <w:bookmarkStart w:id="5052" w:name="_Toc146299947"/>
      <w:r w:rsidRPr="0046266F">
        <w:t>8.2.3.4.2</w:t>
      </w:r>
      <w:r w:rsidRPr="0046266F">
        <w:tab/>
        <w:t>Procedure</w:t>
      </w:r>
      <w:bookmarkEnd w:id="5042"/>
      <w:bookmarkEnd w:id="5043"/>
      <w:bookmarkEnd w:id="5044"/>
      <w:bookmarkEnd w:id="5045"/>
      <w:bookmarkEnd w:id="5046"/>
      <w:bookmarkEnd w:id="5047"/>
      <w:bookmarkEnd w:id="5048"/>
      <w:bookmarkEnd w:id="5049"/>
      <w:bookmarkEnd w:id="5050"/>
      <w:bookmarkEnd w:id="5051"/>
      <w:bookmarkEnd w:id="5052"/>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3" w:name="_Toc10738921"/>
      <w:bookmarkStart w:id="5054" w:name="_Toc20396773"/>
      <w:bookmarkStart w:id="5055" w:name="_Toc29398426"/>
      <w:bookmarkStart w:id="5056" w:name="_Toc29399548"/>
      <w:bookmarkStart w:id="5057" w:name="_Toc36649558"/>
      <w:bookmarkStart w:id="5058" w:name="_Toc36655400"/>
      <w:bookmarkStart w:id="5059" w:name="_Toc44961703"/>
      <w:bookmarkStart w:id="5060" w:name="_Toc50983366"/>
      <w:bookmarkStart w:id="5061" w:name="_Toc50985537"/>
      <w:bookmarkStart w:id="5062" w:name="_Toc57112797"/>
      <w:bookmarkStart w:id="5063" w:name="_Toc146299948"/>
      <w:r w:rsidRPr="0046266F">
        <w:t>8.2.3.5</w:t>
      </w:r>
      <w:r w:rsidRPr="0046266F">
        <w:tab/>
        <w:t>Acceptance criteria</w:t>
      </w:r>
      <w:bookmarkEnd w:id="5053"/>
      <w:bookmarkEnd w:id="5054"/>
      <w:bookmarkEnd w:id="5055"/>
      <w:bookmarkEnd w:id="5056"/>
      <w:bookmarkEnd w:id="5057"/>
      <w:bookmarkEnd w:id="5058"/>
      <w:bookmarkEnd w:id="5059"/>
      <w:bookmarkEnd w:id="5060"/>
      <w:bookmarkEnd w:id="5061"/>
      <w:bookmarkEnd w:id="5062"/>
      <w:bookmarkEnd w:id="5063"/>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lastRenderedPageBreak/>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4" w:name="_Toc10738922"/>
      <w:bookmarkStart w:id="5065" w:name="_Toc20396774"/>
      <w:bookmarkStart w:id="5066" w:name="_Toc29398427"/>
      <w:bookmarkStart w:id="5067" w:name="_Toc29399549"/>
      <w:bookmarkStart w:id="5068" w:name="_Toc36649559"/>
      <w:bookmarkStart w:id="5069" w:name="_Toc36655401"/>
      <w:bookmarkStart w:id="5070" w:name="_Toc44961704"/>
      <w:bookmarkStart w:id="5071" w:name="_Toc50983367"/>
      <w:bookmarkStart w:id="5072" w:name="_Toc50985538"/>
      <w:bookmarkStart w:id="5073" w:name="_Toc57112798"/>
      <w:bookmarkStart w:id="5074" w:name="_Toc146299949"/>
      <w:r w:rsidRPr="0046266F">
        <w:lastRenderedPageBreak/>
        <w:t>8.2.4</w:t>
      </w:r>
      <w:r w:rsidRPr="0046266F">
        <w:tab/>
        <w:t>Correct storage of an SM on the UICC</w:t>
      </w:r>
      <w:bookmarkEnd w:id="5064"/>
      <w:bookmarkEnd w:id="5065"/>
      <w:bookmarkEnd w:id="5066"/>
      <w:bookmarkEnd w:id="5067"/>
      <w:bookmarkEnd w:id="5068"/>
      <w:bookmarkEnd w:id="5069"/>
      <w:bookmarkEnd w:id="5070"/>
      <w:bookmarkEnd w:id="5071"/>
      <w:bookmarkEnd w:id="5072"/>
      <w:bookmarkEnd w:id="5073"/>
      <w:bookmarkEnd w:id="5074"/>
    </w:p>
    <w:p w14:paraId="6E669A34" w14:textId="77777777" w:rsidR="00BD7469" w:rsidRPr="0046266F" w:rsidRDefault="00BD7469" w:rsidP="00BD7469">
      <w:pPr>
        <w:pStyle w:val="Heading4"/>
      </w:pPr>
      <w:bookmarkStart w:id="5075" w:name="_Toc10738923"/>
      <w:bookmarkStart w:id="5076" w:name="_Toc20396775"/>
      <w:bookmarkStart w:id="5077" w:name="_Toc29398428"/>
      <w:bookmarkStart w:id="5078" w:name="_Toc29399550"/>
      <w:bookmarkStart w:id="5079" w:name="_Toc36649560"/>
      <w:bookmarkStart w:id="5080" w:name="_Toc36655402"/>
      <w:bookmarkStart w:id="5081" w:name="_Toc44961705"/>
      <w:bookmarkStart w:id="5082" w:name="_Toc50983368"/>
      <w:bookmarkStart w:id="5083" w:name="_Toc50985539"/>
      <w:bookmarkStart w:id="5084" w:name="_Toc57112799"/>
      <w:bookmarkStart w:id="5085" w:name="_Toc146299950"/>
      <w:r w:rsidRPr="0046266F">
        <w:t>8.2.4.1</w:t>
      </w:r>
      <w:r w:rsidRPr="0046266F">
        <w:tab/>
        <w:t>Definition and applicability</w:t>
      </w:r>
      <w:bookmarkEnd w:id="5075"/>
      <w:bookmarkEnd w:id="5076"/>
      <w:bookmarkEnd w:id="5077"/>
      <w:bookmarkEnd w:id="5078"/>
      <w:bookmarkEnd w:id="5079"/>
      <w:bookmarkEnd w:id="5080"/>
      <w:bookmarkEnd w:id="5081"/>
      <w:bookmarkEnd w:id="5082"/>
      <w:bookmarkEnd w:id="5083"/>
      <w:bookmarkEnd w:id="5084"/>
      <w:bookmarkEnd w:id="5085"/>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6" w:name="_Toc10738924"/>
      <w:bookmarkStart w:id="5087" w:name="_Toc20396776"/>
      <w:bookmarkStart w:id="5088" w:name="_Toc29398429"/>
      <w:bookmarkStart w:id="5089" w:name="_Toc29399551"/>
      <w:bookmarkStart w:id="5090" w:name="_Toc36649561"/>
      <w:bookmarkStart w:id="5091" w:name="_Toc36655403"/>
      <w:bookmarkStart w:id="5092" w:name="_Toc44961706"/>
      <w:bookmarkStart w:id="5093" w:name="_Toc50983369"/>
      <w:bookmarkStart w:id="5094" w:name="_Toc50985540"/>
      <w:bookmarkStart w:id="5095" w:name="_Toc57112800"/>
    </w:p>
    <w:p w14:paraId="64580970" w14:textId="2A747747" w:rsidR="00BD7469" w:rsidRPr="0046266F" w:rsidRDefault="00BD7469" w:rsidP="00BD7469">
      <w:pPr>
        <w:pStyle w:val="Heading4"/>
      </w:pPr>
      <w:bookmarkStart w:id="5096" w:name="_Toc146299951"/>
      <w:r w:rsidRPr="0046266F">
        <w:t>8.2.4.2</w:t>
      </w:r>
      <w:r w:rsidRPr="0046266F">
        <w:tab/>
        <w:t>Conformance requirement</w:t>
      </w:r>
      <w:bookmarkEnd w:id="5086"/>
      <w:bookmarkEnd w:id="5087"/>
      <w:bookmarkEnd w:id="5088"/>
      <w:bookmarkEnd w:id="5089"/>
      <w:bookmarkEnd w:id="5090"/>
      <w:bookmarkEnd w:id="5091"/>
      <w:bookmarkEnd w:id="5092"/>
      <w:bookmarkEnd w:id="5093"/>
      <w:bookmarkEnd w:id="5094"/>
      <w:bookmarkEnd w:id="5095"/>
      <w:bookmarkEnd w:id="5096"/>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7" w:name="_Toc10738925"/>
      <w:bookmarkStart w:id="5098" w:name="_Toc20396777"/>
      <w:bookmarkStart w:id="5099" w:name="_Toc29398430"/>
      <w:bookmarkStart w:id="5100" w:name="_Toc29399552"/>
      <w:bookmarkStart w:id="5101" w:name="_Toc36649562"/>
      <w:bookmarkStart w:id="5102" w:name="_Toc36655404"/>
      <w:bookmarkStart w:id="5103" w:name="_Toc44961707"/>
      <w:bookmarkStart w:id="5104" w:name="_Toc50983370"/>
      <w:bookmarkStart w:id="5105" w:name="_Toc50985541"/>
      <w:bookmarkStart w:id="5106" w:name="_Toc57112801"/>
      <w:bookmarkStart w:id="5107" w:name="_Toc146299952"/>
      <w:r w:rsidRPr="0046266F">
        <w:t>8.2.4.3</w:t>
      </w:r>
      <w:r w:rsidRPr="0046266F">
        <w:tab/>
        <w:t>Test purpose</w:t>
      </w:r>
      <w:bookmarkEnd w:id="5097"/>
      <w:bookmarkEnd w:id="5098"/>
      <w:bookmarkEnd w:id="5099"/>
      <w:bookmarkEnd w:id="5100"/>
      <w:bookmarkEnd w:id="5101"/>
      <w:bookmarkEnd w:id="5102"/>
      <w:bookmarkEnd w:id="5103"/>
      <w:bookmarkEnd w:id="5104"/>
      <w:bookmarkEnd w:id="5105"/>
      <w:bookmarkEnd w:id="5106"/>
      <w:bookmarkEnd w:id="5107"/>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8" w:name="_Toc10738926"/>
      <w:bookmarkStart w:id="5109" w:name="_Toc20396778"/>
      <w:bookmarkStart w:id="5110" w:name="_Toc29398431"/>
      <w:bookmarkStart w:id="5111" w:name="_Toc29399553"/>
      <w:bookmarkStart w:id="5112" w:name="_Toc36649563"/>
      <w:bookmarkStart w:id="5113" w:name="_Toc36655405"/>
      <w:bookmarkStart w:id="5114" w:name="_Toc44961708"/>
      <w:bookmarkStart w:id="5115" w:name="_Toc50983371"/>
      <w:bookmarkStart w:id="5116" w:name="_Toc50985542"/>
      <w:bookmarkStart w:id="5117" w:name="_Toc57112802"/>
      <w:bookmarkStart w:id="5118" w:name="_Toc146299953"/>
      <w:r w:rsidRPr="0046266F">
        <w:t>8.2.4.4</w:t>
      </w:r>
      <w:r w:rsidRPr="0046266F">
        <w:tab/>
        <w:t>Method of test</w:t>
      </w:r>
      <w:bookmarkEnd w:id="5108"/>
      <w:bookmarkEnd w:id="5109"/>
      <w:bookmarkEnd w:id="5110"/>
      <w:bookmarkEnd w:id="5111"/>
      <w:bookmarkEnd w:id="5112"/>
      <w:bookmarkEnd w:id="5113"/>
      <w:bookmarkEnd w:id="5114"/>
      <w:bookmarkEnd w:id="5115"/>
      <w:bookmarkEnd w:id="5116"/>
      <w:bookmarkEnd w:id="5117"/>
      <w:bookmarkEnd w:id="5118"/>
    </w:p>
    <w:p w14:paraId="2878435F" w14:textId="77777777" w:rsidR="00BD7469" w:rsidRPr="0046266F" w:rsidRDefault="00BD7469" w:rsidP="00BD7469">
      <w:pPr>
        <w:pStyle w:val="Heading5"/>
      </w:pPr>
      <w:bookmarkStart w:id="5119" w:name="_Toc10738927"/>
      <w:bookmarkStart w:id="5120" w:name="_Toc20396779"/>
      <w:bookmarkStart w:id="5121" w:name="_Toc29398432"/>
      <w:bookmarkStart w:id="5122" w:name="_Toc29399554"/>
      <w:bookmarkStart w:id="5123" w:name="_Toc36649564"/>
      <w:bookmarkStart w:id="5124" w:name="_Toc36655406"/>
      <w:bookmarkStart w:id="5125" w:name="_Toc44961709"/>
      <w:bookmarkStart w:id="5126" w:name="_Toc50983372"/>
      <w:bookmarkStart w:id="5127" w:name="_Toc50985543"/>
      <w:bookmarkStart w:id="5128" w:name="_Toc57112803"/>
      <w:bookmarkStart w:id="5129" w:name="_Toc146299954"/>
      <w:r w:rsidRPr="0046266F">
        <w:t>8.2.4.4.1</w:t>
      </w:r>
      <w:r w:rsidRPr="0046266F">
        <w:tab/>
        <w:t>Initial conditions</w:t>
      </w:r>
      <w:bookmarkEnd w:id="5119"/>
      <w:bookmarkEnd w:id="5120"/>
      <w:bookmarkEnd w:id="5121"/>
      <w:bookmarkEnd w:id="5122"/>
      <w:bookmarkEnd w:id="5123"/>
      <w:bookmarkEnd w:id="5124"/>
      <w:bookmarkEnd w:id="5125"/>
      <w:bookmarkEnd w:id="5126"/>
      <w:bookmarkEnd w:id="5127"/>
      <w:bookmarkEnd w:id="5128"/>
      <w:bookmarkEnd w:id="5129"/>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0" w:name="_Toc10738928"/>
      <w:bookmarkStart w:id="5131" w:name="_Toc20396780"/>
      <w:bookmarkStart w:id="5132" w:name="_Toc29398433"/>
      <w:bookmarkStart w:id="5133" w:name="_Toc29399555"/>
      <w:bookmarkStart w:id="5134" w:name="_Toc36649565"/>
      <w:bookmarkStart w:id="5135" w:name="_Toc36655407"/>
      <w:bookmarkStart w:id="5136" w:name="_Toc44961710"/>
      <w:bookmarkStart w:id="5137" w:name="_Toc50983373"/>
      <w:bookmarkStart w:id="5138" w:name="_Toc50985544"/>
      <w:bookmarkStart w:id="5139" w:name="_Toc57112804"/>
      <w:bookmarkStart w:id="5140" w:name="_Toc146299955"/>
      <w:r w:rsidRPr="0046266F">
        <w:t>8.2.4.4.2</w:t>
      </w:r>
      <w:r w:rsidRPr="0046266F">
        <w:tab/>
        <w:t>Procedure</w:t>
      </w:r>
      <w:bookmarkEnd w:id="5130"/>
      <w:bookmarkEnd w:id="5131"/>
      <w:bookmarkEnd w:id="5132"/>
      <w:bookmarkEnd w:id="5133"/>
      <w:bookmarkEnd w:id="5134"/>
      <w:bookmarkEnd w:id="5135"/>
      <w:bookmarkEnd w:id="5136"/>
      <w:bookmarkEnd w:id="5137"/>
      <w:bookmarkEnd w:id="5138"/>
      <w:bookmarkEnd w:id="5139"/>
      <w:bookmarkEnd w:id="5140"/>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1" w:name="_Toc10738929"/>
      <w:bookmarkStart w:id="5142" w:name="_Toc20396781"/>
      <w:bookmarkStart w:id="5143" w:name="_Toc29398434"/>
      <w:bookmarkStart w:id="5144" w:name="_Toc29399556"/>
      <w:bookmarkStart w:id="5145" w:name="_Toc36649566"/>
      <w:bookmarkStart w:id="5146" w:name="_Toc36655408"/>
      <w:bookmarkStart w:id="5147" w:name="_Toc44961711"/>
      <w:bookmarkStart w:id="5148" w:name="_Toc50983374"/>
      <w:bookmarkStart w:id="5149" w:name="_Toc50985545"/>
      <w:bookmarkStart w:id="5150" w:name="_Toc57112805"/>
      <w:bookmarkStart w:id="5151" w:name="_Toc146299956"/>
      <w:r w:rsidRPr="0046266F">
        <w:t>8.2.4.5</w:t>
      </w:r>
      <w:r w:rsidRPr="0046266F">
        <w:tab/>
        <w:t>Acceptance criteria</w:t>
      </w:r>
      <w:bookmarkEnd w:id="5141"/>
      <w:bookmarkEnd w:id="5142"/>
      <w:bookmarkEnd w:id="5143"/>
      <w:bookmarkEnd w:id="5144"/>
      <w:bookmarkEnd w:id="5145"/>
      <w:bookmarkEnd w:id="5146"/>
      <w:bookmarkEnd w:id="5147"/>
      <w:bookmarkEnd w:id="5148"/>
      <w:bookmarkEnd w:id="5149"/>
      <w:bookmarkEnd w:id="5150"/>
      <w:bookmarkEnd w:id="5151"/>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2" w:name="_Toc10738930"/>
      <w:bookmarkStart w:id="5153" w:name="_Toc20396782"/>
      <w:bookmarkStart w:id="5154" w:name="_Toc29398435"/>
      <w:bookmarkStart w:id="5155" w:name="_Toc29399557"/>
      <w:bookmarkStart w:id="5156" w:name="_Toc36649567"/>
      <w:bookmarkStart w:id="5157" w:name="_Toc36655409"/>
      <w:bookmarkStart w:id="5158" w:name="_Toc44961712"/>
      <w:bookmarkStart w:id="5159" w:name="_Toc50983375"/>
      <w:bookmarkStart w:id="5160" w:name="_Toc50985546"/>
      <w:bookmarkStart w:id="5161" w:name="_Toc57112806"/>
      <w:bookmarkStart w:id="5162" w:name="_Toc146299957"/>
      <w:r w:rsidRPr="0046266F">
        <w:t>8.2.5</w:t>
      </w:r>
      <w:r w:rsidRPr="0046266F">
        <w:tab/>
        <w:t>Correct reading of a SM on the USIM if USIM and ISIM are present</w:t>
      </w:r>
      <w:bookmarkEnd w:id="5152"/>
      <w:bookmarkEnd w:id="5153"/>
      <w:bookmarkEnd w:id="5154"/>
      <w:bookmarkEnd w:id="5155"/>
      <w:bookmarkEnd w:id="5156"/>
      <w:bookmarkEnd w:id="5157"/>
      <w:bookmarkEnd w:id="5158"/>
      <w:bookmarkEnd w:id="5159"/>
      <w:bookmarkEnd w:id="5160"/>
      <w:bookmarkEnd w:id="5161"/>
      <w:bookmarkEnd w:id="5162"/>
    </w:p>
    <w:p w14:paraId="7F707F9C" w14:textId="77777777" w:rsidR="00BD7469" w:rsidRPr="0046266F" w:rsidRDefault="00BD7469" w:rsidP="00BD7469">
      <w:pPr>
        <w:pStyle w:val="Heading4"/>
      </w:pPr>
      <w:bookmarkStart w:id="5163" w:name="_Toc10738931"/>
      <w:bookmarkStart w:id="5164" w:name="_Toc20396783"/>
      <w:bookmarkStart w:id="5165" w:name="_Toc29398436"/>
      <w:bookmarkStart w:id="5166" w:name="_Toc29399558"/>
      <w:bookmarkStart w:id="5167" w:name="_Toc36649568"/>
      <w:bookmarkStart w:id="5168" w:name="_Toc36655410"/>
      <w:bookmarkStart w:id="5169" w:name="_Toc44961713"/>
      <w:bookmarkStart w:id="5170" w:name="_Toc50983376"/>
      <w:bookmarkStart w:id="5171" w:name="_Toc50985547"/>
      <w:bookmarkStart w:id="5172" w:name="_Toc57112807"/>
      <w:bookmarkStart w:id="5173" w:name="_Toc146299958"/>
      <w:r w:rsidRPr="0046266F">
        <w:t>8.2.5.1</w:t>
      </w:r>
      <w:r w:rsidRPr="0046266F">
        <w:tab/>
        <w:t>Definition and applicability</w:t>
      </w:r>
      <w:bookmarkEnd w:id="5163"/>
      <w:bookmarkEnd w:id="5164"/>
      <w:bookmarkEnd w:id="5165"/>
      <w:bookmarkEnd w:id="5166"/>
      <w:bookmarkEnd w:id="5167"/>
      <w:bookmarkEnd w:id="5168"/>
      <w:bookmarkEnd w:id="5169"/>
      <w:bookmarkEnd w:id="5170"/>
      <w:bookmarkEnd w:id="5171"/>
      <w:bookmarkEnd w:id="5172"/>
      <w:bookmarkEnd w:id="5173"/>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4" w:name="_Toc10738932"/>
      <w:bookmarkStart w:id="5175" w:name="_Toc20396784"/>
      <w:bookmarkStart w:id="5176" w:name="_Toc29398437"/>
      <w:bookmarkStart w:id="5177" w:name="_Toc29399559"/>
      <w:bookmarkStart w:id="5178" w:name="_Toc36649569"/>
      <w:bookmarkStart w:id="5179" w:name="_Toc36655411"/>
      <w:bookmarkStart w:id="5180" w:name="_Toc44961714"/>
      <w:bookmarkStart w:id="5181" w:name="_Toc50983377"/>
      <w:bookmarkStart w:id="5182" w:name="_Toc50985548"/>
      <w:bookmarkStart w:id="5183" w:name="_Toc57112808"/>
      <w:bookmarkStart w:id="5184" w:name="_Toc146299959"/>
      <w:r w:rsidRPr="0046266F">
        <w:t>8.2.5.2</w:t>
      </w:r>
      <w:r w:rsidRPr="0046266F">
        <w:tab/>
        <w:t>Conformance requirement</w:t>
      </w:r>
      <w:bookmarkEnd w:id="5174"/>
      <w:bookmarkEnd w:id="5175"/>
      <w:bookmarkEnd w:id="5176"/>
      <w:bookmarkEnd w:id="5177"/>
      <w:bookmarkEnd w:id="5178"/>
      <w:bookmarkEnd w:id="5179"/>
      <w:bookmarkEnd w:id="5180"/>
      <w:bookmarkEnd w:id="5181"/>
      <w:bookmarkEnd w:id="5182"/>
      <w:bookmarkEnd w:id="5183"/>
      <w:bookmarkEnd w:id="5184"/>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5" w:name="_Toc10738933"/>
      <w:bookmarkStart w:id="5186" w:name="_Toc20396785"/>
      <w:bookmarkStart w:id="5187" w:name="_Toc29398438"/>
      <w:bookmarkStart w:id="5188" w:name="_Toc29399560"/>
      <w:bookmarkStart w:id="5189" w:name="_Toc36649570"/>
      <w:bookmarkStart w:id="5190" w:name="_Toc36655412"/>
      <w:bookmarkStart w:id="5191" w:name="_Toc44961715"/>
      <w:bookmarkStart w:id="5192" w:name="_Toc50983378"/>
      <w:bookmarkStart w:id="5193" w:name="_Toc50985549"/>
      <w:bookmarkStart w:id="5194" w:name="_Toc57112809"/>
      <w:bookmarkStart w:id="5195" w:name="_Toc146299960"/>
      <w:r w:rsidRPr="0046266F">
        <w:t>8.2.5.3</w:t>
      </w:r>
      <w:r w:rsidRPr="0046266F">
        <w:tab/>
        <w:t>Test purpose</w:t>
      </w:r>
      <w:bookmarkEnd w:id="5185"/>
      <w:bookmarkEnd w:id="5186"/>
      <w:bookmarkEnd w:id="5187"/>
      <w:bookmarkEnd w:id="5188"/>
      <w:bookmarkEnd w:id="5189"/>
      <w:bookmarkEnd w:id="5190"/>
      <w:bookmarkEnd w:id="5191"/>
      <w:bookmarkEnd w:id="5192"/>
      <w:bookmarkEnd w:id="5193"/>
      <w:bookmarkEnd w:id="5194"/>
      <w:bookmarkEnd w:id="5195"/>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6" w:name="_Toc10738934"/>
      <w:bookmarkStart w:id="5197" w:name="_Toc20396786"/>
      <w:bookmarkStart w:id="5198" w:name="_Toc29398439"/>
      <w:bookmarkStart w:id="5199" w:name="_Toc29399561"/>
      <w:bookmarkStart w:id="5200" w:name="_Toc36649571"/>
      <w:bookmarkStart w:id="5201" w:name="_Toc36655413"/>
      <w:bookmarkStart w:id="5202" w:name="_Toc44961716"/>
      <w:bookmarkStart w:id="5203" w:name="_Toc50983379"/>
      <w:bookmarkStart w:id="5204" w:name="_Toc50985550"/>
      <w:bookmarkStart w:id="5205" w:name="_Toc57112810"/>
      <w:bookmarkStart w:id="5206" w:name="_Toc146299961"/>
      <w:r w:rsidRPr="0046266F">
        <w:lastRenderedPageBreak/>
        <w:t>8.2.5.4</w:t>
      </w:r>
      <w:r w:rsidRPr="0046266F">
        <w:tab/>
        <w:t>Method of test</w:t>
      </w:r>
      <w:bookmarkEnd w:id="5196"/>
      <w:bookmarkEnd w:id="5197"/>
      <w:bookmarkEnd w:id="5198"/>
      <w:bookmarkEnd w:id="5199"/>
      <w:bookmarkEnd w:id="5200"/>
      <w:bookmarkEnd w:id="5201"/>
      <w:bookmarkEnd w:id="5202"/>
      <w:bookmarkEnd w:id="5203"/>
      <w:bookmarkEnd w:id="5204"/>
      <w:bookmarkEnd w:id="5205"/>
      <w:bookmarkEnd w:id="5206"/>
    </w:p>
    <w:p w14:paraId="3F6E756F" w14:textId="77777777" w:rsidR="00BD7469" w:rsidRPr="0046266F" w:rsidRDefault="00BD7469" w:rsidP="00BD7469">
      <w:pPr>
        <w:pStyle w:val="Heading5"/>
      </w:pPr>
      <w:bookmarkStart w:id="5207" w:name="_Toc10738935"/>
      <w:bookmarkStart w:id="5208" w:name="_Toc20396787"/>
      <w:bookmarkStart w:id="5209" w:name="_Toc29398440"/>
      <w:bookmarkStart w:id="5210" w:name="_Toc29399562"/>
      <w:bookmarkStart w:id="5211" w:name="_Toc36649572"/>
      <w:bookmarkStart w:id="5212" w:name="_Toc36655414"/>
      <w:bookmarkStart w:id="5213" w:name="_Toc44961717"/>
      <w:bookmarkStart w:id="5214" w:name="_Toc50983380"/>
      <w:bookmarkStart w:id="5215" w:name="_Toc50985551"/>
      <w:bookmarkStart w:id="5216" w:name="_Toc57112811"/>
      <w:bookmarkStart w:id="5217" w:name="_Toc146299962"/>
      <w:r w:rsidRPr="0046266F">
        <w:t>8.2.5.4.1</w:t>
      </w:r>
      <w:r w:rsidRPr="0046266F">
        <w:tab/>
        <w:t>Initial conditions</w:t>
      </w:r>
      <w:bookmarkEnd w:id="5207"/>
      <w:bookmarkEnd w:id="5208"/>
      <w:bookmarkEnd w:id="5209"/>
      <w:bookmarkEnd w:id="5210"/>
      <w:bookmarkEnd w:id="5211"/>
      <w:bookmarkEnd w:id="5212"/>
      <w:bookmarkEnd w:id="5213"/>
      <w:bookmarkEnd w:id="5214"/>
      <w:bookmarkEnd w:id="5215"/>
      <w:bookmarkEnd w:id="5216"/>
      <w:bookmarkEnd w:id="5217"/>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8" w:name="_Toc10738936"/>
      <w:bookmarkStart w:id="5219" w:name="_Toc20396788"/>
      <w:bookmarkStart w:id="5220" w:name="_Toc29398441"/>
      <w:bookmarkStart w:id="5221" w:name="_Toc29399563"/>
      <w:bookmarkStart w:id="5222" w:name="_Toc36649573"/>
      <w:bookmarkStart w:id="5223" w:name="_Toc36655415"/>
      <w:bookmarkStart w:id="5224" w:name="_Toc44961718"/>
      <w:bookmarkStart w:id="5225" w:name="_Toc50983381"/>
      <w:bookmarkStart w:id="5226" w:name="_Toc50985552"/>
      <w:bookmarkStart w:id="5227" w:name="_Toc57112812"/>
      <w:bookmarkStart w:id="5228" w:name="_Toc146299963"/>
      <w:r w:rsidRPr="0046266F">
        <w:t>8.2.5.4.2</w:t>
      </w:r>
      <w:r w:rsidRPr="0046266F">
        <w:tab/>
        <w:t>Procedure</w:t>
      </w:r>
      <w:bookmarkEnd w:id="5218"/>
      <w:bookmarkEnd w:id="5219"/>
      <w:bookmarkEnd w:id="5220"/>
      <w:bookmarkEnd w:id="5221"/>
      <w:bookmarkEnd w:id="5222"/>
      <w:bookmarkEnd w:id="5223"/>
      <w:bookmarkEnd w:id="5224"/>
      <w:bookmarkEnd w:id="5225"/>
      <w:bookmarkEnd w:id="5226"/>
      <w:bookmarkEnd w:id="5227"/>
      <w:bookmarkEnd w:id="5228"/>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29" w:name="_Toc10738937"/>
      <w:bookmarkStart w:id="5230" w:name="_Toc20396789"/>
      <w:bookmarkStart w:id="5231" w:name="_Toc29398442"/>
      <w:bookmarkStart w:id="5232" w:name="_Toc29399564"/>
      <w:bookmarkStart w:id="5233" w:name="_Toc36649574"/>
      <w:bookmarkStart w:id="5234" w:name="_Toc36655416"/>
      <w:bookmarkStart w:id="5235" w:name="_Toc44961719"/>
      <w:bookmarkStart w:id="5236" w:name="_Toc50983382"/>
      <w:bookmarkStart w:id="5237" w:name="_Toc50985553"/>
      <w:bookmarkStart w:id="5238" w:name="_Toc57112813"/>
      <w:bookmarkStart w:id="5239" w:name="_Toc146299964"/>
      <w:r w:rsidRPr="0046266F">
        <w:t>8.2.5.5</w:t>
      </w:r>
      <w:r w:rsidRPr="0046266F">
        <w:tab/>
        <w:t>Acceptance criteria</w:t>
      </w:r>
      <w:bookmarkEnd w:id="5229"/>
      <w:bookmarkEnd w:id="5230"/>
      <w:bookmarkEnd w:id="5231"/>
      <w:bookmarkEnd w:id="5232"/>
      <w:bookmarkEnd w:id="5233"/>
      <w:bookmarkEnd w:id="5234"/>
      <w:bookmarkEnd w:id="5235"/>
      <w:bookmarkEnd w:id="5236"/>
      <w:bookmarkEnd w:id="5237"/>
      <w:bookmarkEnd w:id="5238"/>
      <w:bookmarkEnd w:id="5239"/>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0" w:name="_Toc10738938"/>
      <w:bookmarkStart w:id="5241" w:name="_Toc20396790"/>
      <w:bookmarkStart w:id="5242" w:name="_Toc29398443"/>
      <w:bookmarkStart w:id="5243" w:name="_Toc29399565"/>
      <w:bookmarkStart w:id="5244" w:name="_Toc36649575"/>
      <w:bookmarkStart w:id="5245" w:name="_Toc36655417"/>
      <w:bookmarkStart w:id="5246" w:name="_Toc44961720"/>
      <w:bookmarkStart w:id="5247" w:name="_Toc50983383"/>
      <w:bookmarkStart w:id="5248" w:name="_Toc50985554"/>
      <w:bookmarkStart w:id="5249" w:name="_Toc57112814"/>
      <w:bookmarkStart w:id="5250" w:name="_Toc146299965"/>
      <w:r w:rsidRPr="0046266F">
        <w:t>8.2.6</w:t>
      </w:r>
      <w:r w:rsidRPr="0046266F">
        <w:tab/>
        <w:t>Correct reading of a SM on the ISIM if USIM and ISIM are present</w:t>
      </w:r>
      <w:bookmarkEnd w:id="5240"/>
      <w:bookmarkEnd w:id="5241"/>
      <w:bookmarkEnd w:id="5242"/>
      <w:bookmarkEnd w:id="5243"/>
      <w:bookmarkEnd w:id="5244"/>
      <w:bookmarkEnd w:id="5245"/>
      <w:bookmarkEnd w:id="5246"/>
      <w:bookmarkEnd w:id="5247"/>
      <w:bookmarkEnd w:id="5248"/>
      <w:bookmarkEnd w:id="5249"/>
      <w:bookmarkEnd w:id="5250"/>
    </w:p>
    <w:p w14:paraId="497DEF7A" w14:textId="77777777" w:rsidR="00BD7469" w:rsidRPr="0046266F" w:rsidRDefault="00BD7469" w:rsidP="00BD7469">
      <w:pPr>
        <w:pStyle w:val="Heading4"/>
      </w:pPr>
      <w:bookmarkStart w:id="5251" w:name="_Toc10738939"/>
      <w:bookmarkStart w:id="5252" w:name="_Toc20396791"/>
      <w:bookmarkStart w:id="5253" w:name="_Toc29398444"/>
      <w:bookmarkStart w:id="5254" w:name="_Toc29399566"/>
      <w:bookmarkStart w:id="5255" w:name="_Toc36649576"/>
      <w:bookmarkStart w:id="5256" w:name="_Toc36655418"/>
      <w:bookmarkStart w:id="5257" w:name="_Toc44961721"/>
      <w:bookmarkStart w:id="5258" w:name="_Toc50983384"/>
      <w:bookmarkStart w:id="5259" w:name="_Toc50985555"/>
      <w:bookmarkStart w:id="5260" w:name="_Toc57112815"/>
      <w:bookmarkStart w:id="5261" w:name="_Toc146299966"/>
      <w:r w:rsidRPr="0046266F">
        <w:t>8.2.6.1</w:t>
      </w:r>
      <w:r w:rsidRPr="0046266F">
        <w:tab/>
        <w:t>Definition and applicability</w:t>
      </w:r>
      <w:bookmarkEnd w:id="5251"/>
      <w:bookmarkEnd w:id="5252"/>
      <w:bookmarkEnd w:id="5253"/>
      <w:bookmarkEnd w:id="5254"/>
      <w:bookmarkEnd w:id="5255"/>
      <w:bookmarkEnd w:id="5256"/>
      <w:bookmarkEnd w:id="5257"/>
      <w:bookmarkEnd w:id="5258"/>
      <w:bookmarkEnd w:id="5259"/>
      <w:bookmarkEnd w:id="5260"/>
      <w:bookmarkEnd w:id="5261"/>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2" w:name="_Toc10738940"/>
      <w:bookmarkStart w:id="5263" w:name="_Toc20396792"/>
      <w:bookmarkStart w:id="5264" w:name="_Toc29398445"/>
      <w:bookmarkStart w:id="5265" w:name="_Toc29399567"/>
      <w:bookmarkStart w:id="5266" w:name="_Toc36649577"/>
      <w:bookmarkStart w:id="5267" w:name="_Toc36655419"/>
      <w:bookmarkStart w:id="5268" w:name="_Toc44961722"/>
      <w:bookmarkStart w:id="5269" w:name="_Toc50983385"/>
      <w:bookmarkStart w:id="5270" w:name="_Toc50985556"/>
      <w:bookmarkStart w:id="5271" w:name="_Toc57112816"/>
      <w:bookmarkStart w:id="5272" w:name="_Toc146299967"/>
      <w:r w:rsidRPr="0046266F">
        <w:t>8.2.6.2</w:t>
      </w:r>
      <w:r w:rsidRPr="0046266F">
        <w:tab/>
        <w:t>Conformance requirement</w:t>
      </w:r>
      <w:bookmarkEnd w:id="5262"/>
      <w:bookmarkEnd w:id="5263"/>
      <w:bookmarkEnd w:id="5264"/>
      <w:bookmarkEnd w:id="5265"/>
      <w:bookmarkEnd w:id="5266"/>
      <w:bookmarkEnd w:id="5267"/>
      <w:bookmarkEnd w:id="5268"/>
      <w:bookmarkEnd w:id="5269"/>
      <w:bookmarkEnd w:id="5270"/>
      <w:bookmarkEnd w:id="5271"/>
      <w:bookmarkEnd w:id="5272"/>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3" w:name="_Toc10738941"/>
      <w:bookmarkStart w:id="5274" w:name="_Toc20396793"/>
      <w:bookmarkStart w:id="5275" w:name="_Toc29398446"/>
      <w:bookmarkStart w:id="5276" w:name="_Toc29399568"/>
      <w:bookmarkStart w:id="5277" w:name="_Toc36649578"/>
      <w:bookmarkStart w:id="5278" w:name="_Toc36655420"/>
      <w:bookmarkStart w:id="5279" w:name="_Toc44961723"/>
      <w:bookmarkStart w:id="5280" w:name="_Toc50983386"/>
      <w:bookmarkStart w:id="5281" w:name="_Toc50985557"/>
      <w:bookmarkStart w:id="5282" w:name="_Toc57112817"/>
      <w:bookmarkStart w:id="5283" w:name="_Toc146299968"/>
      <w:r w:rsidRPr="0046266F">
        <w:t>8.2.6.3</w:t>
      </w:r>
      <w:r w:rsidRPr="0046266F">
        <w:tab/>
        <w:t>Test purpose</w:t>
      </w:r>
      <w:bookmarkEnd w:id="5273"/>
      <w:bookmarkEnd w:id="5274"/>
      <w:bookmarkEnd w:id="5275"/>
      <w:bookmarkEnd w:id="5276"/>
      <w:bookmarkEnd w:id="5277"/>
      <w:bookmarkEnd w:id="5278"/>
      <w:bookmarkEnd w:id="5279"/>
      <w:bookmarkEnd w:id="5280"/>
      <w:bookmarkEnd w:id="5281"/>
      <w:bookmarkEnd w:id="5282"/>
      <w:bookmarkEnd w:id="5283"/>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4" w:name="_Toc10738942"/>
      <w:bookmarkStart w:id="5285" w:name="_Toc20396794"/>
      <w:bookmarkStart w:id="5286" w:name="_Toc29398447"/>
      <w:bookmarkStart w:id="5287" w:name="_Toc29399569"/>
      <w:bookmarkStart w:id="5288" w:name="_Toc36649579"/>
      <w:bookmarkStart w:id="5289" w:name="_Toc36655421"/>
      <w:bookmarkStart w:id="5290" w:name="_Toc44961724"/>
      <w:bookmarkStart w:id="5291" w:name="_Toc50983387"/>
      <w:bookmarkStart w:id="5292" w:name="_Toc50985558"/>
      <w:bookmarkStart w:id="5293" w:name="_Toc57112818"/>
      <w:bookmarkStart w:id="5294" w:name="_Toc146299969"/>
      <w:r w:rsidRPr="0046266F">
        <w:t>8.2.6.4</w:t>
      </w:r>
      <w:r w:rsidRPr="0046266F">
        <w:tab/>
        <w:t>Method of test</w:t>
      </w:r>
      <w:bookmarkEnd w:id="5284"/>
      <w:bookmarkEnd w:id="5285"/>
      <w:bookmarkEnd w:id="5286"/>
      <w:bookmarkEnd w:id="5287"/>
      <w:bookmarkEnd w:id="5288"/>
      <w:bookmarkEnd w:id="5289"/>
      <w:bookmarkEnd w:id="5290"/>
      <w:bookmarkEnd w:id="5291"/>
      <w:bookmarkEnd w:id="5292"/>
      <w:bookmarkEnd w:id="5293"/>
      <w:bookmarkEnd w:id="5294"/>
    </w:p>
    <w:p w14:paraId="6DAE0A4D" w14:textId="77777777" w:rsidR="00BD7469" w:rsidRPr="0046266F" w:rsidRDefault="00BD7469" w:rsidP="00BD7469">
      <w:pPr>
        <w:pStyle w:val="Heading5"/>
      </w:pPr>
      <w:bookmarkStart w:id="5295" w:name="_Toc10738943"/>
      <w:bookmarkStart w:id="5296" w:name="_Toc20396795"/>
      <w:bookmarkStart w:id="5297" w:name="_Toc29398448"/>
      <w:bookmarkStart w:id="5298" w:name="_Toc29399570"/>
      <w:bookmarkStart w:id="5299" w:name="_Toc36649580"/>
      <w:bookmarkStart w:id="5300" w:name="_Toc36655422"/>
      <w:bookmarkStart w:id="5301" w:name="_Toc44961725"/>
      <w:bookmarkStart w:id="5302" w:name="_Toc50983388"/>
      <w:bookmarkStart w:id="5303" w:name="_Toc50985559"/>
      <w:bookmarkStart w:id="5304" w:name="_Toc57112819"/>
      <w:bookmarkStart w:id="5305" w:name="_Toc146299970"/>
      <w:r w:rsidRPr="0046266F">
        <w:t>8.2.6.4.1</w:t>
      </w:r>
      <w:r w:rsidRPr="0046266F">
        <w:tab/>
        <w:t>Initial conditions</w:t>
      </w:r>
      <w:bookmarkEnd w:id="5295"/>
      <w:bookmarkEnd w:id="5296"/>
      <w:bookmarkEnd w:id="5297"/>
      <w:bookmarkEnd w:id="5298"/>
      <w:bookmarkEnd w:id="5299"/>
      <w:bookmarkEnd w:id="5300"/>
      <w:bookmarkEnd w:id="5301"/>
      <w:bookmarkEnd w:id="5302"/>
      <w:bookmarkEnd w:id="5303"/>
      <w:bookmarkEnd w:id="5304"/>
      <w:bookmarkEnd w:id="5305"/>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6" w:name="_Toc10738944"/>
      <w:bookmarkStart w:id="5307" w:name="_Toc20396796"/>
      <w:bookmarkStart w:id="5308" w:name="_Toc29398449"/>
      <w:bookmarkStart w:id="5309" w:name="_Toc29399571"/>
      <w:bookmarkStart w:id="5310" w:name="_Toc36649581"/>
      <w:bookmarkStart w:id="5311" w:name="_Toc36655423"/>
      <w:bookmarkStart w:id="5312" w:name="_Toc44961726"/>
      <w:bookmarkStart w:id="5313" w:name="_Toc50983389"/>
      <w:bookmarkStart w:id="5314" w:name="_Toc50985560"/>
      <w:bookmarkStart w:id="5315" w:name="_Toc57112820"/>
      <w:bookmarkStart w:id="5316" w:name="_Toc146299971"/>
      <w:r w:rsidRPr="0046266F">
        <w:t>8.2.6.4.2</w:t>
      </w:r>
      <w:r w:rsidRPr="0046266F">
        <w:tab/>
        <w:t>Procedure</w:t>
      </w:r>
      <w:bookmarkEnd w:id="5306"/>
      <w:bookmarkEnd w:id="5307"/>
      <w:bookmarkEnd w:id="5308"/>
      <w:bookmarkEnd w:id="5309"/>
      <w:bookmarkEnd w:id="5310"/>
      <w:bookmarkEnd w:id="5311"/>
      <w:bookmarkEnd w:id="5312"/>
      <w:bookmarkEnd w:id="5313"/>
      <w:bookmarkEnd w:id="5314"/>
      <w:bookmarkEnd w:id="5315"/>
      <w:bookmarkEnd w:id="5316"/>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7" w:name="_Toc10738945"/>
      <w:bookmarkStart w:id="5318" w:name="_Toc20396797"/>
      <w:bookmarkStart w:id="5319" w:name="_Toc29398450"/>
      <w:bookmarkStart w:id="5320" w:name="_Toc29399572"/>
      <w:bookmarkStart w:id="5321" w:name="_Toc36649582"/>
      <w:bookmarkStart w:id="5322" w:name="_Toc36655424"/>
      <w:bookmarkStart w:id="5323" w:name="_Toc44961727"/>
      <w:bookmarkStart w:id="5324" w:name="_Toc50983390"/>
      <w:bookmarkStart w:id="5325" w:name="_Toc50985561"/>
      <w:bookmarkStart w:id="5326" w:name="_Toc57112821"/>
      <w:bookmarkStart w:id="5327" w:name="_Toc146299972"/>
      <w:r w:rsidRPr="0046266F">
        <w:t>8.2.6.5</w:t>
      </w:r>
      <w:r w:rsidRPr="0046266F">
        <w:tab/>
        <w:t>Acceptance criteria</w:t>
      </w:r>
      <w:bookmarkEnd w:id="5317"/>
      <w:bookmarkEnd w:id="5318"/>
      <w:bookmarkEnd w:id="5319"/>
      <w:bookmarkEnd w:id="5320"/>
      <w:bookmarkEnd w:id="5321"/>
      <w:bookmarkEnd w:id="5322"/>
      <w:bookmarkEnd w:id="5323"/>
      <w:bookmarkEnd w:id="5324"/>
      <w:bookmarkEnd w:id="5325"/>
      <w:bookmarkEnd w:id="5326"/>
      <w:bookmarkEnd w:id="5327"/>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8" w:name="_Toc146299973"/>
      <w:r w:rsidRPr="0046266F">
        <w:t>8.2.7</w:t>
      </w:r>
      <w:r w:rsidRPr="0046266F">
        <w:tab/>
        <w:t>Correct storage of an SM on the UICC</w:t>
      </w:r>
      <w:bookmarkEnd w:id="5328"/>
    </w:p>
    <w:p w14:paraId="7B12DB87" w14:textId="77777777" w:rsidR="00BD7469" w:rsidRPr="0046266F" w:rsidRDefault="00BD7469" w:rsidP="0046266F">
      <w:pPr>
        <w:pStyle w:val="Heading4"/>
      </w:pPr>
      <w:bookmarkStart w:id="5329" w:name="_Toc146299974"/>
      <w:r w:rsidRPr="0046266F">
        <w:t>8.2.7.1</w:t>
      </w:r>
      <w:r w:rsidRPr="0046266F">
        <w:tab/>
        <w:t>Definition and applicability</w:t>
      </w:r>
      <w:bookmarkEnd w:id="5329"/>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0" w:name="_Toc146299975"/>
      <w:r w:rsidRPr="0046266F">
        <w:lastRenderedPageBreak/>
        <w:t>8.2.7.2</w:t>
      </w:r>
      <w:r w:rsidRPr="0046266F">
        <w:tab/>
        <w:t>Conformance requirement</w:t>
      </w:r>
      <w:bookmarkEnd w:id="5330"/>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1" w:name="_Toc146299976"/>
      <w:r w:rsidRPr="0046266F">
        <w:t>8.2.7.3</w:t>
      </w:r>
      <w:r w:rsidRPr="0046266F">
        <w:tab/>
        <w:t>Test purpose</w:t>
      </w:r>
      <w:bookmarkEnd w:id="5331"/>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2" w:name="_Toc146299977"/>
      <w:r w:rsidRPr="0046266F">
        <w:t>8.2.7.4</w:t>
      </w:r>
      <w:r w:rsidRPr="0046266F">
        <w:tab/>
        <w:t>Method of test</w:t>
      </w:r>
      <w:bookmarkEnd w:id="5332"/>
    </w:p>
    <w:p w14:paraId="2EA86A27" w14:textId="77777777" w:rsidR="00BD7469" w:rsidRPr="0046266F" w:rsidRDefault="00BD7469" w:rsidP="0046266F">
      <w:pPr>
        <w:pStyle w:val="Heading5"/>
      </w:pPr>
      <w:bookmarkStart w:id="5333" w:name="_Toc146299978"/>
      <w:r w:rsidRPr="0046266F">
        <w:t>8.2.7.4.1</w:t>
      </w:r>
      <w:r w:rsidRPr="0046266F">
        <w:tab/>
        <w:t>Initial conditions</w:t>
      </w:r>
      <w:bookmarkEnd w:id="5333"/>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4" w:name="_Toc146299979"/>
      <w:r w:rsidRPr="0046266F">
        <w:t>8.2.7.4.2</w:t>
      </w:r>
      <w:r w:rsidRPr="0046266F">
        <w:tab/>
        <w:t>Procedure</w:t>
      </w:r>
      <w:bookmarkEnd w:id="5334"/>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5" w:name="_Toc146299980"/>
      <w:r w:rsidRPr="0046266F">
        <w:t>8.2.7.5</w:t>
      </w:r>
      <w:r w:rsidRPr="0046266F">
        <w:tab/>
        <w:t>Acceptance criteria</w:t>
      </w:r>
      <w:bookmarkEnd w:id="5335"/>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6" w:name="_Toc10738946"/>
      <w:bookmarkStart w:id="5337" w:name="_Toc20396798"/>
      <w:bookmarkStart w:id="5338" w:name="_Toc29398451"/>
      <w:bookmarkStart w:id="5339" w:name="_Toc29399573"/>
      <w:bookmarkStart w:id="5340" w:name="_Toc36649583"/>
      <w:bookmarkStart w:id="5341" w:name="_Toc36655425"/>
      <w:bookmarkStart w:id="5342" w:name="_Toc44961728"/>
      <w:bookmarkStart w:id="5343" w:name="_Toc50983391"/>
      <w:bookmarkStart w:id="5344" w:name="_Toc50985562"/>
      <w:bookmarkStart w:id="5345" w:name="_Toc57112822"/>
      <w:bookmarkStart w:id="5346" w:name="_Toc146299981"/>
      <w:r w:rsidRPr="0046266F">
        <w:t>8.3</w:t>
      </w:r>
      <w:r w:rsidRPr="0046266F">
        <w:tab/>
        <w:t>MMS related tests</w:t>
      </w:r>
      <w:bookmarkEnd w:id="5336"/>
      <w:bookmarkEnd w:id="5337"/>
      <w:bookmarkEnd w:id="5338"/>
      <w:bookmarkEnd w:id="5339"/>
      <w:bookmarkEnd w:id="5340"/>
      <w:bookmarkEnd w:id="5341"/>
      <w:bookmarkEnd w:id="5342"/>
      <w:bookmarkEnd w:id="5343"/>
      <w:bookmarkEnd w:id="5344"/>
      <w:bookmarkEnd w:id="5345"/>
      <w:bookmarkEnd w:id="5346"/>
    </w:p>
    <w:p w14:paraId="6DFF4D3D" w14:textId="77777777" w:rsidR="00BD7469" w:rsidRPr="0046266F" w:rsidRDefault="00BD7469" w:rsidP="00BD7469">
      <w:pPr>
        <w:pStyle w:val="Heading3"/>
      </w:pPr>
      <w:bookmarkStart w:id="5347" w:name="_Toc10738947"/>
      <w:bookmarkStart w:id="5348" w:name="_Toc20396799"/>
      <w:bookmarkStart w:id="5349" w:name="_Toc29398452"/>
      <w:bookmarkStart w:id="5350" w:name="_Toc29399574"/>
      <w:bookmarkStart w:id="5351" w:name="_Toc36649584"/>
      <w:bookmarkStart w:id="5352" w:name="_Toc36655426"/>
      <w:bookmarkStart w:id="5353" w:name="_Toc44961729"/>
      <w:bookmarkStart w:id="5354" w:name="_Toc50983392"/>
      <w:bookmarkStart w:id="5355" w:name="_Toc50985563"/>
      <w:bookmarkStart w:id="5356" w:name="_Toc57112823"/>
      <w:bookmarkStart w:id="5357" w:name="_Toc146299982"/>
      <w:r w:rsidRPr="0046266F">
        <w:t>8.3.1</w:t>
      </w:r>
      <w:r w:rsidRPr="0046266F">
        <w:tab/>
        <w:t>UE recognising the priority order of MMS Issuer Connectivity Parameters</w:t>
      </w:r>
      <w:bookmarkEnd w:id="5347"/>
      <w:bookmarkEnd w:id="5348"/>
      <w:bookmarkEnd w:id="5349"/>
      <w:bookmarkEnd w:id="5350"/>
      <w:bookmarkEnd w:id="5351"/>
      <w:bookmarkEnd w:id="5352"/>
      <w:bookmarkEnd w:id="5353"/>
      <w:bookmarkEnd w:id="5354"/>
      <w:bookmarkEnd w:id="5355"/>
      <w:bookmarkEnd w:id="5356"/>
      <w:bookmarkEnd w:id="5357"/>
    </w:p>
    <w:p w14:paraId="764303F5" w14:textId="77777777" w:rsidR="00BD7469" w:rsidRPr="0046266F" w:rsidRDefault="00BD7469" w:rsidP="00BD7469">
      <w:pPr>
        <w:pStyle w:val="Heading4"/>
      </w:pPr>
      <w:bookmarkStart w:id="5358" w:name="_Toc10738948"/>
      <w:bookmarkStart w:id="5359" w:name="_Toc20396800"/>
      <w:bookmarkStart w:id="5360" w:name="_Toc29398453"/>
      <w:bookmarkStart w:id="5361" w:name="_Toc29399575"/>
      <w:bookmarkStart w:id="5362" w:name="_Toc36649585"/>
      <w:bookmarkStart w:id="5363" w:name="_Toc36655427"/>
      <w:bookmarkStart w:id="5364" w:name="_Toc44961730"/>
      <w:bookmarkStart w:id="5365" w:name="_Toc50983393"/>
      <w:bookmarkStart w:id="5366" w:name="_Toc50985564"/>
      <w:bookmarkStart w:id="5367" w:name="_Toc57112824"/>
      <w:bookmarkStart w:id="5368" w:name="_Toc146299983"/>
      <w:r w:rsidRPr="0046266F">
        <w:t>8.3.1.1</w:t>
      </w:r>
      <w:r w:rsidRPr="0046266F">
        <w:tab/>
        <w:t>Definition and applicability</w:t>
      </w:r>
      <w:bookmarkEnd w:id="5358"/>
      <w:bookmarkEnd w:id="5359"/>
      <w:bookmarkEnd w:id="5360"/>
      <w:bookmarkEnd w:id="5361"/>
      <w:bookmarkEnd w:id="5362"/>
      <w:bookmarkEnd w:id="5363"/>
      <w:bookmarkEnd w:id="5364"/>
      <w:bookmarkEnd w:id="5365"/>
      <w:bookmarkEnd w:id="5366"/>
      <w:bookmarkEnd w:id="5367"/>
      <w:bookmarkEnd w:id="5368"/>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69" w:name="_Toc10738949"/>
      <w:bookmarkStart w:id="5370" w:name="_Toc20396801"/>
      <w:bookmarkStart w:id="5371" w:name="_Toc29398454"/>
      <w:bookmarkStart w:id="5372" w:name="_Toc29399576"/>
      <w:bookmarkStart w:id="5373" w:name="_Toc36649586"/>
      <w:bookmarkStart w:id="5374" w:name="_Toc36655428"/>
      <w:bookmarkStart w:id="5375" w:name="_Toc44961731"/>
      <w:bookmarkStart w:id="5376" w:name="_Toc50983394"/>
      <w:bookmarkStart w:id="5377" w:name="_Toc50985565"/>
      <w:bookmarkStart w:id="5378" w:name="_Toc57112825"/>
      <w:bookmarkStart w:id="5379" w:name="_Toc146299984"/>
      <w:r w:rsidRPr="0046266F">
        <w:t>8.3.1.2</w:t>
      </w:r>
      <w:r w:rsidRPr="0046266F">
        <w:tab/>
        <w:t>Conformance requirement</w:t>
      </w:r>
      <w:bookmarkEnd w:id="5369"/>
      <w:bookmarkEnd w:id="5370"/>
      <w:bookmarkEnd w:id="5371"/>
      <w:bookmarkEnd w:id="5372"/>
      <w:bookmarkEnd w:id="5373"/>
      <w:bookmarkEnd w:id="5374"/>
      <w:bookmarkEnd w:id="5375"/>
      <w:bookmarkEnd w:id="5376"/>
      <w:bookmarkEnd w:id="5377"/>
      <w:bookmarkEnd w:id="5378"/>
      <w:bookmarkEnd w:id="5379"/>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0" w:name="_Toc10738950"/>
      <w:bookmarkStart w:id="5381" w:name="_Toc20396802"/>
      <w:bookmarkStart w:id="5382" w:name="_Toc29398455"/>
      <w:bookmarkStart w:id="5383" w:name="_Toc29399577"/>
      <w:bookmarkStart w:id="5384" w:name="_Toc36649587"/>
      <w:bookmarkStart w:id="5385" w:name="_Toc36655429"/>
      <w:bookmarkStart w:id="5386" w:name="_Toc44961732"/>
      <w:bookmarkStart w:id="5387" w:name="_Toc50983395"/>
      <w:bookmarkStart w:id="5388" w:name="_Toc50985566"/>
      <w:bookmarkStart w:id="5389" w:name="_Toc57112826"/>
      <w:bookmarkStart w:id="5390" w:name="_Toc146299985"/>
      <w:r w:rsidRPr="0046266F">
        <w:t>8.3.1.3</w:t>
      </w:r>
      <w:r w:rsidRPr="0046266F">
        <w:tab/>
        <w:t>Test purpose</w:t>
      </w:r>
      <w:bookmarkEnd w:id="5380"/>
      <w:bookmarkEnd w:id="5381"/>
      <w:bookmarkEnd w:id="5382"/>
      <w:bookmarkEnd w:id="5383"/>
      <w:bookmarkEnd w:id="5384"/>
      <w:bookmarkEnd w:id="5385"/>
      <w:bookmarkEnd w:id="5386"/>
      <w:bookmarkEnd w:id="5387"/>
      <w:bookmarkEnd w:id="5388"/>
      <w:bookmarkEnd w:id="5389"/>
      <w:bookmarkEnd w:id="5390"/>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1" w:name="_Toc10738951"/>
      <w:bookmarkStart w:id="5392" w:name="_Toc20396803"/>
      <w:bookmarkStart w:id="5393" w:name="_Toc29398456"/>
      <w:bookmarkStart w:id="5394" w:name="_Toc29399578"/>
      <w:bookmarkStart w:id="5395" w:name="_Toc36649588"/>
      <w:bookmarkStart w:id="5396" w:name="_Toc36655430"/>
      <w:bookmarkStart w:id="5397" w:name="_Toc44961733"/>
      <w:bookmarkStart w:id="5398" w:name="_Toc50983396"/>
      <w:bookmarkStart w:id="5399" w:name="_Toc50985567"/>
      <w:bookmarkStart w:id="5400" w:name="_Toc57112827"/>
    </w:p>
    <w:p w14:paraId="0994B08F" w14:textId="54D71EC8" w:rsidR="00BD7469" w:rsidRPr="0046266F" w:rsidRDefault="00BD7469" w:rsidP="00BD7469">
      <w:pPr>
        <w:pStyle w:val="Heading4"/>
      </w:pPr>
      <w:bookmarkStart w:id="5401" w:name="_Toc146299986"/>
      <w:r w:rsidRPr="0046266F">
        <w:t>8.3.1.4</w:t>
      </w:r>
      <w:r w:rsidRPr="0046266F">
        <w:tab/>
        <w:t>Method of test</w:t>
      </w:r>
      <w:bookmarkEnd w:id="5391"/>
      <w:bookmarkEnd w:id="5392"/>
      <w:bookmarkEnd w:id="5393"/>
      <w:bookmarkEnd w:id="5394"/>
      <w:bookmarkEnd w:id="5395"/>
      <w:bookmarkEnd w:id="5396"/>
      <w:bookmarkEnd w:id="5397"/>
      <w:bookmarkEnd w:id="5398"/>
      <w:bookmarkEnd w:id="5399"/>
      <w:bookmarkEnd w:id="5400"/>
      <w:bookmarkEnd w:id="5401"/>
    </w:p>
    <w:p w14:paraId="2846133A" w14:textId="77777777" w:rsidR="00BD7469" w:rsidRPr="0046266F" w:rsidRDefault="00BD7469" w:rsidP="00BD7469">
      <w:pPr>
        <w:pStyle w:val="Heading5"/>
      </w:pPr>
      <w:bookmarkStart w:id="5402" w:name="_Toc10738952"/>
      <w:bookmarkStart w:id="5403" w:name="_Toc20396804"/>
      <w:bookmarkStart w:id="5404" w:name="_Toc29398457"/>
      <w:bookmarkStart w:id="5405" w:name="_Toc29399579"/>
      <w:bookmarkStart w:id="5406" w:name="_Toc36649589"/>
      <w:bookmarkStart w:id="5407" w:name="_Toc36655431"/>
      <w:bookmarkStart w:id="5408" w:name="_Toc44961734"/>
      <w:bookmarkStart w:id="5409" w:name="_Toc50983397"/>
      <w:bookmarkStart w:id="5410" w:name="_Toc50985568"/>
      <w:bookmarkStart w:id="5411" w:name="_Toc57112828"/>
      <w:bookmarkStart w:id="5412" w:name="_Toc146299987"/>
      <w:r w:rsidRPr="0046266F">
        <w:t>8.3.1.4.1</w:t>
      </w:r>
      <w:r w:rsidRPr="0046266F">
        <w:tab/>
        <w:t>Initial conditions</w:t>
      </w:r>
      <w:bookmarkEnd w:id="5402"/>
      <w:bookmarkEnd w:id="5403"/>
      <w:bookmarkEnd w:id="5404"/>
      <w:bookmarkEnd w:id="5405"/>
      <w:bookmarkEnd w:id="5406"/>
      <w:bookmarkEnd w:id="5407"/>
      <w:bookmarkEnd w:id="5408"/>
      <w:bookmarkEnd w:id="5409"/>
      <w:bookmarkEnd w:id="5410"/>
      <w:bookmarkEnd w:id="5411"/>
      <w:bookmarkEnd w:id="5412"/>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3" w:name="_Toc10738953"/>
      <w:bookmarkStart w:id="5414" w:name="_Toc20396805"/>
      <w:bookmarkStart w:id="5415" w:name="_Toc29398458"/>
      <w:bookmarkStart w:id="5416" w:name="_Toc29399580"/>
      <w:bookmarkStart w:id="5417" w:name="_Toc36649590"/>
      <w:bookmarkStart w:id="5418" w:name="_Toc36655432"/>
      <w:bookmarkStart w:id="5419" w:name="_Toc44961735"/>
      <w:bookmarkStart w:id="5420" w:name="_Toc50983398"/>
      <w:bookmarkStart w:id="5421" w:name="_Toc50985569"/>
      <w:bookmarkStart w:id="5422" w:name="_Toc57112829"/>
      <w:bookmarkStart w:id="5423" w:name="_Toc146299988"/>
      <w:r w:rsidRPr="0046266F">
        <w:t>8.3.1.4.2</w:t>
      </w:r>
      <w:r w:rsidRPr="0046266F">
        <w:tab/>
        <w:t>Procedure</w:t>
      </w:r>
      <w:bookmarkEnd w:id="5413"/>
      <w:bookmarkEnd w:id="5414"/>
      <w:bookmarkEnd w:id="5415"/>
      <w:bookmarkEnd w:id="5416"/>
      <w:bookmarkEnd w:id="5417"/>
      <w:bookmarkEnd w:id="5418"/>
      <w:bookmarkEnd w:id="5419"/>
      <w:bookmarkEnd w:id="5420"/>
      <w:bookmarkEnd w:id="5421"/>
      <w:bookmarkEnd w:id="5422"/>
      <w:bookmarkEnd w:id="5423"/>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4" w:name="_Toc10738954"/>
      <w:bookmarkStart w:id="5425" w:name="_Toc20396806"/>
      <w:bookmarkStart w:id="5426" w:name="_Toc29398459"/>
      <w:bookmarkStart w:id="5427" w:name="_Toc29399581"/>
      <w:bookmarkStart w:id="5428" w:name="_Toc36649591"/>
      <w:bookmarkStart w:id="5429" w:name="_Toc36655433"/>
      <w:bookmarkStart w:id="5430" w:name="_Toc44961736"/>
      <w:bookmarkStart w:id="5431" w:name="_Toc50983399"/>
      <w:bookmarkStart w:id="5432" w:name="_Toc50985570"/>
      <w:bookmarkStart w:id="5433" w:name="_Toc57112830"/>
      <w:bookmarkStart w:id="5434" w:name="_Toc146299989"/>
      <w:r w:rsidRPr="0046266F">
        <w:t>8.3.1.5</w:t>
      </w:r>
      <w:r w:rsidRPr="0046266F">
        <w:tab/>
        <w:t>Acceptance criteria</w:t>
      </w:r>
      <w:bookmarkEnd w:id="5424"/>
      <w:bookmarkEnd w:id="5425"/>
      <w:bookmarkEnd w:id="5426"/>
      <w:bookmarkEnd w:id="5427"/>
      <w:bookmarkEnd w:id="5428"/>
      <w:bookmarkEnd w:id="5429"/>
      <w:bookmarkEnd w:id="5430"/>
      <w:bookmarkEnd w:id="5431"/>
      <w:bookmarkEnd w:id="5432"/>
      <w:bookmarkEnd w:id="5433"/>
      <w:bookmarkEnd w:id="5434"/>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5" w:name="_Toc10738955"/>
      <w:bookmarkStart w:id="5436" w:name="_Toc20396807"/>
      <w:bookmarkStart w:id="5437" w:name="_Toc29398460"/>
      <w:bookmarkStart w:id="5438" w:name="_Toc29399582"/>
      <w:bookmarkStart w:id="5439" w:name="_Toc36649592"/>
      <w:bookmarkStart w:id="5440" w:name="_Toc36655434"/>
      <w:bookmarkStart w:id="5441" w:name="_Toc44961737"/>
      <w:bookmarkStart w:id="5442" w:name="_Toc50983400"/>
      <w:bookmarkStart w:id="5443" w:name="_Toc50985571"/>
      <w:bookmarkStart w:id="5444" w:name="_Toc57112831"/>
      <w:bookmarkStart w:id="5445" w:name="_Toc146299990"/>
      <w:r w:rsidRPr="0046266F">
        <w:t>8.3.2</w:t>
      </w:r>
      <w:r w:rsidRPr="0046266F">
        <w:tab/>
        <w:t>UE recognising the priority order of MMS User Connectivity Parameters</w:t>
      </w:r>
      <w:bookmarkEnd w:id="5435"/>
      <w:bookmarkEnd w:id="5436"/>
      <w:bookmarkEnd w:id="5437"/>
      <w:bookmarkEnd w:id="5438"/>
      <w:bookmarkEnd w:id="5439"/>
      <w:bookmarkEnd w:id="5440"/>
      <w:bookmarkEnd w:id="5441"/>
      <w:bookmarkEnd w:id="5442"/>
      <w:bookmarkEnd w:id="5443"/>
      <w:bookmarkEnd w:id="5444"/>
      <w:bookmarkEnd w:id="5445"/>
    </w:p>
    <w:p w14:paraId="46CBF120" w14:textId="77777777" w:rsidR="00BD7469" w:rsidRPr="0046266F" w:rsidRDefault="00BD7469" w:rsidP="00BD7469">
      <w:pPr>
        <w:pStyle w:val="Heading4"/>
      </w:pPr>
      <w:bookmarkStart w:id="5446" w:name="_Toc10738956"/>
      <w:bookmarkStart w:id="5447" w:name="_Toc20396808"/>
      <w:bookmarkStart w:id="5448" w:name="_Toc29398461"/>
      <w:bookmarkStart w:id="5449" w:name="_Toc29399583"/>
      <w:bookmarkStart w:id="5450" w:name="_Toc36649593"/>
      <w:bookmarkStart w:id="5451" w:name="_Toc36655435"/>
      <w:bookmarkStart w:id="5452" w:name="_Toc44961738"/>
      <w:bookmarkStart w:id="5453" w:name="_Toc50983401"/>
      <w:bookmarkStart w:id="5454" w:name="_Toc50985572"/>
      <w:bookmarkStart w:id="5455" w:name="_Toc57112832"/>
      <w:bookmarkStart w:id="5456" w:name="_Toc146299991"/>
      <w:r w:rsidRPr="0046266F">
        <w:t>8.3.2.1</w:t>
      </w:r>
      <w:r w:rsidRPr="0046266F">
        <w:tab/>
        <w:t>Definition and applicability</w:t>
      </w:r>
      <w:bookmarkEnd w:id="5446"/>
      <w:bookmarkEnd w:id="5447"/>
      <w:bookmarkEnd w:id="5448"/>
      <w:bookmarkEnd w:id="5449"/>
      <w:bookmarkEnd w:id="5450"/>
      <w:bookmarkEnd w:id="5451"/>
      <w:bookmarkEnd w:id="5452"/>
      <w:bookmarkEnd w:id="5453"/>
      <w:bookmarkEnd w:id="5454"/>
      <w:bookmarkEnd w:id="5455"/>
      <w:bookmarkEnd w:id="5456"/>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7" w:name="_Toc10738957"/>
      <w:bookmarkStart w:id="5458" w:name="_Toc20396809"/>
      <w:bookmarkStart w:id="5459" w:name="_Toc29398462"/>
      <w:bookmarkStart w:id="5460" w:name="_Toc29399584"/>
      <w:bookmarkStart w:id="5461" w:name="_Toc36649594"/>
      <w:bookmarkStart w:id="5462" w:name="_Toc36655436"/>
      <w:bookmarkStart w:id="5463" w:name="_Toc44961739"/>
      <w:bookmarkStart w:id="5464" w:name="_Toc50983402"/>
      <w:bookmarkStart w:id="5465" w:name="_Toc50985573"/>
      <w:bookmarkStart w:id="5466" w:name="_Toc57112833"/>
      <w:bookmarkStart w:id="5467" w:name="_Toc146299992"/>
      <w:r w:rsidRPr="0046266F">
        <w:t>8.3.2.2</w:t>
      </w:r>
      <w:r w:rsidRPr="0046266F">
        <w:tab/>
        <w:t>Conformance requirement</w:t>
      </w:r>
      <w:bookmarkEnd w:id="5457"/>
      <w:bookmarkEnd w:id="5458"/>
      <w:bookmarkEnd w:id="5459"/>
      <w:bookmarkEnd w:id="5460"/>
      <w:bookmarkEnd w:id="5461"/>
      <w:bookmarkEnd w:id="5462"/>
      <w:bookmarkEnd w:id="5463"/>
      <w:bookmarkEnd w:id="5464"/>
      <w:bookmarkEnd w:id="5465"/>
      <w:bookmarkEnd w:id="5466"/>
      <w:bookmarkEnd w:id="5467"/>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8" w:name="_Toc10738958"/>
      <w:bookmarkStart w:id="5469" w:name="_Toc20396810"/>
      <w:bookmarkStart w:id="5470" w:name="_Toc29398463"/>
      <w:bookmarkStart w:id="5471" w:name="_Toc29399585"/>
      <w:bookmarkStart w:id="5472" w:name="_Toc36649595"/>
      <w:bookmarkStart w:id="5473" w:name="_Toc36655437"/>
      <w:bookmarkStart w:id="5474" w:name="_Toc44961740"/>
      <w:bookmarkStart w:id="5475" w:name="_Toc50983403"/>
      <w:bookmarkStart w:id="5476" w:name="_Toc50985574"/>
      <w:bookmarkStart w:id="5477" w:name="_Toc57112834"/>
      <w:bookmarkStart w:id="5478" w:name="_Toc146299993"/>
      <w:r w:rsidRPr="0046266F">
        <w:t>8.3.2.3</w:t>
      </w:r>
      <w:r w:rsidRPr="0046266F">
        <w:tab/>
        <w:t>Test purpose</w:t>
      </w:r>
      <w:bookmarkEnd w:id="5468"/>
      <w:bookmarkEnd w:id="5469"/>
      <w:bookmarkEnd w:id="5470"/>
      <w:bookmarkEnd w:id="5471"/>
      <w:bookmarkEnd w:id="5472"/>
      <w:bookmarkEnd w:id="5473"/>
      <w:bookmarkEnd w:id="5474"/>
      <w:bookmarkEnd w:id="5475"/>
      <w:bookmarkEnd w:id="5476"/>
      <w:bookmarkEnd w:id="5477"/>
      <w:bookmarkEnd w:id="5478"/>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79" w:name="_Toc10738959"/>
      <w:bookmarkStart w:id="5480" w:name="_Toc20396811"/>
      <w:bookmarkStart w:id="5481" w:name="_Toc29398464"/>
      <w:bookmarkStart w:id="5482" w:name="_Toc29399586"/>
      <w:bookmarkStart w:id="5483" w:name="_Toc36649596"/>
      <w:bookmarkStart w:id="5484" w:name="_Toc36655438"/>
      <w:bookmarkStart w:id="5485" w:name="_Toc44961741"/>
      <w:bookmarkStart w:id="5486" w:name="_Toc50983404"/>
      <w:bookmarkStart w:id="5487" w:name="_Toc50985575"/>
      <w:bookmarkStart w:id="5488" w:name="_Toc57112835"/>
    </w:p>
    <w:p w14:paraId="49E11EF4" w14:textId="16A1A5FD" w:rsidR="00BD7469" w:rsidRPr="0046266F" w:rsidRDefault="00BD7469" w:rsidP="00BD7469">
      <w:pPr>
        <w:pStyle w:val="Heading4"/>
      </w:pPr>
      <w:bookmarkStart w:id="5489" w:name="_Toc146299994"/>
      <w:r w:rsidRPr="0046266F">
        <w:t>8.3.2.4</w:t>
      </w:r>
      <w:r w:rsidRPr="0046266F">
        <w:tab/>
        <w:t>Method of test</w:t>
      </w:r>
      <w:bookmarkEnd w:id="5479"/>
      <w:bookmarkEnd w:id="5480"/>
      <w:bookmarkEnd w:id="5481"/>
      <w:bookmarkEnd w:id="5482"/>
      <w:bookmarkEnd w:id="5483"/>
      <w:bookmarkEnd w:id="5484"/>
      <w:bookmarkEnd w:id="5485"/>
      <w:bookmarkEnd w:id="5486"/>
      <w:bookmarkEnd w:id="5487"/>
      <w:bookmarkEnd w:id="5488"/>
      <w:bookmarkEnd w:id="5489"/>
    </w:p>
    <w:p w14:paraId="5C6D537A" w14:textId="77777777" w:rsidR="00BD7469" w:rsidRPr="0046266F" w:rsidRDefault="00BD7469" w:rsidP="00BD7469">
      <w:pPr>
        <w:pStyle w:val="Heading5"/>
      </w:pPr>
      <w:bookmarkStart w:id="5490" w:name="_Toc10738960"/>
      <w:bookmarkStart w:id="5491" w:name="_Toc20396812"/>
      <w:bookmarkStart w:id="5492" w:name="_Toc29398465"/>
      <w:bookmarkStart w:id="5493" w:name="_Toc29399587"/>
      <w:bookmarkStart w:id="5494" w:name="_Toc36649597"/>
      <w:bookmarkStart w:id="5495" w:name="_Toc36655439"/>
      <w:bookmarkStart w:id="5496" w:name="_Toc44961742"/>
      <w:bookmarkStart w:id="5497" w:name="_Toc50983405"/>
      <w:bookmarkStart w:id="5498" w:name="_Toc50985576"/>
      <w:bookmarkStart w:id="5499" w:name="_Toc57112836"/>
      <w:bookmarkStart w:id="5500" w:name="_Toc146299995"/>
      <w:r w:rsidRPr="0046266F">
        <w:t>8.3.2.4.1</w:t>
      </w:r>
      <w:r w:rsidRPr="0046266F">
        <w:tab/>
        <w:t>Initial conditions</w:t>
      </w:r>
      <w:bookmarkEnd w:id="5490"/>
      <w:bookmarkEnd w:id="5491"/>
      <w:bookmarkEnd w:id="5492"/>
      <w:bookmarkEnd w:id="5493"/>
      <w:bookmarkEnd w:id="5494"/>
      <w:bookmarkEnd w:id="5495"/>
      <w:bookmarkEnd w:id="5496"/>
      <w:bookmarkEnd w:id="5497"/>
      <w:bookmarkEnd w:id="5498"/>
      <w:bookmarkEnd w:id="5499"/>
      <w:bookmarkEnd w:id="5500"/>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1" w:name="_Toc10738961"/>
      <w:bookmarkStart w:id="5502" w:name="_Toc20396813"/>
      <w:bookmarkStart w:id="5503" w:name="_Toc29398466"/>
      <w:bookmarkStart w:id="5504" w:name="_Toc29399588"/>
      <w:bookmarkStart w:id="5505" w:name="_Toc36649598"/>
      <w:bookmarkStart w:id="5506" w:name="_Toc36655440"/>
      <w:bookmarkStart w:id="5507" w:name="_Toc44961743"/>
      <w:bookmarkStart w:id="5508" w:name="_Toc50983406"/>
      <w:bookmarkStart w:id="5509" w:name="_Toc50985577"/>
      <w:bookmarkStart w:id="5510" w:name="_Toc57112837"/>
      <w:bookmarkStart w:id="5511" w:name="_Toc146299996"/>
      <w:r w:rsidRPr="0046266F">
        <w:t>8.3.2.4.2</w:t>
      </w:r>
      <w:r w:rsidRPr="0046266F">
        <w:tab/>
        <w:t>Procedure</w:t>
      </w:r>
      <w:bookmarkEnd w:id="5501"/>
      <w:bookmarkEnd w:id="5502"/>
      <w:bookmarkEnd w:id="5503"/>
      <w:bookmarkEnd w:id="5504"/>
      <w:bookmarkEnd w:id="5505"/>
      <w:bookmarkEnd w:id="5506"/>
      <w:bookmarkEnd w:id="5507"/>
      <w:bookmarkEnd w:id="5508"/>
      <w:bookmarkEnd w:id="5509"/>
      <w:bookmarkEnd w:id="5510"/>
      <w:bookmarkEnd w:id="5511"/>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2" w:name="_Toc10738962"/>
      <w:bookmarkStart w:id="5513" w:name="_Toc20396814"/>
      <w:bookmarkStart w:id="5514" w:name="_Toc29398467"/>
      <w:bookmarkStart w:id="5515" w:name="_Toc29399589"/>
      <w:bookmarkStart w:id="5516" w:name="_Toc36649599"/>
      <w:bookmarkStart w:id="5517" w:name="_Toc36655441"/>
      <w:bookmarkStart w:id="5518" w:name="_Toc44961744"/>
      <w:bookmarkStart w:id="5519" w:name="_Toc50983407"/>
      <w:bookmarkStart w:id="5520" w:name="_Toc50985578"/>
      <w:bookmarkStart w:id="5521" w:name="_Toc57112838"/>
      <w:bookmarkStart w:id="5522" w:name="_Toc146299997"/>
      <w:r w:rsidRPr="0046266F">
        <w:t>8.3.2.5</w:t>
      </w:r>
      <w:r w:rsidRPr="0046266F">
        <w:tab/>
      </w:r>
      <w:r w:rsidRPr="0046266F">
        <w:rPr>
          <w:rStyle w:val="berschrift4Char"/>
        </w:rPr>
        <w:t>Acceptance</w:t>
      </w:r>
      <w:r w:rsidRPr="0046266F">
        <w:t xml:space="preserve"> criteria</w:t>
      </w:r>
      <w:bookmarkEnd w:id="5512"/>
      <w:bookmarkEnd w:id="5513"/>
      <w:bookmarkEnd w:id="5514"/>
      <w:bookmarkEnd w:id="5515"/>
      <w:bookmarkEnd w:id="5516"/>
      <w:bookmarkEnd w:id="5517"/>
      <w:bookmarkEnd w:id="5518"/>
      <w:bookmarkEnd w:id="5519"/>
      <w:bookmarkEnd w:id="5520"/>
      <w:bookmarkEnd w:id="5521"/>
      <w:bookmarkEnd w:id="5522"/>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3" w:name="_Toc10738963"/>
      <w:bookmarkStart w:id="5524" w:name="_Toc20396815"/>
      <w:bookmarkStart w:id="5525" w:name="_Toc29398468"/>
      <w:bookmarkStart w:id="5526" w:name="_Toc29399590"/>
      <w:bookmarkStart w:id="5527" w:name="_Toc36649600"/>
      <w:bookmarkStart w:id="5528" w:name="_Toc36655442"/>
      <w:bookmarkStart w:id="5529" w:name="_Toc44961745"/>
      <w:bookmarkStart w:id="5530" w:name="_Toc50983408"/>
      <w:bookmarkStart w:id="5531" w:name="_Toc50985579"/>
      <w:bookmarkStart w:id="5532" w:name="_Toc57112839"/>
      <w:bookmarkStart w:id="5533" w:name="_Toc146299998"/>
      <w:r w:rsidRPr="0046266F">
        <w:t>8.3.3</w:t>
      </w:r>
      <w:r w:rsidRPr="0046266F">
        <w:tab/>
        <w:t>UE recognising the priority order of MMS Issuer Connectivity Parameters over the MMS User Connectivity Parameters</w:t>
      </w:r>
      <w:bookmarkEnd w:id="5523"/>
      <w:bookmarkEnd w:id="5524"/>
      <w:bookmarkEnd w:id="5525"/>
      <w:bookmarkEnd w:id="5526"/>
      <w:bookmarkEnd w:id="5527"/>
      <w:bookmarkEnd w:id="5528"/>
      <w:bookmarkEnd w:id="5529"/>
      <w:bookmarkEnd w:id="5530"/>
      <w:bookmarkEnd w:id="5531"/>
      <w:bookmarkEnd w:id="5532"/>
      <w:bookmarkEnd w:id="5533"/>
    </w:p>
    <w:p w14:paraId="519023E3" w14:textId="77777777" w:rsidR="00BD7469" w:rsidRPr="0046266F" w:rsidRDefault="00BD7469" w:rsidP="00BD7469">
      <w:pPr>
        <w:pStyle w:val="Heading4"/>
      </w:pPr>
      <w:bookmarkStart w:id="5534" w:name="_Toc10738964"/>
      <w:bookmarkStart w:id="5535" w:name="_Toc20396816"/>
      <w:bookmarkStart w:id="5536" w:name="_Toc29398469"/>
      <w:bookmarkStart w:id="5537" w:name="_Toc29399591"/>
      <w:bookmarkStart w:id="5538" w:name="_Toc36649601"/>
      <w:bookmarkStart w:id="5539" w:name="_Toc36655443"/>
      <w:bookmarkStart w:id="5540" w:name="_Toc44961746"/>
      <w:bookmarkStart w:id="5541" w:name="_Toc50983409"/>
      <w:bookmarkStart w:id="5542" w:name="_Toc50985580"/>
      <w:bookmarkStart w:id="5543" w:name="_Toc57112840"/>
      <w:bookmarkStart w:id="5544" w:name="_Toc146299999"/>
      <w:r w:rsidRPr="0046266F">
        <w:t>8.3.3.1</w:t>
      </w:r>
      <w:r w:rsidRPr="0046266F">
        <w:tab/>
        <w:t>Definition and applicability</w:t>
      </w:r>
      <w:bookmarkEnd w:id="5534"/>
      <w:bookmarkEnd w:id="5535"/>
      <w:bookmarkEnd w:id="5536"/>
      <w:bookmarkEnd w:id="5537"/>
      <w:bookmarkEnd w:id="5538"/>
      <w:bookmarkEnd w:id="5539"/>
      <w:bookmarkEnd w:id="5540"/>
      <w:bookmarkEnd w:id="5541"/>
      <w:bookmarkEnd w:id="5542"/>
      <w:bookmarkEnd w:id="5543"/>
      <w:bookmarkEnd w:id="5544"/>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5" w:name="_Toc10738965"/>
      <w:bookmarkStart w:id="5546" w:name="_Toc20396817"/>
      <w:bookmarkStart w:id="5547" w:name="_Toc29398470"/>
      <w:bookmarkStart w:id="5548" w:name="_Toc29399592"/>
      <w:bookmarkStart w:id="5549" w:name="_Toc36649602"/>
      <w:bookmarkStart w:id="5550" w:name="_Toc36655444"/>
      <w:bookmarkStart w:id="5551" w:name="_Toc44961747"/>
      <w:bookmarkStart w:id="5552" w:name="_Toc50983410"/>
      <w:bookmarkStart w:id="5553" w:name="_Toc50985581"/>
      <w:bookmarkStart w:id="5554" w:name="_Toc57112841"/>
      <w:bookmarkStart w:id="5555" w:name="_Toc146300000"/>
      <w:r w:rsidRPr="0046266F">
        <w:lastRenderedPageBreak/>
        <w:t>8.3.3.2</w:t>
      </w:r>
      <w:r w:rsidRPr="0046266F">
        <w:tab/>
        <w:t>Conformance requirement</w:t>
      </w:r>
      <w:bookmarkEnd w:id="5545"/>
      <w:bookmarkEnd w:id="5546"/>
      <w:bookmarkEnd w:id="5547"/>
      <w:bookmarkEnd w:id="5548"/>
      <w:bookmarkEnd w:id="5549"/>
      <w:bookmarkEnd w:id="5550"/>
      <w:bookmarkEnd w:id="5551"/>
      <w:bookmarkEnd w:id="5552"/>
      <w:bookmarkEnd w:id="5553"/>
      <w:bookmarkEnd w:id="5554"/>
      <w:bookmarkEnd w:id="5555"/>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6" w:name="_Toc10738966"/>
      <w:bookmarkStart w:id="5557" w:name="_Toc20396818"/>
      <w:bookmarkStart w:id="5558" w:name="_Toc29398471"/>
      <w:bookmarkStart w:id="5559" w:name="_Toc29399593"/>
      <w:bookmarkStart w:id="5560" w:name="_Toc36649603"/>
      <w:bookmarkStart w:id="5561" w:name="_Toc36655445"/>
      <w:bookmarkStart w:id="5562" w:name="_Toc44961748"/>
      <w:bookmarkStart w:id="5563" w:name="_Toc50983411"/>
      <w:bookmarkStart w:id="5564" w:name="_Toc50985582"/>
      <w:bookmarkStart w:id="5565" w:name="_Toc57112842"/>
      <w:bookmarkStart w:id="5566" w:name="_Toc146300001"/>
      <w:r w:rsidRPr="0046266F">
        <w:t>8.3.3.3</w:t>
      </w:r>
      <w:r w:rsidRPr="0046266F">
        <w:tab/>
        <w:t>Test purpose</w:t>
      </w:r>
      <w:bookmarkEnd w:id="5556"/>
      <w:bookmarkEnd w:id="5557"/>
      <w:bookmarkEnd w:id="5558"/>
      <w:bookmarkEnd w:id="5559"/>
      <w:bookmarkEnd w:id="5560"/>
      <w:bookmarkEnd w:id="5561"/>
      <w:bookmarkEnd w:id="5562"/>
      <w:bookmarkEnd w:id="5563"/>
      <w:bookmarkEnd w:id="5564"/>
      <w:bookmarkEnd w:id="5565"/>
      <w:bookmarkEnd w:id="5566"/>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7" w:name="_Toc10738967"/>
      <w:bookmarkStart w:id="5568" w:name="_Toc20396819"/>
      <w:bookmarkStart w:id="5569" w:name="_Toc29398472"/>
      <w:bookmarkStart w:id="5570" w:name="_Toc29399594"/>
      <w:bookmarkStart w:id="5571" w:name="_Toc36649604"/>
      <w:bookmarkStart w:id="5572" w:name="_Toc36655446"/>
      <w:bookmarkStart w:id="5573" w:name="_Toc44961749"/>
      <w:bookmarkStart w:id="5574" w:name="_Toc50983412"/>
      <w:bookmarkStart w:id="5575" w:name="_Toc50985583"/>
      <w:bookmarkStart w:id="5576" w:name="_Toc57112843"/>
    </w:p>
    <w:p w14:paraId="2EA83380" w14:textId="6EC783FF" w:rsidR="00BD7469" w:rsidRPr="0046266F" w:rsidRDefault="00BD7469" w:rsidP="00BD7469">
      <w:pPr>
        <w:pStyle w:val="Heading4"/>
      </w:pPr>
      <w:bookmarkStart w:id="5577" w:name="_Toc146300002"/>
      <w:r w:rsidRPr="0046266F">
        <w:t>8.3.3.4</w:t>
      </w:r>
      <w:r w:rsidRPr="0046266F">
        <w:tab/>
        <w:t>Method of test</w:t>
      </w:r>
      <w:bookmarkEnd w:id="5567"/>
      <w:bookmarkEnd w:id="5568"/>
      <w:bookmarkEnd w:id="5569"/>
      <w:bookmarkEnd w:id="5570"/>
      <w:bookmarkEnd w:id="5571"/>
      <w:bookmarkEnd w:id="5572"/>
      <w:bookmarkEnd w:id="5573"/>
      <w:bookmarkEnd w:id="5574"/>
      <w:bookmarkEnd w:id="5575"/>
      <w:bookmarkEnd w:id="5576"/>
      <w:bookmarkEnd w:id="5577"/>
    </w:p>
    <w:p w14:paraId="05CC72F2" w14:textId="77777777" w:rsidR="00BD7469" w:rsidRPr="0046266F" w:rsidRDefault="00BD7469" w:rsidP="00BD7469">
      <w:pPr>
        <w:pStyle w:val="Heading5"/>
      </w:pPr>
      <w:bookmarkStart w:id="5578" w:name="_Toc10738968"/>
      <w:bookmarkStart w:id="5579" w:name="_Toc20396820"/>
      <w:bookmarkStart w:id="5580" w:name="_Toc29398473"/>
      <w:bookmarkStart w:id="5581" w:name="_Toc29399595"/>
      <w:bookmarkStart w:id="5582" w:name="_Toc36649605"/>
      <w:bookmarkStart w:id="5583" w:name="_Toc36655447"/>
      <w:bookmarkStart w:id="5584" w:name="_Toc44961750"/>
      <w:bookmarkStart w:id="5585" w:name="_Toc50983413"/>
      <w:bookmarkStart w:id="5586" w:name="_Toc50985584"/>
      <w:bookmarkStart w:id="5587" w:name="_Toc57112844"/>
      <w:bookmarkStart w:id="5588" w:name="_Toc146300003"/>
      <w:r w:rsidRPr="0046266F">
        <w:t>8.3.3.4.1</w:t>
      </w:r>
      <w:r w:rsidRPr="0046266F">
        <w:tab/>
        <w:t>Initial conditions</w:t>
      </w:r>
      <w:bookmarkEnd w:id="5578"/>
      <w:bookmarkEnd w:id="5579"/>
      <w:bookmarkEnd w:id="5580"/>
      <w:bookmarkEnd w:id="5581"/>
      <w:bookmarkEnd w:id="5582"/>
      <w:bookmarkEnd w:id="5583"/>
      <w:bookmarkEnd w:id="5584"/>
      <w:bookmarkEnd w:id="5585"/>
      <w:bookmarkEnd w:id="5586"/>
      <w:bookmarkEnd w:id="5587"/>
      <w:bookmarkEnd w:id="5588"/>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89" w:name="_Toc10738969"/>
      <w:bookmarkStart w:id="5590" w:name="_Toc20396821"/>
      <w:bookmarkStart w:id="5591" w:name="_Toc29398474"/>
      <w:bookmarkStart w:id="5592" w:name="_Toc29399596"/>
      <w:bookmarkStart w:id="5593" w:name="_Toc36649606"/>
      <w:bookmarkStart w:id="5594" w:name="_Toc36655448"/>
      <w:bookmarkStart w:id="5595" w:name="_Toc44961751"/>
      <w:bookmarkStart w:id="5596" w:name="_Toc50983414"/>
      <w:bookmarkStart w:id="5597" w:name="_Toc50985585"/>
      <w:bookmarkStart w:id="5598" w:name="_Toc57112845"/>
      <w:bookmarkStart w:id="5599" w:name="_Toc146300004"/>
      <w:r w:rsidRPr="0046266F">
        <w:t>8.3.3.4.2</w:t>
      </w:r>
      <w:r w:rsidRPr="0046266F">
        <w:tab/>
        <w:t>Procedure</w:t>
      </w:r>
      <w:bookmarkEnd w:id="5589"/>
      <w:bookmarkEnd w:id="5590"/>
      <w:bookmarkEnd w:id="5591"/>
      <w:bookmarkEnd w:id="5592"/>
      <w:bookmarkEnd w:id="5593"/>
      <w:bookmarkEnd w:id="5594"/>
      <w:bookmarkEnd w:id="5595"/>
      <w:bookmarkEnd w:id="5596"/>
      <w:bookmarkEnd w:id="5597"/>
      <w:bookmarkEnd w:id="5598"/>
      <w:bookmarkEnd w:id="5599"/>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0" w:name="_Toc10738970"/>
      <w:bookmarkStart w:id="5601" w:name="_Toc20396822"/>
      <w:bookmarkStart w:id="5602" w:name="_Toc29398475"/>
      <w:bookmarkStart w:id="5603" w:name="_Toc29399597"/>
      <w:bookmarkStart w:id="5604" w:name="_Toc36649607"/>
      <w:bookmarkStart w:id="5605" w:name="_Toc36655449"/>
      <w:bookmarkStart w:id="5606" w:name="_Toc44961752"/>
      <w:bookmarkStart w:id="5607" w:name="_Toc50983415"/>
      <w:bookmarkStart w:id="5608" w:name="_Toc50985586"/>
      <w:bookmarkStart w:id="5609" w:name="_Toc57112846"/>
      <w:bookmarkStart w:id="5610" w:name="_Toc146300005"/>
      <w:r w:rsidRPr="0046266F">
        <w:t>8.3.3.5</w:t>
      </w:r>
      <w:r w:rsidRPr="0046266F">
        <w:tab/>
      </w:r>
      <w:r w:rsidRPr="0046266F">
        <w:rPr>
          <w:rStyle w:val="berschrift4Char"/>
        </w:rPr>
        <w:t>Acceptance</w:t>
      </w:r>
      <w:r w:rsidRPr="0046266F">
        <w:t xml:space="preserve"> criteria</w:t>
      </w:r>
      <w:bookmarkEnd w:id="5600"/>
      <w:bookmarkEnd w:id="5601"/>
      <w:bookmarkEnd w:id="5602"/>
      <w:bookmarkEnd w:id="5603"/>
      <w:bookmarkEnd w:id="5604"/>
      <w:bookmarkEnd w:id="5605"/>
      <w:bookmarkEnd w:id="5606"/>
      <w:bookmarkEnd w:id="5607"/>
      <w:bookmarkEnd w:id="5608"/>
      <w:bookmarkEnd w:id="5609"/>
      <w:bookmarkEnd w:id="5610"/>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1" w:name="_Toc10738971"/>
      <w:bookmarkStart w:id="5612" w:name="_Toc20396823"/>
      <w:bookmarkStart w:id="5613" w:name="_Toc29398476"/>
      <w:bookmarkStart w:id="5614" w:name="_Toc29399598"/>
      <w:bookmarkStart w:id="5615" w:name="_Toc36649608"/>
      <w:bookmarkStart w:id="5616" w:name="_Toc36655450"/>
      <w:bookmarkStart w:id="5617" w:name="_Toc44961753"/>
      <w:bookmarkStart w:id="5618" w:name="_Toc50983416"/>
      <w:bookmarkStart w:id="5619" w:name="_Toc50985587"/>
      <w:bookmarkStart w:id="5620" w:name="_Toc57112847"/>
      <w:bookmarkStart w:id="5621" w:name="_Toc146300006"/>
      <w:r w:rsidRPr="0046266F">
        <w:t>8.3.4</w:t>
      </w:r>
      <w:r w:rsidRPr="0046266F">
        <w:tab/>
        <w:t>Usage of MMS notification</w:t>
      </w:r>
      <w:bookmarkEnd w:id="5611"/>
      <w:bookmarkEnd w:id="5612"/>
      <w:bookmarkEnd w:id="5613"/>
      <w:bookmarkEnd w:id="5614"/>
      <w:bookmarkEnd w:id="5615"/>
      <w:bookmarkEnd w:id="5616"/>
      <w:bookmarkEnd w:id="5617"/>
      <w:bookmarkEnd w:id="5618"/>
      <w:bookmarkEnd w:id="5619"/>
      <w:bookmarkEnd w:id="5620"/>
      <w:bookmarkEnd w:id="5621"/>
    </w:p>
    <w:p w14:paraId="21B258C1" w14:textId="77777777" w:rsidR="00BD7469" w:rsidRPr="0046266F" w:rsidRDefault="00BD7469" w:rsidP="00BD7469">
      <w:pPr>
        <w:pStyle w:val="Heading4"/>
      </w:pPr>
      <w:bookmarkStart w:id="5622" w:name="_Toc10738972"/>
      <w:bookmarkStart w:id="5623" w:name="_Toc20396824"/>
      <w:bookmarkStart w:id="5624" w:name="_Toc29398477"/>
      <w:bookmarkStart w:id="5625" w:name="_Toc29399599"/>
      <w:bookmarkStart w:id="5626" w:name="_Toc36649609"/>
      <w:bookmarkStart w:id="5627" w:name="_Toc36655451"/>
      <w:bookmarkStart w:id="5628" w:name="_Toc44961754"/>
      <w:bookmarkStart w:id="5629" w:name="_Toc50983417"/>
      <w:bookmarkStart w:id="5630" w:name="_Toc50985588"/>
      <w:bookmarkStart w:id="5631" w:name="_Toc57112848"/>
      <w:bookmarkStart w:id="5632" w:name="_Toc146300007"/>
      <w:r w:rsidRPr="0046266F">
        <w:t>8.3.4.1</w:t>
      </w:r>
      <w:r w:rsidRPr="0046266F">
        <w:tab/>
        <w:t>Definition and applicability</w:t>
      </w:r>
      <w:bookmarkEnd w:id="5622"/>
      <w:bookmarkEnd w:id="5623"/>
      <w:bookmarkEnd w:id="5624"/>
      <w:bookmarkEnd w:id="5625"/>
      <w:bookmarkEnd w:id="5626"/>
      <w:bookmarkEnd w:id="5627"/>
      <w:bookmarkEnd w:id="5628"/>
      <w:bookmarkEnd w:id="5629"/>
      <w:bookmarkEnd w:id="5630"/>
      <w:bookmarkEnd w:id="5631"/>
      <w:bookmarkEnd w:id="5632"/>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3" w:name="_Toc10738973"/>
      <w:bookmarkStart w:id="5634" w:name="_Toc20396825"/>
      <w:bookmarkStart w:id="5635" w:name="_Toc29398478"/>
      <w:bookmarkStart w:id="5636" w:name="_Toc29399600"/>
      <w:bookmarkStart w:id="5637" w:name="_Toc36649610"/>
      <w:bookmarkStart w:id="5638" w:name="_Toc36655452"/>
      <w:bookmarkStart w:id="5639" w:name="_Toc44961755"/>
      <w:bookmarkStart w:id="5640" w:name="_Toc50983418"/>
      <w:bookmarkStart w:id="5641" w:name="_Toc50985589"/>
      <w:bookmarkStart w:id="5642" w:name="_Toc57112849"/>
      <w:bookmarkStart w:id="5643" w:name="_Toc146300008"/>
      <w:r w:rsidRPr="0046266F">
        <w:t>8.3.4.2</w:t>
      </w:r>
      <w:r w:rsidRPr="0046266F">
        <w:tab/>
        <w:t>Conformance requirement</w:t>
      </w:r>
      <w:bookmarkEnd w:id="5633"/>
      <w:bookmarkEnd w:id="5634"/>
      <w:bookmarkEnd w:id="5635"/>
      <w:bookmarkEnd w:id="5636"/>
      <w:bookmarkEnd w:id="5637"/>
      <w:bookmarkEnd w:id="5638"/>
      <w:bookmarkEnd w:id="5639"/>
      <w:bookmarkEnd w:id="5640"/>
      <w:bookmarkEnd w:id="5641"/>
      <w:bookmarkEnd w:id="5642"/>
      <w:bookmarkEnd w:id="5643"/>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4" w:name="_Toc10738974"/>
      <w:bookmarkStart w:id="5645" w:name="_Toc20396826"/>
      <w:bookmarkStart w:id="5646" w:name="_Toc29398479"/>
      <w:bookmarkStart w:id="5647" w:name="_Toc29399601"/>
      <w:bookmarkStart w:id="5648" w:name="_Toc36649611"/>
      <w:bookmarkStart w:id="5649" w:name="_Toc36655453"/>
      <w:bookmarkStart w:id="5650" w:name="_Toc44961756"/>
      <w:bookmarkStart w:id="5651" w:name="_Toc50983419"/>
      <w:bookmarkStart w:id="5652" w:name="_Toc50985590"/>
      <w:bookmarkStart w:id="5653" w:name="_Toc57112850"/>
      <w:bookmarkStart w:id="5654" w:name="_Toc146300009"/>
      <w:r w:rsidRPr="0046266F">
        <w:lastRenderedPageBreak/>
        <w:t>8.3.4.3</w:t>
      </w:r>
      <w:r w:rsidRPr="0046266F">
        <w:tab/>
        <w:t>Test purpose</w:t>
      </w:r>
      <w:bookmarkEnd w:id="5644"/>
      <w:bookmarkEnd w:id="5645"/>
      <w:bookmarkEnd w:id="5646"/>
      <w:bookmarkEnd w:id="5647"/>
      <w:bookmarkEnd w:id="5648"/>
      <w:bookmarkEnd w:id="5649"/>
      <w:bookmarkEnd w:id="5650"/>
      <w:bookmarkEnd w:id="5651"/>
      <w:bookmarkEnd w:id="5652"/>
      <w:bookmarkEnd w:id="5653"/>
      <w:bookmarkEnd w:id="5654"/>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5" w:name="_Toc10738975"/>
      <w:bookmarkStart w:id="5656" w:name="_Toc20396827"/>
      <w:bookmarkStart w:id="5657" w:name="_Toc29398480"/>
      <w:bookmarkStart w:id="5658" w:name="_Toc29399602"/>
      <w:bookmarkStart w:id="5659" w:name="_Toc36649612"/>
      <w:bookmarkStart w:id="5660" w:name="_Toc36655454"/>
      <w:bookmarkStart w:id="5661" w:name="_Toc44961757"/>
      <w:bookmarkStart w:id="5662" w:name="_Toc50983420"/>
      <w:bookmarkStart w:id="5663" w:name="_Toc50985591"/>
      <w:bookmarkStart w:id="5664" w:name="_Toc57112851"/>
      <w:bookmarkStart w:id="5665" w:name="_Toc146300010"/>
      <w:r w:rsidRPr="0046266F">
        <w:t>8.3.4.4</w:t>
      </w:r>
      <w:r w:rsidRPr="0046266F">
        <w:tab/>
        <w:t>Method of test</w:t>
      </w:r>
      <w:bookmarkEnd w:id="5655"/>
      <w:bookmarkEnd w:id="5656"/>
      <w:bookmarkEnd w:id="5657"/>
      <w:bookmarkEnd w:id="5658"/>
      <w:bookmarkEnd w:id="5659"/>
      <w:bookmarkEnd w:id="5660"/>
      <w:bookmarkEnd w:id="5661"/>
      <w:bookmarkEnd w:id="5662"/>
      <w:bookmarkEnd w:id="5663"/>
      <w:bookmarkEnd w:id="5664"/>
      <w:bookmarkEnd w:id="5665"/>
    </w:p>
    <w:p w14:paraId="4051DEC1" w14:textId="77777777" w:rsidR="00BD7469" w:rsidRPr="0046266F" w:rsidRDefault="00BD7469" w:rsidP="00BD7469">
      <w:pPr>
        <w:pStyle w:val="Heading5"/>
      </w:pPr>
      <w:bookmarkStart w:id="5666" w:name="_Toc10738976"/>
      <w:bookmarkStart w:id="5667" w:name="_Toc20396828"/>
      <w:bookmarkStart w:id="5668" w:name="_Toc29398481"/>
      <w:bookmarkStart w:id="5669" w:name="_Toc29399603"/>
      <w:bookmarkStart w:id="5670" w:name="_Toc36649613"/>
      <w:bookmarkStart w:id="5671" w:name="_Toc36655455"/>
      <w:bookmarkStart w:id="5672" w:name="_Toc44961758"/>
      <w:bookmarkStart w:id="5673" w:name="_Toc50983421"/>
      <w:bookmarkStart w:id="5674" w:name="_Toc50985592"/>
      <w:bookmarkStart w:id="5675" w:name="_Toc57112852"/>
      <w:bookmarkStart w:id="5676" w:name="_Toc146300011"/>
      <w:r w:rsidRPr="0046266F">
        <w:t>8.3.4.4.1</w:t>
      </w:r>
      <w:r w:rsidRPr="0046266F">
        <w:tab/>
        <w:t>Initial conditions</w:t>
      </w:r>
      <w:bookmarkEnd w:id="5666"/>
      <w:bookmarkEnd w:id="5667"/>
      <w:bookmarkEnd w:id="5668"/>
      <w:bookmarkEnd w:id="5669"/>
      <w:bookmarkEnd w:id="5670"/>
      <w:bookmarkEnd w:id="5671"/>
      <w:bookmarkEnd w:id="5672"/>
      <w:bookmarkEnd w:id="5673"/>
      <w:bookmarkEnd w:id="5674"/>
      <w:bookmarkEnd w:id="5675"/>
      <w:bookmarkEnd w:id="5676"/>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7" w:name="_Toc10738977"/>
      <w:bookmarkStart w:id="5678" w:name="_Toc20396829"/>
      <w:bookmarkStart w:id="5679" w:name="_Toc29398482"/>
      <w:bookmarkStart w:id="5680" w:name="_Toc29399604"/>
      <w:bookmarkStart w:id="5681" w:name="_Toc36649614"/>
      <w:bookmarkStart w:id="5682" w:name="_Toc36655456"/>
      <w:bookmarkStart w:id="5683" w:name="_Toc44961759"/>
      <w:bookmarkStart w:id="5684" w:name="_Toc50983422"/>
      <w:bookmarkStart w:id="5685" w:name="_Toc50985593"/>
      <w:bookmarkStart w:id="5686" w:name="_Toc57112853"/>
      <w:bookmarkStart w:id="5687" w:name="_Toc146300012"/>
      <w:r w:rsidRPr="0046266F">
        <w:t>8.3.4.4.2</w:t>
      </w:r>
      <w:r w:rsidRPr="0046266F">
        <w:tab/>
        <w:t>Procedure</w:t>
      </w:r>
      <w:bookmarkEnd w:id="5677"/>
      <w:bookmarkEnd w:id="5678"/>
      <w:bookmarkEnd w:id="5679"/>
      <w:bookmarkEnd w:id="5680"/>
      <w:bookmarkEnd w:id="5681"/>
      <w:bookmarkEnd w:id="5682"/>
      <w:bookmarkEnd w:id="5683"/>
      <w:bookmarkEnd w:id="5684"/>
      <w:bookmarkEnd w:id="5685"/>
      <w:bookmarkEnd w:id="5686"/>
      <w:bookmarkEnd w:id="5687"/>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8" w:name="_Toc10738978"/>
      <w:bookmarkStart w:id="5689" w:name="_Toc20396830"/>
      <w:bookmarkStart w:id="5690" w:name="_Toc29398483"/>
      <w:bookmarkStart w:id="5691" w:name="_Toc29399605"/>
      <w:bookmarkStart w:id="5692" w:name="_Toc36649615"/>
      <w:bookmarkStart w:id="5693" w:name="_Toc36655457"/>
      <w:bookmarkStart w:id="5694" w:name="_Toc44961760"/>
      <w:bookmarkStart w:id="5695" w:name="_Toc50983423"/>
      <w:bookmarkStart w:id="5696" w:name="_Toc50985594"/>
      <w:bookmarkStart w:id="5697" w:name="_Toc57112854"/>
      <w:bookmarkStart w:id="5698" w:name="_Toc146300013"/>
      <w:r w:rsidRPr="0046266F">
        <w:t>8.3.4.5</w:t>
      </w:r>
      <w:r w:rsidRPr="0046266F">
        <w:tab/>
        <w:t>Acceptance criteria</w:t>
      </w:r>
      <w:bookmarkEnd w:id="5688"/>
      <w:bookmarkEnd w:id="5689"/>
      <w:bookmarkEnd w:id="5690"/>
      <w:bookmarkEnd w:id="5691"/>
      <w:bookmarkEnd w:id="5692"/>
      <w:bookmarkEnd w:id="5693"/>
      <w:bookmarkEnd w:id="5694"/>
      <w:bookmarkEnd w:id="5695"/>
      <w:bookmarkEnd w:id="5696"/>
      <w:bookmarkEnd w:id="5697"/>
      <w:bookmarkEnd w:id="5698"/>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699" w:name="_Toc10738979"/>
      <w:bookmarkStart w:id="5700" w:name="_Toc20396831"/>
      <w:bookmarkStart w:id="5701" w:name="_Toc29398484"/>
      <w:bookmarkStart w:id="5702" w:name="_Toc29399606"/>
      <w:bookmarkStart w:id="5703" w:name="_Toc36649616"/>
      <w:bookmarkStart w:id="5704" w:name="_Toc36655458"/>
      <w:bookmarkStart w:id="5705" w:name="_Toc44961761"/>
      <w:bookmarkStart w:id="5706" w:name="_Toc50983424"/>
      <w:bookmarkStart w:id="5707" w:name="_Toc50985595"/>
      <w:bookmarkStart w:id="5708" w:name="_Toc57112855"/>
      <w:bookmarkStart w:id="5709" w:name="_Toc146300014"/>
      <w:r w:rsidRPr="0046266F">
        <w:t>8.4</w:t>
      </w:r>
      <w:r w:rsidRPr="0046266F">
        <w:tab/>
        <w:t>UICC presence detection</w:t>
      </w:r>
      <w:bookmarkEnd w:id="5699"/>
      <w:bookmarkEnd w:id="5700"/>
      <w:bookmarkEnd w:id="5701"/>
      <w:bookmarkEnd w:id="5702"/>
      <w:bookmarkEnd w:id="5703"/>
      <w:bookmarkEnd w:id="5704"/>
      <w:bookmarkEnd w:id="5705"/>
      <w:bookmarkEnd w:id="5706"/>
      <w:bookmarkEnd w:id="5707"/>
      <w:bookmarkEnd w:id="5708"/>
      <w:bookmarkEnd w:id="5709"/>
    </w:p>
    <w:p w14:paraId="01DFB301" w14:textId="77777777" w:rsidR="00BD7469" w:rsidRPr="0046266F" w:rsidRDefault="00BD7469" w:rsidP="00BD7469">
      <w:pPr>
        <w:pStyle w:val="Heading3"/>
      </w:pPr>
      <w:bookmarkStart w:id="5710" w:name="_Toc10738980"/>
      <w:bookmarkStart w:id="5711" w:name="_Toc20396832"/>
      <w:bookmarkStart w:id="5712" w:name="_Toc29398485"/>
      <w:bookmarkStart w:id="5713" w:name="_Toc29399607"/>
      <w:bookmarkStart w:id="5714" w:name="_Toc36649617"/>
      <w:bookmarkStart w:id="5715" w:name="_Toc36655459"/>
      <w:bookmarkStart w:id="5716" w:name="_Toc44961762"/>
      <w:bookmarkStart w:id="5717" w:name="_Toc50983425"/>
      <w:bookmarkStart w:id="5718" w:name="_Toc50985596"/>
      <w:bookmarkStart w:id="5719" w:name="_Toc57112856"/>
      <w:bookmarkStart w:id="5720" w:name="_Toc146300015"/>
      <w:r w:rsidRPr="0046266F">
        <w:t>8.4.1</w:t>
      </w:r>
      <w:r w:rsidRPr="0046266F">
        <w:tab/>
        <w:t>Definition and applicability</w:t>
      </w:r>
      <w:bookmarkEnd w:id="5710"/>
      <w:bookmarkEnd w:id="5711"/>
      <w:bookmarkEnd w:id="5712"/>
      <w:bookmarkEnd w:id="5713"/>
      <w:bookmarkEnd w:id="5714"/>
      <w:bookmarkEnd w:id="5715"/>
      <w:bookmarkEnd w:id="5716"/>
      <w:bookmarkEnd w:id="5717"/>
      <w:bookmarkEnd w:id="5718"/>
      <w:bookmarkEnd w:id="5719"/>
      <w:bookmarkEnd w:id="5720"/>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1" w:name="_Toc10738981"/>
      <w:bookmarkStart w:id="5722" w:name="_Toc20396833"/>
      <w:bookmarkStart w:id="5723" w:name="_Toc29398486"/>
      <w:bookmarkStart w:id="5724" w:name="_Toc29399608"/>
      <w:bookmarkStart w:id="5725" w:name="_Toc36649618"/>
      <w:bookmarkStart w:id="5726" w:name="_Toc36655460"/>
      <w:bookmarkStart w:id="5727" w:name="_Toc44961763"/>
      <w:bookmarkStart w:id="5728" w:name="_Toc50983426"/>
      <w:bookmarkStart w:id="5729" w:name="_Toc50985597"/>
      <w:bookmarkStart w:id="5730" w:name="_Toc57112857"/>
      <w:bookmarkStart w:id="5731" w:name="_Toc146300016"/>
      <w:r w:rsidRPr="0046266F">
        <w:t>8.4.2</w:t>
      </w:r>
      <w:r w:rsidRPr="0046266F">
        <w:tab/>
        <w:t>Conformance requirement</w:t>
      </w:r>
      <w:bookmarkEnd w:id="5721"/>
      <w:bookmarkEnd w:id="5722"/>
      <w:bookmarkEnd w:id="5723"/>
      <w:bookmarkEnd w:id="5724"/>
      <w:bookmarkEnd w:id="5725"/>
      <w:bookmarkEnd w:id="5726"/>
      <w:bookmarkEnd w:id="5727"/>
      <w:bookmarkEnd w:id="5728"/>
      <w:bookmarkEnd w:id="5729"/>
      <w:bookmarkEnd w:id="5730"/>
      <w:bookmarkEnd w:id="5731"/>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2" w:name="_Toc10738982"/>
      <w:bookmarkStart w:id="5733" w:name="_Toc20396834"/>
      <w:bookmarkStart w:id="5734" w:name="_Toc29398487"/>
      <w:bookmarkStart w:id="5735" w:name="_Toc29399609"/>
      <w:bookmarkStart w:id="5736" w:name="_Toc36649619"/>
      <w:bookmarkStart w:id="5737" w:name="_Toc36655461"/>
      <w:bookmarkStart w:id="5738" w:name="_Toc44961764"/>
      <w:bookmarkStart w:id="5739" w:name="_Toc50983427"/>
      <w:bookmarkStart w:id="5740" w:name="_Toc50985598"/>
      <w:bookmarkStart w:id="5741" w:name="_Toc57112858"/>
      <w:bookmarkStart w:id="5742" w:name="_Toc146300017"/>
      <w:r w:rsidRPr="0046266F">
        <w:t>8.4.3</w:t>
      </w:r>
      <w:r w:rsidRPr="0046266F">
        <w:tab/>
        <w:t>Test purpose</w:t>
      </w:r>
      <w:bookmarkEnd w:id="5732"/>
      <w:bookmarkEnd w:id="5733"/>
      <w:bookmarkEnd w:id="5734"/>
      <w:bookmarkEnd w:id="5735"/>
      <w:bookmarkEnd w:id="5736"/>
      <w:bookmarkEnd w:id="5737"/>
      <w:bookmarkEnd w:id="5738"/>
      <w:bookmarkEnd w:id="5739"/>
      <w:bookmarkEnd w:id="5740"/>
      <w:bookmarkEnd w:id="5741"/>
      <w:bookmarkEnd w:id="5742"/>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3" w:name="_Toc10738983"/>
      <w:bookmarkStart w:id="5744" w:name="_Toc20396835"/>
      <w:bookmarkStart w:id="5745" w:name="_Toc29398488"/>
      <w:bookmarkStart w:id="5746" w:name="_Toc29399610"/>
      <w:bookmarkStart w:id="5747" w:name="_Toc36649620"/>
      <w:bookmarkStart w:id="5748" w:name="_Toc36655462"/>
      <w:bookmarkStart w:id="5749" w:name="_Toc44961765"/>
      <w:bookmarkStart w:id="5750" w:name="_Toc50983428"/>
      <w:bookmarkStart w:id="5751" w:name="_Toc50985599"/>
      <w:bookmarkStart w:id="5752" w:name="_Toc57112859"/>
      <w:bookmarkStart w:id="5753" w:name="_Toc146300018"/>
      <w:r w:rsidRPr="0046266F">
        <w:lastRenderedPageBreak/>
        <w:t>8.4.4</w:t>
      </w:r>
      <w:r w:rsidRPr="0046266F">
        <w:tab/>
        <w:t>Method of test</w:t>
      </w:r>
      <w:bookmarkEnd w:id="5743"/>
      <w:bookmarkEnd w:id="5744"/>
      <w:bookmarkEnd w:id="5745"/>
      <w:bookmarkEnd w:id="5746"/>
      <w:bookmarkEnd w:id="5747"/>
      <w:bookmarkEnd w:id="5748"/>
      <w:bookmarkEnd w:id="5749"/>
      <w:bookmarkEnd w:id="5750"/>
      <w:bookmarkEnd w:id="5751"/>
      <w:bookmarkEnd w:id="5752"/>
      <w:bookmarkEnd w:id="5753"/>
    </w:p>
    <w:p w14:paraId="3CFFAC49" w14:textId="77777777" w:rsidR="00BD7469" w:rsidRPr="0046266F" w:rsidRDefault="00BD7469" w:rsidP="00BD7469">
      <w:pPr>
        <w:pStyle w:val="Heading4"/>
      </w:pPr>
      <w:bookmarkStart w:id="5754" w:name="_Toc10738984"/>
      <w:bookmarkStart w:id="5755" w:name="_Toc20396836"/>
      <w:bookmarkStart w:id="5756" w:name="_Toc29398489"/>
      <w:bookmarkStart w:id="5757" w:name="_Toc29399611"/>
      <w:bookmarkStart w:id="5758" w:name="_Toc36649621"/>
      <w:bookmarkStart w:id="5759" w:name="_Toc36655463"/>
      <w:bookmarkStart w:id="5760" w:name="_Toc44961766"/>
      <w:bookmarkStart w:id="5761" w:name="_Toc50983429"/>
      <w:bookmarkStart w:id="5762" w:name="_Toc50985600"/>
      <w:bookmarkStart w:id="5763" w:name="_Toc57112860"/>
      <w:bookmarkStart w:id="5764" w:name="_Toc146300019"/>
      <w:r w:rsidRPr="0046266F">
        <w:t>8.4.4.1</w:t>
      </w:r>
      <w:r w:rsidRPr="0046266F">
        <w:tab/>
        <w:t>Initial conditions</w:t>
      </w:r>
      <w:bookmarkEnd w:id="5754"/>
      <w:bookmarkEnd w:id="5755"/>
      <w:bookmarkEnd w:id="5756"/>
      <w:bookmarkEnd w:id="5757"/>
      <w:bookmarkEnd w:id="5758"/>
      <w:bookmarkEnd w:id="5759"/>
      <w:bookmarkEnd w:id="5760"/>
      <w:bookmarkEnd w:id="5761"/>
      <w:bookmarkEnd w:id="5762"/>
      <w:bookmarkEnd w:id="5763"/>
      <w:bookmarkEnd w:id="5764"/>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5" w:name="_Toc10738985"/>
      <w:bookmarkStart w:id="5766" w:name="_Toc20396837"/>
      <w:bookmarkStart w:id="5767" w:name="_Toc29398490"/>
      <w:bookmarkStart w:id="5768" w:name="_Toc29399612"/>
      <w:bookmarkStart w:id="5769" w:name="_Toc36649622"/>
      <w:bookmarkStart w:id="5770" w:name="_Toc36655464"/>
      <w:bookmarkStart w:id="5771" w:name="_Toc44961767"/>
      <w:bookmarkStart w:id="5772" w:name="_Toc50983430"/>
      <w:bookmarkStart w:id="5773" w:name="_Toc50985601"/>
      <w:bookmarkStart w:id="5774" w:name="_Toc57112861"/>
      <w:bookmarkStart w:id="5775" w:name="_Toc146300020"/>
      <w:r w:rsidRPr="0046266F">
        <w:t>8.4.4.2</w:t>
      </w:r>
      <w:r w:rsidRPr="0046266F">
        <w:tab/>
        <w:t>Procedure</w:t>
      </w:r>
      <w:bookmarkEnd w:id="5765"/>
      <w:bookmarkEnd w:id="5766"/>
      <w:bookmarkEnd w:id="5767"/>
      <w:bookmarkEnd w:id="5768"/>
      <w:bookmarkEnd w:id="5769"/>
      <w:bookmarkEnd w:id="5770"/>
      <w:bookmarkEnd w:id="5771"/>
      <w:bookmarkEnd w:id="5772"/>
      <w:bookmarkEnd w:id="5773"/>
      <w:bookmarkEnd w:id="5774"/>
      <w:bookmarkEnd w:id="5775"/>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6" w:name="_Toc10738986"/>
      <w:bookmarkStart w:id="5777" w:name="_Toc20396838"/>
      <w:bookmarkStart w:id="5778" w:name="_Toc29398491"/>
      <w:bookmarkStart w:id="5779" w:name="_Toc29399613"/>
      <w:bookmarkStart w:id="5780" w:name="_Toc36649623"/>
      <w:bookmarkStart w:id="5781" w:name="_Toc36655465"/>
      <w:bookmarkStart w:id="5782" w:name="_Toc44961768"/>
      <w:bookmarkStart w:id="5783" w:name="_Toc50983431"/>
      <w:bookmarkStart w:id="5784" w:name="_Toc50985602"/>
      <w:bookmarkStart w:id="5785" w:name="_Toc57112862"/>
      <w:bookmarkStart w:id="5786" w:name="_Toc146300021"/>
      <w:r w:rsidRPr="0046266F">
        <w:t>8.4.5</w:t>
      </w:r>
      <w:r w:rsidRPr="0046266F">
        <w:tab/>
        <w:t>Acceptance criteria</w:t>
      </w:r>
      <w:bookmarkEnd w:id="5776"/>
      <w:bookmarkEnd w:id="5777"/>
      <w:bookmarkEnd w:id="5778"/>
      <w:bookmarkEnd w:id="5779"/>
      <w:bookmarkEnd w:id="5780"/>
      <w:bookmarkEnd w:id="5781"/>
      <w:bookmarkEnd w:id="5782"/>
      <w:bookmarkEnd w:id="5783"/>
      <w:bookmarkEnd w:id="5784"/>
      <w:bookmarkEnd w:id="5785"/>
      <w:bookmarkEnd w:id="5786"/>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7" w:name="_Toc10738987"/>
      <w:bookmarkStart w:id="5788" w:name="_Toc20396839"/>
      <w:bookmarkStart w:id="5789" w:name="_Toc29398492"/>
      <w:bookmarkStart w:id="5790" w:name="_Toc29399614"/>
      <w:bookmarkStart w:id="5791" w:name="_Toc36649624"/>
      <w:bookmarkStart w:id="5792" w:name="_Toc36655466"/>
      <w:bookmarkStart w:id="5793" w:name="_Toc44961769"/>
      <w:bookmarkStart w:id="5794" w:name="_Toc50983432"/>
      <w:bookmarkStart w:id="5795" w:name="_Toc50985603"/>
      <w:bookmarkStart w:id="5796" w:name="_Toc57112863"/>
      <w:bookmarkStart w:id="5797" w:name="_Toc146300022"/>
      <w:r w:rsidRPr="0046266F">
        <w:t>8.5</w:t>
      </w:r>
      <w:r w:rsidRPr="0046266F">
        <w:tab/>
        <w:t>UICC presence detection when connected to E-UTRAN/EPC</w:t>
      </w:r>
      <w:bookmarkEnd w:id="5787"/>
      <w:bookmarkEnd w:id="5788"/>
      <w:bookmarkEnd w:id="5789"/>
      <w:bookmarkEnd w:id="5790"/>
      <w:bookmarkEnd w:id="5791"/>
      <w:bookmarkEnd w:id="5792"/>
      <w:bookmarkEnd w:id="5793"/>
      <w:bookmarkEnd w:id="5794"/>
      <w:bookmarkEnd w:id="5795"/>
      <w:bookmarkEnd w:id="5796"/>
      <w:bookmarkEnd w:id="5797"/>
    </w:p>
    <w:p w14:paraId="6A52CF9F" w14:textId="77777777" w:rsidR="00BD7469" w:rsidRPr="0046266F" w:rsidRDefault="00BD7469" w:rsidP="00BD7469">
      <w:pPr>
        <w:pStyle w:val="Heading3"/>
      </w:pPr>
      <w:bookmarkStart w:id="5798" w:name="_Toc10738988"/>
      <w:bookmarkStart w:id="5799" w:name="_Toc20396840"/>
      <w:bookmarkStart w:id="5800" w:name="_Toc29398493"/>
      <w:bookmarkStart w:id="5801" w:name="_Toc29399615"/>
      <w:bookmarkStart w:id="5802" w:name="_Toc36649625"/>
      <w:bookmarkStart w:id="5803" w:name="_Toc36655467"/>
      <w:bookmarkStart w:id="5804" w:name="_Toc44961770"/>
      <w:bookmarkStart w:id="5805" w:name="_Toc50983433"/>
      <w:bookmarkStart w:id="5806" w:name="_Toc50985604"/>
      <w:bookmarkStart w:id="5807" w:name="_Toc57112864"/>
      <w:bookmarkStart w:id="5808" w:name="_Toc146300023"/>
      <w:r w:rsidRPr="0046266F">
        <w:t>8.5.1</w:t>
      </w:r>
      <w:r w:rsidRPr="0046266F">
        <w:tab/>
        <w:t>Definition and applicability</w:t>
      </w:r>
      <w:bookmarkEnd w:id="5798"/>
      <w:bookmarkEnd w:id="5799"/>
      <w:bookmarkEnd w:id="5800"/>
      <w:bookmarkEnd w:id="5801"/>
      <w:bookmarkEnd w:id="5802"/>
      <w:bookmarkEnd w:id="5803"/>
      <w:bookmarkEnd w:id="5804"/>
      <w:bookmarkEnd w:id="5805"/>
      <w:bookmarkEnd w:id="5806"/>
      <w:bookmarkEnd w:id="5807"/>
      <w:bookmarkEnd w:id="5808"/>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09" w:name="_Toc10738989"/>
      <w:bookmarkStart w:id="5810" w:name="_Toc20396841"/>
      <w:bookmarkStart w:id="5811" w:name="_Toc29398494"/>
      <w:bookmarkStart w:id="5812" w:name="_Toc29399616"/>
      <w:bookmarkStart w:id="5813" w:name="_Toc36649626"/>
      <w:bookmarkStart w:id="5814" w:name="_Toc36655468"/>
      <w:bookmarkStart w:id="5815" w:name="_Toc44961771"/>
      <w:bookmarkStart w:id="5816" w:name="_Toc50983434"/>
      <w:bookmarkStart w:id="5817" w:name="_Toc50985605"/>
      <w:bookmarkStart w:id="5818" w:name="_Toc57112865"/>
      <w:bookmarkStart w:id="5819" w:name="_Toc146300024"/>
      <w:r w:rsidRPr="0046266F">
        <w:t>8.5.2</w:t>
      </w:r>
      <w:r w:rsidRPr="0046266F">
        <w:tab/>
        <w:t>Conformance requirement</w:t>
      </w:r>
      <w:bookmarkEnd w:id="5809"/>
      <w:bookmarkEnd w:id="5810"/>
      <w:bookmarkEnd w:id="5811"/>
      <w:bookmarkEnd w:id="5812"/>
      <w:bookmarkEnd w:id="5813"/>
      <w:bookmarkEnd w:id="5814"/>
      <w:bookmarkEnd w:id="5815"/>
      <w:bookmarkEnd w:id="5816"/>
      <w:bookmarkEnd w:id="5817"/>
      <w:bookmarkEnd w:id="5818"/>
      <w:bookmarkEnd w:id="5819"/>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0" w:name="_Toc10738990"/>
      <w:bookmarkStart w:id="5821" w:name="_Toc20396842"/>
      <w:bookmarkStart w:id="5822" w:name="_Toc29398495"/>
      <w:bookmarkStart w:id="5823" w:name="_Toc29399617"/>
      <w:bookmarkStart w:id="5824" w:name="_Toc36649627"/>
      <w:bookmarkStart w:id="5825" w:name="_Toc36655469"/>
      <w:bookmarkStart w:id="5826" w:name="_Toc44961772"/>
      <w:bookmarkStart w:id="5827" w:name="_Toc50983435"/>
      <w:bookmarkStart w:id="5828" w:name="_Toc50985606"/>
      <w:bookmarkStart w:id="5829" w:name="_Toc57112866"/>
      <w:bookmarkStart w:id="5830" w:name="_Toc146300025"/>
      <w:r w:rsidRPr="0046266F">
        <w:t>8.5.3</w:t>
      </w:r>
      <w:r w:rsidRPr="0046266F">
        <w:tab/>
        <w:t>Test purpose</w:t>
      </w:r>
      <w:bookmarkEnd w:id="5820"/>
      <w:bookmarkEnd w:id="5821"/>
      <w:bookmarkEnd w:id="5822"/>
      <w:bookmarkEnd w:id="5823"/>
      <w:bookmarkEnd w:id="5824"/>
      <w:bookmarkEnd w:id="5825"/>
      <w:bookmarkEnd w:id="5826"/>
      <w:bookmarkEnd w:id="5827"/>
      <w:bookmarkEnd w:id="5828"/>
      <w:bookmarkEnd w:id="5829"/>
      <w:bookmarkEnd w:id="5830"/>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1" w:name="_Toc10738991"/>
      <w:bookmarkStart w:id="5832" w:name="_Toc20396843"/>
      <w:bookmarkStart w:id="5833" w:name="_Toc29398496"/>
      <w:bookmarkStart w:id="5834" w:name="_Toc29399618"/>
      <w:bookmarkStart w:id="5835" w:name="_Toc36649628"/>
      <w:bookmarkStart w:id="5836" w:name="_Toc36655470"/>
      <w:bookmarkStart w:id="5837" w:name="_Toc44961773"/>
      <w:bookmarkStart w:id="5838" w:name="_Toc50983436"/>
      <w:bookmarkStart w:id="5839" w:name="_Toc50985607"/>
      <w:bookmarkStart w:id="5840" w:name="_Toc57112867"/>
      <w:bookmarkStart w:id="5841" w:name="_Toc146300026"/>
      <w:r w:rsidRPr="0046266F">
        <w:t>8.5.4</w:t>
      </w:r>
      <w:r w:rsidRPr="0046266F">
        <w:tab/>
        <w:t>Method of test</w:t>
      </w:r>
      <w:bookmarkEnd w:id="5831"/>
      <w:bookmarkEnd w:id="5832"/>
      <w:bookmarkEnd w:id="5833"/>
      <w:bookmarkEnd w:id="5834"/>
      <w:bookmarkEnd w:id="5835"/>
      <w:bookmarkEnd w:id="5836"/>
      <w:bookmarkEnd w:id="5837"/>
      <w:bookmarkEnd w:id="5838"/>
      <w:bookmarkEnd w:id="5839"/>
      <w:bookmarkEnd w:id="5840"/>
      <w:bookmarkEnd w:id="5841"/>
    </w:p>
    <w:p w14:paraId="76810E15" w14:textId="77777777" w:rsidR="00BD7469" w:rsidRPr="0046266F" w:rsidRDefault="00BD7469" w:rsidP="00BD7469">
      <w:pPr>
        <w:pStyle w:val="Heading4"/>
      </w:pPr>
      <w:bookmarkStart w:id="5842" w:name="_Toc10738992"/>
      <w:bookmarkStart w:id="5843" w:name="_Toc20396844"/>
      <w:bookmarkStart w:id="5844" w:name="_Toc29398497"/>
      <w:bookmarkStart w:id="5845" w:name="_Toc29399619"/>
      <w:bookmarkStart w:id="5846" w:name="_Toc36649629"/>
      <w:bookmarkStart w:id="5847" w:name="_Toc36655471"/>
      <w:bookmarkStart w:id="5848" w:name="_Toc44961774"/>
      <w:bookmarkStart w:id="5849" w:name="_Toc50983437"/>
      <w:bookmarkStart w:id="5850" w:name="_Toc50985608"/>
      <w:bookmarkStart w:id="5851" w:name="_Toc57112868"/>
      <w:bookmarkStart w:id="5852" w:name="_Toc146300027"/>
      <w:r w:rsidRPr="0046266F">
        <w:t>8.5.4.1</w:t>
      </w:r>
      <w:r w:rsidRPr="0046266F">
        <w:tab/>
        <w:t>Initial conditions</w:t>
      </w:r>
      <w:bookmarkEnd w:id="5842"/>
      <w:bookmarkEnd w:id="5843"/>
      <w:bookmarkEnd w:id="5844"/>
      <w:bookmarkEnd w:id="5845"/>
      <w:bookmarkEnd w:id="5846"/>
      <w:bookmarkEnd w:id="5847"/>
      <w:bookmarkEnd w:id="5848"/>
      <w:bookmarkEnd w:id="5849"/>
      <w:bookmarkEnd w:id="5850"/>
      <w:bookmarkEnd w:id="5851"/>
      <w:bookmarkEnd w:id="5852"/>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3" w:name="_Toc10738993"/>
      <w:bookmarkStart w:id="5854" w:name="_Toc20396845"/>
      <w:bookmarkStart w:id="5855" w:name="_Toc29398498"/>
      <w:bookmarkStart w:id="5856" w:name="_Toc29399620"/>
      <w:bookmarkStart w:id="5857" w:name="_Toc36649630"/>
      <w:bookmarkStart w:id="5858" w:name="_Toc36655472"/>
      <w:bookmarkStart w:id="5859" w:name="_Toc44961775"/>
      <w:bookmarkStart w:id="5860" w:name="_Toc50983438"/>
      <w:bookmarkStart w:id="5861" w:name="_Toc50985609"/>
      <w:bookmarkStart w:id="5862" w:name="_Toc57112869"/>
      <w:bookmarkStart w:id="5863" w:name="_Toc146300028"/>
      <w:r w:rsidRPr="0046266F">
        <w:t>8.5.4.2</w:t>
      </w:r>
      <w:r w:rsidRPr="0046266F">
        <w:tab/>
        <w:t>Procedure</w:t>
      </w:r>
      <w:bookmarkEnd w:id="5853"/>
      <w:bookmarkEnd w:id="5854"/>
      <w:bookmarkEnd w:id="5855"/>
      <w:bookmarkEnd w:id="5856"/>
      <w:bookmarkEnd w:id="5857"/>
      <w:bookmarkEnd w:id="5858"/>
      <w:bookmarkEnd w:id="5859"/>
      <w:bookmarkEnd w:id="5860"/>
      <w:bookmarkEnd w:id="5861"/>
      <w:bookmarkEnd w:id="5862"/>
      <w:bookmarkEnd w:id="5863"/>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4" w:name="_Toc10738994"/>
      <w:bookmarkStart w:id="5865" w:name="_Toc20396846"/>
      <w:bookmarkStart w:id="5866" w:name="_Toc29398499"/>
      <w:bookmarkStart w:id="5867" w:name="_Toc29399621"/>
      <w:bookmarkStart w:id="5868" w:name="_Toc36649631"/>
      <w:bookmarkStart w:id="5869" w:name="_Toc36655473"/>
      <w:bookmarkStart w:id="5870" w:name="_Toc44961776"/>
      <w:bookmarkStart w:id="5871" w:name="_Toc50983439"/>
      <w:bookmarkStart w:id="5872" w:name="_Toc50985610"/>
      <w:bookmarkStart w:id="5873" w:name="_Toc57112870"/>
      <w:bookmarkStart w:id="5874" w:name="_Toc146300029"/>
      <w:r w:rsidRPr="0046266F">
        <w:t>8.5.5</w:t>
      </w:r>
      <w:r w:rsidRPr="0046266F">
        <w:tab/>
        <w:t>Acceptance criteria</w:t>
      </w:r>
      <w:bookmarkEnd w:id="5864"/>
      <w:bookmarkEnd w:id="5865"/>
      <w:bookmarkEnd w:id="5866"/>
      <w:bookmarkEnd w:id="5867"/>
      <w:bookmarkEnd w:id="5868"/>
      <w:bookmarkEnd w:id="5869"/>
      <w:bookmarkEnd w:id="5870"/>
      <w:bookmarkEnd w:id="5871"/>
      <w:bookmarkEnd w:id="5872"/>
      <w:bookmarkEnd w:id="5873"/>
      <w:bookmarkEnd w:id="5874"/>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E37AD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52245" w14:textId="77777777" w:rsidR="005B3421" w:rsidRDefault="005B3421">
      <w:r>
        <w:separator/>
      </w:r>
    </w:p>
  </w:endnote>
  <w:endnote w:type="continuationSeparator" w:id="0">
    <w:p w14:paraId="0D8678AD" w14:textId="77777777" w:rsidR="005B3421" w:rsidRDefault="005B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2842E" w14:textId="77777777" w:rsidR="0001506E" w:rsidRDefault="00015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D32ED6F" w:rsidR="00C168B2" w:rsidRDefault="00563B2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22EF8" w14:textId="77777777" w:rsidR="0001506E" w:rsidRDefault="00015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D402A" w14:textId="77777777" w:rsidR="005B3421" w:rsidRDefault="005B3421">
      <w:r>
        <w:separator/>
      </w:r>
    </w:p>
  </w:footnote>
  <w:footnote w:type="continuationSeparator" w:id="0">
    <w:p w14:paraId="2C55917A" w14:textId="77777777" w:rsidR="005B3421" w:rsidRDefault="005B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0E333" w14:textId="77777777" w:rsidR="0001506E" w:rsidRDefault="00015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110331A0" w:rsidR="00C168B2" w:rsidRDefault="00563B28">
    <w:pPr>
      <w:framePr w:h="284" w:hRule="exact" w:wrap="around" w:vAnchor="text" w:hAnchor="margin" w:xAlign="right" w:y="1"/>
      <w:rPr>
        <w:rFonts w:ascii="Arial" w:hAnsi="Arial" w:cs="Arial"/>
        <w:b/>
        <w:sz w:val="18"/>
        <w:szCs w:val="18"/>
      </w:rPr>
    </w:pPr>
    <w:r>
      <w:rPr>
        <w:rFonts w:ascii="Arial" w:hAnsi="Arial" w:cs="Arial"/>
        <w:b/>
        <w:sz w:val="18"/>
        <w:szCs w:val="18"/>
      </w:rPr>
      <w:t>3GPP TS 31.121 V17.3.0 (2024-06)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23190D2" w:rsidR="00C168B2" w:rsidRDefault="00563B28">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1A95E" w14:textId="77777777" w:rsidR="0001506E" w:rsidRDefault="00015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6"/>
  </w:num>
  <w:num w:numId="2" w16cid:durableId="8917949">
    <w:abstractNumId w:val="18"/>
  </w:num>
  <w:num w:numId="3" w16cid:durableId="560677956">
    <w:abstractNumId w:val="5"/>
  </w:num>
  <w:num w:numId="4" w16cid:durableId="1425566681">
    <w:abstractNumId w:val="9"/>
  </w:num>
  <w:num w:numId="5" w16cid:durableId="1026246661">
    <w:abstractNumId w:val="14"/>
  </w:num>
  <w:num w:numId="6" w16cid:durableId="1173102635">
    <w:abstractNumId w:val="10"/>
  </w:num>
  <w:num w:numId="7" w16cid:durableId="700128406">
    <w:abstractNumId w:val="3"/>
  </w:num>
  <w:num w:numId="8" w16cid:durableId="1303079629">
    <w:abstractNumId w:val="17"/>
  </w:num>
  <w:num w:numId="9" w16cid:durableId="2062245467">
    <w:abstractNumId w:val="11"/>
  </w:num>
  <w:num w:numId="10" w16cid:durableId="1131751699">
    <w:abstractNumId w:val="2"/>
  </w:num>
  <w:num w:numId="11" w16cid:durableId="1053309796">
    <w:abstractNumId w:val="1"/>
  </w:num>
  <w:num w:numId="12" w16cid:durableId="2000647942">
    <w:abstractNumId w:val="0"/>
  </w:num>
  <w:num w:numId="13" w16cid:durableId="1901358526">
    <w:abstractNumId w:val="15"/>
  </w:num>
  <w:num w:numId="14" w16cid:durableId="1011646071">
    <w:abstractNumId w:val="8"/>
  </w:num>
  <w:num w:numId="15" w16cid:durableId="1583369568">
    <w:abstractNumId w:val="16"/>
  </w:num>
  <w:num w:numId="16" w16cid:durableId="912735478">
    <w:abstractNumId w:val="7"/>
  </w:num>
  <w:num w:numId="17" w16cid:durableId="1769472208">
    <w:abstractNumId w:val="12"/>
  </w:num>
  <w:num w:numId="18" w16cid:durableId="1981497922">
    <w:abstractNumId w:val="13"/>
  </w:num>
  <w:num w:numId="19" w16cid:durableId="2909401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33397"/>
    <w:rsid w:val="00040095"/>
    <w:rsid w:val="00051834"/>
    <w:rsid w:val="00054A22"/>
    <w:rsid w:val="0005690A"/>
    <w:rsid w:val="000615D8"/>
    <w:rsid w:val="00062023"/>
    <w:rsid w:val="000637AD"/>
    <w:rsid w:val="000655A6"/>
    <w:rsid w:val="000724A5"/>
    <w:rsid w:val="00080512"/>
    <w:rsid w:val="000C47C3"/>
    <w:rsid w:val="000D0BEB"/>
    <w:rsid w:val="000D58AB"/>
    <w:rsid w:val="000D66A4"/>
    <w:rsid w:val="000F096C"/>
    <w:rsid w:val="001022B9"/>
    <w:rsid w:val="00105EFA"/>
    <w:rsid w:val="001137C9"/>
    <w:rsid w:val="00133525"/>
    <w:rsid w:val="00133B57"/>
    <w:rsid w:val="00161D62"/>
    <w:rsid w:val="001778AC"/>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20222A"/>
    <w:rsid w:val="00230F83"/>
    <w:rsid w:val="002347A2"/>
    <w:rsid w:val="002415CD"/>
    <w:rsid w:val="002527C9"/>
    <w:rsid w:val="002607EC"/>
    <w:rsid w:val="00266719"/>
    <w:rsid w:val="002675F0"/>
    <w:rsid w:val="002B6339"/>
    <w:rsid w:val="002E00EE"/>
    <w:rsid w:val="0030210F"/>
    <w:rsid w:val="0030455D"/>
    <w:rsid w:val="003172DC"/>
    <w:rsid w:val="00341726"/>
    <w:rsid w:val="0035462D"/>
    <w:rsid w:val="0035637F"/>
    <w:rsid w:val="00362EC7"/>
    <w:rsid w:val="0036503D"/>
    <w:rsid w:val="00374694"/>
    <w:rsid w:val="003754B2"/>
    <w:rsid w:val="003765B8"/>
    <w:rsid w:val="0038019C"/>
    <w:rsid w:val="0038398C"/>
    <w:rsid w:val="00397669"/>
    <w:rsid w:val="003C3971"/>
    <w:rsid w:val="003C5188"/>
    <w:rsid w:val="003D410B"/>
    <w:rsid w:val="003F007C"/>
    <w:rsid w:val="003F3FFC"/>
    <w:rsid w:val="00402462"/>
    <w:rsid w:val="00423334"/>
    <w:rsid w:val="004345EC"/>
    <w:rsid w:val="004445BB"/>
    <w:rsid w:val="004509A1"/>
    <w:rsid w:val="00456F25"/>
    <w:rsid w:val="0046266F"/>
    <w:rsid w:val="00465515"/>
    <w:rsid w:val="00481F9A"/>
    <w:rsid w:val="0049720A"/>
    <w:rsid w:val="004C32A6"/>
    <w:rsid w:val="004D3578"/>
    <w:rsid w:val="004E213A"/>
    <w:rsid w:val="004F0988"/>
    <w:rsid w:val="004F3340"/>
    <w:rsid w:val="00500A88"/>
    <w:rsid w:val="00517741"/>
    <w:rsid w:val="0053388B"/>
    <w:rsid w:val="00534775"/>
    <w:rsid w:val="00535773"/>
    <w:rsid w:val="005412DA"/>
    <w:rsid w:val="00543E6C"/>
    <w:rsid w:val="00563B28"/>
    <w:rsid w:val="00565087"/>
    <w:rsid w:val="00584F49"/>
    <w:rsid w:val="00587958"/>
    <w:rsid w:val="00597B11"/>
    <w:rsid w:val="005B342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E2E59"/>
    <w:rsid w:val="007F078F"/>
    <w:rsid w:val="007F0F4A"/>
    <w:rsid w:val="007F7A1A"/>
    <w:rsid w:val="008028A4"/>
    <w:rsid w:val="00830747"/>
    <w:rsid w:val="008343C4"/>
    <w:rsid w:val="008357F9"/>
    <w:rsid w:val="00835E23"/>
    <w:rsid w:val="00861161"/>
    <w:rsid w:val="00870FBA"/>
    <w:rsid w:val="008768CA"/>
    <w:rsid w:val="008809E4"/>
    <w:rsid w:val="00896716"/>
    <w:rsid w:val="008A3BC9"/>
    <w:rsid w:val="008B4894"/>
    <w:rsid w:val="008C384C"/>
    <w:rsid w:val="008C3AC0"/>
    <w:rsid w:val="008D7506"/>
    <w:rsid w:val="008F6BF4"/>
    <w:rsid w:val="0090271F"/>
    <w:rsid w:val="00902E23"/>
    <w:rsid w:val="009114D7"/>
    <w:rsid w:val="0091348E"/>
    <w:rsid w:val="00917CCB"/>
    <w:rsid w:val="00940595"/>
    <w:rsid w:val="00942EC2"/>
    <w:rsid w:val="00950DCC"/>
    <w:rsid w:val="009521E6"/>
    <w:rsid w:val="00953523"/>
    <w:rsid w:val="009538AC"/>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35C9"/>
    <w:rsid w:val="00B15449"/>
    <w:rsid w:val="00B47EDE"/>
    <w:rsid w:val="00B641C8"/>
    <w:rsid w:val="00B669EB"/>
    <w:rsid w:val="00B93086"/>
    <w:rsid w:val="00B94E7A"/>
    <w:rsid w:val="00B9570C"/>
    <w:rsid w:val="00BA0A96"/>
    <w:rsid w:val="00BA19ED"/>
    <w:rsid w:val="00BA2CCA"/>
    <w:rsid w:val="00BA4B8D"/>
    <w:rsid w:val="00BC02FE"/>
    <w:rsid w:val="00BC0F7D"/>
    <w:rsid w:val="00BD0521"/>
    <w:rsid w:val="00BD7469"/>
    <w:rsid w:val="00BD7D31"/>
    <w:rsid w:val="00BE0514"/>
    <w:rsid w:val="00BE3255"/>
    <w:rsid w:val="00BE45BA"/>
    <w:rsid w:val="00BE5E1C"/>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98C"/>
    <w:rsid w:val="00C80F1D"/>
    <w:rsid w:val="00C837AE"/>
    <w:rsid w:val="00C93F40"/>
    <w:rsid w:val="00C94471"/>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B4755"/>
    <w:rsid w:val="00DC309B"/>
    <w:rsid w:val="00DC4DA2"/>
    <w:rsid w:val="00DD4C17"/>
    <w:rsid w:val="00DD74A5"/>
    <w:rsid w:val="00DE13F7"/>
    <w:rsid w:val="00DF1D2B"/>
    <w:rsid w:val="00DF2B1F"/>
    <w:rsid w:val="00DF62CD"/>
    <w:rsid w:val="00E1401E"/>
    <w:rsid w:val="00E16509"/>
    <w:rsid w:val="00E20B53"/>
    <w:rsid w:val="00E36543"/>
    <w:rsid w:val="00E37AD0"/>
    <w:rsid w:val="00E44582"/>
    <w:rsid w:val="00E458A0"/>
    <w:rsid w:val="00E54022"/>
    <w:rsid w:val="00E77645"/>
    <w:rsid w:val="00E90BAA"/>
    <w:rsid w:val="00E90E72"/>
    <w:rsid w:val="00E93C03"/>
    <w:rsid w:val="00E9681A"/>
    <w:rsid w:val="00EA15B0"/>
    <w:rsid w:val="00EA1923"/>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202</Pages>
  <Words>53828</Words>
  <Characters>325666</Characters>
  <Application>Microsoft Office Word</Application>
  <DocSecurity>0</DocSecurity>
  <Lines>10177</Lines>
  <Paragraphs>11161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29.274_CR2105_(Rel-17)_RPCPSET</cp:lastModifiedBy>
  <cp:revision>25</cp:revision>
  <cp:lastPrinted>2019-02-25T14:05:00Z</cp:lastPrinted>
  <dcterms:created xsi:type="dcterms:W3CDTF">2023-09-22T16:51:00Z</dcterms:created>
  <dcterms:modified xsi:type="dcterms:W3CDTF">2024-06-26T10:23:00Z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