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4BD27B0D"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17</w:t>
            </w:r>
            <w:r w:rsidR="008A6D4A" w:rsidRPr="00052626">
              <w:rPr>
                <w:noProof w:val="0"/>
              </w:rPr>
              <w:t>.</w:t>
            </w:r>
            <w:r w:rsidR="00082970">
              <w:rPr>
                <w:noProof w:val="0"/>
              </w:rPr>
              <w:t>5</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4B46AB">
              <w:rPr>
                <w:noProof w:val="0"/>
                <w:sz w:val="32"/>
              </w:rPr>
              <w:t>2023-</w:t>
            </w:r>
            <w:r w:rsidR="00082970">
              <w:rPr>
                <w:noProof w:val="0"/>
                <w:sz w:val="32"/>
              </w:rPr>
              <w:t>12</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000000"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65.65pt">
                  <v:imagedata r:id="rId9" o:title="5G-logo_175px"/>
                </v:shape>
              </w:pict>
            </w:r>
          </w:p>
        </w:tc>
        <w:tc>
          <w:tcPr>
            <w:tcW w:w="5540" w:type="dxa"/>
            <w:shd w:val="clear" w:color="auto" w:fill="auto"/>
          </w:tcPr>
          <w:p w14:paraId="47562F6D" w14:textId="79AE648E" w:rsidR="00483AA8" w:rsidRPr="00052626" w:rsidRDefault="00000000" w:rsidP="00483AA8">
            <w:pPr>
              <w:jc w:val="right"/>
            </w:pPr>
            <w:bookmarkStart w:id="2" w:name="logos"/>
            <w:r>
              <w:pict w14:anchorId="3546D6E2">
                <v:shape id="_x0000_i1026" type="#_x0000_t75" style="width:128.45pt;height:76.6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610C85A1" w:rsidR="00E16509" w:rsidRPr="00052626" w:rsidRDefault="00E16509" w:rsidP="00133525">
            <w:pPr>
              <w:pStyle w:val="FP"/>
              <w:jc w:val="center"/>
              <w:rPr>
                <w:sz w:val="18"/>
              </w:rPr>
            </w:pPr>
            <w:r w:rsidRPr="00052626">
              <w:rPr>
                <w:sz w:val="18"/>
              </w:rPr>
              <w:t xml:space="preserve">© </w:t>
            </w:r>
            <w:r w:rsidR="008A6D4A" w:rsidRPr="00052626">
              <w:rPr>
                <w:sz w:val="18"/>
              </w:rPr>
              <w:t>202</w:t>
            </w:r>
            <w:r w:rsidR="00EC49E6">
              <w:rPr>
                <w:sz w:val="18"/>
              </w:rPr>
              <w:t>3</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0C20A5E1" w:rsidR="00080512" w:rsidRPr="00052626" w:rsidRDefault="00080512" w:rsidP="0053693A">
      <w:pPr>
        <w:pStyle w:val="TT"/>
      </w:pPr>
      <w:r w:rsidRPr="00052626">
        <w:br w:type="page"/>
      </w:r>
      <w:bookmarkStart w:id="8" w:name="tableOfContents"/>
      <w:bookmarkEnd w:id="8"/>
      <w:r w:rsidRPr="00052626">
        <w:lastRenderedPageBreak/>
        <w:t>Contents</w:t>
      </w:r>
    </w:p>
    <w:p w14:paraId="7CD70AD5" w14:textId="6387CF59" w:rsidR="00F1202C" w:rsidRDefault="00175B9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w:instrText>
      </w:r>
      <w:r>
        <w:fldChar w:fldCharType="separate"/>
      </w:r>
      <w:r w:rsidR="00F1202C">
        <w:rPr>
          <w:noProof/>
        </w:rPr>
        <w:t>Foreword</w:t>
      </w:r>
      <w:r w:rsidR="00F1202C">
        <w:rPr>
          <w:noProof/>
        </w:rPr>
        <w:tab/>
      </w:r>
      <w:r w:rsidR="00F1202C">
        <w:rPr>
          <w:noProof/>
        </w:rPr>
        <w:fldChar w:fldCharType="begin" w:fldLock="1"/>
      </w:r>
      <w:r w:rsidR="00F1202C">
        <w:rPr>
          <w:noProof/>
        </w:rPr>
        <w:instrText xml:space="preserve"> PAGEREF _Toc153872284 \h </w:instrText>
      </w:r>
      <w:r w:rsidR="00F1202C">
        <w:rPr>
          <w:noProof/>
        </w:rPr>
      </w:r>
      <w:r w:rsidR="00F1202C">
        <w:rPr>
          <w:noProof/>
        </w:rPr>
        <w:fldChar w:fldCharType="separate"/>
      </w:r>
      <w:r w:rsidR="00F1202C">
        <w:rPr>
          <w:noProof/>
        </w:rPr>
        <w:t>7</w:t>
      </w:r>
      <w:r w:rsidR="00F1202C">
        <w:rPr>
          <w:noProof/>
        </w:rPr>
        <w:fldChar w:fldCharType="end"/>
      </w:r>
    </w:p>
    <w:p w14:paraId="60C78DBB" w14:textId="67E9AC34"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_Toc153872285 \h </w:instrText>
      </w:r>
      <w:r>
        <w:rPr>
          <w:noProof/>
        </w:rPr>
      </w:r>
      <w:r>
        <w:rPr>
          <w:noProof/>
        </w:rPr>
        <w:fldChar w:fldCharType="separate"/>
      </w:r>
      <w:r>
        <w:rPr>
          <w:noProof/>
        </w:rPr>
        <w:t>9</w:t>
      </w:r>
      <w:r>
        <w:rPr>
          <w:noProof/>
        </w:rPr>
        <w:fldChar w:fldCharType="end"/>
      </w:r>
    </w:p>
    <w:p w14:paraId="62951E9E" w14:textId="79440E93"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_Toc153872286 \h </w:instrText>
      </w:r>
      <w:r>
        <w:rPr>
          <w:noProof/>
        </w:rPr>
      </w:r>
      <w:r>
        <w:rPr>
          <w:noProof/>
        </w:rPr>
        <w:fldChar w:fldCharType="separate"/>
      </w:r>
      <w:r>
        <w:rPr>
          <w:noProof/>
        </w:rPr>
        <w:t>9</w:t>
      </w:r>
      <w:r>
        <w:rPr>
          <w:noProof/>
        </w:rPr>
        <w:fldChar w:fldCharType="end"/>
      </w:r>
    </w:p>
    <w:p w14:paraId="0DC46B84" w14:textId="65DBD4AF"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_Toc153872287 \h </w:instrText>
      </w:r>
      <w:r>
        <w:rPr>
          <w:noProof/>
        </w:rPr>
      </w:r>
      <w:r>
        <w:rPr>
          <w:noProof/>
        </w:rPr>
        <w:fldChar w:fldCharType="separate"/>
      </w:r>
      <w:r>
        <w:rPr>
          <w:noProof/>
        </w:rPr>
        <w:t>10</w:t>
      </w:r>
      <w:r>
        <w:rPr>
          <w:noProof/>
        </w:rPr>
        <w:fldChar w:fldCharType="end"/>
      </w:r>
    </w:p>
    <w:p w14:paraId="435D71CE" w14:textId="4C814F53"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_Toc153872288 \h </w:instrText>
      </w:r>
      <w:r>
        <w:rPr>
          <w:noProof/>
        </w:rPr>
      </w:r>
      <w:r>
        <w:rPr>
          <w:noProof/>
        </w:rPr>
        <w:fldChar w:fldCharType="separate"/>
      </w:r>
      <w:r>
        <w:rPr>
          <w:noProof/>
        </w:rPr>
        <w:t>10</w:t>
      </w:r>
      <w:r>
        <w:rPr>
          <w:noProof/>
        </w:rPr>
        <w:fldChar w:fldCharType="end"/>
      </w:r>
    </w:p>
    <w:p w14:paraId="72E3D748" w14:textId="23E3685A"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_Toc153872289 \h </w:instrText>
      </w:r>
      <w:r>
        <w:rPr>
          <w:noProof/>
        </w:rPr>
      </w:r>
      <w:r>
        <w:rPr>
          <w:noProof/>
        </w:rPr>
        <w:fldChar w:fldCharType="separate"/>
      </w:r>
      <w:r>
        <w:rPr>
          <w:noProof/>
        </w:rPr>
        <w:t>10</w:t>
      </w:r>
      <w:r>
        <w:rPr>
          <w:noProof/>
        </w:rPr>
        <w:fldChar w:fldCharType="end"/>
      </w:r>
    </w:p>
    <w:p w14:paraId="29C6D121" w14:textId="6BC9089D"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_Toc153872290 \h </w:instrText>
      </w:r>
      <w:r>
        <w:rPr>
          <w:noProof/>
        </w:rPr>
      </w:r>
      <w:r>
        <w:rPr>
          <w:noProof/>
        </w:rPr>
        <w:fldChar w:fldCharType="separate"/>
      </w:r>
      <w:r>
        <w:rPr>
          <w:noProof/>
        </w:rPr>
        <w:t>11</w:t>
      </w:r>
      <w:r>
        <w:rPr>
          <w:noProof/>
        </w:rPr>
        <w:fldChar w:fldCharType="end"/>
      </w:r>
    </w:p>
    <w:p w14:paraId="4B51AF16" w14:textId="0FC251D1"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_Toc153872291 \h </w:instrText>
      </w:r>
      <w:r>
        <w:rPr>
          <w:noProof/>
        </w:rPr>
      </w:r>
      <w:r>
        <w:rPr>
          <w:noProof/>
        </w:rPr>
        <w:fldChar w:fldCharType="separate"/>
      </w:r>
      <w:r>
        <w:rPr>
          <w:noProof/>
        </w:rPr>
        <w:t>11</w:t>
      </w:r>
      <w:r>
        <w:rPr>
          <w:noProof/>
        </w:rPr>
        <w:fldChar w:fldCharType="end"/>
      </w:r>
    </w:p>
    <w:p w14:paraId="17B6BF81" w14:textId="012B7AFA"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_Toc153872292 \h </w:instrText>
      </w:r>
      <w:r>
        <w:rPr>
          <w:noProof/>
        </w:rPr>
      </w:r>
      <w:r>
        <w:rPr>
          <w:noProof/>
        </w:rPr>
        <w:fldChar w:fldCharType="separate"/>
      </w:r>
      <w:r>
        <w:rPr>
          <w:noProof/>
        </w:rPr>
        <w:t>11</w:t>
      </w:r>
      <w:r>
        <w:rPr>
          <w:noProof/>
        </w:rPr>
        <w:fldChar w:fldCharType="end"/>
      </w:r>
    </w:p>
    <w:p w14:paraId="58DD698A" w14:textId="0256F037"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_Toc153872293 \h </w:instrText>
      </w:r>
      <w:r>
        <w:rPr>
          <w:noProof/>
        </w:rPr>
      </w:r>
      <w:r>
        <w:rPr>
          <w:noProof/>
        </w:rPr>
        <w:fldChar w:fldCharType="separate"/>
      </w:r>
      <w:r>
        <w:rPr>
          <w:noProof/>
        </w:rPr>
        <w:t>11</w:t>
      </w:r>
      <w:r>
        <w:rPr>
          <w:noProof/>
        </w:rPr>
        <w:fldChar w:fldCharType="end"/>
      </w:r>
    </w:p>
    <w:p w14:paraId="4126BD62" w14:textId="69B8B02C"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Nmbsmf_TMGI Service</w:t>
      </w:r>
      <w:r>
        <w:rPr>
          <w:noProof/>
        </w:rPr>
        <w:tab/>
      </w:r>
      <w:r>
        <w:rPr>
          <w:noProof/>
        </w:rPr>
        <w:fldChar w:fldCharType="begin" w:fldLock="1"/>
      </w:r>
      <w:r>
        <w:rPr>
          <w:noProof/>
        </w:rPr>
        <w:instrText xml:space="preserve"> PAGEREF _Toc153872294 \h </w:instrText>
      </w:r>
      <w:r>
        <w:rPr>
          <w:noProof/>
        </w:rPr>
      </w:r>
      <w:r>
        <w:rPr>
          <w:noProof/>
        </w:rPr>
        <w:fldChar w:fldCharType="separate"/>
      </w:r>
      <w:r>
        <w:rPr>
          <w:noProof/>
        </w:rPr>
        <w:t>12</w:t>
      </w:r>
      <w:r>
        <w:rPr>
          <w:noProof/>
        </w:rPr>
        <w:fldChar w:fldCharType="end"/>
      </w:r>
    </w:p>
    <w:p w14:paraId="063C21CF" w14:textId="50DE8912"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_Toc153872295 \h </w:instrText>
      </w:r>
      <w:r>
        <w:rPr>
          <w:noProof/>
        </w:rPr>
      </w:r>
      <w:r>
        <w:rPr>
          <w:noProof/>
        </w:rPr>
        <w:fldChar w:fldCharType="separate"/>
      </w:r>
      <w:r>
        <w:rPr>
          <w:noProof/>
        </w:rPr>
        <w:t>12</w:t>
      </w:r>
      <w:r>
        <w:rPr>
          <w:noProof/>
        </w:rPr>
        <w:fldChar w:fldCharType="end"/>
      </w:r>
    </w:p>
    <w:p w14:paraId="4BE9C76F" w14:textId="63DDE5BA"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_Toc153872296 \h </w:instrText>
      </w:r>
      <w:r>
        <w:rPr>
          <w:noProof/>
        </w:rPr>
      </w:r>
      <w:r>
        <w:rPr>
          <w:noProof/>
        </w:rPr>
        <w:fldChar w:fldCharType="separate"/>
      </w:r>
      <w:r>
        <w:rPr>
          <w:noProof/>
        </w:rPr>
        <w:t>13</w:t>
      </w:r>
      <w:r>
        <w:rPr>
          <w:noProof/>
        </w:rPr>
        <w:fldChar w:fldCharType="end"/>
      </w:r>
    </w:p>
    <w:p w14:paraId="6294C0DE" w14:textId="2091881A"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_Toc153872297 \h </w:instrText>
      </w:r>
      <w:r>
        <w:rPr>
          <w:noProof/>
        </w:rPr>
      </w:r>
      <w:r>
        <w:rPr>
          <w:noProof/>
        </w:rPr>
        <w:fldChar w:fldCharType="separate"/>
      </w:r>
      <w:r>
        <w:rPr>
          <w:noProof/>
        </w:rPr>
        <w:t>13</w:t>
      </w:r>
      <w:r>
        <w:rPr>
          <w:noProof/>
        </w:rPr>
        <w:fldChar w:fldCharType="end"/>
      </w:r>
    </w:p>
    <w:p w14:paraId="7FB7F2CA" w14:textId="547B55F3"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_Toc153872298 \h </w:instrText>
      </w:r>
      <w:r>
        <w:rPr>
          <w:noProof/>
        </w:rPr>
      </w:r>
      <w:r>
        <w:rPr>
          <w:noProof/>
        </w:rPr>
        <w:fldChar w:fldCharType="separate"/>
      </w:r>
      <w:r>
        <w:rPr>
          <w:noProof/>
        </w:rPr>
        <w:t>13</w:t>
      </w:r>
      <w:r>
        <w:rPr>
          <w:noProof/>
        </w:rPr>
        <w:fldChar w:fldCharType="end"/>
      </w:r>
    </w:p>
    <w:p w14:paraId="4EEA3009" w14:textId="1DF1A54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_Toc153872299 \h </w:instrText>
      </w:r>
      <w:r>
        <w:rPr>
          <w:noProof/>
        </w:rPr>
      </w:r>
      <w:r>
        <w:rPr>
          <w:noProof/>
        </w:rPr>
        <w:fldChar w:fldCharType="separate"/>
      </w:r>
      <w:r>
        <w:rPr>
          <w:noProof/>
        </w:rPr>
        <w:t>13</w:t>
      </w:r>
      <w:r>
        <w:rPr>
          <w:noProof/>
        </w:rPr>
        <w:fldChar w:fldCharType="end"/>
      </w:r>
    </w:p>
    <w:p w14:paraId="09419E77" w14:textId="0B174472"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_Toc153872300 \h </w:instrText>
      </w:r>
      <w:r>
        <w:rPr>
          <w:noProof/>
        </w:rPr>
      </w:r>
      <w:r>
        <w:rPr>
          <w:noProof/>
        </w:rPr>
        <w:fldChar w:fldCharType="separate"/>
      </w:r>
      <w:r>
        <w:rPr>
          <w:noProof/>
        </w:rPr>
        <w:t>13</w:t>
      </w:r>
      <w:r>
        <w:rPr>
          <w:noProof/>
        </w:rPr>
        <w:fldChar w:fldCharType="end"/>
      </w:r>
    </w:p>
    <w:p w14:paraId="356902DD" w14:textId="38CBDC18"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_Toc153872301 \h </w:instrText>
      </w:r>
      <w:r>
        <w:rPr>
          <w:noProof/>
        </w:rPr>
      </w:r>
      <w:r>
        <w:rPr>
          <w:noProof/>
        </w:rPr>
        <w:fldChar w:fldCharType="separate"/>
      </w:r>
      <w:r>
        <w:rPr>
          <w:noProof/>
        </w:rPr>
        <w:t>13</w:t>
      </w:r>
      <w:r>
        <w:rPr>
          <w:noProof/>
        </w:rPr>
        <w:fldChar w:fldCharType="end"/>
      </w:r>
    </w:p>
    <w:p w14:paraId="189FA4A4" w14:textId="70ACB20D"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_Toc153872302 \h </w:instrText>
      </w:r>
      <w:r>
        <w:rPr>
          <w:noProof/>
        </w:rPr>
      </w:r>
      <w:r>
        <w:rPr>
          <w:noProof/>
        </w:rPr>
        <w:fldChar w:fldCharType="separate"/>
      </w:r>
      <w:r>
        <w:rPr>
          <w:noProof/>
        </w:rPr>
        <w:t>14</w:t>
      </w:r>
      <w:r>
        <w:rPr>
          <w:noProof/>
        </w:rPr>
        <w:fldChar w:fldCharType="end"/>
      </w:r>
    </w:p>
    <w:p w14:paraId="3F7BDE93" w14:textId="59ED290F"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_Toc153872303 \h </w:instrText>
      </w:r>
      <w:r>
        <w:rPr>
          <w:noProof/>
        </w:rPr>
      </w:r>
      <w:r>
        <w:rPr>
          <w:noProof/>
        </w:rPr>
        <w:fldChar w:fldCharType="separate"/>
      </w:r>
      <w:r>
        <w:rPr>
          <w:noProof/>
        </w:rPr>
        <w:t>14</w:t>
      </w:r>
      <w:r>
        <w:rPr>
          <w:noProof/>
        </w:rPr>
        <w:fldChar w:fldCharType="end"/>
      </w:r>
    </w:p>
    <w:p w14:paraId="0E1693AF" w14:textId="3B8970B2"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_Toc153872304 \h </w:instrText>
      </w:r>
      <w:r>
        <w:rPr>
          <w:noProof/>
        </w:rPr>
      </w:r>
      <w:r>
        <w:rPr>
          <w:noProof/>
        </w:rPr>
        <w:fldChar w:fldCharType="separate"/>
      </w:r>
      <w:r>
        <w:rPr>
          <w:noProof/>
        </w:rPr>
        <w:t>15</w:t>
      </w:r>
      <w:r>
        <w:rPr>
          <w:noProof/>
        </w:rPr>
        <w:fldChar w:fldCharType="end"/>
      </w:r>
    </w:p>
    <w:p w14:paraId="132C51BB" w14:textId="0B474176"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_Toc153872305 \h </w:instrText>
      </w:r>
      <w:r>
        <w:rPr>
          <w:noProof/>
        </w:rPr>
      </w:r>
      <w:r>
        <w:rPr>
          <w:noProof/>
        </w:rPr>
        <w:fldChar w:fldCharType="separate"/>
      </w:r>
      <w:r>
        <w:rPr>
          <w:noProof/>
        </w:rPr>
        <w:t>15</w:t>
      </w:r>
      <w:r>
        <w:rPr>
          <w:noProof/>
        </w:rPr>
        <w:fldChar w:fldCharType="end"/>
      </w:r>
    </w:p>
    <w:p w14:paraId="26482C68" w14:textId="7B35617D"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_Toc153872306 \h </w:instrText>
      </w:r>
      <w:r>
        <w:rPr>
          <w:noProof/>
        </w:rPr>
      </w:r>
      <w:r>
        <w:rPr>
          <w:noProof/>
        </w:rPr>
        <w:fldChar w:fldCharType="separate"/>
      </w:r>
      <w:r>
        <w:rPr>
          <w:noProof/>
        </w:rPr>
        <w:t>15</w:t>
      </w:r>
      <w:r>
        <w:rPr>
          <w:noProof/>
        </w:rPr>
        <w:fldChar w:fldCharType="end"/>
      </w:r>
    </w:p>
    <w:p w14:paraId="39DC5179" w14:textId="7DED9253"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_Toc153872307 \h </w:instrText>
      </w:r>
      <w:r>
        <w:rPr>
          <w:noProof/>
        </w:rPr>
      </w:r>
      <w:r>
        <w:rPr>
          <w:noProof/>
        </w:rPr>
        <w:fldChar w:fldCharType="separate"/>
      </w:r>
      <w:r>
        <w:rPr>
          <w:noProof/>
        </w:rPr>
        <w:t>15</w:t>
      </w:r>
      <w:r>
        <w:rPr>
          <w:noProof/>
        </w:rPr>
        <w:fldChar w:fldCharType="end"/>
      </w:r>
    </w:p>
    <w:p w14:paraId="542E5191" w14:textId="1718FEB8"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_Toc153872308 \h </w:instrText>
      </w:r>
      <w:r>
        <w:rPr>
          <w:noProof/>
        </w:rPr>
      </w:r>
      <w:r>
        <w:rPr>
          <w:noProof/>
        </w:rPr>
        <w:fldChar w:fldCharType="separate"/>
      </w:r>
      <w:r>
        <w:rPr>
          <w:noProof/>
        </w:rPr>
        <w:t>17</w:t>
      </w:r>
      <w:r>
        <w:rPr>
          <w:noProof/>
        </w:rPr>
        <w:fldChar w:fldCharType="end"/>
      </w:r>
    </w:p>
    <w:p w14:paraId="0FFC13E0" w14:textId="72DF55E1"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_Toc153872309 \h </w:instrText>
      </w:r>
      <w:r>
        <w:rPr>
          <w:noProof/>
        </w:rPr>
      </w:r>
      <w:r>
        <w:rPr>
          <w:noProof/>
        </w:rPr>
        <w:fldChar w:fldCharType="separate"/>
      </w:r>
      <w:r>
        <w:rPr>
          <w:noProof/>
        </w:rPr>
        <w:t>17</w:t>
      </w:r>
      <w:r>
        <w:rPr>
          <w:noProof/>
        </w:rPr>
        <w:fldChar w:fldCharType="end"/>
      </w:r>
    </w:p>
    <w:p w14:paraId="549336F0" w14:textId="6F3FCF3D"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Release</w:t>
      </w:r>
      <w:r>
        <w:rPr>
          <w:noProof/>
        </w:rPr>
        <w:tab/>
      </w:r>
      <w:r>
        <w:rPr>
          <w:noProof/>
        </w:rPr>
        <w:fldChar w:fldCharType="begin" w:fldLock="1"/>
      </w:r>
      <w:r>
        <w:rPr>
          <w:noProof/>
        </w:rPr>
        <w:instrText xml:space="preserve"> PAGEREF _Toc153872310 \h </w:instrText>
      </w:r>
      <w:r>
        <w:rPr>
          <w:noProof/>
        </w:rPr>
      </w:r>
      <w:r>
        <w:rPr>
          <w:noProof/>
        </w:rPr>
        <w:fldChar w:fldCharType="separate"/>
      </w:r>
      <w:r>
        <w:rPr>
          <w:noProof/>
        </w:rPr>
        <w:t>18</w:t>
      </w:r>
      <w:r>
        <w:rPr>
          <w:noProof/>
        </w:rPr>
        <w:fldChar w:fldCharType="end"/>
      </w:r>
    </w:p>
    <w:p w14:paraId="2EAF88BA" w14:textId="20D6B8D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_Toc153872311 \h </w:instrText>
      </w:r>
      <w:r>
        <w:rPr>
          <w:noProof/>
        </w:rPr>
      </w:r>
      <w:r>
        <w:rPr>
          <w:noProof/>
        </w:rPr>
        <w:fldChar w:fldCharType="separate"/>
      </w:r>
      <w:r>
        <w:rPr>
          <w:noProof/>
        </w:rPr>
        <w:t>18</w:t>
      </w:r>
      <w:r>
        <w:rPr>
          <w:noProof/>
        </w:rPr>
        <w:fldChar w:fldCharType="end"/>
      </w:r>
    </w:p>
    <w:p w14:paraId="1F1D24DC" w14:textId="0BC530B0"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ContextUpdate</w:t>
      </w:r>
      <w:r>
        <w:rPr>
          <w:noProof/>
        </w:rPr>
        <w:tab/>
      </w:r>
      <w:r>
        <w:rPr>
          <w:noProof/>
        </w:rPr>
        <w:fldChar w:fldCharType="begin" w:fldLock="1"/>
      </w:r>
      <w:r>
        <w:rPr>
          <w:noProof/>
        </w:rPr>
        <w:instrText xml:space="preserve"> PAGEREF _Toc153872312 \h </w:instrText>
      </w:r>
      <w:r>
        <w:rPr>
          <w:noProof/>
        </w:rPr>
      </w:r>
      <w:r>
        <w:rPr>
          <w:noProof/>
        </w:rPr>
        <w:fldChar w:fldCharType="separate"/>
      </w:r>
      <w:r>
        <w:rPr>
          <w:noProof/>
        </w:rPr>
        <w:t>19</w:t>
      </w:r>
      <w:r>
        <w:rPr>
          <w:noProof/>
        </w:rPr>
        <w:fldChar w:fldCharType="end"/>
      </w:r>
    </w:p>
    <w:p w14:paraId="3C1BC4DE" w14:textId="2A608D69"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_Toc153872313 \h </w:instrText>
      </w:r>
      <w:r>
        <w:rPr>
          <w:noProof/>
        </w:rPr>
      </w:r>
      <w:r>
        <w:rPr>
          <w:noProof/>
        </w:rPr>
        <w:fldChar w:fldCharType="separate"/>
      </w:r>
      <w:r>
        <w:rPr>
          <w:noProof/>
        </w:rPr>
        <w:t>19</w:t>
      </w:r>
      <w:r>
        <w:rPr>
          <w:noProof/>
        </w:rPr>
        <w:fldChar w:fldCharType="end"/>
      </w:r>
    </w:p>
    <w:p w14:paraId="105C544A" w14:textId="1DBC9940"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_Toc153872314 \h </w:instrText>
      </w:r>
      <w:r>
        <w:rPr>
          <w:noProof/>
        </w:rPr>
      </w:r>
      <w:r>
        <w:rPr>
          <w:noProof/>
        </w:rPr>
        <w:fldChar w:fldCharType="separate"/>
      </w:r>
      <w:r>
        <w:rPr>
          <w:noProof/>
        </w:rPr>
        <w:t>21</w:t>
      </w:r>
      <w:r>
        <w:rPr>
          <w:noProof/>
        </w:rPr>
        <w:fldChar w:fldCharType="end"/>
      </w:r>
    </w:p>
    <w:p w14:paraId="411A53FA" w14:textId="149A753D"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_Toc153872315 \h </w:instrText>
      </w:r>
      <w:r>
        <w:rPr>
          <w:noProof/>
        </w:rPr>
      </w:r>
      <w:r>
        <w:rPr>
          <w:noProof/>
        </w:rPr>
        <w:fldChar w:fldCharType="separate"/>
      </w:r>
      <w:r>
        <w:rPr>
          <w:noProof/>
        </w:rPr>
        <w:t>21</w:t>
      </w:r>
      <w:r>
        <w:rPr>
          <w:noProof/>
        </w:rPr>
        <w:fldChar w:fldCharType="end"/>
      </w:r>
    </w:p>
    <w:p w14:paraId="2A148765" w14:textId="7837AD8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_Toc153872316 \h </w:instrText>
      </w:r>
      <w:r>
        <w:rPr>
          <w:noProof/>
        </w:rPr>
      </w:r>
      <w:r>
        <w:rPr>
          <w:noProof/>
        </w:rPr>
        <w:fldChar w:fldCharType="separate"/>
      </w:r>
      <w:r>
        <w:rPr>
          <w:noProof/>
        </w:rPr>
        <w:t>21</w:t>
      </w:r>
      <w:r>
        <w:rPr>
          <w:noProof/>
        </w:rPr>
        <w:fldChar w:fldCharType="end"/>
      </w:r>
    </w:p>
    <w:p w14:paraId="709B04E8" w14:textId="4BB5E20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_Toc153872317 \h </w:instrText>
      </w:r>
      <w:r>
        <w:rPr>
          <w:noProof/>
        </w:rPr>
      </w:r>
      <w:r>
        <w:rPr>
          <w:noProof/>
        </w:rPr>
        <w:fldChar w:fldCharType="separate"/>
      </w:r>
      <w:r>
        <w:rPr>
          <w:noProof/>
        </w:rPr>
        <w:t>22</w:t>
      </w:r>
      <w:r>
        <w:rPr>
          <w:noProof/>
        </w:rPr>
        <w:fldChar w:fldCharType="end"/>
      </w:r>
    </w:p>
    <w:p w14:paraId="0618229C" w14:textId="57FF4B65"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_Toc153872318 \h </w:instrText>
      </w:r>
      <w:r>
        <w:rPr>
          <w:noProof/>
        </w:rPr>
      </w:r>
      <w:r>
        <w:rPr>
          <w:noProof/>
        </w:rPr>
        <w:fldChar w:fldCharType="separate"/>
      </w:r>
      <w:r>
        <w:rPr>
          <w:noProof/>
        </w:rPr>
        <w:t>23</w:t>
      </w:r>
      <w:r>
        <w:rPr>
          <w:noProof/>
        </w:rPr>
        <w:fldChar w:fldCharType="end"/>
      </w:r>
    </w:p>
    <w:p w14:paraId="66F4648E" w14:textId="7E1533D1"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_Toc153872319 \h </w:instrText>
      </w:r>
      <w:r>
        <w:rPr>
          <w:noProof/>
        </w:rPr>
      </w:r>
      <w:r>
        <w:rPr>
          <w:noProof/>
        </w:rPr>
        <w:fldChar w:fldCharType="separate"/>
      </w:r>
      <w:r>
        <w:rPr>
          <w:noProof/>
        </w:rPr>
        <w:t>23</w:t>
      </w:r>
      <w:r>
        <w:rPr>
          <w:noProof/>
        </w:rPr>
        <w:fldChar w:fldCharType="end"/>
      </w:r>
    </w:p>
    <w:p w14:paraId="48C28A08" w14:textId="4F95ACB1"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_Toc153872320 \h </w:instrText>
      </w:r>
      <w:r>
        <w:rPr>
          <w:noProof/>
        </w:rPr>
      </w:r>
      <w:r>
        <w:rPr>
          <w:noProof/>
        </w:rPr>
        <w:fldChar w:fldCharType="separate"/>
      </w:r>
      <w:r>
        <w:rPr>
          <w:noProof/>
        </w:rPr>
        <w:t>23</w:t>
      </w:r>
      <w:r>
        <w:rPr>
          <w:noProof/>
        </w:rPr>
        <w:fldChar w:fldCharType="end"/>
      </w:r>
    </w:p>
    <w:p w14:paraId="6A3624B4" w14:textId="0DBF94FF"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_Toc153872321 \h </w:instrText>
      </w:r>
      <w:r>
        <w:rPr>
          <w:noProof/>
        </w:rPr>
      </w:r>
      <w:r>
        <w:rPr>
          <w:noProof/>
        </w:rPr>
        <w:fldChar w:fldCharType="separate"/>
      </w:r>
      <w:r>
        <w:rPr>
          <w:noProof/>
        </w:rPr>
        <w:t>23</w:t>
      </w:r>
      <w:r>
        <w:rPr>
          <w:noProof/>
        </w:rPr>
        <w:fldChar w:fldCharType="end"/>
      </w:r>
    </w:p>
    <w:p w14:paraId="3A2AF864" w14:textId="4AB108D3"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5.3.2.9</w:t>
      </w:r>
      <w:r>
        <w:rPr>
          <w:rFonts w:asciiTheme="minorHAnsi" w:eastAsiaTheme="minorEastAsia" w:hAnsiTheme="minorHAnsi" w:cstheme="minorBidi"/>
          <w:noProof/>
          <w:kern w:val="2"/>
          <w:sz w:val="22"/>
          <w:szCs w:val="22"/>
          <w:lang w:eastAsia="en-GB"/>
          <w14:ligatures w14:val="standardContextual"/>
        </w:rPr>
        <w:tab/>
      </w:r>
      <w:r>
        <w:rPr>
          <w:noProof/>
        </w:rPr>
        <w:t>ContextStatusSubscribe</w:t>
      </w:r>
      <w:r>
        <w:rPr>
          <w:noProof/>
        </w:rPr>
        <w:tab/>
      </w:r>
      <w:r>
        <w:rPr>
          <w:noProof/>
        </w:rPr>
        <w:fldChar w:fldCharType="begin" w:fldLock="1"/>
      </w:r>
      <w:r>
        <w:rPr>
          <w:noProof/>
        </w:rPr>
        <w:instrText xml:space="preserve"> PAGEREF _Toc153872322 \h </w:instrText>
      </w:r>
      <w:r>
        <w:rPr>
          <w:noProof/>
        </w:rPr>
      </w:r>
      <w:r>
        <w:rPr>
          <w:noProof/>
        </w:rPr>
        <w:fldChar w:fldCharType="separate"/>
      </w:r>
      <w:r>
        <w:rPr>
          <w:noProof/>
        </w:rPr>
        <w:t>24</w:t>
      </w:r>
      <w:r>
        <w:rPr>
          <w:noProof/>
        </w:rPr>
        <w:fldChar w:fldCharType="end"/>
      </w:r>
    </w:p>
    <w:p w14:paraId="1D87D67E" w14:textId="1C557FA1"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_Toc153872323 \h </w:instrText>
      </w:r>
      <w:r>
        <w:rPr>
          <w:noProof/>
        </w:rPr>
      </w:r>
      <w:r>
        <w:rPr>
          <w:noProof/>
        </w:rPr>
        <w:fldChar w:fldCharType="separate"/>
      </w:r>
      <w:r>
        <w:rPr>
          <w:noProof/>
        </w:rPr>
        <w:t>24</w:t>
      </w:r>
      <w:r>
        <w:rPr>
          <w:noProof/>
        </w:rPr>
        <w:fldChar w:fldCharType="end"/>
      </w:r>
    </w:p>
    <w:p w14:paraId="7F3C6228" w14:textId="69B1F3D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5.3.2.9.2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_Toc153872324 \h </w:instrText>
      </w:r>
      <w:r>
        <w:rPr>
          <w:noProof/>
        </w:rPr>
      </w:r>
      <w:r>
        <w:rPr>
          <w:noProof/>
        </w:rPr>
        <w:fldChar w:fldCharType="separate"/>
      </w:r>
      <w:r>
        <w:rPr>
          <w:noProof/>
        </w:rPr>
        <w:t>24</w:t>
      </w:r>
      <w:r>
        <w:rPr>
          <w:noProof/>
        </w:rPr>
        <w:fldChar w:fldCharType="end"/>
      </w:r>
    </w:p>
    <w:p w14:paraId="4A8E9630" w14:textId="61D383D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5.3.2.9.3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_Toc153872325 \h </w:instrText>
      </w:r>
      <w:r>
        <w:rPr>
          <w:noProof/>
        </w:rPr>
      </w:r>
      <w:r>
        <w:rPr>
          <w:noProof/>
        </w:rPr>
        <w:fldChar w:fldCharType="separate"/>
      </w:r>
      <w:r>
        <w:rPr>
          <w:noProof/>
        </w:rPr>
        <w:t>26</w:t>
      </w:r>
      <w:r>
        <w:rPr>
          <w:noProof/>
        </w:rPr>
        <w:fldChar w:fldCharType="end"/>
      </w:r>
    </w:p>
    <w:p w14:paraId="5B247A70" w14:textId="1C02EB21"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_Toc153872326 \h </w:instrText>
      </w:r>
      <w:r>
        <w:rPr>
          <w:noProof/>
        </w:rPr>
      </w:r>
      <w:r>
        <w:rPr>
          <w:noProof/>
        </w:rPr>
        <w:fldChar w:fldCharType="separate"/>
      </w:r>
      <w:r>
        <w:rPr>
          <w:noProof/>
        </w:rPr>
        <w:t>27</w:t>
      </w:r>
      <w:r>
        <w:rPr>
          <w:noProof/>
        </w:rPr>
        <w:fldChar w:fldCharType="end"/>
      </w:r>
    </w:p>
    <w:p w14:paraId="217A1413" w14:textId="0A1982D3"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_Toc153872327 \h </w:instrText>
      </w:r>
      <w:r>
        <w:rPr>
          <w:noProof/>
        </w:rPr>
      </w:r>
      <w:r>
        <w:rPr>
          <w:noProof/>
        </w:rPr>
        <w:fldChar w:fldCharType="separate"/>
      </w:r>
      <w:r>
        <w:rPr>
          <w:noProof/>
        </w:rPr>
        <w:t>27</w:t>
      </w:r>
      <w:r>
        <w:rPr>
          <w:noProof/>
        </w:rPr>
        <w:fldChar w:fldCharType="end"/>
      </w:r>
    </w:p>
    <w:p w14:paraId="6360DA44" w14:textId="4EEC7A3D"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_Toc153872328 \h </w:instrText>
      </w:r>
      <w:r>
        <w:rPr>
          <w:noProof/>
        </w:rPr>
      </w:r>
      <w:r>
        <w:rPr>
          <w:noProof/>
        </w:rPr>
        <w:fldChar w:fldCharType="separate"/>
      </w:r>
      <w:r>
        <w:rPr>
          <w:noProof/>
        </w:rPr>
        <w:t>27</w:t>
      </w:r>
      <w:r>
        <w:rPr>
          <w:noProof/>
        </w:rPr>
        <w:fldChar w:fldCharType="end"/>
      </w:r>
    </w:p>
    <w:p w14:paraId="15A259D8" w14:textId="08CFF41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5.3.2.11.1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_Toc153872329 \h </w:instrText>
      </w:r>
      <w:r>
        <w:rPr>
          <w:noProof/>
        </w:rPr>
      </w:r>
      <w:r>
        <w:rPr>
          <w:noProof/>
        </w:rPr>
        <w:fldChar w:fldCharType="separate"/>
      </w:r>
      <w:r>
        <w:rPr>
          <w:noProof/>
        </w:rPr>
        <w:t>27</w:t>
      </w:r>
      <w:r>
        <w:rPr>
          <w:noProof/>
        </w:rPr>
        <w:fldChar w:fldCharType="end"/>
      </w:r>
    </w:p>
    <w:p w14:paraId="105D5F9B" w14:textId="315DAD3B"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_Toc153872330 \h </w:instrText>
      </w:r>
      <w:r>
        <w:rPr>
          <w:noProof/>
        </w:rPr>
      </w:r>
      <w:r>
        <w:rPr>
          <w:noProof/>
        </w:rPr>
        <w:fldChar w:fldCharType="separate"/>
      </w:r>
      <w:r>
        <w:rPr>
          <w:noProof/>
        </w:rPr>
        <w:t>28</w:t>
      </w:r>
      <w:r>
        <w:rPr>
          <w:noProof/>
        </w:rPr>
        <w:fldChar w:fldCharType="end"/>
      </w:r>
    </w:p>
    <w:p w14:paraId="69297042" w14:textId="1809A22A"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_Toc153872331 \h </w:instrText>
      </w:r>
      <w:r>
        <w:rPr>
          <w:noProof/>
        </w:rPr>
      </w:r>
      <w:r>
        <w:rPr>
          <w:noProof/>
        </w:rPr>
        <w:fldChar w:fldCharType="separate"/>
      </w:r>
      <w:r>
        <w:rPr>
          <w:noProof/>
        </w:rPr>
        <w:t>28</w:t>
      </w:r>
      <w:r>
        <w:rPr>
          <w:noProof/>
        </w:rPr>
        <w:fldChar w:fldCharType="end"/>
      </w:r>
    </w:p>
    <w:p w14:paraId="75C48198" w14:textId="6A42DE09"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_Toc153872332 \h </w:instrText>
      </w:r>
      <w:r>
        <w:rPr>
          <w:noProof/>
        </w:rPr>
      </w:r>
      <w:r>
        <w:rPr>
          <w:noProof/>
        </w:rPr>
        <w:fldChar w:fldCharType="separate"/>
      </w:r>
      <w:r>
        <w:rPr>
          <w:noProof/>
        </w:rPr>
        <w:t>28</w:t>
      </w:r>
      <w:r>
        <w:rPr>
          <w:noProof/>
        </w:rPr>
        <w:fldChar w:fldCharType="end"/>
      </w:r>
    </w:p>
    <w:p w14:paraId="0EAC9A75" w14:textId="7A0F8A8D"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_Toc153872333 \h </w:instrText>
      </w:r>
      <w:r>
        <w:rPr>
          <w:noProof/>
        </w:rPr>
      </w:r>
      <w:r>
        <w:rPr>
          <w:noProof/>
        </w:rPr>
        <w:fldChar w:fldCharType="separate"/>
      </w:r>
      <w:r>
        <w:rPr>
          <w:noProof/>
        </w:rPr>
        <w:t>29</w:t>
      </w:r>
      <w:r>
        <w:rPr>
          <w:noProof/>
        </w:rPr>
        <w:fldChar w:fldCharType="end"/>
      </w:r>
    </w:p>
    <w:p w14:paraId="0EAE4642" w14:textId="7450D89C"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_Toc153872334 \h </w:instrText>
      </w:r>
      <w:r>
        <w:rPr>
          <w:noProof/>
        </w:rPr>
      </w:r>
      <w:r>
        <w:rPr>
          <w:noProof/>
        </w:rPr>
        <w:fldChar w:fldCharType="separate"/>
      </w:r>
      <w:r>
        <w:rPr>
          <w:noProof/>
        </w:rPr>
        <w:t>29</w:t>
      </w:r>
      <w:r>
        <w:rPr>
          <w:noProof/>
        </w:rPr>
        <w:fldChar w:fldCharType="end"/>
      </w:r>
    </w:p>
    <w:p w14:paraId="4ECA1DF4" w14:textId="06957B00"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_Toc153872335 \h </w:instrText>
      </w:r>
      <w:r>
        <w:rPr>
          <w:noProof/>
        </w:rPr>
      </w:r>
      <w:r>
        <w:rPr>
          <w:noProof/>
        </w:rPr>
        <w:fldChar w:fldCharType="separate"/>
      </w:r>
      <w:r>
        <w:rPr>
          <w:noProof/>
        </w:rPr>
        <w:t>29</w:t>
      </w:r>
      <w:r>
        <w:rPr>
          <w:noProof/>
        </w:rPr>
        <w:fldChar w:fldCharType="end"/>
      </w:r>
    </w:p>
    <w:p w14:paraId="3AEBFA86" w14:textId="1A9B1385"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_Toc153872336 \h </w:instrText>
      </w:r>
      <w:r>
        <w:rPr>
          <w:noProof/>
        </w:rPr>
      </w:r>
      <w:r>
        <w:rPr>
          <w:noProof/>
        </w:rPr>
        <w:fldChar w:fldCharType="separate"/>
      </w:r>
      <w:r>
        <w:rPr>
          <w:noProof/>
        </w:rPr>
        <w:t>29</w:t>
      </w:r>
      <w:r>
        <w:rPr>
          <w:noProof/>
        </w:rPr>
        <w:fldChar w:fldCharType="end"/>
      </w:r>
    </w:p>
    <w:p w14:paraId="09F6BB34" w14:textId="3E40D46F"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_Toc153872337 \h </w:instrText>
      </w:r>
      <w:r>
        <w:rPr>
          <w:noProof/>
        </w:rPr>
      </w:r>
      <w:r>
        <w:rPr>
          <w:noProof/>
        </w:rPr>
        <w:fldChar w:fldCharType="separate"/>
      </w:r>
      <w:r>
        <w:rPr>
          <w:noProof/>
        </w:rPr>
        <w:t>29</w:t>
      </w:r>
      <w:r>
        <w:rPr>
          <w:noProof/>
        </w:rPr>
        <w:fldChar w:fldCharType="end"/>
      </w:r>
    </w:p>
    <w:p w14:paraId="5978692B" w14:textId="385C18A7"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_Toc153872338 \h </w:instrText>
      </w:r>
      <w:r>
        <w:rPr>
          <w:noProof/>
        </w:rPr>
      </w:r>
      <w:r>
        <w:rPr>
          <w:noProof/>
        </w:rPr>
        <w:fldChar w:fldCharType="separate"/>
      </w:r>
      <w:r>
        <w:rPr>
          <w:noProof/>
        </w:rPr>
        <w:t>29</w:t>
      </w:r>
      <w:r>
        <w:rPr>
          <w:noProof/>
        </w:rPr>
        <w:fldChar w:fldCharType="end"/>
      </w:r>
    </w:p>
    <w:p w14:paraId="7B67880F" w14:textId="3A210BF5"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_Toc153872339 \h </w:instrText>
      </w:r>
      <w:r>
        <w:rPr>
          <w:noProof/>
        </w:rPr>
      </w:r>
      <w:r>
        <w:rPr>
          <w:noProof/>
        </w:rPr>
        <w:fldChar w:fldCharType="separate"/>
      </w:r>
      <w:r>
        <w:rPr>
          <w:noProof/>
        </w:rPr>
        <w:t>29</w:t>
      </w:r>
      <w:r>
        <w:rPr>
          <w:noProof/>
        </w:rPr>
        <w:fldChar w:fldCharType="end"/>
      </w:r>
    </w:p>
    <w:p w14:paraId="4DDBA7CD" w14:textId="0F9D837E"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_Toc153872340 \h </w:instrText>
      </w:r>
      <w:r>
        <w:rPr>
          <w:noProof/>
        </w:rPr>
      </w:r>
      <w:r>
        <w:rPr>
          <w:noProof/>
        </w:rPr>
        <w:fldChar w:fldCharType="separate"/>
      </w:r>
      <w:r>
        <w:rPr>
          <w:noProof/>
        </w:rPr>
        <w:t>29</w:t>
      </w:r>
      <w:r>
        <w:rPr>
          <w:noProof/>
        </w:rPr>
        <w:fldChar w:fldCharType="end"/>
      </w:r>
    </w:p>
    <w:p w14:paraId="7EC14327" w14:textId="29858C3E"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_Toc153872341 \h </w:instrText>
      </w:r>
      <w:r>
        <w:rPr>
          <w:noProof/>
        </w:rPr>
      </w:r>
      <w:r>
        <w:rPr>
          <w:noProof/>
        </w:rPr>
        <w:fldChar w:fldCharType="separate"/>
      </w:r>
      <w:r>
        <w:rPr>
          <w:noProof/>
        </w:rPr>
        <w:t>30</w:t>
      </w:r>
      <w:r>
        <w:rPr>
          <w:noProof/>
        </w:rPr>
        <w:fldChar w:fldCharType="end"/>
      </w:r>
    </w:p>
    <w:p w14:paraId="573A2DA5" w14:textId="70D1D762"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_Toc153872342 \h </w:instrText>
      </w:r>
      <w:r>
        <w:rPr>
          <w:noProof/>
        </w:rPr>
      </w:r>
      <w:r>
        <w:rPr>
          <w:noProof/>
        </w:rPr>
        <w:fldChar w:fldCharType="separate"/>
      </w:r>
      <w:r>
        <w:rPr>
          <w:noProof/>
        </w:rPr>
        <w:t>30</w:t>
      </w:r>
      <w:r>
        <w:rPr>
          <w:noProof/>
        </w:rPr>
        <w:fldChar w:fldCharType="end"/>
      </w:r>
    </w:p>
    <w:p w14:paraId="6DF60428" w14:textId="7A160C0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_Toc153872343 \h </w:instrText>
      </w:r>
      <w:r>
        <w:rPr>
          <w:noProof/>
        </w:rPr>
      </w:r>
      <w:r>
        <w:rPr>
          <w:noProof/>
        </w:rPr>
        <w:fldChar w:fldCharType="separate"/>
      </w:r>
      <w:r>
        <w:rPr>
          <w:noProof/>
        </w:rPr>
        <w:t>30</w:t>
      </w:r>
      <w:r>
        <w:rPr>
          <w:noProof/>
        </w:rPr>
        <w:fldChar w:fldCharType="end"/>
      </w:r>
    </w:p>
    <w:p w14:paraId="120A5DFB" w14:textId="2D9717DA"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_Toc153872344 \h </w:instrText>
      </w:r>
      <w:r>
        <w:rPr>
          <w:noProof/>
        </w:rPr>
      </w:r>
      <w:r>
        <w:rPr>
          <w:noProof/>
        </w:rPr>
        <w:fldChar w:fldCharType="separate"/>
      </w:r>
      <w:r>
        <w:rPr>
          <w:noProof/>
        </w:rPr>
        <w:t>30</w:t>
      </w:r>
      <w:r>
        <w:rPr>
          <w:noProof/>
        </w:rPr>
        <w:fldChar w:fldCharType="end"/>
      </w:r>
    </w:p>
    <w:p w14:paraId="32C42BF1" w14:textId="46DE2DE8"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_Toc153872345 \h </w:instrText>
      </w:r>
      <w:r>
        <w:rPr>
          <w:noProof/>
        </w:rPr>
      </w:r>
      <w:r>
        <w:rPr>
          <w:noProof/>
        </w:rPr>
        <w:fldChar w:fldCharType="separate"/>
      </w:r>
      <w:r>
        <w:rPr>
          <w:noProof/>
        </w:rPr>
        <w:t>33</w:t>
      </w:r>
      <w:r>
        <w:rPr>
          <w:noProof/>
        </w:rPr>
        <w:fldChar w:fldCharType="end"/>
      </w:r>
    </w:p>
    <w:p w14:paraId="2AD69A83" w14:textId="22008B03"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_Toc153872346 \h </w:instrText>
      </w:r>
      <w:r>
        <w:rPr>
          <w:noProof/>
        </w:rPr>
      </w:r>
      <w:r>
        <w:rPr>
          <w:noProof/>
        </w:rPr>
        <w:fldChar w:fldCharType="separate"/>
      </w:r>
      <w:r>
        <w:rPr>
          <w:noProof/>
        </w:rPr>
        <w:t>34</w:t>
      </w:r>
      <w:r>
        <w:rPr>
          <w:noProof/>
        </w:rPr>
        <w:fldChar w:fldCharType="end"/>
      </w:r>
    </w:p>
    <w:p w14:paraId="05F264E4" w14:textId="2CB8A6AA"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_Toc153872347 \h </w:instrText>
      </w:r>
      <w:r>
        <w:rPr>
          <w:noProof/>
        </w:rPr>
      </w:r>
      <w:r>
        <w:rPr>
          <w:noProof/>
        </w:rPr>
        <w:fldChar w:fldCharType="separate"/>
      </w:r>
      <w:r>
        <w:rPr>
          <w:noProof/>
        </w:rPr>
        <w:t>34</w:t>
      </w:r>
      <w:r>
        <w:rPr>
          <w:noProof/>
        </w:rPr>
        <w:fldChar w:fldCharType="end"/>
      </w:r>
    </w:p>
    <w:p w14:paraId="3F153560" w14:textId="1726C3A3"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_Toc153872348 \h </w:instrText>
      </w:r>
      <w:r>
        <w:rPr>
          <w:noProof/>
        </w:rPr>
      </w:r>
      <w:r>
        <w:rPr>
          <w:noProof/>
        </w:rPr>
        <w:fldChar w:fldCharType="separate"/>
      </w:r>
      <w:r>
        <w:rPr>
          <w:noProof/>
        </w:rPr>
        <w:t>34</w:t>
      </w:r>
      <w:r>
        <w:rPr>
          <w:noProof/>
        </w:rPr>
        <w:fldChar w:fldCharType="end"/>
      </w:r>
    </w:p>
    <w:p w14:paraId="2BAD86B5" w14:textId="44FEA5CC"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_Toc153872349 \h </w:instrText>
      </w:r>
      <w:r>
        <w:rPr>
          <w:noProof/>
        </w:rPr>
      </w:r>
      <w:r>
        <w:rPr>
          <w:noProof/>
        </w:rPr>
        <w:fldChar w:fldCharType="separate"/>
      </w:r>
      <w:r>
        <w:rPr>
          <w:noProof/>
        </w:rPr>
        <w:t>34</w:t>
      </w:r>
      <w:r>
        <w:rPr>
          <w:noProof/>
        </w:rPr>
        <w:fldChar w:fldCharType="end"/>
      </w:r>
    </w:p>
    <w:p w14:paraId="3B1597A2" w14:textId="67473362"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_Toc153872350 \h </w:instrText>
      </w:r>
      <w:r>
        <w:rPr>
          <w:noProof/>
        </w:rPr>
      </w:r>
      <w:r>
        <w:rPr>
          <w:noProof/>
        </w:rPr>
        <w:fldChar w:fldCharType="separate"/>
      </w:r>
      <w:r>
        <w:rPr>
          <w:noProof/>
        </w:rPr>
        <w:t>34</w:t>
      </w:r>
      <w:r>
        <w:rPr>
          <w:noProof/>
        </w:rPr>
        <w:fldChar w:fldCharType="end"/>
      </w:r>
    </w:p>
    <w:p w14:paraId="4666FF70" w14:textId="34CC9497"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_Toc153872351 \h </w:instrText>
      </w:r>
      <w:r>
        <w:rPr>
          <w:noProof/>
        </w:rPr>
      </w:r>
      <w:r>
        <w:rPr>
          <w:noProof/>
        </w:rPr>
        <w:fldChar w:fldCharType="separate"/>
      </w:r>
      <w:r>
        <w:rPr>
          <w:noProof/>
        </w:rPr>
        <w:t>34</w:t>
      </w:r>
      <w:r>
        <w:rPr>
          <w:noProof/>
        </w:rPr>
        <w:fldChar w:fldCharType="end"/>
      </w:r>
    </w:p>
    <w:p w14:paraId="78624081" w14:textId="7A14FD7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TmgiAllocate</w:t>
      </w:r>
      <w:r>
        <w:rPr>
          <w:noProof/>
        </w:rPr>
        <w:tab/>
      </w:r>
      <w:r>
        <w:rPr>
          <w:noProof/>
        </w:rPr>
        <w:fldChar w:fldCharType="begin" w:fldLock="1"/>
      </w:r>
      <w:r>
        <w:rPr>
          <w:noProof/>
        </w:rPr>
        <w:instrText xml:space="preserve"> PAGEREF _Toc153872352 \h </w:instrText>
      </w:r>
      <w:r>
        <w:rPr>
          <w:noProof/>
        </w:rPr>
      </w:r>
      <w:r>
        <w:rPr>
          <w:noProof/>
        </w:rPr>
        <w:fldChar w:fldCharType="separate"/>
      </w:r>
      <w:r>
        <w:rPr>
          <w:noProof/>
        </w:rPr>
        <w:t>35</w:t>
      </w:r>
      <w:r>
        <w:rPr>
          <w:noProof/>
        </w:rPr>
        <w:fldChar w:fldCharType="end"/>
      </w:r>
    </w:p>
    <w:p w14:paraId="6C518661" w14:textId="3D10B87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TmgiAllocated</w:t>
      </w:r>
      <w:r>
        <w:rPr>
          <w:noProof/>
        </w:rPr>
        <w:tab/>
      </w:r>
      <w:r>
        <w:rPr>
          <w:noProof/>
        </w:rPr>
        <w:fldChar w:fldCharType="begin" w:fldLock="1"/>
      </w:r>
      <w:r>
        <w:rPr>
          <w:noProof/>
        </w:rPr>
        <w:instrText xml:space="preserve"> PAGEREF _Toc153872353 \h </w:instrText>
      </w:r>
      <w:r>
        <w:rPr>
          <w:noProof/>
        </w:rPr>
      </w:r>
      <w:r>
        <w:rPr>
          <w:noProof/>
        </w:rPr>
        <w:fldChar w:fldCharType="separate"/>
      </w:r>
      <w:r>
        <w:rPr>
          <w:noProof/>
        </w:rPr>
        <w:t>35</w:t>
      </w:r>
      <w:r>
        <w:rPr>
          <w:noProof/>
        </w:rPr>
        <w:fldChar w:fldCharType="end"/>
      </w:r>
    </w:p>
    <w:p w14:paraId="0E9D1846" w14:textId="20BA67BF"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_Toc153872354 \h </w:instrText>
      </w:r>
      <w:r>
        <w:rPr>
          <w:noProof/>
        </w:rPr>
      </w:r>
      <w:r>
        <w:rPr>
          <w:noProof/>
        </w:rPr>
        <w:fldChar w:fldCharType="separate"/>
      </w:r>
      <w:r>
        <w:rPr>
          <w:noProof/>
        </w:rPr>
        <w:t>35</w:t>
      </w:r>
      <w:r>
        <w:rPr>
          <w:noProof/>
        </w:rPr>
        <w:fldChar w:fldCharType="end"/>
      </w:r>
    </w:p>
    <w:p w14:paraId="3BB8F199" w14:textId="39471D52"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_Toc153872355 \h </w:instrText>
      </w:r>
      <w:r>
        <w:rPr>
          <w:noProof/>
        </w:rPr>
      </w:r>
      <w:r>
        <w:rPr>
          <w:noProof/>
        </w:rPr>
        <w:fldChar w:fldCharType="separate"/>
      </w:r>
      <w:r>
        <w:rPr>
          <w:noProof/>
        </w:rPr>
        <w:t>35</w:t>
      </w:r>
      <w:r>
        <w:rPr>
          <w:noProof/>
        </w:rPr>
        <w:fldChar w:fldCharType="end"/>
      </w:r>
    </w:p>
    <w:p w14:paraId="41194EF4" w14:textId="6CB9B7FC"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_Toc153872356 \h </w:instrText>
      </w:r>
      <w:r>
        <w:rPr>
          <w:noProof/>
        </w:rPr>
      </w:r>
      <w:r>
        <w:rPr>
          <w:noProof/>
        </w:rPr>
        <w:fldChar w:fldCharType="separate"/>
      </w:r>
      <w:r>
        <w:rPr>
          <w:noProof/>
        </w:rPr>
        <w:t>35</w:t>
      </w:r>
      <w:r>
        <w:rPr>
          <w:noProof/>
        </w:rPr>
        <w:fldChar w:fldCharType="end"/>
      </w:r>
    </w:p>
    <w:p w14:paraId="02F6AE5A" w14:textId="34B085C8"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_Toc153872357 \h </w:instrText>
      </w:r>
      <w:r>
        <w:rPr>
          <w:noProof/>
        </w:rPr>
      </w:r>
      <w:r>
        <w:rPr>
          <w:noProof/>
        </w:rPr>
        <w:fldChar w:fldCharType="separate"/>
      </w:r>
      <w:r>
        <w:rPr>
          <w:noProof/>
        </w:rPr>
        <w:t>36</w:t>
      </w:r>
      <w:r>
        <w:rPr>
          <w:noProof/>
        </w:rPr>
        <w:fldChar w:fldCharType="end"/>
      </w:r>
    </w:p>
    <w:p w14:paraId="4C8B5FA7" w14:textId="48CD27AC"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_Toc153872358 \h </w:instrText>
      </w:r>
      <w:r>
        <w:rPr>
          <w:noProof/>
        </w:rPr>
      </w:r>
      <w:r>
        <w:rPr>
          <w:noProof/>
        </w:rPr>
        <w:fldChar w:fldCharType="separate"/>
      </w:r>
      <w:r>
        <w:rPr>
          <w:noProof/>
        </w:rPr>
        <w:t>36</w:t>
      </w:r>
      <w:r>
        <w:rPr>
          <w:noProof/>
        </w:rPr>
        <w:fldChar w:fldCharType="end"/>
      </w:r>
    </w:p>
    <w:p w14:paraId="19E162EA" w14:textId="37F39078"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_Toc153872359 \h </w:instrText>
      </w:r>
      <w:r>
        <w:rPr>
          <w:noProof/>
        </w:rPr>
      </w:r>
      <w:r>
        <w:rPr>
          <w:noProof/>
        </w:rPr>
        <w:fldChar w:fldCharType="separate"/>
      </w:r>
      <w:r>
        <w:rPr>
          <w:noProof/>
        </w:rPr>
        <w:t>36</w:t>
      </w:r>
      <w:r>
        <w:rPr>
          <w:noProof/>
        </w:rPr>
        <w:fldChar w:fldCharType="end"/>
      </w:r>
    </w:p>
    <w:p w14:paraId="769C5BEF" w14:textId="3AB92C3C"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_Toc153872360 \h </w:instrText>
      </w:r>
      <w:r>
        <w:rPr>
          <w:noProof/>
        </w:rPr>
      </w:r>
      <w:r>
        <w:rPr>
          <w:noProof/>
        </w:rPr>
        <w:fldChar w:fldCharType="separate"/>
      </w:r>
      <w:r>
        <w:rPr>
          <w:noProof/>
        </w:rPr>
        <w:t>36</w:t>
      </w:r>
      <w:r>
        <w:rPr>
          <w:noProof/>
        </w:rPr>
        <w:fldChar w:fldCharType="end"/>
      </w:r>
    </w:p>
    <w:p w14:paraId="677FD11D" w14:textId="12D0B2FC"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_Toc153872361 \h </w:instrText>
      </w:r>
      <w:r>
        <w:rPr>
          <w:noProof/>
        </w:rPr>
      </w:r>
      <w:r>
        <w:rPr>
          <w:noProof/>
        </w:rPr>
        <w:fldChar w:fldCharType="separate"/>
      </w:r>
      <w:r>
        <w:rPr>
          <w:noProof/>
        </w:rPr>
        <w:t>36</w:t>
      </w:r>
      <w:r>
        <w:rPr>
          <w:noProof/>
        </w:rPr>
        <w:fldChar w:fldCharType="end"/>
      </w:r>
    </w:p>
    <w:p w14:paraId="2D8637F4" w14:textId="3A35AFAC"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_Toc153872362 \h </w:instrText>
      </w:r>
      <w:r>
        <w:rPr>
          <w:noProof/>
        </w:rPr>
      </w:r>
      <w:r>
        <w:rPr>
          <w:noProof/>
        </w:rPr>
        <w:fldChar w:fldCharType="separate"/>
      </w:r>
      <w:r>
        <w:rPr>
          <w:noProof/>
        </w:rPr>
        <w:t>36</w:t>
      </w:r>
      <w:r>
        <w:rPr>
          <w:noProof/>
        </w:rPr>
        <w:fldChar w:fldCharType="end"/>
      </w:r>
    </w:p>
    <w:p w14:paraId="111D4D22" w14:textId="435525E5"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_Toc153872363 \h </w:instrText>
      </w:r>
      <w:r>
        <w:rPr>
          <w:noProof/>
        </w:rPr>
      </w:r>
      <w:r>
        <w:rPr>
          <w:noProof/>
        </w:rPr>
        <w:fldChar w:fldCharType="separate"/>
      </w:r>
      <w:r>
        <w:rPr>
          <w:noProof/>
        </w:rPr>
        <w:t>36</w:t>
      </w:r>
      <w:r>
        <w:rPr>
          <w:noProof/>
        </w:rPr>
        <w:fldChar w:fldCharType="end"/>
      </w:r>
    </w:p>
    <w:p w14:paraId="2C24BB63" w14:textId="1FC7876A"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_Toc153872364 \h </w:instrText>
      </w:r>
      <w:r>
        <w:rPr>
          <w:noProof/>
        </w:rPr>
      </w:r>
      <w:r>
        <w:rPr>
          <w:noProof/>
        </w:rPr>
        <w:fldChar w:fldCharType="separate"/>
      </w:r>
      <w:r>
        <w:rPr>
          <w:noProof/>
        </w:rPr>
        <w:t>36</w:t>
      </w:r>
      <w:r>
        <w:rPr>
          <w:noProof/>
        </w:rPr>
        <w:fldChar w:fldCharType="end"/>
      </w:r>
    </w:p>
    <w:p w14:paraId="18359AFC" w14:textId="26F6EAF1"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_Toc153872365 \h </w:instrText>
      </w:r>
      <w:r>
        <w:rPr>
          <w:noProof/>
        </w:rPr>
      </w:r>
      <w:r>
        <w:rPr>
          <w:noProof/>
        </w:rPr>
        <w:fldChar w:fldCharType="separate"/>
      </w:r>
      <w:r>
        <w:rPr>
          <w:noProof/>
        </w:rPr>
        <w:t>36</w:t>
      </w:r>
      <w:r>
        <w:rPr>
          <w:noProof/>
        </w:rPr>
        <w:fldChar w:fldCharType="end"/>
      </w:r>
    </w:p>
    <w:p w14:paraId="5B877D1A" w14:textId="3A97E858"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_Toc153872366 \h </w:instrText>
      </w:r>
      <w:r>
        <w:rPr>
          <w:noProof/>
        </w:rPr>
      </w:r>
      <w:r>
        <w:rPr>
          <w:noProof/>
        </w:rPr>
        <w:fldChar w:fldCharType="separate"/>
      </w:r>
      <w:r>
        <w:rPr>
          <w:noProof/>
        </w:rPr>
        <w:t>36</w:t>
      </w:r>
      <w:r>
        <w:rPr>
          <w:noProof/>
        </w:rPr>
        <w:fldChar w:fldCharType="end"/>
      </w:r>
    </w:p>
    <w:p w14:paraId="77D73A30" w14:textId="56FE3644"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_Toc153872367 \h </w:instrText>
      </w:r>
      <w:r>
        <w:rPr>
          <w:noProof/>
        </w:rPr>
      </w:r>
      <w:r>
        <w:rPr>
          <w:noProof/>
        </w:rPr>
        <w:fldChar w:fldCharType="separate"/>
      </w:r>
      <w:r>
        <w:rPr>
          <w:noProof/>
        </w:rPr>
        <w:t>37</w:t>
      </w:r>
      <w:r>
        <w:rPr>
          <w:noProof/>
        </w:rPr>
        <w:fldChar w:fldCharType="end"/>
      </w:r>
    </w:p>
    <w:p w14:paraId="16E04B49" w14:textId="674271DD" w:rsidR="00F1202C" w:rsidRDefault="00F1202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_Toc153872368 \h </w:instrText>
      </w:r>
      <w:r>
        <w:rPr>
          <w:noProof/>
        </w:rPr>
      </w:r>
      <w:r>
        <w:rPr>
          <w:noProof/>
        </w:rPr>
        <w:fldChar w:fldCharType="separate"/>
      </w:r>
      <w:r>
        <w:rPr>
          <w:noProof/>
        </w:rPr>
        <w:t>37</w:t>
      </w:r>
      <w:r>
        <w:rPr>
          <w:noProof/>
        </w:rPr>
        <w:fldChar w:fldCharType="end"/>
      </w:r>
    </w:p>
    <w:p w14:paraId="35B4EF22" w14:textId="0D80E9B3"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_Toc153872369 \h </w:instrText>
      </w:r>
      <w:r>
        <w:rPr>
          <w:noProof/>
        </w:rPr>
      </w:r>
      <w:r>
        <w:rPr>
          <w:noProof/>
        </w:rPr>
        <w:fldChar w:fldCharType="separate"/>
      </w:r>
      <w:r>
        <w:rPr>
          <w:noProof/>
        </w:rPr>
        <w:t>37</w:t>
      </w:r>
      <w:r>
        <w:rPr>
          <w:noProof/>
        </w:rPr>
        <w:fldChar w:fldCharType="end"/>
      </w:r>
    </w:p>
    <w:p w14:paraId="7946CD5B" w14:textId="032085FC"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_Toc153872370 \h </w:instrText>
      </w:r>
      <w:r>
        <w:rPr>
          <w:noProof/>
        </w:rPr>
      </w:r>
      <w:r>
        <w:rPr>
          <w:noProof/>
        </w:rPr>
        <w:fldChar w:fldCharType="separate"/>
      </w:r>
      <w:r>
        <w:rPr>
          <w:noProof/>
        </w:rPr>
        <w:t>37</w:t>
      </w:r>
      <w:r>
        <w:rPr>
          <w:noProof/>
        </w:rPr>
        <w:fldChar w:fldCharType="end"/>
      </w:r>
    </w:p>
    <w:p w14:paraId="2C410C61" w14:textId="13BF4878"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_Toc153872371 \h </w:instrText>
      </w:r>
      <w:r>
        <w:rPr>
          <w:noProof/>
        </w:rPr>
      </w:r>
      <w:r>
        <w:rPr>
          <w:noProof/>
        </w:rPr>
        <w:fldChar w:fldCharType="separate"/>
      </w:r>
      <w:r>
        <w:rPr>
          <w:noProof/>
        </w:rPr>
        <w:t>37</w:t>
      </w:r>
      <w:r>
        <w:rPr>
          <w:noProof/>
        </w:rPr>
        <w:fldChar w:fldCharType="end"/>
      </w:r>
    </w:p>
    <w:p w14:paraId="5684A381" w14:textId="24B05B92"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_Toc153872372 \h </w:instrText>
      </w:r>
      <w:r>
        <w:rPr>
          <w:noProof/>
        </w:rPr>
      </w:r>
      <w:r>
        <w:rPr>
          <w:noProof/>
        </w:rPr>
        <w:fldChar w:fldCharType="separate"/>
      </w:r>
      <w:r>
        <w:rPr>
          <w:noProof/>
        </w:rPr>
        <w:t>38</w:t>
      </w:r>
      <w:r>
        <w:rPr>
          <w:noProof/>
        </w:rPr>
        <w:fldChar w:fldCharType="end"/>
      </w:r>
    </w:p>
    <w:p w14:paraId="39816388" w14:textId="619EBE2F"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_Toc153872373 \h </w:instrText>
      </w:r>
      <w:r>
        <w:rPr>
          <w:noProof/>
        </w:rPr>
      </w:r>
      <w:r>
        <w:rPr>
          <w:noProof/>
        </w:rPr>
        <w:fldChar w:fldCharType="separate"/>
      </w:r>
      <w:r>
        <w:rPr>
          <w:noProof/>
        </w:rPr>
        <w:t>38</w:t>
      </w:r>
      <w:r>
        <w:rPr>
          <w:noProof/>
        </w:rPr>
        <w:fldChar w:fldCharType="end"/>
      </w:r>
    </w:p>
    <w:p w14:paraId="33D41FD0" w14:textId="645010D7"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_Toc153872374 \h </w:instrText>
      </w:r>
      <w:r>
        <w:rPr>
          <w:noProof/>
        </w:rPr>
      </w:r>
      <w:r>
        <w:rPr>
          <w:noProof/>
        </w:rPr>
        <w:fldChar w:fldCharType="separate"/>
      </w:r>
      <w:r>
        <w:rPr>
          <w:noProof/>
        </w:rPr>
        <w:t>38</w:t>
      </w:r>
      <w:r>
        <w:rPr>
          <w:noProof/>
        </w:rPr>
        <w:fldChar w:fldCharType="end"/>
      </w:r>
    </w:p>
    <w:p w14:paraId="6BD54C5F" w14:textId="0E051650"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_Toc153872375 \h </w:instrText>
      </w:r>
      <w:r>
        <w:rPr>
          <w:noProof/>
        </w:rPr>
      </w:r>
      <w:r>
        <w:rPr>
          <w:noProof/>
        </w:rPr>
        <w:fldChar w:fldCharType="separate"/>
      </w:r>
      <w:r>
        <w:rPr>
          <w:noProof/>
        </w:rPr>
        <w:t>38</w:t>
      </w:r>
      <w:r>
        <w:rPr>
          <w:noProof/>
        </w:rPr>
        <w:fldChar w:fldCharType="end"/>
      </w:r>
    </w:p>
    <w:p w14:paraId="70DFC23C" w14:textId="174A050F"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_Toc153872376 \h </w:instrText>
      </w:r>
      <w:r>
        <w:rPr>
          <w:noProof/>
        </w:rPr>
      </w:r>
      <w:r>
        <w:rPr>
          <w:noProof/>
        </w:rPr>
        <w:fldChar w:fldCharType="separate"/>
      </w:r>
      <w:r>
        <w:rPr>
          <w:noProof/>
        </w:rPr>
        <w:t>38</w:t>
      </w:r>
      <w:r>
        <w:rPr>
          <w:noProof/>
        </w:rPr>
        <w:fldChar w:fldCharType="end"/>
      </w:r>
    </w:p>
    <w:p w14:paraId="532B5D06" w14:textId="29B97803"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_Toc153872377 \h </w:instrText>
      </w:r>
      <w:r>
        <w:rPr>
          <w:noProof/>
        </w:rPr>
      </w:r>
      <w:r>
        <w:rPr>
          <w:noProof/>
        </w:rPr>
        <w:fldChar w:fldCharType="separate"/>
      </w:r>
      <w:r>
        <w:rPr>
          <w:noProof/>
        </w:rPr>
        <w:t>39</w:t>
      </w:r>
      <w:r>
        <w:rPr>
          <w:noProof/>
        </w:rPr>
        <w:fldChar w:fldCharType="end"/>
      </w:r>
    </w:p>
    <w:p w14:paraId="419C984E" w14:textId="07E3E5EB"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_Toc153872378 \h </w:instrText>
      </w:r>
      <w:r>
        <w:rPr>
          <w:noProof/>
        </w:rPr>
      </w:r>
      <w:r>
        <w:rPr>
          <w:noProof/>
        </w:rPr>
        <w:fldChar w:fldCharType="separate"/>
      </w:r>
      <w:r>
        <w:rPr>
          <w:noProof/>
        </w:rPr>
        <w:t>39</w:t>
      </w:r>
      <w:r>
        <w:rPr>
          <w:noProof/>
        </w:rPr>
        <w:fldChar w:fldCharType="end"/>
      </w:r>
    </w:p>
    <w:p w14:paraId="2F8BBC1B" w14:textId="402A1724"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_Toc153872379 \h </w:instrText>
      </w:r>
      <w:r>
        <w:rPr>
          <w:noProof/>
        </w:rPr>
      </w:r>
      <w:r>
        <w:rPr>
          <w:noProof/>
        </w:rPr>
        <w:fldChar w:fldCharType="separate"/>
      </w:r>
      <w:r>
        <w:rPr>
          <w:noProof/>
        </w:rPr>
        <w:t>40</w:t>
      </w:r>
      <w:r>
        <w:rPr>
          <w:noProof/>
        </w:rPr>
        <w:fldChar w:fldCharType="end"/>
      </w:r>
    </w:p>
    <w:p w14:paraId="1EBC347F" w14:textId="6F43E7C7"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_Toc153872380 \h </w:instrText>
      </w:r>
      <w:r>
        <w:rPr>
          <w:noProof/>
        </w:rPr>
      </w:r>
      <w:r>
        <w:rPr>
          <w:noProof/>
        </w:rPr>
        <w:fldChar w:fldCharType="separate"/>
      </w:r>
      <w:r>
        <w:rPr>
          <w:noProof/>
        </w:rPr>
        <w:t>40</w:t>
      </w:r>
      <w:r>
        <w:rPr>
          <w:noProof/>
        </w:rPr>
        <w:fldChar w:fldCharType="end"/>
      </w:r>
    </w:p>
    <w:p w14:paraId="3536BA10" w14:textId="0CF41F51"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_Toc153872381 \h </w:instrText>
      </w:r>
      <w:r>
        <w:rPr>
          <w:noProof/>
        </w:rPr>
      </w:r>
      <w:r>
        <w:rPr>
          <w:noProof/>
        </w:rPr>
        <w:fldChar w:fldCharType="separate"/>
      </w:r>
      <w:r>
        <w:rPr>
          <w:noProof/>
        </w:rPr>
        <w:t>40</w:t>
      </w:r>
      <w:r>
        <w:rPr>
          <w:noProof/>
        </w:rPr>
        <w:fldChar w:fldCharType="end"/>
      </w:r>
    </w:p>
    <w:p w14:paraId="0F8CCE0F" w14:textId="55E2FC28"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_Toc153872382 \h </w:instrText>
      </w:r>
      <w:r>
        <w:rPr>
          <w:noProof/>
        </w:rPr>
      </w:r>
      <w:r>
        <w:rPr>
          <w:noProof/>
        </w:rPr>
        <w:fldChar w:fldCharType="separate"/>
      </w:r>
      <w:r>
        <w:rPr>
          <w:noProof/>
        </w:rPr>
        <w:t>40</w:t>
      </w:r>
      <w:r>
        <w:rPr>
          <w:noProof/>
        </w:rPr>
        <w:fldChar w:fldCharType="end"/>
      </w:r>
    </w:p>
    <w:p w14:paraId="27C9CB8D" w14:textId="41E65F09"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_Toc153872383 \h </w:instrText>
      </w:r>
      <w:r>
        <w:rPr>
          <w:noProof/>
        </w:rPr>
      </w:r>
      <w:r>
        <w:rPr>
          <w:noProof/>
        </w:rPr>
        <w:fldChar w:fldCharType="separate"/>
      </w:r>
      <w:r>
        <w:rPr>
          <w:noProof/>
        </w:rPr>
        <w:t>45</w:t>
      </w:r>
      <w:r>
        <w:rPr>
          <w:noProof/>
        </w:rPr>
        <w:fldChar w:fldCharType="end"/>
      </w:r>
    </w:p>
    <w:p w14:paraId="0392993F" w14:textId="34809A11"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_Toc153872384 \h </w:instrText>
      </w:r>
      <w:r>
        <w:rPr>
          <w:noProof/>
        </w:rPr>
      </w:r>
      <w:r>
        <w:rPr>
          <w:noProof/>
        </w:rPr>
        <w:fldChar w:fldCharType="separate"/>
      </w:r>
      <w:r>
        <w:rPr>
          <w:noProof/>
        </w:rPr>
        <w:t>47</w:t>
      </w:r>
      <w:r>
        <w:rPr>
          <w:noProof/>
        </w:rPr>
        <w:fldChar w:fldCharType="end"/>
      </w:r>
    </w:p>
    <w:p w14:paraId="2A0DC221" w14:textId="3E7DB0F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_Toc153872385 \h </w:instrText>
      </w:r>
      <w:r>
        <w:rPr>
          <w:noProof/>
        </w:rPr>
      </w:r>
      <w:r>
        <w:rPr>
          <w:noProof/>
        </w:rPr>
        <w:fldChar w:fldCharType="separate"/>
      </w:r>
      <w:r>
        <w:rPr>
          <w:noProof/>
        </w:rPr>
        <w:t>47</w:t>
      </w:r>
      <w:r>
        <w:rPr>
          <w:noProof/>
        </w:rPr>
        <w:fldChar w:fldCharType="end"/>
      </w:r>
    </w:p>
    <w:p w14:paraId="6CDD4753" w14:textId="032DF275"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_Toc153872386 \h </w:instrText>
      </w:r>
      <w:r>
        <w:rPr>
          <w:noProof/>
        </w:rPr>
      </w:r>
      <w:r>
        <w:rPr>
          <w:noProof/>
        </w:rPr>
        <w:fldChar w:fldCharType="separate"/>
      </w:r>
      <w:r>
        <w:rPr>
          <w:noProof/>
        </w:rPr>
        <w:t>47</w:t>
      </w:r>
      <w:r>
        <w:rPr>
          <w:noProof/>
        </w:rPr>
        <w:fldChar w:fldCharType="end"/>
      </w:r>
    </w:p>
    <w:p w14:paraId="0006251B" w14:textId="35F74ABA"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_Toc153872387 \h </w:instrText>
      </w:r>
      <w:r>
        <w:rPr>
          <w:noProof/>
        </w:rPr>
      </w:r>
      <w:r>
        <w:rPr>
          <w:noProof/>
        </w:rPr>
        <w:fldChar w:fldCharType="separate"/>
      </w:r>
      <w:r>
        <w:rPr>
          <w:noProof/>
        </w:rPr>
        <w:t>47</w:t>
      </w:r>
      <w:r>
        <w:rPr>
          <w:noProof/>
        </w:rPr>
        <w:fldChar w:fldCharType="end"/>
      </w:r>
    </w:p>
    <w:p w14:paraId="06CA2A4B" w14:textId="3ECD6435"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_Toc153872388 \h </w:instrText>
      </w:r>
      <w:r>
        <w:rPr>
          <w:noProof/>
        </w:rPr>
      </w:r>
      <w:r>
        <w:rPr>
          <w:noProof/>
        </w:rPr>
        <w:fldChar w:fldCharType="separate"/>
      </w:r>
      <w:r>
        <w:rPr>
          <w:noProof/>
        </w:rPr>
        <w:t>51</w:t>
      </w:r>
      <w:r>
        <w:rPr>
          <w:noProof/>
        </w:rPr>
        <w:fldChar w:fldCharType="end"/>
      </w:r>
    </w:p>
    <w:p w14:paraId="14C53C8B" w14:textId="76773233"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_Toc153872389 \h </w:instrText>
      </w:r>
      <w:r>
        <w:rPr>
          <w:noProof/>
        </w:rPr>
      </w:r>
      <w:r>
        <w:rPr>
          <w:noProof/>
        </w:rPr>
        <w:fldChar w:fldCharType="separate"/>
      </w:r>
      <w:r>
        <w:rPr>
          <w:noProof/>
        </w:rPr>
        <w:t>51</w:t>
      </w:r>
      <w:r>
        <w:rPr>
          <w:noProof/>
        </w:rPr>
        <w:fldChar w:fldCharType="end"/>
      </w:r>
    </w:p>
    <w:p w14:paraId="6DB05197" w14:textId="4F9340F1"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_Toc153872390 \h </w:instrText>
      </w:r>
      <w:r>
        <w:rPr>
          <w:noProof/>
        </w:rPr>
      </w:r>
      <w:r>
        <w:rPr>
          <w:noProof/>
        </w:rPr>
        <w:fldChar w:fldCharType="separate"/>
      </w:r>
      <w:r>
        <w:rPr>
          <w:noProof/>
        </w:rPr>
        <w:t>51</w:t>
      </w:r>
      <w:r>
        <w:rPr>
          <w:noProof/>
        </w:rPr>
        <w:fldChar w:fldCharType="end"/>
      </w:r>
    </w:p>
    <w:p w14:paraId="2037053D" w14:textId="25760F3D"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_Toc153872391 \h </w:instrText>
      </w:r>
      <w:r>
        <w:rPr>
          <w:noProof/>
        </w:rPr>
      </w:r>
      <w:r>
        <w:rPr>
          <w:noProof/>
        </w:rPr>
        <w:fldChar w:fldCharType="separate"/>
      </w:r>
      <w:r>
        <w:rPr>
          <w:noProof/>
        </w:rPr>
        <w:t>52</w:t>
      </w:r>
      <w:r>
        <w:rPr>
          <w:noProof/>
        </w:rPr>
        <w:fldChar w:fldCharType="end"/>
      </w:r>
    </w:p>
    <w:p w14:paraId="79D0AE7A" w14:textId="0B76550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_Toc153872392 \h </w:instrText>
      </w:r>
      <w:r>
        <w:rPr>
          <w:noProof/>
        </w:rPr>
      </w:r>
      <w:r>
        <w:rPr>
          <w:noProof/>
        </w:rPr>
        <w:fldChar w:fldCharType="separate"/>
      </w:r>
      <w:r>
        <w:rPr>
          <w:noProof/>
        </w:rPr>
        <w:t>52</w:t>
      </w:r>
      <w:r>
        <w:rPr>
          <w:noProof/>
        </w:rPr>
        <w:fldChar w:fldCharType="end"/>
      </w:r>
    </w:p>
    <w:p w14:paraId="55C27CCC" w14:textId="344089B2"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_Toc153872393 \h </w:instrText>
      </w:r>
      <w:r>
        <w:rPr>
          <w:noProof/>
        </w:rPr>
      </w:r>
      <w:r>
        <w:rPr>
          <w:noProof/>
        </w:rPr>
        <w:fldChar w:fldCharType="separate"/>
      </w:r>
      <w:r>
        <w:rPr>
          <w:noProof/>
        </w:rPr>
        <w:t>54</w:t>
      </w:r>
      <w:r>
        <w:rPr>
          <w:noProof/>
        </w:rPr>
        <w:fldChar w:fldCharType="end"/>
      </w:r>
    </w:p>
    <w:p w14:paraId="213A8F54" w14:textId="2AC3E72B"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_Toc153872394 \h </w:instrText>
      </w:r>
      <w:r>
        <w:rPr>
          <w:noProof/>
        </w:rPr>
      </w:r>
      <w:r>
        <w:rPr>
          <w:noProof/>
        </w:rPr>
        <w:fldChar w:fldCharType="separate"/>
      </w:r>
      <w:r>
        <w:rPr>
          <w:noProof/>
        </w:rPr>
        <w:t>54</w:t>
      </w:r>
      <w:r>
        <w:rPr>
          <w:noProof/>
        </w:rPr>
        <w:fldChar w:fldCharType="end"/>
      </w:r>
    </w:p>
    <w:p w14:paraId="5E994E99" w14:textId="105B098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_Toc153872395 \h </w:instrText>
      </w:r>
      <w:r>
        <w:rPr>
          <w:noProof/>
        </w:rPr>
      </w:r>
      <w:r>
        <w:rPr>
          <w:noProof/>
        </w:rPr>
        <w:fldChar w:fldCharType="separate"/>
      </w:r>
      <w:r>
        <w:rPr>
          <w:noProof/>
        </w:rPr>
        <w:t>54</w:t>
      </w:r>
      <w:r>
        <w:rPr>
          <w:noProof/>
        </w:rPr>
        <w:fldChar w:fldCharType="end"/>
      </w:r>
    </w:p>
    <w:p w14:paraId="3A692F8E" w14:textId="3375607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_Toc153872396 \h </w:instrText>
      </w:r>
      <w:r>
        <w:rPr>
          <w:noProof/>
        </w:rPr>
      </w:r>
      <w:r>
        <w:rPr>
          <w:noProof/>
        </w:rPr>
        <w:fldChar w:fldCharType="separate"/>
      </w:r>
      <w:r>
        <w:rPr>
          <w:noProof/>
        </w:rPr>
        <w:t>54</w:t>
      </w:r>
      <w:r>
        <w:rPr>
          <w:noProof/>
        </w:rPr>
        <w:fldChar w:fldCharType="end"/>
      </w:r>
    </w:p>
    <w:p w14:paraId="70522A9B" w14:textId="4DDE0AA1"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_Toc153872397 \h </w:instrText>
      </w:r>
      <w:r>
        <w:rPr>
          <w:noProof/>
        </w:rPr>
      </w:r>
      <w:r>
        <w:rPr>
          <w:noProof/>
        </w:rPr>
        <w:fldChar w:fldCharType="separate"/>
      </w:r>
      <w:r>
        <w:rPr>
          <w:noProof/>
        </w:rPr>
        <w:t>54</w:t>
      </w:r>
      <w:r>
        <w:rPr>
          <w:noProof/>
        </w:rPr>
        <w:fldChar w:fldCharType="end"/>
      </w:r>
    </w:p>
    <w:p w14:paraId="1B397C37" w14:textId="61145249"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_Toc153872398 \h </w:instrText>
      </w:r>
      <w:r>
        <w:rPr>
          <w:noProof/>
        </w:rPr>
      </w:r>
      <w:r>
        <w:rPr>
          <w:noProof/>
        </w:rPr>
        <w:fldChar w:fldCharType="separate"/>
      </w:r>
      <w:r>
        <w:rPr>
          <w:noProof/>
        </w:rPr>
        <w:t>57</w:t>
      </w:r>
      <w:r>
        <w:rPr>
          <w:noProof/>
        </w:rPr>
        <w:fldChar w:fldCharType="end"/>
      </w:r>
    </w:p>
    <w:p w14:paraId="075EFFDC" w14:textId="4E01F51C"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6.2.3.6</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_Toc153872399 \h </w:instrText>
      </w:r>
      <w:r>
        <w:rPr>
          <w:noProof/>
        </w:rPr>
      </w:r>
      <w:r>
        <w:rPr>
          <w:noProof/>
        </w:rPr>
        <w:fldChar w:fldCharType="separate"/>
      </w:r>
      <w:r>
        <w:rPr>
          <w:noProof/>
        </w:rPr>
        <w:t>57</w:t>
      </w:r>
      <w:r>
        <w:rPr>
          <w:noProof/>
        </w:rPr>
        <w:fldChar w:fldCharType="end"/>
      </w:r>
    </w:p>
    <w:p w14:paraId="628A3F09" w14:textId="6921DE2D"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_Toc153872400 \h </w:instrText>
      </w:r>
      <w:r>
        <w:rPr>
          <w:noProof/>
        </w:rPr>
      </w:r>
      <w:r>
        <w:rPr>
          <w:noProof/>
        </w:rPr>
        <w:fldChar w:fldCharType="separate"/>
      </w:r>
      <w:r>
        <w:rPr>
          <w:noProof/>
        </w:rPr>
        <w:t>57</w:t>
      </w:r>
      <w:r>
        <w:rPr>
          <w:noProof/>
        </w:rPr>
        <w:fldChar w:fldCharType="end"/>
      </w:r>
    </w:p>
    <w:p w14:paraId="6CA12B3C" w14:textId="62E38610"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_Toc153872401 \h </w:instrText>
      </w:r>
      <w:r>
        <w:rPr>
          <w:noProof/>
        </w:rPr>
      </w:r>
      <w:r>
        <w:rPr>
          <w:noProof/>
        </w:rPr>
        <w:fldChar w:fldCharType="separate"/>
      </w:r>
      <w:r>
        <w:rPr>
          <w:noProof/>
        </w:rPr>
        <w:t>57</w:t>
      </w:r>
      <w:r>
        <w:rPr>
          <w:noProof/>
        </w:rPr>
        <w:fldChar w:fldCharType="end"/>
      </w:r>
    </w:p>
    <w:p w14:paraId="7E049D5F" w14:textId="37EADE76"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_Toc153872402 \h </w:instrText>
      </w:r>
      <w:r>
        <w:rPr>
          <w:noProof/>
        </w:rPr>
      </w:r>
      <w:r>
        <w:rPr>
          <w:noProof/>
        </w:rPr>
        <w:fldChar w:fldCharType="separate"/>
      </w:r>
      <w:r>
        <w:rPr>
          <w:noProof/>
        </w:rPr>
        <w:t>57</w:t>
      </w:r>
      <w:r>
        <w:rPr>
          <w:noProof/>
        </w:rPr>
        <w:fldChar w:fldCharType="end"/>
      </w:r>
    </w:p>
    <w:p w14:paraId="12163A07" w14:textId="54A58D3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6.2.3.6.4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_Toc153872403 \h </w:instrText>
      </w:r>
      <w:r>
        <w:rPr>
          <w:noProof/>
        </w:rPr>
      </w:r>
      <w:r>
        <w:rPr>
          <w:noProof/>
        </w:rPr>
        <w:fldChar w:fldCharType="separate"/>
      </w:r>
      <w:r>
        <w:rPr>
          <w:noProof/>
        </w:rPr>
        <w:t>59</w:t>
      </w:r>
      <w:r>
        <w:rPr>
          <w:noProof/>
        </w:rPr>
        <w:fldChar w:fldCharType="end"/>
      </w:r>
    </w:p>
    <w:p w14:paraId="79BCE366" w14:textId="294448CA"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6.2.3.7</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_Toc153872404 \h </w:instrText>
      </w:r>
      <w:r>
        <w:rPr>
          <w:noProof/>
        </w:rPr>
      </w:r>
      <w:r>
        <w:rPr>
          <w:noProof/>
        </w:rPr>
        <w:fldChar w:fldCharType="separate"/>
      </w:r>
      <w:r>
        <w:rPr>
          <w:noProof/>
        </w:rPr>
        <w:t>59</w:t>
      </w:r>
      <w:r>
        <w:rPr>
          <w:noProof/>
        </w:rPr>
        <w:fldChar w:fldCharType="end"/>
      </w:r>
    </w:p>
    <w:p w14:paraId="5E6CBD7C" w14:textId="040E80EA"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_Toc153872405 \h </w:instrText>
      </w:r>
      <w:r>
        <w:rPr>
          <w:noProof/>
        </w:rPr>
      </w:r>
      <w:r>
        <w:rPr>
          <w:noProof/>
        </w:rPr>
        <w:fldChar w:fldCharType="separate"/>
      </w:r>
      <w:r>
        <w:rPr>
          <w:noProof/>
        </w:rPr>
        <w:t>59</w:t>
      </w:r>
      <w:r>
        <w:rPr>
          <w:noProof/>
        </w:rPr>
        <w:fldChar w:fldCharType="end"/>
      </w:r>
    </w:p>
    <w:p w14:paraId="0CAE1A96" w14:textId="5AE7A1AD"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_Toc153872406 \h </w:instrText>
      </w:r>
      <w:r>
        <w:rPr>
          <w:noProof/>
        </w:rPr>
      </w:r>
      <w:r>
        <w:rPr>
          <w:noProof/>
        </w:rPr>
        <w:fldChar w:fldCharType="separate"/>
      </w:r>
      <w:r>
        <w:rPr>
          <w:noProof/>
        </w:rPr>
        <w:t>59</w:t>
      </w:r>
      <w:r>
        <w:rPr>
          <w:noProof/>
        </w:rPr>
        <w:fldChar w:fldCharType="end"/>
      </w:r>
    </w:p>
    <w:p w14:paraId="0E3EAC7C" w14:textId="6BF1F81A"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_Toc153872407 \h </w:instrText>
      </w:r>
      <w:r>
        <w:rPr>
          <w:noProof/>
        </w:rPr>
      </w:r>
      <w:r>
        <w:rPr>
          <w:noProof/>
        </w:rPr>
        <w:fldChar w:fldCharType="separate"/>
      </w:r>
      <w:r>
        <w:rPr>
          <w:noProof/>
        </w:rPr>
        <w:t>59</w:t>
      </w:r>
      <w:r>
        <w:rPr>
          <w:noProof/>
        </w:rPr>
        <w:fldChar w:fldCharType="end"/>
      </w:r>
    </w:p>
    <w:p w14:paraId="156BC92C" w14:textId="2A21579D"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6.2.3.7.4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_Toc153872408 \h </w:instrText>
      </w:r>
      <w:r>
        <w:rPr>
          <w:noProof/>
        </w:rPr>
      </w:r>
      <w:r>
        <w:rPr>
          <w:noProof/>
        </w:rPr>
        <w:fldChar w:fldCharType="separate"/>
      </w:r>
      <w:r>
        <w:rPr>
          <w:noProof/>
        </w:rPr>
        <w:t>62</w:t>
      </w:r>
      <w:r>
        <w:rPr>
          <w:noProof/>
        </w:rPr>
        <w:fldChar w:fldCharType="end"/>
      </w:r>
    </w:p>
    <w:p w14:paraId="63115255" w14:textId="1EA4DE5E"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_Toc153872409 \h </w:instrText>
      </w:r>
      <w:r>
        <w:rPr>
          <w:noProof/>
        </w:rPr>
      </w:r>
      <w:r>
        <w:rPr>
          <w:noProof/>
        </w:rPr>
        <w:fldChar w:fldCharType="separate"/>
      </w:r>
      <w:r>
        <w:rPr>
          <w:noProof/>
        </w:rPr>
        <w:t>62</w:t>
      </w:r>
      <w:r>
        <w:rPr>
          <w:noProof/>
        </w:rPr>
        <w:fldChar w:fldCharType="end"/>
      </w:r>
    </w:p>
    <w:p w14:paraId="2A906D4F" w14:textId="12CCDF78"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_Toc153872410 \h </w:instrText>
      </w:r>
      <w:r>
        <w:rPr>
          <w:noProof/>
        </w:rPr>
      </w:r>
      <w:r>
        <w:rPr>
          <w:noProof/>
        </w:rPr>
        <w:fldChar w:fldCharType="separate"/>
      </w:r>
      <w:r>
        <w:rPr>
          <w:noProof/>
        </w:rPr>
        <w:t>62</w:t>
      </w:r>
      <w:r>
        <w:rPr>
          <w:noProof/>
        </w:rPr>
        <w:fldChar w:fldCharType="end"/>
      </w:r>
    </w:p>
    <w:p w14:paraId="01BE2ECB" w14:textId="7D4317CF"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_Toc153872411 \h </w:instrText>
      </w:r>
      <w:r>
        <w:rPr>
          <w:noProof/>
        </w:rPr>
      </w:r>
      <w:r>
        <w:rPr>
          <w:noProof/>
        </w:rPr>
        <w:fldChar w:fldCharType="separate"/>
      </w:r>
      <w:r>
        <w:rPr>
          <w:noProof/>
        </w:rPr>
        <w:t>62</w:t>
      </w:r>
      <w:r>
        <w:rPr>
          <w:noProof/>
        </w:rPr>
        <w:fldChar w:fldCharType="end"/>
      </w:r>
    </w:p>
    <w:p w14:paraId="7815D2F9" w14:textId="3A6DAF8F"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_Toc153872412 \h </w:instrText>
      </w:r>
      <w:r>
        <w:rPr>
          <w:noProof/>
        </w:rPr>
      </w:r>
      <w:r>
        <w:rPr>
          <w:noProof/>
        </w:rPr>
        <w:fldChar w:fldCharType="separate"/>
      </w:r>
      <w:r>
        <w:rPr>
          <w:noProof/>
        </w:rPr>
        <w:t>62</w:t>
      </w:r>
      <w:r>
        <w:rPr>
          <w:noProof/>
        </w:rPr>
        <w:fldChar w:fldCharType="end"/>
      </w:r>
    </w:p>
    <w:p w14:paraId="784B8142" w14:textId="02457523"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_Toc153872413 \h </w:instrText>
      </w:r>
      <w:r>
        <w:rPr>
          <w:noProof/>
        </w:rPr>
      </w:r>
      <w:r>
        <w:rPr>
          <w:noProof/>
        </w:rPr>
        <w:fldChar w:fldCharType="separate"/>
      </w:r>
      <w:r>
        <w:rPr>
          <w:noProof/>
        </w:rPr>
        <w:t>62</w:t>
      </w:r>
      <w:r>
        <w:rPr>
          <w:noProof/>
        </w:rPr>
        <w:fldChar w:fldCharType="end"/>
      </w:r>
    </w:p>
    <w:p w14:paraId="03AAB9FD" w14:textId="5174837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_Toc153872414 \h </w:instrText>
      </w:r>
      <w:r>
        <w:rPr>
          <w:noProof/>
        </w:rPr>
      </w:r>
      <w:r>
        <w:rPr>
          <w:noProof/>
        </w:rPr>
        <w:fldChar w:fldCharType="separate"/>
      </w:r>
      <w:r>
        <w:rPr>
          <w:noProof/>
        </w:rPr>
        <w:t>63</w:t>
      </w:r>
      <w:r>
        <w:rPr>
          <w:noProof/>
        </w:rPr>
        <w:fldChar w:fldCharType="end"/>
      </w:r>
    </w:p>
    <w:p w14:paraId="47ADDFDF" w14:textId="04D34F0C"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_Toc153872415 \h </w:instrText>
      </w:r>
      <w:r>
        <w:rPr>
          <w:noProof/>
        </w:rPr>
      </w:r>
      <w:r>
        <w:rPr>
          <w:noProof/>
        </w:rPr>
        <w:fldChar w:fldCharType="separate"/>
      </w:r>
      <w:r>
        <w:rPr>
          <w:noProof/>
        </w:rPr>
        <w:t>63</w:t>
      </w:r>
      <w:r>
        <w:rPr>
          <w:noProof/>
        </w:rPr>
        <w:fldChar w:fldCharType="end"/>
      </w:r>
    </w:p>
    <w:p w14:paraId="74725A5B" w14:textId="6CEDB291"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_Toc153872416 \h </w:instrText>
      </w:r>
      <w:r>
        <w:rPr>
          <w:noProof/>
        </w:rPr>
      </w:r>
      <w:r>
        <w:rPr>
          <w:noProof/>
        </w:rPr>
        <w:fldChar w:fldCharType="separate"/>
      </w:r>
      <w:r>
        <w:rPr>
          <w:noProof/>
        </w:rPr>
        <w:t>64</w:t>
      </w:r>
      <w:r>
        <w:rPr>
          <w:noProof/>
        </w:rPr>
        <w:fldChar w:fldCharType="end"/>
      </w:r>
    </w:p>
    <w:p w14:paraId="620147EC" w14:textId="5625D5C9"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_Toc153872417 \h </w:instrText>
      </w:r>
      <w:r>
        <w:rPr>
          <w:noProof/>
        </w:rPr>
      </w:r>
      <w:r>
        <w:rPr>
          <w:noProof/>
        </w:rPr>
        <w:fldChar w:fldCharType="separate"/>
      </w:r>
      <w:r>
        <w:rPr>
          <w:noProof/>
        </w:rPr>
        <w:t>64</w:t>
      </w:r>
      <w:r>
        <w:rPr>
          <w:noProof/>
        </w:rPr>
        <w:fldChar w:fldCharType="end"/>
      </w:r>
    </w:p>
    <w:p w14:paraId="6631141B" w14:textId="41CB8FD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_Toc153872418 \h </w:instrText>
      </w:r>
      <w:r>
        <w:rPr>
          <w:noProof/>
        </w:rPr>
      </w:r>
      <w:r>
        <w:rPr>
          <w:noProof/>
        </w:rPr>
        <w:fldChar w:fldCharType="separate"/>
      </w:r>
      <w:r>
        <w:rPr>
          <w:noProof/>
        </w:rPr>
        <w:t>64</w:t>
      </w:r>
      <w:r>
        <w:rPr>
          <w:noProof/>
        </w:rPr>
        <w:fldChar w:fldCharType="end"/>
      </w:r>
    </w:p>
    <w:p w14:paraId="03DD34D1" w14:textId="37461238"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_Toc153872419 \h </w:instrText>
      </w:r>
      <w:r>
        <w:rPr>
          <w:noProof/>
        </w:rPr>
      </w:r>
      <w:r>
        <w:rPr>
          <w:noProof/>
        </w:rPr>
        <w:fldChar w:fldCharType="separate"/>
      </w:r>
      <w:r>
        <w:rPr>
          <w:noProof/>
        </w:rPr>
        <w:t>64</w:t>
      </w:r>
      <w:r>
        <w:rPr>
          <w:noProof/>
        </w:rPr>
        <w:fldChar w:fldCharType="end"/>
      </w:r>
    </w:p>
    <w:p w14:paraId="583FE3B5" w14:textId="047F7184"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_Toc153872420 \h </w:instrText>
      </w:r>
      <w:r>
        <w:rPr>
          <w:noProof/>
        </w:rPr>
      </w:r>
      <w:r>
        <w:rPr>
          <w:noProof/>
        </w:rPr>
        <w:fldChar w:fldCharType="separate"/>
      </w:r>
      <w:r>
        <w:rPr>
          <w:noProof/>
        </w:rPr>
        <w:t>65</w:t>
      </w:r>
      <w:r>
        <w:rPr>
          <w:noProof/>
        </w:rPr>
        <w:fldChar w:fldCharType="end"/>
      </w:r>
    </w:p>
    <w:p w14:paraId="260F6FEC" w14:textId="64E2FBF3"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_Toc153872421 \h </w:instrText>
      </w:r>
      <w:r>
        <w:rPr>
          <w:noProof/>
        </w:rPr>
      </w:r>
      <w:r>
        <w:rPr>
          <w:noProof/>
        </w:rPr>
        <w:fldChar w:fldCharType="separate"/>
      </w:r>
      <w:r>
        <w:rPr>
          <w:noProof/>
        </w:rPr>
        <w:t>65</w:t>
      </w:r>
      <w:r>
        <w:rPr>
          <w:noProof/>
        </w:rPr>
        <w:fldChar w:fldCharType="end"/>
      </w:r>
    </w:p>
    <w:p w14:paraId="39456A0E" w14:textId="162EB5EA"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_Toc153872422 \h </w:instrText>
      </w:r>
      <w:r>
        <w:rPr>
          <w:noProof/>
        </w:rPr>
      </w:r>
      <w:r>
        <w:rPr>
          <w:noProof/>
        </w:rPr>
        <w:fldChar w:fldCharType="separate"/>
      </w:r>
      <w:r>
        <w:rPr>
          <w:noProof/>
        </w:rPr>
        <w:t>67</w:t>
      </w:r>
      <w:r>
        <w:rPr>
          <w:noProof/>
        </w:rPr>
        <w:fldChar w:fldCharType="end"/>
      </w:r>
    </w:p>
    <w:p w14:paraId="37027334" w14:textId="5E78948A"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_Toc153872423 \h </w:instrText>
      </w:r>
      <w:r>
        <w:rPr>
          <w:noProof/>
        </w:rPr>
      </w:r>
      <w:r>
        <w:rPr>
          <w:noProof/>
        </w:rPr>
        <w:fldChar w:fldCharType="separate"/>
      </w:r>
      <w:r>
        <w:rPr>
          <w:noProof/>
        </w:rPr>
        <w:t>67</w:t>
      </w:r>
      <w:r>
        <w:rPr>
          <w:noProof/>
        </w:rPr>
        <w:fldChar w:fldCharType="end"/>
      </w:r>
    </w:p>
    <w:p w14:paraId="740A5CBE" w14:textId="5B37BDD3"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_Toc153872424 \h </w:instrText>
      </w:r>
      <w:r>
        <w:rPr>
          <w:noProof/>
        </w:rPr>
      </w:r>
      <w:r>
        <w:rPr>
          <w:noProof/>
        </w:rPr>
        <w:fldChar w:fldCharType="separate"/>
      </w:r>
      <w:r>
        <w:rPr>
          <w:noProof/>
        </w:rPr>
        <w:t>67</w:t>
      </w:r>
      <w:r>
        <w:rPr>
          <w:noProof/>
        </w:rPr>
        <w:fldChar w:fldCharType="end"/>
      </w:r>
    </w:p>
    <w:p w14:paraId="4C94D078" w14:textId="33C0BCF6"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_Toc153872425 \h </w:instrText>
      </w:r>
      <w:r>
        <w:rPr>
          <w:noProof/>
        </w:rPr>
      </w:r>
      <w:r>
        <w:rPr>
          <w:noProof/>
        </w:rPr>
        <w:fldChar w:fldCharType="separate"/>
      </w:r>
      <w:r>
        <w:rPr>
          <w:noProof/>
        </w:rPr>
        <w:t>68</w:t>
      </w:r>
      <w:r>
        <w:rPr>
          <w:noProof/>
        </w:rPr>
        <w:fldChar w:fldCharType="end"/>
      </w:r>
    </w:p>
    <w:p w14:paraId="040E77B8" w14:textId="5CD84C22"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_Toc153872426 \h </w:instrText>
      </w:r>
      <w:r>
        <w:rPr>
          <w:noProof/>
        </w:rPr>
      </w:r>
      <w:r>
        <w:rPr>
          <w:noProof/>
        </w:rPr>
        <w:fldChar w:fldCharType="separate"/>
      </w:r>
      <w:r>
        <w:rPr>
          <w:noProof/>
        </w:rPr>
        <w:t>68</w:t>
      </w:r>
      <w:r>
        <w:rPr>
          <w:noProof/>
        </w:rPr>
        <w:fldChar w:fldCharType="end"/>
      </w:r>
    </w:p>
    <w:p w14:paraId="3A138571" w14:textId="5B6E19A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_Toc153872427 \h </w:instrText>
      </w:r>
      <w:r>
        <w:rPr>
          <w:noProof/>
        </w:rPr>
      </w:r>
      <w:r>
        <w:rPr>
          <w:noProof/>
        </w:rPr>
        <w:fldChar w:fldCharType="separate"/>
      </w:r>
      <w:r>
        <w:rPr>
          <w:noProof/>
        </w:rPr>
        <w:t>69</w:t>
      </w:r>
      <w:r>
        <w:rPr>
          <w:noProof/>
        </w:rPr>
        <w:fldChar w:fldCharType="end"/>
      </w:r>
    </w:p>
    <w:p w14:paraId="19F3115A" w14:textId="0B7F14FE"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_Toc153872428 \h </w:instrText>
      </w:r>
      <w:r>
        <w:rPr>
          <w:noProof/>
        </w:rPr>
      </w:r>
      <w:r>
        <w:rPr>
          <w:noProof/>
        </w:rPr>
        <w:fldChar w:fldCharType="separate"/>
      </w:r>
      <w:r>
        <w:rPr>
          <w:noProof/>
        </w:rPr>
        <w:t>69</w:t>
      </w:r>
      <w:r>
        <w:rPr>
          <w:noProof/>
        </w:rPr>
        <w:fldChar w:fldCharType="end"/>
      </w:r>
    </w:p>
    <w:p w14:paraId="1CED603F" w14:textId="4EF81820"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_Toc153872429 \h </w:instrText>
      </w:r>
      <w:r>
        <w:rPr>
          <w:noProof/>
        </w:rPr>
      </w:r>
      <w:r>
        <w:rPr>
          <w:noProof/>
        </w:rPr>
        <w:fldChar w:fldCharType="separate"/>
      </w:r>
      <w:r>
        <w:rPr>
          <w:noProof/>
        </w:rPr>
        <w:t>70</w:t>
      </w:r>
      <w:r>
        <w:rPr>
          <w:noProof/>
        </w:rPr>
        <w:fldChar w:fldCharType="end"/>
      </w:r>
    </w:p>
    <w:p w14:paraId="59920D5A" w14:textId="099E38C7"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_Toc153872430 \h </w:instrText>
      </w:r>
      <w:r>
        <w:rPr>
          <w:noProof/>
        </w:rPr>
      </w:r>
      <w:r>
        <w:rPr>
          <w:noProof/>
        </w:rPr>
        <w:fldChar w:fldCharType="separate"/>
      </w:r>
      <w:r>
        <w:rPr>
          <w:noProof/>
        </w:rPr>
        <w:t>70</w:t>
      </w:r>
      <w:r>
        <w:rPr>
          <w:noProof/>
        </w:rPr>
        <w:fldChar w:fldCharType="end"/>
      </w:r>
    </w:p>
    <w:p w14:paraId="531725F0" w14:textId="3BA4D0C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6.2.6.2.9</w:t>
      </w:r>
      <w:r>
        <w:rPr>
          <w:rFonts w:asciiTheme="minorHAnsi" w:eastAsiaTheme="minorEastAsia" w:hAnsiTheme="minorHAnsi" w:cstheme="minorBidi"/>
          <w:noProof/>
          <w:kern w:val="2"/>
          <w:sz w:val="22"/>
          <w:szCs w:val="22"/>
          <w:lang w:eastAsia="en-GB"/>
          <w14:ligatures w14:val="standardContextual"/>
        </w:rPr>
        <w:tab/>
      </w:r>
      <w:r>
        <w:rPr>
          <w:noProof/>
        </w:rPr>
        <w:t>Type: N2MbsSmInfo</w:t>
      </w:r>
      <w:r>
        <w:rPr>
          <w:noProof/>
        </w:rPr>
        <w:tab/>
      </w:r>
      <w:r>
        <w:rPr>
          <w:noProof/>
        </w:rPr>
        <w:fldChar w:fldCharType="begin" w:fldLock="1"/>
      </w:r>
      <w:r>
        <w:rPr>
          <w:noProof/>
        </w:rPr>
        <w:instrText xml:space="preserve"> PAGEREF _Toc153872431 \h </w:instrText>
      </w:r>
      <w:r>
        <w:rPr>
          <w:noProof/>
        </w:rPr>
      </w:r>
      <w:r>
        <w:rPr>
          <w:noProof/>
        </w:rPr>
        <w:fldChar w:fldCharType="separate"/>
      </w:r>
      <w:r>
        <w:rPr>
          <w:noProof/>
        </w:rPr>
        <w:t>70</w:t>
      </w:r>
      <w:r>
        <w:rPr>
          <w:noProof/>
        </w:rPr>
        <w:fldChar w:fldCharType="end"/>
      </w:r>
    </w:p>
    <w:p w14:paraId="3A1745C6" w14:textId="08B91A7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6.2.6.2.10</w:t>
      </w:r>
      <w:r>
        <w:rPr>
          <w:rFonts w:asciiTheme="minorHAnsi" w:eastAsiaTheme="minorEastAsia" w:hAnsiTheme="minorHAnsi" w:cstheme="minorBidi"/>
          <w:noProof/>
          <w:kern w:val="2"/>
          <w:sz w:val="22"/>
          <w:szCs w:val="22"/>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_Toc153872432 \h </w:instrText>
      </w:r>
      <w:r>
        <w:rPr>
          <w:noProof/>
        </w:rPr>
      </w:r>
      <w:r>
        <w:rPr>
          <w:noProof/>
        </w:rPr>
        <w:fldChar w:fldCharType="separate"/>
      </w:r>
      <w:r>
        <w:rPr>
          <w:noProof/>
        </w:rPr>
        <w:t>70</w:t>
      </w:r>
      <w:r>
        <w:rPr>
          <w:noProof/>
        </w:rPr>
        <w:fldChar w:fldCharType="end"/>
      </w:r>
    </w:p>
    <w:p w14:paraId="29DC91C0" w14:textId="3B5EE376"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_Toc153872433 \h </w:instrText>
      </w:r>
      <w:r>
        <w:rPr>
          <w:noProof/>
        </w:rPr>
      </w:r>
      <w:r>
        <w:rPr>
          <w:noProof/>
        </w:rPr>
        <w:fldChar w:fldCharType="separate"/>
      </w:r>
      <w:r>
        <w:rPr>
          <w:noProof/>
        </w:rPr>
        <w:t>70</w:t>
      </w:r>
      <w:r>
        <w:rPr>
          <w:noProof/>
        </w:rPr>
        <w:fldChar w:fldCharType="end"/>
      </w:r>
    </w:p>
    <w:p w14:paraId="0DD03DE8" w14:textId="2B15E197"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_Toc153872434 \h </w:instrText>
      </w:r>
      <w:r>
        <w:rPr>
          <w:noProof/>
        </w:rPr>
      </w:r>
      <w:r>
        <w:rPr>
          <w:noProof/>
        </w:rPr>
        <w:fldChar w:fldCharType="separate"/>
      </w:r>
      <w:r>
        <w:rPr>
          <w:noProof/>
        </w:rPr>
        <w:t>71</w:t>
      </w:r>
      <w:r>
        <w:rPr>
          <w:noProof/>
        </w:rPr>
        <w:fldChar w:fldCharType="end"/>
      </w:r>
    </w:p>
    <w:p w14:paraId="08E3A7E1" w14:textId="7A5145E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6.2.6.2.13</w:t>
      </w:r>
      <w:r>
        <w:rPr>
          <w:rFonts w:asciiTheme="minorHAnsi" w:eastAsiaTheme="minorEastAsia" w:hAnsiTheme="minorHAnsi" w:cstheme="minorBidi"/>
          <w:noProof/>
          <w:kern w:val="2"/>
          <w:sz w:val="22"/>
          <w:szCs w:val="22"/>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_Toc153872435 \h </w:instrText>
      </w:r>
      <w:r>
        <w:rPr>
          <w:noProof/>
        </w:rPr>
      </w:r>
      <w:r>
        <w:rPr>
          <w:noProof/>
        </w:rPr>
        <w:fldChar w:fldCharType="separate"/>
      </w:r>
      <w:r>
        <w:rPr>
          <w:noProof/>
        </w:rPr>
        <w:t>71</w:t>
      </w:r>
      <w:r>
        <w:rPr>
          <w:noProof/>
        </w:rPr>
        <w:fldChar w:fldCharType="end"/>
      </w:r>
    </w:p>
    <w:p w14:paraId="20AC17DD" w14:textId="2F1A690D"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6.2.6.2.14</w:t>
      </w:r>
      <w:r>
        <w:rPr>
          <w:rFonts w:asciiTheme="minorHAnsi" w:eastAsiaTheme="minorEastAsia" w:hAnsiTheme="minorHAnsi" w:cstheme="minorBidi"/>
          <w:noProof/>
          <w:kern w:val="2"/>
          <w:sz w:val="22"/>
          <w:szCs w:val="22"/>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_Toc153872436 \h </w:instrText>
      </w:r>
      <w:r>
        <w:rPr>
          <w:noProof/>
        </w:rPr>
      </w:r>
      <w:r>
        <w:rPr>
          <w:noProof/>
        </w:rPr>
        <w:fldChar w:fldCharType="separate"/>
      </w:r>
      <w:r>
        <w:rPr>
          <w:noProof/>
        </w:rPr>
        <w:t>71</w:t>
      </w:r>
      <w:r>
        <w:rPr>
          <w:noProof/>
        </w:rPr>
        <w:fldChar w:fldCharType="end"/>
      </w:r>
    </w:p>
    <w:p w14:paraId="051C4AD0" w14:textId="3132EFB6"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6.2.6.2.15</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_Toc153872437 \h </w:instrText>
      </w:r>
      <w:r>
        <w:rPr>
          <w:noProof/>
        </w:rPr>
      </w:r>
      <w:r>
        <w:rPr>
          <w:noProof/>
        </w:rPr>
        <w:fldChar w:fldCharType="separate"/>
      </w:r>
      <w:r>
        <w:rPr>
          <w:noProof/>
        </w:rPr>
        <w:t>72</w:t>
      </w:r>
      <w:r>
        <w:rPr>
          <w:noProof/>
        </w:rPr>
        <w:fldChar w:fldCharType="end"/>
      </w:r>
    </w:p>
    <w:p w14:paraId="296EB2A7" w14:textId="306E18FC"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6.2.6.2.16</w:t>
      </w:r>
      <w:r>
        <w:rPr>
          <w:rFonts w:asciiTheme="minorHAnsi" w:eastAsiaTheme="minorEastAsia" w:hAnsiTheme="minorHAnsi" w:cstheme="minorBidi"/>
          <w:noProof/>
          <w:kern w:val="2"/>
          <w:sz w:val="22"/>
          <w:szCs w:val="22"/>
          <w:lang w:eastAsia="en-GB"/>
          <w14:ligatures w14:val="standardContextual"/>
        </w:rPr>
        <w:tab/>
      </w:r>
      <w:r>
        <w:rPr>
          <w:noProof/>
        </w:rPr>
        <w:t>Type: MbsContextInfo</w:t>
      </w:r>
      <w:r>
        <w:rPr>
          <w:noProof/>
        </w:rPr>
        <w:tab/>
      </w:r>
      <w:r>
        <w:rPr>
          <w:noProof/>
        </w:rPr>
        <w:fldChar w:fldCharType="begin" w:fldLock="1"/>
      </w:r>
      <w:r>
        <w:rPr>
          <w:noProof/>
        </w:rPr>
        <w:instrText xml:space="preserve"> PAGEREF _Toc153872438 \h </w:instrText>
      </w:r>
      <w:r>
        <w:rPr>
          <w:noProof/>
        </w:rPr>
      </w:r>
      <w:r>
        <w:rPr>
          <w:noProof/>
        </w:rPr>
        <w:fldChar w:fldCharType="separate"/>
      </w:r>
      <w:r>
        <w:rPr>
          <w:noProof/>
        </w:rPr>
        <w:t>72</w:t>
      </w:r>
      <w:r>
        <w:rPr>
          <w:noProof/>
        </w:rPr>
        <w:fldChar w:fldCharType="end"/>
      </w:r>
    </w:p>
    <w:p w14:paraId="16C88723" w14:textId="0FFA4F33"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6.2.6.2.17</w:t>
      </w:r>
      <w:r>
        <w:rPr>
          <w:rFonts w:asciiTheme="minorHAnsi" w:eastAsiaTheme="minorEastAsia" w:hAnsiTheme="minorHAnsi" w:cstheme="minorBidi"/>
          <w:noProof/>
          <w:kern w:val="2"/>
          <w:sz w:val="22"/>
          <w:szCs w:val="22"/>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_Toc153872439 \h </w:instrText>
      </w:r>
      <w:r>
        <w:rPr>
          <w:noProof/>
        </w:rPr>
      </w:r>
      <w:r>
        <w:rPr>
          <w:noProof/>
        </w:rPr>
        <w:fldChar w:fldCharType="separate"/>
      </w:r>
      <w:r>
        <w:rPr>
          <w:noProof/>
        </w:rPr>
        <w:t>73</w:t>
      </w:r>
      <w:r>
        <w:rPr>
          <w:noProof/>
        </w:rPr>
        <w:fldChar w:fldCharType="end"/>
      </w:r>
    </w:p>
    <w:p w14:paraId="25F514B8" w14:textId="188FBB97"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6.2.6.2.18</w:t>
      </w:r>
      <w:r>
        <w:rPr>
          <w:rFonts w:asciiTheme="minorHAnsi" w:eastAsiaTheme="minorEastAsia" w:hAnsiTheme="minorHAnsi" w:cstheme="minorBidi"/>
          <w:noProof/>
          <w:kern w:val="2"/>
          <w:sz w:val="22"/>
          <w:szCs w:val="22"/>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_Toc153872440 \h </w:instrText>
      </w:r>
      <w:r>
        <w:rPr>
          <w:noProof/>
        </w:rPr>
      </w:r>
      <w:r>
        <w:rPr>
          <w:noProof/>
        </w:rPr>
        <w:fldChar w:fldCharType="separate"/>
      </w:r>
      <w:r>
        <w:rPr>
          <w:noProof/>
        </w:rPr>
        <w:t>73</w:t>
      </w:r>
      <w:r>
        <w:rPr>
          <w:noProof/>
        </w:rPr>
        <w:fldChar w:fldCharType="end"/>
      </w:r>
    </w:p>
    <w:p w14:paraId="4628A9DD" w14:textId="7EDA4C2C"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6.2.6.2.19</w:t>
      </w:r>
      <w:r>
        <w:rPr>
          <w:rFonts w:asciiTheme="minorHAnsi" w:eastAsiaTheme="minorEastAsia" w:hAnsiTheme="minorHAnsi" w:cstheme="minorBidi"/>
          <w:noProof/>
          <w:kern w:val="2"/>
          <w:sz w:val="22"/>
          <w:szCs w:val="22"/>
          <w:lang w:eastAsia="en-GB"/>
          <w14:ligatures w14:val="standardContextual"/>
        </w:rPr>
        <w:tab/>
      </w:r>
      <w:r>
        <w:rPr>
          <w:noProof/>
        </w:rPr>
        <w:t>Type: QosInfo</w:t>
      </w:r>
      <w:r>
        <w:rPr>
          <w:noProof/>
        </w:rPr>
        <w:tab/>
      </w:r>
      <w:r>
        <w:rPr>
          <w:noProof/>
        </w:rPr>
        <w:fldChar w:fldCharType="begin" w:fldLock="1"/>
      </w:r>
      <w:r>
        <w:rPr>
          <w:noProof/>
        </w:rPr>
        <w:instrText xml:space="preserve"> PAGEREF _Toc153872441 \h </w:instrText>
      </w:r>
      <w:r>
        <w:rPr>
          <w:noProof/>
        </w:rPr>
      </w:r>
      <w:r>
        <w:rPr>
          <w:noProof/>
        </w:rPr>
        <w:fldChar w:fldCharType="separate"/>
      </w:r>
      <w:r>
        <w:rPr>
          <w:noProof/>
        </w:rPr>
        <w:t>74</w:t>
      </w:r>
      <w:r>
        <w:rPr>
          <w:noProof/>
        </w:rPr>
        <w:fldChar w:fldCharType="end"/>
      </w:r>
    </w:p>
    <w:p w14:paraId="21096704" w14:textId="65E87C55"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6.2.6.2.20</w:t>
      </w:r>
      <w:r>
        <w:rPr>
          <w:rFonts w:asciiTheme="minorHAnsi" w:eastAsiaTheme="minorEastAsia" w:hAnsiTheme="minorHAnsi" w:cstheme="minorBidi"/>
          <w:noProof/>
          <w:kern w:val="2"/>
          <w:sz w:val="22"/>
          <w:szCs w:val="22"/>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_Toc153872442 \h </w:instrText>
      </w:r>
      <w:r>
        <w:rPr>
          <w:noProof/>
        </w:rPr>
      </w:r>
      <w:r>
        <w:rPr>
          <w:noProof/>
        </w:rPr>
        <w:fldChar w:fldCharType="separate"/>
      </w:r>
      <w:r>
        <w:rPr>
          <w:noProof/>
        </w:rPr>
        <w:t>74</w:t>
      </w:r>
      <w:r>
        <w:rPr>
          <w:noProof/>
        </w:rPr>
        <w:fldChar w:fldCharType="end"/>
      </w:r>
    </w:p>
    <w:p w14:paraId="00C1D53B" w14:textId="01DADF23"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6.2.6.2.21</w:t>
      </w:r>
      <w:r>
        <w:rPr>
          <w:rFonts w:asciiTheme="minorHAnsi" w:eastAsiaTheme="minorEastAsia" w:hAnsiTheme="minorHAnsi" w:cstheme="minorBidi"/>
          <w:noProof/>
          <w:kern w:val="2"/>
          <w:sz w:val="22"/>
          <w:szCs w:val="22"/>
          <w:lang w:eastAsia="en-GB"/>
          <w14:ligatures w14:val="standardContextual"/>
        </w:rPr>
        <w:tab/>
      </w:r>
      <w:r>
        <w:rPr>
          <w:noProof/>
        </w:rPr>
        <w:t>Type: QosFlowProfile</w:t>
      </w:r>
      <w:r>
        <w:rPr>
          <w:noProof/>
        </w:rPr>
        <w:tab/>
      </w:r>
      <w:r>
        <w:rPr>
          <w:noProof/>
        </w:rPr>
        <w:fldChar w:fldCharType="begin" w:fldLock="1"/>
      </w:r>
      <w:r>
        <w:rPr>
          <w:noProof/>
        </w:rPr>
        <w:instrText xml:space="preserve"> PAGEREF _Toc153872443 \h </w:instrText>
      </w:r>
      <w:r>
        <w:rPr>
          <w:noProof/>
        </w:rPr>
      </w:r>
      <w:r>
        <w:rPr>
          <w:noProof/>
        </w:rPr>
        <w:fldChar w:fldCharType="separate"/>
      </w:r>
      <w:r>
        <w:rPr>
          <w:noProof/>
        </w:rPr>
        <w:t>74</w:t>
      </w:r>
      <w:r>
        <w:rPr>
          <w:noProof/>
        </w:rPr>
        <w:fldChar w:fldCharType="end"/>
      </w:r>
    </w:p>
    <w:p w14:paraId="271DE491" w14:textId="1195A81B"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6.2.6.2.22</w:t>
      </w:r>
      <w:r>
        <w:rPr>
          <w:rFonts w:asciiTheme="minorHAnsi" w:eastAsiaTheme="minorEastAsia" w:hAnsiTheme="minorHAnsi" w:cstheme="minorBidi"/>
          <w:noProof/>
          <w:kern w:val="2"/>
          <w:sz w:val="22"/>
          <w:szCs w:val="22"/>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_Toc153872444 \h </w:instrText>
      </w:r>
      <w:r>
        <w:rPr>
          <w:noProof/>
        </w:rPr>
      </w:r>
      <w:r>
        <w:rPr>
          <w:noProof/>
        </w:rPr>
        <w:fldChar w:fldCharType="separate"/>
      </w:r>
      <w:r>
        <w:rPr>
          <w:noProof/>
        </w:rPr>
        <w:t>75</w:t>
      </w:r>
      <w:r>
        <w:rPr>
          <w:noProof/>
        </w:rPr>
        <w:fldChar w:fldCharType="end"/>
      </w:r>
    </w:p>
    <w:p w14:paraId="40D667FE" w14:textId="28F4632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6.2.6.2.23</w:t>
      </w:r>
      <w:r>
        <w:rPr>
          <w:rFonts w:asciiTheme="minorHAnsi" w:eastAsiaTheme="minorEastAsia" w:hAnsiTheme="minorHAnsi" w:cstheme="minorBidi"/>
          <w:noProof/>
          <w:kern w:val="2"/>
          <w:sz w:val="22"/>
          <w:szCs w:val="22"/>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_Toc153872445 \h </w:instrText>
      </w:r>
      <w:r>
        <w:rPr>
          <w:noProof/>
        </w:rPr>
      </w:r>
      <w:r>
        <w:rPr>
          <w:noProof/>
        </w:rPr>
        <w:fldChar w:fldCharType="separate"/>
      </w:r>
      <w:r>
        <w:rPr>
          <w:noProof/>
        </w:rPr>
        <w:t>75</w:t>
      </w:r>
      <w:r>
        <w:rPr>
          <w:noProof/>
        </w:rPr>
        <w:fldChar w:fldCharType="end"/>
      </w:r>
    </w:p>
    <w:p w14:paraId="7C604E07" w14:textId="2E84490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6.2.6.2.24</w:t>
      </w:r>
      <w:r>
        <w:rPr>
          <w:rFonts w:asciiTheme="minorHAnsi" w:eastAsiaTheme="minorEastAsia" w:hAnsiTheme="minorHAnsi" w:cstheme="minorBidi"/>
          <w:noProof/>
          <w:kern w:val="2"/>
          <w:sz w:val="22"/>
          <w:szCs w:val="22"/>
          <w:lang w:eastAsia="en-GB"/>
          <w14:ligatures w14:val="standardContextual"/>
        </w:rPr>
        <w:tab/>
      </w:r>
      <w:r>
        <w:rPr>
          <w:noProof/>
        </w:rPr>
        <w:t>Type: UpdateRspData</w:t>
      </w:r>
      <w:r>
        <w:rPr>
          <w:noProof/>
        </w:rPr>
        <w:tab/>
      </w:r>
      <w:r>
        <w:rPr>
          <w:noProof/>
        </w:rPr>
        <w:fldChar w:fldCharType="begin" w:fldLock="1"/>
      </w:r>
      <w:r>
        <w:rPr>
          <w:noProof/>
        </w:rPr>
        <w:instrText xml:space="preserve"> PAGEREF _Toc153872446 \h </w:instrText>
      </w:r>
      <w:r>
        <w:rPr>
          <w:noProof/>
        </w:rPr>
      </w:r>
      <w:r>
        <w:rPr>
          <w:noProof/>
        </w:rPr>
        <w:fldChar w:fldCharType="separate"/>
      </w:r>
      <w:r>
        <w:rPr>
          <w:noProof/>
        </w:rPr>
        <w:t>75</w:t>
      </w:r>
      <w:r>
        <w:rPr>
          <w:noProof/>
        </w:rPr>
        <w:fldChar w:fldCharType="end"/>
      </w:r>
    </w:p>
    <w:p w14:paraId="159E6778" w14:textId="1D3B9FEC"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_Toc153872447 \h </w:instrText>
      </w:r>
      <w:r>
        <w:rPr>
          <w:noProof/>
        </w:rPr>
      </w:r>
      <w:r>
        <w:rPr>
          <w:noProof/>
        </w:rPr>
        <w:fldChar w:fldCharType="separate"/>
      </w:r>
      <w:r>
        <w:rPr>
          <w:noProof/>
        </w:rPr>
        <w:t>75</w:t>
      </w:r>
      <w:r>
        <w:rPr>
          <w:noProof/>
        </w:rPr>
        <w:fldChar w:fldCharType="end"/>
      </w:r>
    </w:p>
    <w:p w14:paraId="78F4230F" w14:textId="7F12B201"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_Toc153872448 \h </w:instrText>
      </w:r>
      <w:r>
        <w:rPr>
          <w:noProof/>
        </w:rPr>
      </w:r>
      <w:r>
        <w:rPr>
          <w:noProof/>
        </w:rPr>
        <w:fldChar w:fldCharType="separate"/>
      </w:r>
      <w:r>
        <w:rPr>
          <w:noProof/>
        </w:rPr>
        <w:t>75</w:t>
      </w:r>
      <w:r>
        <w:rPr>
          <w:noProof/>
        </w:rPr>
        <w:fldChar w:fldCharType="end"/>
      </w:r>
    </w:p>
    <w:p w14:paraId="48F1E6B1" w14:textId="133C6A36"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_Toc153872449 \h </w:instrText>
      </w:r>
      <w:r>
        <w:rPr>
          <w:noProof/>
        </w:rPr>
      </w:r>
      <w:r>
        <w:rPr>
          <w:noProof/>
        </w:rPr>
        <w:fldChar w:fldCharType="separate"/>
      </w:r>
      <w:r>
        <w:rPr>
          <w:noProof/>
        </w:rPr>
        <w:t>75</w:t>
      </w:r>
      <w:r>
        <w:rPr>
          <w:noProof/>
        </w:rPr>
        <w:fldChar w:fldCharType="end"/>
      </w:r>
    </w:p>
    <w:p w14:paraId="032BF20A" w14:textId="02A430D0"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_Toc153872450 \h </w:instrText>
      </w:r>
      <w:r>
        <w:rPr>
          <w:noProof/>
        </w:rPr>
      </w:r>
      <w:r>
        <w:rPr>
          <w:noProof/>
        </w:rPr>
        <w:fldChar w:fldCharType="separate"/>
      </w:r>
      <w:r>
        <w:rPr>
          <w:noProof/>
        </w:rPr>
        <w:t>75</w:t>
      </w:r>
      <w:r>
        <w:rPr>
          <w:noProof/>
        </w:rPr>
        <w:fldChar w:fldCharType="end"/>
      </w:r>
    </w:p>
    <w:p w14:paraId="47F12606" w14:textId="7288B426"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_Toc153872451 \h </w:instrText>
      </w:r>
      <w:r>
        <w:rPr>
          <w:noProof/>
        </w:rPr>
      </w:r>
      <w:r>
        <w:rPr>
          <w:noProof/>
        </w:rPr>
        <w:fldChar w:fldCharType="separate"/>
      </w:r>
      <w:r>
        <w:rPr>
          <w:noProof/>
        </w:rPr>
        <w:t>76</w:t>
      </w:r>
      <w:r>
        <w:rPr>
          <w:noProof/>
        </w:rPr>
        <w:fldChar w:fldCharType="end"/>
      </w:r>
    </w:p>
    <w:p w14:paraId="094C9D76" w14:textId="3FF20179"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6.2.6.3.5</w:t>
      </w:r>
      <w:r>
        <w:rPr>
          <w:rFonts w:asciiTheme="minorHAnsi" w:eastAsiaTheme="minorEastAsia" w:hAnsiTheme="minorHAnsi" w:cstheme="minorBidi"/>
          <w:noProof/>
          <w:kern w:val="2"/>
          <w:sz w:val="22"/>
          <w:szCs w:val="22"/>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_Toc153872452 \h </w:instrText>
      </w:r>
      <w:r>
        <w:rPr>
          <w:noProof/>
        </w:rPr>
      </w:r>
      <w:r>
        <w:rPr>
          <w:noProof/>
        </w:rPr>
        <w:fldChar w:fldCharType="separate"/>
      </w:r>
      <w:r>
        <w:rPr>
          <w:noProof/>
        </w:rPr>
        <w:t>76</w:t>
      </w:r>
      <w:r>
        <w:rPr>
          <w:noProof/>
        </w:rPr>
        <w:fldChar w:fldCharType="end"/>
      </w:r>
    </w:p>
    <w:p w14:paraId="5B4163D9" w14:textId="7279A5C4"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6.2.6.3.6</w:t>
      </w:r>
      <w:r>
        <w:rPr>
          <w:rFonts w:asciiTheme="minorHAnsi" w:eastAsiaTheme="minorEastAsia" w:hAnsiTheme="minorHAnsi" w:cstheme="minorBidi"/>
          <w:noProof/>
          <w:kern w:val="2"/>
          <w:sz w:val="22"/>
          <w:szCs w:val="22"/>
          <w:lang w:eastAsia="en-GB"/>
          <w14:ligatures w14:val="standardContextual"/>
        </w:rPr>
        <w:tab/>
      </w:r>
      <w:r>
        <w:rPr>
          <w:noProof/>
        </w:rPr>
        <w:t>Enumeration: NgapIeType</w:t>
      </w:r>
      <w:r>
        <w:rPr>
          <w:noProof/>
        </w:rPr>
        <w:tab/>
      </w:r>
      <w:r>
        <w:rPr>
          <w:noProof/>
        </w:rPr>
        <w:fldChar w:fldCharType="begin" w:fldLock="1"/>
      </w:r>
      <w:r>
        <w:rPr>
          <w:noProof/>
        </w:rPr>
        <w:instrText xml:space="preserve"> PAGEREF _Toc153872453 \h </w:instrText>
      </w:r>
      <w:r>
        <w:rPr>
          <w:noProof/>
        </w:rPr>
      </w:r>
      <w:r>
        <w:rPr>
          <w:noProof/>
        </w:rPr>
        <w:fldChar w:fldCharType="separate"/>
      </w:r>
      <w:r>
        <w:rPr>
          <w:noProof/>
        </w:rPr>
        <w:t>76</w:t>
      </w:r>
      <w:r>
        <w:rPr>
          <w:noProof/>
        </w:rPr>
        <w:fldChar w:fldCharType="end"/>
      </w:r>
    </w:p>
    <w:p w14:paraId="76A06D92" w14:textId="16D26907"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_Toc153872454 \h </w:instrText>
      </w:r>
      <w:r>
        <w:rPr>
          <w:noProof/>
        </w:rPr>
      </w:r>
      <w:r>
        <w:rPr>
          <w:noProof/>
        </w:rPr>
        <w:fldChar w:fldCharType="separate"/>
      </w:r>
      <w:r>
        <w:rPr>
          <w:noProof/>
        </w:rPr>
        <w:t>76</w:t>
      </w:r>
      <w:r>
        <w:rPr>
          <w:noProof/>
        </w:rPr>
        <w:fldChar w:fldCharType="end"/>
      </w:r>
    </w:p>
    <w:p w14:paraId="03986FE8" w14:textId="5C5256E6"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6.2.6.4.1</w:t>
      </w:r>
      <w:r>
        <w:rPr>
          <w:rFonts w:asciiTheme="minorHAnsi" w:eastAsiaTheme="minorEastAsia" w:hAnsiTheme="minorHAnsi" w:cstheme="minorBidi"/>
          <w:noProof/>
          <w:kern w:val="2"/>
          <w:sz w:val="22"/>
          <w:szCs w:val="22"/>
          <w:lang w:eastAsia="en-GB"/>
          <w14:ligatures w14:val="standardContextual"/>
        </w:rPr>
        <w:tab/>
      </w:r>
      <w:r>
        <w:rPr>
          <w:noProof/>
        </w:rPr>
        <w:t>Type: ExtMbsSession</w:t>
      </w:r>
      <w:r>
        <w:rPr>
          <w:noProof/>
        </w:rPr>
        <w:tab/>
      </w:r>
      <w:r>
        <w:rPr>
          <w:noProof/>
        </w:rPr>
        <w:fldChar w:fldCharType="begin" w:fldLock="1"/>
      </w:r>
      <w:r>
        <w:rPr>
          <w:noProof/>
        </w:rPr>
        <w:instrText xml:space="preserve"> PAGEREF _Toc153872455 \h </w:instrText>
      </w:r>
      <w:r>
        <w:rPr>
          <w:noProof/>
        </w:rPr>
      </w:r>
      <w:r>
        <w:rPr>
          <w:noProof/>
        </w:rPr>
        <w:fldChar w:fldCharType="separate"/>
      </w:r>
      <w:r>
        <w:rPr>
          <w:noProof/>
        </w:rPr>
        <w:t>76</w:t>
      </w:r>
      <w:r>
        <w:rPr>
          <w:noProof/>
        </w:rPr>
        <w:fldChar w:fldCharType="end"/>
      </w:r>
    </w:p>
    <w:p w14:paraId="0A09C01F" w14:textId="0010379C"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6.2.6.4.2</w:t>
      </w:r>
      <w:r>
        <w:rPr>
          <w:rFonts w:asciiTheme="minorHAnsi" w:eastAsiaTheme="minorEastAsia" w:hAnsiTheme="minorHAnsi" w:cstheme="minorBidi"/>
          <w:noProof/>
          <w:kern w:val="2"/>
          <w:sz w:val="22"/>
          <w:szCs w:val="22"/>
          <w:lang w:eastAsia="en-GB"/>
          <w14:ligatures w14:val="standardContextual"/>
        </w:rPr>
        <w:tab/>
      </w:r>
      <w:r>
        <w:rPr>
          <w:noProof/>
        </w:rPr>
        <w:t>Type: ExtProblemDetails</w:t>
      </w:r>
      <w:r>
        <w:rPr>
          <w:noProof/>
        </w:rPr>
        <w:tab/>
      </w:r>
      <w:r>
        <w:rPr>
          <w:noProof/>
        </w:rPr>
        <w:fldChar w:fldCharType="begin" w:fldLock="1"/>
      </w:r>
      <w:r>
        <w:rPr>
          <w:noProof/>
        </w:rPr>
        <w:instrText xml:space="preserve"> PAGEREF _Toc153872456 \h </w:instrText>
      </w:r>
      <w:r>
        <w:rPr>
          <w:noProof/>
        </w:rPr>
      </w:r>
      <w:r>
        <w:rPr>
          <w:noProof/>
        </w:rPr>
        <w:fldChar w:fldCharType="separate"/>
      </w:r>
      <w:r>
        <w:rPr>
          <w:noProof/>
        </w:rPr>
        <w:t>77</w:t>
      </w:r>
      <w:r>
        <w:rPr>
          <w:noProof/>
        </w:rPr>
        <w:fldChar w:fldCharType="end"/>
      </w:r>
    </w:p>
    <w:p w14:paraId="331C1884" w14:textId="1092716F"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_Toc153872457 \h </w:instrText>
      </w:r>
      <w:r>
        <w:rPr>
          <w:noProof/>
        </w:rPr>
      </w:r>
      <w:r>
        <w:rPr>
          <w:noProof/>
        </w:rPr>
        <w:fldChar w:fldCharType="separate"/>
      </w:r>
      <w:r>
        <w:rPr>
          <w:noProof/>
        </w:rPr>
        <w:t>77</w:t>
      </w:r>
      <w:r>
        <w:rPr>
          <w:noProof/>
        </w:rPr>
        <w:fldChar w:fldCharType="end"/>
      </w:r>
    </w:p>
    <w:p w14:paraId="57E53CB8" w14:textId="218BCA4D"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sidRPr="007358FF">
        <w:rPr>
          <w:noProof/>
          <w:lang w:val="en-US"/>
        </w:rPr>
        <w:t>6.2.6.5.1</w:t>
      </w:r>
      <w:r>
        <w:rPr>
          <w:rFonts w:asciiTheme="minorHAnsi" w:eastAsiaTheme="minorEastAsia" w:hAnsiTheme="minorHAnsi" w:cstheme="minorBidi"/>
          <w:noProof/>
          <w:kern w:val="2"/>
          <w:sz w:val="22"/>
          <w:szCs w:val="22"/>
          <w:lang w:eastAsia="en-GB"/>
          <w14:ligatures w14:val="standardContextual"/>
        </w:rPr>
        <w:tab/>
      </w:r>
      <w:r w:rsidRPr="007358FF">
        <w:rPr>
          <w:noProof/>
          <w:lang w:val="en-US"/>
        </w:rPr>
        <w:t>Introduction</w:t>
      </w:r>
      <w:r>
        <w:rPr>
          <w:noProof/>
        </w:rPr>
        <w:tab/>
      </w:r>
      <w:r>
        <w:rPr>
          <w:noProof/>
        </w:rPr>
        <w:fldChar w:fldCharType="begin" w:fldLock="1"/>
      </w:r>
      <w:r>
        <w:rPr>
          <w:noProof/>
        </w:rPr>
        <w:instrText xml:space="preserve"> PAGEREF _Toc153872458 \h </w:instrText>
      </w:r>
      <w:r>
        <w:rPr>
          <w:noProof/>
        </w:rPr>
      </w:r>
      <w:r>
        <w:rPr>
          <w:noProof/>
        </w:rPr>
        <w:fldChar w:fldCharType="separate"/>
      </w:r>
      <w:r>
        <w:rPr>
          <w:noProof/>
        </w:rPr>
        <w:t>77</w:t>
      </w:r>
      <w:r>
        <w:rPr>
          <w:noProof/>
        </w:rPr>
        <w:fldChar w:fldCharType="end"/>
      </w:r>
    </w:p>
    <w:p w14:paraId="10574499" w14:textId="0C00E779"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6.2.6.5.2</w:t>
      </w:r>
      <w:r>
        <w:rPr>
          <w:rFonts w:asciiTheme="minorHAnsi" w:eastAsiaTheme="minorEastAsia" w:hAnsiTheme="minorHAnsi" w:cstheme="minorBidi"/>
          <w:noProof/>
          <w:kern w:val="2"/>
          <w:sz w:val="22"/>
          <w:szCs w:val="22"/>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_Toc153872459 \h </w:instrText>
      </w:r>
      <w:r>
        <w:rPr>
          <w:noProof/>
        </w:rPr>
      </w:r>
      <w:r>
        <w:rPr>
          <w:noProof/>
        </w:rPr>
        <w:fldChar w:fldCharType="separate"/>
      </w:r>
      <w:r>
        <w:rPr>
          <w:noProof/>
        </w:rPr>
        <w:t>77</w:t>
      </w:r>
      <w:r>
        <w:rPr>
          <w:noProof/>
        </w:rPr>
        <w:fldChar w:fldCharType="end"/>
      </w:r>
    </w:p>
    <w:p w14:paraId="7EEF6EAE" w14:textId="469BFD75" w:rsidR="00F1202C" w:rsidRDefault="00F1202C">
      <w:pPr>
        <w:pStyle w:val="TOC5"/>
        <w:rPr>
          <w:rFonts w:asciiTheme="minorHAnsi" w:eastAsiaTheme="minorEastAsia" w:hAnsiTheme="minorHAnsi" w:cstheme="minorBidi"/>
          <w:noProof/>
          <w:kern w:val="2"/>
          <w:sz w:val="22"/>
          <w:szCs w:val="22"/>
          <w:lang w:eastAsia="en-GB"/>
          <w14:ligatures w14:val="standardContextual"/>
        </w:rPr>
      </w:pPr>
      <w:r>
        <w:rPr>
          <w:noProof/>
        </w:rPr>
        <w:t>6.2.6.5.3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_Toc153872460 \h </w:instrText>
      </w:r>
      <w:r>
        <w:rPr>
          <w:noProof/>
        </w:rPr>
      </w:r>
      <w:r>
        <w:rPr>
          <w:noProof/>
        </w:rPr>
        <w:fldChar w:fldCharType="separate"/>
      </w:r>
      <w:r>
        <w:rPr>
          <w:noProof/>
        </w:rPr>
        <w:t>77</w:t>
      </w:r>
      <w:r>
        <w:rPr>
          <w:noProof/>
        </w:rPr>
        <w:fldChar w:fldCharType="end"/>
      </w:r>
    </w:p>
    <w:p w14:paraId="427605E4" w14:textId="62698A01"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_Toc153872461 \h </w:instrText>
      </w:r>
      <w:r>
        <w:rPr>
          <w:noProof/>
        </w:rPr>
      </w:r>
      <w:r>
        <w:rPr>
          <w:noProof/>
        </w:rPr>
        <w:fldChar w:fldCharType="separate"/>
      </w:r>
      <w:r>
        <w:rPr>
          <w:noProof/>
        </w:rPr>
        <w:t>77</w:t>
      </w:r>
      <w:r>
        <w:rPr>
          <w:noProof/>
        </w:rPr>
        <w:fldChar w:fldCharType="end"/>
      </w:r>
    </w:p>
    <w:p w14:paraId="44CCDF42" w14:textId="703437D3"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_Toc153872462 \h </w:instrText>
      </w:r>
      <w:r>
        <w:rPr>
          <w:noProof/>
        </w:rPr>
      </w:r>
      <w:r>
        <w:rPr>
          <w:noProof/>
        </w:rPr>
        <w:fldChar w:fldCharType="separate"/>
      </w:r>
      <w:r>
        <w:rPr>
          <w:noProof/>
        </w:rPr>
        <w:t>77</w:t>
      </w:r>
      <w:r>
        <w:rPr>
          <w:noProof/>
        </w:rPr>
        <w:fldChar w:fldCharType="end"/>
      </w:r>
    </w:p>
    <w:p w14:paraId="029DC23E" w14:textId="2B52C82F"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_Toc153872463 \h </w:instrText>
      </w:r>
      <w:r>
        <w:rPr>
          <w:noProof/>
        </w:rPr>
      </w:r>
      <w:r>
        <w:rPr>
          <w:noProof/>
        </w:rPr>
        <w:fldChar w:fldCharType="separate"/>
      </w:r>
      <w:r>
        <w:rPr>
          <w:noProof/>
        </w:rPr>
        <w:t>78</w:t>
      </w:r>
      <w:r>
        <w:rPr>
          <w:noProof/>
        </w:rPr>
        <w:fldChar w:fldCharType="end"/>
      </w:r>
    </w:p>
    <w:p w14:paraId="79318123" w14:textId="668CCB10" w:rsidR="00F1202C" w:rsidRDefault="00F1202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_Toc153872464 \h </w:instrText>
      </w:r>
      <w:r>
        <w:rPr>
          <w:noProof/>
        </w:rPr>
      </w:r>
      <w:r>
        <w:rPr>
          <w:noProof/>
        </w:rPr>
        <w:fldChar w:fldCharType="separate"/>
      </w:r>
      <w:r>
        <w:rPr>
          <w:noProof/>
        </w:rPr>
        <w:t>78</w:t>
      </w:r>
      <w:r>
        <w:rPr>
          <w:noProof/>
        </w:rPr>
        <w:fldChar w:fldCharType="end"/>
      </w:r>
    </w:p>
    <w:p w14:paraId="7B3419E5" w14:textId="33FA764E"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_Toc153872465 \h </w:instrText>
      </w:r>
      <w:r>
        <w:rPr>
          <w:noProof/>
        </w:rPr>
      </w:r>
      <w:r>
        <w:rPr>
          <w:noProof/>
        </w:rPr>
        <w:fldChar w:fldCharType="separate"/>
      </w:r>
      <w:r>
        <w:rPr>
          <w:noProof/>
        </w:rPr>
        <w:t>78</w:t>
      </w:r>
      <w:r>
        <w:rPr>
          <w:noProof/>
        </w:rPr>
        <w:fldChar w:fldCharType="end"/>
      </w:r>
    </w:p>
    <w:p w14:paraId="18D2529E" w14:textId="36DA7EA3"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_Toc153872466 \h </w:instrText>
      </w:r>
      <w:r>
        <w:rPr>
          <w:noProof/>
        </w:rPr>
      </w:r>
      <w:r>
        <w:rPr>
          <w:noProof/>
        </w:rPr>
        <w:fldChar w:fldCharType="separate"/>
      </w:r>
      <w:r>
        <w:rPr>
          <w:noProof/>
        </w:rPr>
        <w:t>79</w:t>
      </w:r>
      <w:r>
        <w:rPr>
          <w:noProof/>
        </w:rPr>
        <w:fldChar w:fldCharType="end"/>
      </w:r>
    </w:p>
    <w:p w14:paraId="57B82494" w14:textId="432D3914" w:rsidR="00F1202C" w:rsidRDefault="00F1202C">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_Toc153872467 \h </w:instrText>
      </w:r>
      <w:r>
        <w:rPr>
          <w:noProof/>
        </w:rPr>
      </w:r>
      <w:r>
        <w:rPr>
          <w:noProof/>
        </w:rPr>
        <w:fldChar w:fldCharType="separate"/>
      </w:r>
      <w:r>
        <w:rPr>
          <w:noProof/>
        </w:rPr>
        <w:t>79</w:t>
      </w:r>
      <w:r>
        <w:rPr>
          <w:noProof/>
        </w:rPr>
        <w:fldChar w:fldCharType="end"/>
      </w:r>
    </w:p>
    <w:p w14:paraId="4E602FE9" w14:textId="6EBEB889" w:rsidR="00F1202C" w:rsidRDefault="00F1202C" w:rsidP="00F1202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_Toc153872468 \h </w:instrText>
      </w:r>
      <w:r>
        <w:rPr>
          <w:noProof/>
        </w:rPr>
      </w:r>
      <w:r>
        <w:rPr>
          <w:noProof/>
        </w:rPr>
        <w:fldChar w:fldCharType="separate"/>
      </w:r>
      <w:r>
        <w:rPr>
          <w:noProof/>
        </w:rPr>
        <w:t>79</w:t>
      </w:r>
      <w:r>
        <w:rPr>
          <w:noProof/>
        </w:rPr>
        <w:fldChar w:fldCharType="end"/>
      </w:r>
    </w:p>
    <w:p w14:paraId="5B1AD7EF" w14:textId="329AE6D3"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_Toc153872469 \h </w:instrText>
      </w:r>
      <w:r>
        <w:rPr>
          <w:noProof/>
        </w:rPr>
      </w:r>
      <w:r>
        <w:rPr>
          <w:noProof/>
        </w:rPr>
        <w:fldChar w:fldCharType="separate"/>
      </w:r>
      <w:r>
        <w:rPr>
          <w:noProof/>
        </w:rPr>
        <w:t>79</w:t>
      </w:r>
      <w:r>
        <w:rPr>
          <w:noProof/>
        </w:rPr>
        <w:fldChar w:fldCharType="end"/>
      </w:r>
    </w:p>
    <w:p w14:paraId="2FDAC0F2" w14:textId="6D66AAB5"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Nmbsmf_TMGI API</w:t>
      </w:r>
      <w:r>
        <w:rPr>
          <w:noProof/>
        </w:rPr>
        <w:tab/>
      </w:r>
      <w:r>
        <w:rPr>
          <w:noProof/>
        </w:rPr>
        <w:fldChar w:fldCharType="begin" w:fldLock="1"/>
      </w:r>
      <w:r>
        <w:rPr>
          <w:noProof/>
        </w:rPr>
        <w:instrText xml:space="preserve"> PAGEREF _Toc153872470 \h </w:instrText>
      </w:r>
      <w:r>
        <w:rPr>
          <w:noProof/>
        </w:rPr>
      </w:r>
      <w:r>
        <w:rPr>
          <w:noProof/>
        </w:rPr>
        <w:fldChar w:fldCharType="separate"/>
      </w:r>
      <w:r>
        <w:rPr>
          <w:noProof/>
        </w:rPr>
        <w:t>80</w:t>
      </w:r>
      <w:r>
        <w:rPr>
          <w:noProof/>
        </w:rPr>
        <w:fldChar w:fldCharType="end"/>
      </w:r>
    </w:p>
    <w:p w14:paraId="7628C493" w14:textId="129023E3" w:rsidR="00F1202C" w:rsidRDefault="00F1202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Nmbsmf_MBSSession API</w:t>
      </w:r>
      <w:r>
        <w:rPr>
          <w:noProof/>
        </w:rPr>
        <w:tab/>
      </w:r>
      <w:r>
        <w:rPr>
          <w:noProof/>
        </w:rPr>
        <w:fldChar w:fldCharType="begin" w:fldLock="1"/>
      </w:r>
      <w:r>
        <w:rPr>
          <w:noProof/>
        </w:rPr>
        <w:instrText xml:space="preserve"> PAGEREF _Toc153872471 \h </w:instrText>
      </w:r>
      <w:r>
        <w:rPr>
          <w:noProof/>
        </w:rPr>
      </w:r>
      <w:r>
        <w:rPr>
          <w:noProof/>
        </w:rPr>
        <w:fldChar w:fldCharType="separate"/>
      </w:r>
      <w:r>
        <w:rPr>
          <w:noProof/>
        </w:rPr>
        <w:t>82</w:t>
      </w:r>
      <w:r>
        <w:rPr>
          <w:noProof/>
        </w:rPr>
        <w:fldChar w:fldCharType="end"/>
      </w:r>
    </w:p>
    <w:p w14:paraId="150A323E" w14:textId="79FDC568" w:rsidR="00F1202C" w:rsidRDefault="00F1202C" w:rsidP="00F1202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_Toc153872472 \h </w:instrText>
      </w:r>
      <w:r>
        <w:rPr>
          <w:noProof/>
        </w:rPr>
      </w:r>
      <w:r>
        <w:rPr>
          <w:noProof/>
        </w:rPr>
        <w:fldChar w:fldCharType="separate"/>
      </w:r>
      <w:r>
        <w:rPr>
          <w:noProof/>
        </w:rPr>
        <w:t>97</w:t>
      </w:r>
      <w:r>
        <w:rPr>
          <w:noProof/>
        </w:rPr>
        <w:fldChar w:fldCharType="end"/>
      </w:r>
    </w:p>
    <w:p w14:paraId="7CD6A724" w14:textId="43362B4C" w:rsidR="00080512" w:rsidRPr="00052626" w:rsidRDefault="00175B92">
      <w:r>
        <w:rPr>
          <w:rFonts w:eastAsia="DengXian"/>
          <w:sz w:val="22"/>
          <w:lang w:eastAsia="en-US"/>
        </w:rP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8501201"/>
      <w:bookmarkStart w:id="18" w:name="_Toc106634485"/>
      <w:bookmarkStart w:id="19" w:name="_Toc114825264"/>
      <w:bookmarkStart w:id="20" w:name="_Toc138661493"/>
      <w:bookmarkStart w:id="21" w:name="_Toc153872284"/>
      <w:bookmarkEnd w:id="9"/>
      <w:r w:rsidRPr="00052626">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429B4BB3" w14:textId="77777777" w:rsidR="00080512" w:rsidRPr="00052626" w:rsidRDefault="00080512">
      <w:r w:rsidRPr="00052626">
        <w:t xml:space="preserve">This Technical </w:t>
      </w:r>
      <w:bookmarkStart w:id="22" w:name="spectype3"/>
      <w:r w:rsidRPr="00052626">
        <w:t>Specification</w:t>
      </w:r>
      <w:bookmarkEnd w:id="22"/>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3" w:name="introduction"/>
      <w:bookmarkEnd w:id="23"/>
      <w:r w:rsidRPr="00052626">
        <w:br w:type="page"/>
      </w:r>
      <w:bookmarkStart w:id="24" w:name="_Toc510696578"/>
      <w:bookmarkStart w:id="25" w:name="_Toc35971370"/>
      <w:bookmarkStart w:id="26" w:name="_Toc67903494"/>
      <w:bookmarkStart w:id="27" w:name="_Toc75174135"/>
      <w:bookmarkStart w:id="28" w:name="_Toc81558519"/>
      <w:bookmarkStart w:id="29" w:name="_Toc85876970"/>
      <w:bookmarkStart w:id="30" w:name="_Toc88681422"/>
      <w:bookmarkStart w:id="31" w:name="_Toc89678109"/>
      <w:bookmarkStart w:id="32" w:name="_Toc98501202"/>
      <w:bookmarkStart w:id="33" w:name="_Toc106634486"/>
      <w:bookmarkStart w:id="34" w:name="_Toc114825265"/>
      <w:bookmarkStart w:id="35" w:name="_Toc138661494"/>
      <w:bookmarkStart w:id="36" w:name="_Toc510696579"/>
      <w:bookmarkStart w:id="37" w:name="_Toc35971371"/>
      <w:bookmarkStart w:id="38" w:name="_Toc67903495"/>
      <w:bookmarkStart w:id="39" w:name="_Toc153872285"/>
      <w:r w:rsidR="00BA43B4" w:rsidRPr="00052626">
        <w:lastRenderedPageBreak/>
        <w:t>1</w:t>
      </w:r>
      <w:r w:rsidR="00BA43B4" w:rsidRPr="00052626">
        <w:tab/>
        <w:t>Scope</w:t>
      </w:r>
      <w:bookmarkEnd w:id="24"/>
      <w:bookmarkEnd w:id="25"/>
      <w:bookmarkEnd w:id="26"/>
      <w:bookmarkEnd w:id="27"/>
      <w:bookmarkEnd w:id="28"/>
      <w:bookmarkEnd w:id="29"/>
      <w:bookmarkEnd w:id="30"/>
      <w:bookmarkEnd w:id="31"/>
      <w:bookmarkEnd w:id="32"/>
      <w:bookmarkEnd w:id="33"/>
      <w:bookmarkEnd w:id="34"/>
      <w:bookmarkEnd w:id="35"/>
      <w:bookmarkEnd w:id="39"/>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0" w:name="_Toc81558520"/>
      <w:bookmarkStart w:id="41" w:name="_Toc85876971"/>
      <w:bookmarkStart w:id="42" w:name="_Toc88681423"/>
      <w:bookmarkStart w:id="43" w:name="_Toc89678110"/>
      <w:bookmarkStart w:id="44" w:name="_Toc98501203"/>
      <w:bookmarkStart w:id="45" w:name="_Toc106634487"/>
      <w:bookmarkStart w:id="46" w:name="_Toc114825266"/>
      <w:bookmarkStart w:id="47" w:name="_Toc138661495"/>
      <w:bookmarkStart w:id="48" w:name="_Toc510696580"/>
      <w:bookmarkStart w:id="49" w:name="_Toc35971372"/>
      <w:bookmarkStart w:id="50" w:name="_Toc67903496"/>
      <w:bookmarkStart w:id="51" w:name="_Toc81558521"/>
      <w:bookmarkStart w:id="52" w:name="_Toc153872286"/>
      <w:bookmarkEnd w:id="36"/>
      <w:bookmarkEnd w:id="37"/>
      <w:bookmarkEnd w:id="38"/>
      <w:r w:rsidRPr="00052626">
        <w:t>2</w:t>
      </w:r>
      <w:r w:rsidRPr="00052626">
        <w:tab/>
        <w:t>References</w:t>
      </w:r>
      <w:bookmarkEnd w:id="40"/>
      <w:bookmarkEnd w:id="41"/>
      <w:bookmarkEnd w:id="42"/>
      <w:bookmarkEnd w:id="43"/>
      <w:bookmarkEnd w:id="44"/>
      <w:bookmarkEnd w:id="45"/>
      <w:bookmarkEnd w:id="46"/>
      <w:bookmarkEnd w:id="47"/>
      <w:bookmarkEnd w:id="52"/>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53"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53"/>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54" w:name="_Toc85876972"/>
      <w:bookmarkStart w:id="55" w:name="_Toc88681424"/>
      <w:bookmarkStart w:id="56" w:name="_Toc89678111"/>
      <w:bookmarkStart w:id="57" w:name="_Toc98501204"/>
      <w:bookmarkStart w:id="58" w:name="_Toc106634488"/>
      <w:bookmarkStart w:id="59" w:name="_Toc114825267"/>
      <w:bookmarkStart w:id="60" w:name="_Toc138661496"/>
      <w:bookmarkStart w:id="61" w:name="_Toc153872287"/>
      <w:r w:rsidRPr="00052626">
        <w:t>3</w:t>
      </w:r>
      <w:r w:rsidRPr="00052626">
        <w:tab/>
        <w:t>Definitions, symbols and abbreviations</w:t>
      </w:r>
      <w:bookmarkEnd w:id="48"/>
      <w:bookmarkEnd w:id="49"/>
      <w:bookmarkEnd w:id="50"/>
      <w:bookmarkEnd w:id="51"/>
      <w:bookmarkEnd w:id="54"/>
      <w:bookmarkEnd w:id="55"/>
      <w:bookmarkEnd w:id="56"/>
      <w:bookmarkEnd w:id="57"/>
      <w:bookmarkEnd w:id="58"/>
      <w:bookmarkEnd w:id="59"/>
      <w:bookmarkEnd w:id="60"/>
      <w:bookmarkEnd w:id="61"/>
    </w:p>
    <w:p w14:paraId="5AB8F883" w14:textId="77777777" w:rsidR="008A6D4A" w:rsidRPr="00052626" w:rsidRDefault="008A6D4A" w:rsidP="0053693A">
      <w:pPr>
        <w:pStyle w:val="Heading2"/>
      </w:pPr>
      <w:bookmarkStart w:id="62" w:name="_Toc510696581"/>
      <w:bookmarkStart w:id="63" w:name="_Toc35971373"/>
      <w:bookmarkStart w:id="64" w:name="_Toc67903497"/>
      <w:bookmarkStart w:id="65" w:name="_Toc81558522"/>
      <w:bookmarkStart w:id="66" w:name="_Toc85876973"/>
      <w:bookmarkStart w:id="67" w:name="_Toc88681425"/>
      <w:bookmarkStart w:id="68" w:name="_Toc89678112"/>
      <w:bookmarkStart w:id="69" w:name="_Toc98501205"/>
      <w:bookmarkStart w:id="70" w:name="_Toc106634489"/>
      <w:bookmarkStart w:id="71" w:name="_Toc114825268"/>
      <w:bookmarkStart w:id="72" w:name="_Toc138661497"/>
      <w:bookmarkStart w:id="73" w:name="_Toc153872288"/>
      <w:r w:rsidRPr="00052626">
        <w:t>3.1</w:t>
      </w:r>
      <w:r w:rsidRPr="00052626">
        <w:tab/>
        <w:t>Definitions</w:t>
      </w:r>
      <w:bookmarkEnd w:id="62"/>
      <w:bookmarkEnd w:id="63"/>
      <w:bookmarkEnd w:id="64"/>
      <w:bookmarkEnd w:id="65"/>
      <w:bookmarkEnd w:id="66"/>
      <w:bookmarkEnd w:id="67"/>
      <w:bookmarkEnd w:id="68"/>
      <w:bookmarkEnd w:id="69"/>
      <w:bookmarkEnd w:id="70"/>
      <w:bookmarkEnd w:id="71"/>
      <w:bookmarkEnd w:id="72"/>
      <w:bookmarkEnd w:id="73"/>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74" w:name="_Toc81558524"/>
      <w:bookmarkStart w:id="75" w:name="_Toc85876975"/>
      <w:bookmarkStart w:id="76" w:name="_Toc88681427"/>
      <w:bookmarkStart w:id="77" w:name="_Toc89678114"/>
      <w:bookmarkStart w:id="78" w:name="_Toc98501206"/>
      <w:bookmarkStart w:id="79" w:name="_Toc106634490"/>
      <w:bookmarkStart w:id="80" w:name="_Toc114825269"/>
      <w:bookmarkStart w:id="81" w:name="_Toc138661498"/>
      <w:bookmarkStart w:id="82" w:name="_Toc153872289"/>
      <w:r w:rsidRPr="00052626">
        <w:t>3.</w:t>
      </w:r>
      <w:r w:rsidR="00D704F4">
        <w:t>2</w:t>
      </w:r>
      <w:r w:rsidRPr="00052626">
        <w:tab/>
        <w:t>Abbreviations</w:t>
      </w:r>
      <w:bookmarkEnd w:id="74"/>
      <w:bookmarkEnd w:id="75"/>
      <w:bookmarkEnd w:id="76"/>
      <w:bookmarkEnd w:id="77"/>
      <w:bookmarkEnd w:id="78"/>
      <w:bookmarkEnd w:id="79"/>
      <w:bookmarkEnd w:id="80"/>
      <w:bookmarkEnd w:id="81"/>
      <w:bookmarkEnd w:id="82"/>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83" w:name="_Toc510696584"/>
      <w:bookmarkStart w:id="84" w:name="_Toc35971376"/>
      <w:bookmarkStart w:id="85" w:name="_Toc67903500"/>
      <w:bookmarkStart w:id="86" w:name="_Toc75192259"/>
      <w:bookmarkStart w:id="87" w:name="_Toc81558525"/>
      <w:bookmarkStart w:id="88" w:name="_Toc85876976"/>
      <w:bookmarkStart w:id="89" w:name="_Toc88681428"/>
      <w:bookmarkStart w:id="90" w:name="_Toc89678115"/>
      <w:bookmarkStart w:id="91" w:name="_Toc98501207"/>
      <w:bookmarkStart w:id="92" w:name="_Toc106634491"/>
      <w:bookmarkStart w:id="93" w:name="_Toc114825270"/>
      <w:bookmarkStart w:id="94" w:name="_Toc138661499"/>
      <w:bookmarkStart w:id="95" w:name="_Toc153872290"/>
      <w:r w:rsidRPr="00052626">
        <w:lastRenderedPageBreak/>
        <w:t>4</w:t>
      </w:r>
      <w:r w:rsidRPr="00052626">
        <w:tab/>
        <w:t>Overview</w:t>
      </w:r>
      <w:bookmarkEnd w:id="83"/>
      <w:bookmarkEnd w:id="84"/>
      <w:bookmarkEnd w:id="85"/>
      <w:bookmarkEnd w:id="86"/>
      <w:bookmarkEnd w:id="87"/>
      <w:bookmarkEnd w:id="88"/>
      <w:bookmarkEnd w:id="89"/>
      <w:bookmarkEnd w:id="90"/>
      <w:bookmarkEnd w:id="91"/>
      <w:bookmarkEnd w:id="92"/>
      <w:bookmarkEnd w:id="93"/>
      <w:bookmarkEnd w:id="94"/>
      <w:bookmarkEnd w:id="95"/>
    </w:p>
    <w:p w14:paraId="76286AA0" w14:textId="77777777" w:rsidR="00BA43B4" w:rsidRPr="00052626" w:rsidRDefault="00BA43B4" w:rsidP="0053693A">
      <w:pPr>
        <w:pStyle w:val="Heading2"/>
      </w:pPr>
      <w:bookmarkStart w:id="96" w:name="_Toc25073751"/>
      <w:bookmarkStart w:id="97" w:name="_Toc34062916"/>
      <w:bookmarkStart w:id="98" w:name="_Toc43119884"/>
      <w:bookmarkStart w:id="99" w:name="_Toc49767936"/>
      <w:bookmarkStart w:id="100" w:name="_Toc56434109"/>
      <w:bookmarkStart w:id="101" w:name="_Toc67687683"/>
      <w:bookmarkStart w:id="102" w:name="_Toc81558526"/>
      <w:bookmarkStart w:id="103" w:name="_Toc85876977"/>
      <w:bookmarkStart w:id="104" w:name="_Toc88681429"/>
      <w:bookmarkStart w:id="105" w:name="_Toc89678116"/>
      <w:bookmarkStart w:id="106" w:name="_Toc98501208"/>
      <w:bookmarkStart w:id="107" w:name="_Toc106634492"/>
      <w:bookmarkStart w:id="108" w:name="_Toc114825271"/>
      <w:bookmarkStart w:id="109" w:name="_Toc138661500"/>
      <w:bookmarkStart w:id="110" w:name="_Toc153872291"/>
      <w:r w:rsidRPr="00052626">
        <w:t>4.1</w:t>
      </w:r>
      <w:r w:rsidRPr="00052626">
        <w:tab/>
        <w:t>Introduction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65pt" o:ole="">
            <v:imagedata r:id="rId12" o:title=""/>
          </v:shape>
          <o:OLEObject Type="Embed" ProgID="Visio.Drawing.11" ShapeID="_x0000_i1027" DrawAspect="Content" ObjectID="_1764485197"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11" w:name="_Toc81558527"/>
      <w:bookmarkStart w:id="112" w:name="_Toc85876978"/>
      <w:bookmarkStart w:id="113" w:name="_Toc88681430"/>
      <w:bookmarkStart w:id="114" w:name="_Toc89678117"/>
      <w:bookmarkStart w:id="115" w:name="_Toc98501209"/>
      <w:bookmarkStart w:id="116" w:name="_Toc106634493"/>
      <w:bookmarkStart w:id="117" w:name="_Toc114825272"/>
      <w:bookmarkStart w:id="118" w:name="_Toc138661501"/>
      <w:bookmarkStart w:id="119" w:name="_Toc153872292"/>
      <w:r w:rsidRPr="00052626">
        <w:t>5</w:t>
      </w:r>
      <w:r w:rsidRPr="00052626">
        <w:tab/>
        <w:t>Services offered by the MB-SMF</w:t>
      </w:r>
      <w:bookmarkEnd w:id="111"/>
      <w:bookmarkEnd w:id="112"/>
      <w:bookmarkEnd w:id="113"/>
      <w:bookmarkEnd w:id="114"/>
      <w:bookmarkEnd w:id="115"/>
      <w:bookmarkEnd w:id="116"/>
      <w:bookmarkEnd w:id="117"/>
      <w:bookmarkEnd w:id="118"/>
      <w:bookmarkEnd w:id="119"/>
    </w:p>
    <w:p w14:paraId="7EEA52DB" w14:textId="77777777" w:rsidR="008A66D4" w:rsidRPr="00052626" w:rsidRDefault="008A66D4" w:rsidP="0053693A">
      <w:pPr>
        <w:pStyle w:val="Heading2"/>
      </w:pPr>
      <w:bookmarkStart w:id="120" w:name="_Toc510696586"/>
      <w:bookmarkStart w:id="121" w:name="_Toc35971378"/>
      <w:bookmarkStart w:id="122" w:name="_Toc67903502"/>
      <w:bookmarkStart w:id="123" w:name="_Toc75192261"/>
      <w:bookmarkStart w:id="124" w:name="_Toc81558528"/>
      <w:bookmarkStart w:id="125" w:name="_Toc85876979"/>
      <w:bookmarkStart w:id="126" w:name="_Toc88681431"/>
      <w:bookmarkStart w:id="127" w:name="_Toc89678118"/>
      <w:bookmarkStart w:id="128" w:name="_Toc98501210"/>
      <w:bookmarkStart w:id="129" w:name="_Toc106634494"/>
      <w:bookmarkStart w:id="130" w:name="_Toc114825273"/>
      <w:bookmarkStart w:id="131" w:name="_Toc138661502"/>
      <w:bookmarkStart w:id="132" w:name="_Toc153872293"/>
      <w:r w:rsidRPr="00052626">
        <w:t>5.1</w:t>
      </w:r>
      <w:r w:rsidRPr="00052626">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3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34" w:name="_PERM_MCCTEMPBM_CRPT81600003___7"/>
            <w:bookmarkEnd w:id="13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34"/>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35" w:name="_Toc510696587"/>
      <w:bookmarkStart w:id="136" w:name="_Toc35971379"/>
      <w:bookmarkStart w:id="137" w:name="_Toc67903503"/>
      <w:bookmarkStart w:id="138" w:name="_Toc75426338"/>
      <w:bookmarkStart w:id="139" w:name="_Toc81558529"/>
      <w:bookmarkStart w:id="140" w:name="_Toc85876980"/>
      <w:bookmarkStart w:id="141" w:name="_Toc88681432"/>
      <w:bookmarkStart w:id="142" w:name="_Toc89678119"/>
      <w:bookmarkStart w:id="143" w:name="_Toc98501211"/>
      <w:bookmarkStart w:id="144" w:name="_Toc106634495"/>
      <w:bookmarkStart w:id="145" w:name="_Toc114825274"/>
      <w:bookmarkStart w:id="146" w:name="_Toc138661503"/>
      <w:bookmarkStart w:id="147" w:name="_Toc510696589"/>
      <w:bookmarkStart w:id="148" w:name="_Toc35971381"/>
      <w:bookmarkStart w:id="149" w:name="_Toc67903505"/>
      <w:bookmarkStart w:id="150" w:name="_Toc510696592"/>
      <w:bookmarkStart w:id="151" w:name="_Toc35971384"/>
      <w:bookmarkStart w:id="152" w:name="_Toc67903508"/>
      <w:bookmarkStart w:id="153" w:name="_Toc75426343"/>
      <w:bookmarkStart w:id="154" w:name="_Toc81558534"/>
      <w:bookmarkStart w:id="155" w:name="_Toc81558537"/>
      <w:bookmarkStart w:id="156" w:name="_Toc153872294"/>
      <w:r w:rsidRPr="00052626">
        <w:t>5.2</w:t>
      </w:r>
      <w:r w:rsidRPr="00052626">
        <w:tab/>
        <w:t>Nmbsmf_TMGI Service</w:t>
      </w:r>
      <w:bookmarkEnd w:id="135"/>
      <w:bookmarkEnd w:id="136"/>
      <w:bookmarkEnd w:id="137"/>
      <w:bookmarkEnd w:id="138"/>
      <w:bookmarkEnd w:id="139"/>
      <w:bookmarkEnd w:id="140"/>
      <w:bookmarkEnd w:id="141"/>
      <w:bookmarkEnd w:id="142"/>
      <w:bookmarkEnd w:id="143"/>
      <w:bookmarkEnd w:id="144"/>
      <w:bookmarkEnd w:id="145"/>
      <w:bookmarkEnd w:id="146"/>
      <w:bookmarkEnd w:id="156"/>
    </w:p>
    <w:p w14:paraId="72668644" w14:textId="77777777" w:rsidR="00947CE8" w:rsidRPr="00052626" w:rsidRDefault="00947CE8" w:rsidP="0053693A">
      <w:pPr>
        <w:pStyle w:val="Heading3"/>
      </w:pPr>
      <w:bookmarkStart w:id="157" w:name="_Toc510696588"/>
      <w:bookmarkStart w:id="158" w:name="_Toc35971380"/>
      <w:bookmarkStart w:id="159" w:name="_Toc67903504"/>
      <w:bookmarkStart w:id="160" w:name="_Toc75426339"/>
      <w:bookmarkStart w:id="161" w:name="_Toc81558530"/>
      <w:bookmarkStart w:id="162" w:name="_Toc85876981"/>
      <w:bookmarkStart w:id="163" w:name="_Toc88681433"/>
      <w:bookmarkStart w:id="164" w:name="_Toc89678120"/>
      <w:bookmarkStart w:id="165" w:name="_Toc98501212"/>
      <w:bookmarkStart w:id="166" w:name="_Toc106634496"/>
      <w:bookmarkStart w:id="167" w:name="_Toc114825275"/>
      <w:bookmarkStart w:id="168" w:name="_Toc138661504"/>
      <w:bookmarkStart w:id="169" w:name="_Toc153872295"/>
      <w:r w:rsidRPr="00052626">
        <w:t>5.2.1</w:t>
      </w:r>
      <w:r w:rsidRPr="00052626">
        <w:tab/>
        <w:t>Service Description</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70" w:name="_Toc81558531"/>
      <w:bookmarkStart w:id="171" w:name="_Toc85876982"/>
      <w:bookmarkStart w:id="172" w:name="_Toc88681434"/>
      <w:bookmarkStart w:id="173" w:name="_Toc89678121"/>
      <w:bookmarkStart w:id="174" w:name="_Toc98501213"/>
      <w:bookmarkStart w:id="175" w:name="_Toc106634497"/>
      <w:bookmarkStart w:id="176" w:name="_Toc114825276"/>
      <w:bookmarkStart w:id="177" w:name="_Toc138661505"/>
      <w:bookmarkStart w:id="178" w:name="_Toc153872296"/>
      <w:bookmarkEnd w:id="147"/>
      <w:bookmarkEnd w:id="148"/>
      <w:bookmarkEnd w:id="149"/>
      <w:r w:rsidRPr="00052626">
        <w:lastRenderedPageBreak/>
        <w:t>5.2.2</w:t>
      </w:r>
      <w:r w:rsidRPr="00052626">
        <w:tab/>
        <w:t>Service Operations</w:t>
      </w:r>
      <w:bookmarkEnd w:id="170"/>
      <w:bookmarkEnd w:id="171"/>
      <w:bookmarkEnd w:id="172"/>
      <w:bookmarkEnd w:id="173"/>
      <w:bookmarkEnd w:id="174"/>
      <w:bookmarkEnd w:id="175"/>
      <w:bookmarkEnd w:id="176"/>
      <w:bookmarkEnd w:id="177"/>
      <w:bookmarkEnd w:id="178"/>
    </w:p>
    <w:p w14:paraId="74BBC0F0" w14:textId="77777777" w:rsidR="00947CE8" w:rsidRPr="00052626" w:rsidRDefault="00947CE8" w:rsidP="0053693A">
      <w:pPr>
        <w:pStyle w:val="Heading4"/>
      </w:pPr>
      <w:bookmarkStart w:id="179" w:name="_Toc510696590"/>
      <w:bookmarkStart w:id="180" w:name="_Toc35971382"/>
      <w:bookmarkStart w:id="181" w:name="_Toc67903506"/>
      <w:bookmarkStart w:id="182" w:name="_Toc75426341"/>
      <w:bookmarkStart w:id="183" w:name="_Toc81558532"/>
      <w:bookmarkStart w:id="184" w:name="_Toc85876983"/>
      <w:bookmarkStart w:id="185" w:name="_Toc88681435"/>
      <w:bookmarkStart w:id="186" w:name="_Toc89678122"/>
      <w:bookmarkStart w:id="187" w:name="_Toc98501214"/>
      <w:bookmarkStart w:id="188" w:name="_Toc106634498"/>
      <w:bookmarkStart w:id="189" w:name="_Toc114825277"/>
      <w:bookmarkStart w:id="190" w:name="_Toc138661506"/>
      <w:bookmarkStart w:id="191" w:name="_Toc153872297"/>
      <w:r w:rsidRPr="00052626">
        <w:t>5.2.2.1</w:t>
      </w:r>
      <w:r w:rsidRPr="00052626">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192" w:name="_Toc510696591"/>
      <w:bookmarkStart w:id="193" w:name="_Toc35971383"/>
      <w:bookmarkStart w:id="194" w:name="_Toc67903507"/>
      <w:bookmarkStart w:id="195" w:name="_Toc75426342"/>
      <w:bookmarkStart w:id="196" w:name="_Toc81558533"/>
      <w:bookmarkStart w:id="197" w:name="_Toc85876984"/>
      <w:bookmarkStart w:id="198" w:name="_Toc88681436"/>
      <w:bookmarkStart w:id="199" w:name="_Toc89678123"/>
      <w:bookmarkStart w:id="200" w:name="_Toc98501215"/>
      <w:bookmarkStart w:id="201" w:name="_Toc106634499"/>
      <w:bookmarkStart w:id="202" w:name="_Toc114825278"/>
      <w:bookmarkStart w:id="203" w:name="_Toc138661507"/>
      <w:bookmarkStart w:id="204" w:name="_Toc153872298"/>
      <w:r w:rsidRPr="00052626">
        <w:t>5.2.2.2</w:t>
      </w:r>
      <w:r w:rsidRPr="00052626">
        <w:tab/>
        <w:t>TMGI Allocate service operation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6623607C" w14:textId="77777777" w:rsidR="00947CE8" w:rsidRPr="00052626" w:rsidRDefault="00947CE8" w:rsidP="0053693A">
      <w:pPr>
        <w:pStyle w:val="Heading5"/>
      </w:pPr>
      <w:bookmarkStart w:id="205" w:name="_Toc85876985"/>
      <w:bookmarkStart w:id="206" w:name="_Toc88681437"/>
      <w:bookmarkStart w:id="207" w:name="_Toc89678124"/>
      <w:bookmarkStart w:id="208" w:name="_Toc98501216"/>
      <w:bookmarkStart w:id="209" w:name="_Toc106634500"/>
      <w:bookmarkStart w:id="210" w:name="_Toc114825279"/>
      <w:bookmarkStart w:id="211" w:name="_Toc138661508"/>
      <w:bookmarkStart w:id="212" w:name="_Toc153872299"/>
      <w:r w:rsidRPr="00052626">
        <w:t>5.2.2.2.1</w:t>
      </w:r>
      <w:r w:rsidRPr="00052626">
        <w:tab/>
        <w:t>General</w:t>
      </w:r>
      <w:bookmarkEnd w:id="150"/>
      <w:bookmarkEnd w:id="151"/>
      <w:bookmarkEnd w:id="152"/>
      <w:bookmarkEnd w:id="153"/>
      <w:bookmarkEnd w:id="154"/>
      <w:bookmarkEnd w:id="205"/>
      <w:bookmarkEnd w:id="206"/>
      <w:bookmarkEnd w:id="207"/>
      <w:bookmarkEnd w:id="208"/>
      <w:bookmarkEnd w:id="209"/>
      <w:bookmarkEnd w:id="210"/>
      <w:bookmarkEnd w:id="211"/>
      <w:bookmarkEnd w:id="212"/>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7.75pt;height:108.3pt" o:ole="">
            <v:imagedata r:id="rId14" o:title=""/>
          </v:shape>
          <o:OLEObject Type="Embed" ProgID="Visio.Drawing.11" ShapeID="_x0000_i1028" DrawAspect="Content" ObjectID="_1764485198"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13" w:name="_Toc510696595"/>
      <w:bookmarkStart w:id="214" w:name="_Toc35971387"/>
      <w:bookmarkStart w:id="215" w:name="_Toc67903511"/>
      <w:bookmarkStart w:id="216" w:name="_Toc75426346"/>
      <w:bookmarkStart w:id="217" w:name="_Toc81558535"/>
      <w:bookmarkStart w:id="218" w:name="_Toc85876986"/>
      <w:bookmarkStart w:id="219" w:name="_Toc88681438"/>
      <w:bookmarkStart w:id="220" w:name="_Toc89678125"/>
      <w:bookmarkStart w:id="221" w:name="_Toc98501217"/>
      <w:bookmarkStart w:id="222" w:name="_Toc106634501"/>
      <w:bookmarkStart w:id="223" w:name="_Toc114825280"/>
      <w:bookmarkStart w:id="224" w:name="_Toc138661509"/>
      <w:bookmarkStart w:id="225" w:name="_Toc153872300"/>
      <w:r w:rsidRPr="00052626">
        <w:t>5.2.2.3</w:t>
      </w:r>
      <w:r w:rsidRPr="00052626">
        <w:tab/>
        <w:t>TMGI Deallocate service operation</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29747507" w14:textId="77777777" w:rsidR="00947CE8" w:rsidRPr="00052626" w:rsidRDefault="00947CE8" w:rsidP="0053693A">
      <w:pPr>
        <w:pStyle w:val="Heading5"/>
      </w:pPr>
      <w:bookmarkStart w:id="226" w:name="_Toc81558536"/>
      <w:bookmarkStart w:id="227" w:name="_Toc85876987"/>
      <w:bookmarkStart w:id="228" w:name="_Toc88681439"/>
      <w:bookmarkStart w:id="229" w:name="_Toc89678126"/>
      <w:bookmarkStart w:id="230" w:name="_Toc98501218"/>
      <w:bookmarkStart w:id="231" w:name="_Toc106634502"/>
      <w:bookmarkStart w:id="232" w:name="_Toc114825281"/>
      <w:bookmarkStart w:id="233" w:name="_Toc138661510"/>
      <w:bookmarkStart w:id="234" w:name="_Toc153872301"/>
      <w:r w:rsidRPr="00052626">
        <w:t>5.2.2.3.1</w:t>
      </w:r>
      <w:r w:rsidRPr="00052626">
        <w:tab/>
        <w:t>General</w:t>
      </w:r>
      <w:bookmarkEnd w:id="226"/>
      <w:bookmarkEnd w:id="227"/>
      <w:bookmarkEnd w:id="228"/>
      <w:bookmarkEnd w:id="229"/>
      <w:bookmarkEnd w:id="230"/>
      <w:bookmarkEnd w:id="231"/>
      <w:bookmarkEnd w:id="232"/>
      <w:bookmarkEnd w:id="233"/>
      <w:bookmarkEnd w:id="234"/>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3pt;height:145.75pt" o:ole="">
            <v:imagedata r:id="rId16" o:title=""/>
          </v:shape>
          <o:OLEObject Type="Embed" ProgID="Visio.Drawing.11" ShapeID="_x0000_i1029" DrawAspect="Content" ObjectID="_1764485199"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35" w:name="_Toc85876988"/>
      <w:bookmarkStart w:id="236" w:name="_Toc88681440"/>
      <w:bookmarkStart w:id="237" w:name="_Toc89678127"/>
      <w:bookmarkStart w:id="238" w:name="_Toc98501219"/>
      <w:bookmarkEnd w:id="155"/>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39" w:name="_Toc106634503"/>
      <w:bookmarkStart w:id="240" w:name="_Toc114825282"/>
      <w:bookmarkStart w:id="241" w:name="_Toc138661511"/>
      <w:bookmarkStart w:id="242" w:name="_Toc153872302"/>
      <w:r w:rsidRPr="00052626">
        <w:t>5.3</w:t>
      </w:r>
      <w:r w:rsidRPr="00052626">
        <w:tab/>
        <w:t>Nmbsmf_MBSSession Service</w:t>
      </w:r>
      <w:bookmarkEnd w:id="235"/>
      <w:bookmarkEnd w:id="236"/>
      <w:bookmarkEnd w:id="237"/>
      <w:bookmarkEnd w:id="238"/>
      <w:bookmarkEnd w:id="239"/>
      <w:bookmarkEnd w:id="240"/>
      <w:bookmarkEnd w:id="241"/>
      <w:bookmarkEnd w:id="242"/>
    </w:p>
    <w:p w14:paraId="0CBA1ED0" w14:textId="77777777" w:rsidR="008E5E16" w:rsidRPr="00052626" w:rsidRDefault="008E5E16" w:rsidP="0053693A">
      <w:pPr>
        <w:pStyle w:val="Heading3"/>
      </w:pPr>
      <w:bookmarkStart w:id="243" w:name="_Toc81558538"/>
      <w:bookmarkStart w:id="244" w:name="_Toc85876989"/>
      <w:bookmarkStart w:id="245" w:name="_Toc88681441"/>
      <w:bookmarkStart w:id="246" w:name="_Toc89678128"/>
      <w:bookmarkStart w:id="247" w:name="_Toc98501220"/>
      <w:bookmarkStart w:id="248" w:name="_Toc106634504"/>
      <w:bookmarkStart w:id="249" w:name="_Toc114825283"/>
      <w:bookmarkStart w:id="250" w:name="_Toc138661512"/>
      <w:bookmarkStart w:id="251" w:name="_Toc153872303"/>
      <w:r w:rsidRPr="00052626">
        <w:t>5.3.1</w:t>
      </w:r>
      <w:r w:rsidRPr="00052626">
        <w:tab/>
        <w:t>Service Description</w:t>
      </w:r>
      <w:bookmarkEnd w:id="243"/>
      <w:bookmarkEnd w:id="244"/>
      <w:bookmarkEnd w:id="245"/>
      <w:bookmarkEnd w:id="246"/>
      <w:bookmarkEnd w:id="247"/>
      <w:bookmarkEnd w:id="248"/>
      <w:bookmarkEnd w:id="249"/>
      <w:bookmarkEnd w:id="250"/>
      <w:bookmarkEnd w:id="251"/>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252" w:name="_Toc81558539"/>
      <w:bookmarkStart w:id="253" w:name="_Toc85876990"/>
      <w:bookmarkStart w:id="254" w:name="_Toc88681442"/>
      <w:bookmarkStart w:id="255" w:name="_Toc89678129"/>
      <w:bookmarkStart w:id="256" w:name="_Toc98501221"/>
      <w:bookmarkStart w:id="257" w:name="_Toc106634505"/>
      <w:bookmarkStart w:id="258" w:name="_Toc114825284"/>
      <w:bookmarkStart w:id="259" w:name="_Toc138661513"/>
      <w:bookmarkStart w:id="260" w:name="_Toc76042707"/>
      <w:bookmarkStart w:id="261" w:name="_Toc153872304"/>
      <w:r w:rsidRPr="00052626">
        <w:t>5.3.2</w:t>
      </w:r>
      <w:r w:rsidRPr="00052626">
        <w:tab/>
        <w:t>Service Operations</w:t>
      </w:r>
      <w:bookmarkEnd w:id="252"/>
      <w:bookmarkEnd w:id="253"/>
      <w:bookmarkEnd w:id="254"/>
      <w:bookmarkEnd w:id="255"/>
      <w:bookmarkEnd w:id="256"/>
      <w:bookmarkEnd w:id="257"/>
      <w:bookmarkEnd w:id="258"/>
      <w:bookmarkEnd w:id="259"/>
      <w:bookmarkEnd w:id="261"/>
    </w:p>
    <w:p w14:paraId="6A48D6EA" w14:textId="77777777" w:rsidR="002953E1" w:rsidRPr="00052626" w:rsidRDefault="002953E1" w:rsidP="0053693A">
      <w:pPr>
        <w:pStyle w:val="Heading4"/>
      </w:pPr>
      <w:bookmarkStart w:id="262" w:name="_Toc81558540"/>
      <w:bookmarkStart w:id="263" w:name="_Toc85876991"/>
      <w:bookmarkStart w:id="264" w:name="_Toc88681443"/>
      <w:bookmarkStart w:id="265" w:name="_Toc89678130"/>
      <w:bookmarkStart w:id="266" w:name="_Toc98501222"/>
      <w:bookmarkStart w:id="267" w:name="_Toc106634506"/>
      <w:bookmarkStart w:id="268" w:name="_Toc114825285"/>
      <w:bookmarkStart w:id="269" w:name="_Toc138661514"/>
      <w:bookmarkStart w:id="270" w:name="_Toc153872305"/>
      <w:r w:rsidRPr="00052626">
        <w:t>5.3.2.1</w:t>
      </w:r>
      <w:r w:rsidRPr="00052626">
        <w:tab/>
        <w:t>Introduction</w:t>
      </w:r>
      <w:bookmarkEnd w:id="262"/>
      <w:bookmarkEnd w:id="263"/>
      <w:bookmarkEnd w:id="264"/>
      <w:bookmarkEnd w:id="265"/>
      <w:bookmarkEnd w:id="266"/>
      <w:bookmarkEnd w:id="267"/>
      <w:bookmarkEnd w:id="268"/>
      <w:bookmarkEnd w:id="269"/>
      <w:bookmarkEnd w:id="27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271" w:name="_Toc81558541"/>
      <w:bookmarkStart w:id="272" w:name="_Toc85876992"/>
      <w:bookmarkStart w:id="273" w:name="_Toc88681444"/>
      <w:bookmarkStart w:id="274" w:name="_Toc89678131"/>
      <w:bookmarkStart w:id="275" w:name="_Toc98501223"/>
      <w:bookmarkStart w:id="276" w:name="_Toc106634507"/>
      <w:bookmarkStart w:id="277" w:name="_Toc114825286"/>
      <w:bookmarkStart w:id="278" w:name="_Toc138661515"/>
      <w:bookmarkStart w:id="279" w:name="_Toc81558543"/>
      <w:bookmarkStart w:id="280" w:name="_Toc153872306"/>
      <w:r w:rsidRPr="00052626">
        <w:t>5.3.2.2</w:t>
      </w:r>
      <w:r w:rsidRPr="00052626">
        <w:tab/>
        <w:t>Create</w:t>
      </w:r>
      <w:bookmarkEnd w:id="271"/>
      <w:bookmarkEnd w:id="272"/>
      <w:bookmarkEnd w:id="273"/>
      <w:bookmarkEnd w:id="274"/>
      <w:bookmarkEnd w:id="275"/>
      <w:bookmarkEnd w:id="276"/>
      <w:bookmarkEnd w:id="277"/>
      <w:bookmarkEnd w:id="278"/>
      <w:bookmarkEnd w:id="280"/>
    </w:p>
    <w:p w14:paraId="5189BA82" w14:textId="77777777" w:rsidR="000A7C24" w:rsidRPr="00052626" w:rsidRDefault="000A7C24" w:rsidP="0053693A">
      <w:pPr>
        <w:pStyle w:val="Heading5"/>
      </w:pPr>
      <w:bookmarkStart w:id="281" w:name="_Toc81558542"/>
      <w:bookmarkStart w:id="282" w:name="_Toc85876993"/>
      <w:bookmarkStart w:id="283" w:name="_Toc88681445"/>
      <w:bookmarkStart w:id="284" w:name="_Toc89678132"/>
      <w:bookmarkStart w:id="285" w:name="_Toc98501224"/>
      <w:bookmarkStart w:id="286" w:name="_Toc106634508"/>
      <w:bookmarkStart w:id="287" w:name="_Toc114825287"/>
      <w:bookmarkStart w:id="288" w:name="_Toc138661516"/>
      <w:bookmarkStart w:id="289" w:name="_Toc153872307"/>
      <w:r w:rsidRPr="00052626">
        <w:t>5.3.2.2.1</w:t>
      </w:r>
      <w:r w:rsidRPr="00052626">
        <w:tab/>
        <w:t>General</w:t>
      </w:r>
      <w:bookmarkEnd w:id="281"/>
      <w:bookmarkEnd w:id="282"/>
      <w:bookmarkEnd w:id="283"/>
      <w:bookmarkEnd w:id="284"/>
      <w:bookmarkEnd w:id="285"/>
      <w:bookmarkEnd w:id="286"/>
      <w:bookmarkEnd w:id="287"/>
      <w:bookmarkEnd w:id="288"/>
      <w:bookmarkEnd w:id="289"/>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4F238BA" w:rsidR="000A7C24" w:rsidRPr="00052626" w:rsidRDefault="00E86907" w:rsidP="00577850">
      <w:pPr>
        <w:pStyle w:val="NO"/>
      </w:pPr>
      <w:r>
        <w:t>NOTE</w:t>
      </w:r>
      <w:r w:rsidR="00C9757E">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302317C8"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4D54239B" w14:textId="013F37D0" w:rsidR="00AE4CCE" w:rsidRDefault="00AE4CCE" w:rsidP="00B50133">
      <w:r>
        <w:t>For a location dependent broadcast MBS session, based on operator's policy, the MB-SMF shall accept a TMGI value allocated by another MB-SMF.</w:t>
      </w:r>
    </w:p>
    <w:p w14:paraId="714CD757" w14:textId="1678B2A3" w:rsidR="00AE4CCE" w:rsidRDefault="00AE4CCE" w:rsidP="00AE4CCE">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6.6pt;height:108.3pt" o:ole="">
            <v:imagedata r:id="rId18" o:title=""/>
          </v:shape>
          <o:OLEObject Type="Embed" ProgID="Visio.Drawing.11" ShapeID="_x0000_i1030" DrawAspect="Content" ObjectID="_1764485200"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7DB80FC1" w14:textId="2BDBB3A0" w:rsidR="001F5E54" w:rsidRDefault="00B50133" w:rsidP="001F5E54">
      <w:pPr>
        <w:pStyle w:val="B2"/>
      </w:pPr>
      <w:r>
        <w:t>-</w:t>
      </w:r>
      <w:r>
        <w:tab/>
        <w:t>MBS Service Area, for a location dependent MBS service or for a Local MBS service</w:t>
      </w:r>
      <w:r w:rsidR="001F5E54">
        <w:t>;</w:t>
      </w:r>
    </w:p>
    <w:p w14:paraId="5DAFFAE4" w14:textId="1941671C" w:rsidR="00B50133" w:rsidRDefault="001F5E54" w:rsidP="001F5E54">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44D174DD" w:rsidR="00736ABD" w:rsidRPr="00052626" w:rsidRDefault="009739DA" w:rsidP="009739DA">
      <w:pPr>
        <w:pStyle w:val="B3"/>
      </w:pPr>
      <w:r>
        <w:t>-</w:t>
      </w:r>
      <w:r>
        <w:tab/>
        <w:t>list of MBS FSA IDs</w:t>
      </w:r>
      <w:r w:rsidR="000A7C24" w:rsidRPr="00052626">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w:t>
      </w:r>
      <w:r w:rsidRPr="00052626">
        <w:lastRenderedPageBreak/>
        <w:t xml:space="preserve">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290"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120A810F" w:rsidR="00B50133" w:rsidRDefault="00B50133" w:rsidP="00B50133">
      <w:pPr>
        <w:pStyle w:val="B1"/>
        <w:ind w:hanging="1"/>
      </w:pPr>
      <w:r>
        <w:t>For a location dependent MBS service, the MB-SMF shall allocate a unique Area Session ID within the MBS session for the MBS Service Area.</w:t>
      </w:r>
    </w:p>
    <w:p w14:paraId="3805CD9A" w14:textId="1D49AB6B" w:rsidR="00AC43D3" w:rsidRDefault="00AC43D3" w:rsidP="00B50133">
      <w:pPr>
        <w:pStyle w:val="B1"/>
        <w:ind w:hanging="1"/>
      </w:pPr>
      <w: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w:t>
      </w:r>
      <w:r w:rsidRPr="005B2021">
        <w:t xml:space="preserve"> </w:t>
      </w:r>
      <w:r>
        <w:t>in the redMbsServArea attribute set to the part of the requested MBS service area that is within the MB-SMF service area in which the MBS session has been created.</w:t>
      </w:r>
    </w:p>
    <w:bookmarkEnd w:id="290"/>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291" w:name="_Toc85876994"/>
      <w:bookmarkStart w:id="292" w:name="_Toc88681446"/>
      <w:bookmarkStart w:id="293" w:name="_Toc89678133"/>
      <w:bookmarkStart w:id="294" w:name="_Toc98501225"/>
      <w:bookmarkStart w:id="295" w:name="_Toc106634509"/>
      <w:bookmarkStart w:id="296" w:name="_Toc114825288"/>
      <w:bookmarkStart w:id="297" w:name="_Toc138661517"/>
      <w:bookmarkStart w:id="298" w:name="_Toc81558545"/>
      <w:bookmarkStart w:id="299" w:name="_Toc153872308"/>
      <w:bookmarkEnd w:id="279"/>
      <w:r w:rsidRPr="00052626">
        <w:t>5.3.2.3</w:t>
      </w:r>
      <w:r w:rsidRPr="00052626">
        <w:tab/>
        <w:t>Update</w:t>
      </w:r>
      <w:bookmarkEnd w:id="291"/>
      <w:bookmarkEnd w:id="292"/>
      <w:bookmarkEnd w:id="293"/>
      <w:bookmarkEnd w:id="294"/>
      <w:bookmarkEnd w:id="295"/>
      <w:bookmarkEnd w:id="296"/>
      <w:bookmarkEnd w:id="297"/>
      <w:bookmarkEnd w:id="299"/>
    </w:p>
    <w:p w14:paraId="1837A93C" w14:textId="77777777" w:rsidR="000A7C24" w:rsidRPr="00052626" w:rsidRDefault="000A7C24" w:rsidP="0053693A">
      <w:pPr>
        <w:pStyle w:val="Heading5"/>
      </w:pPr>
      <w:bookmarkStart w:id="300" w:name="_Toc81558544"/>
      <w:bookmarkStart w:id="301" w:name="_Toc85876995"/>
      <w:bookmarkStart w:id="302" w:name="_Toc88681447"/>
      <w:bookmarkStart w:id="303" w:name="_Toc89678134"/>
      <w:bookmarkStart w:id="304" w:name="_Toc98501226"/>
      <w:bookmarkStart w:id="305" w:name="_Toc106634510"/>
      <w:bookmarkStart w:id="306" w:name="_Toc114825289"/>
      <w:bookmarkStart w:id="307" w:name="_Toc138661518"/>
      <w:bookmarkStart w:id="308" w:name="_Toc153872309"/>
      <w:r w:rsidRPr="00052626">
        <w:t>5.3.2.3.1</w:t>
      </w:r>
      <w:r w:rsidRPr="00052626">
        <w:tab/>
        <w:t>General</w:t>
      </w:r>
      <w:bookmarkEnd w:id="300"/>
      <w:bookmarkEnd w:id="301"/>
      <w:bookmarkEnd w:id="302"/>
      <w:bookmarkEnd w:id="303"/>
      <w:bookmarkEnd w:id="304"/>
      <w:bookmarkEnd w:id="305"/>
      <w:bookmarkEnd w:id="306"/>
      <w:bookmarkEnd w:id="307"/>
      <w:bookmarkEnd w:id="308"/>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166A1C8" w:rsidR="000A7C24" w:rsidRPr="00052626" w:rsidRDefault="005A67CC" w:rsidP="000A7C24">
      <w:pPr>
        <w:pStyle w:val="TH"/>
      </w:pPr>
      <w:r w:rsidRPr="00052626">
        <w:object w:dxaOrig="8711" w:dyaOrig="2141" w14:anchorId="6F0BF3D1">
          <v:shape id="_x0000_i1031" type="#_x0000_t75" style="width:436.6pt;height:108.3pt" o:ole="">
            <v:imagedata r:id="rId20" o:title=""/>
          </v:shape>
          <o:OLEObject Type="Embed" ProgID="Visio.Drawing.11" ShapeID="_x0000_i1031" DrawAspect="Content" ObjectID="_1764485201"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3E695062" w14:textId="271021AD" w:rsidR="00736ABD" w:rsidRDefault="000A7C24" w:rsidP="000A7C24">
      <w:pPr>
        <w:pStyle w:val="B1"/>
      </w:pPr>
      <w:r w:rsidRPr="00052626">
        <w:t>2a.</w:t>
      </w:r>
      <w:r w:rsidRPr="00052626">
        <w:tab/>
        <w:t>On success, the MB-SMF shall return a "204 No Content" response.</w:t>
      </w:r>
    </w:p>
    <w:p w14:paraId="30E8AE42" w14:textId="2686CDDA" w:rsidR="003C6972" w:rsidRPr="00052626" w:rsidRDefault="003C6972"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59591FD7" w:rsidR="000A7C24" w:rsidRPr="00052626" w:rsidRDefault="003C6972"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09" w:name="_Toc85876996"/>
      <w:bookmarkStart w:id="310" w:name="_Toc88681448"/>
      <w:bookmarkStart w:id="311" w:name="_Toc89678135"/>
      <w:bookmarkStart w:id="312" w:name="_Toc98501227"/>
      <w:bookmarkStart w:id="313" w:name="_Toc106634511"/>
      <w:bookmarkStart w:id="314" w:name="_Toc114825290"/>
      <w:bookmarkStart w:id="315" w:name="_Toc138661519"/>
      <w:bookmarkStart w:id="316" w:name="_Toc81558547"/>
      <w:bookmarkStart w:id="317" w:name="_Toc77761041"/>
      <w:bookmarkStart w:id="318" w:name="_Toc81558554"/>
      <w:bookmarkStart w:id="319" w:name="_Toc153872310"/>
      <w:bookmarkEnd w:id="260"/>
      <w:bookmarkEnd w:id="298"/>
      <w:r w:rsidRPr="00052626">
        <w:t>5.3.2.4</w:t>
      </w:r>
      <w:r w:rsidRPr="00052626">
        <w:tab/>
        <w:t>Release</w:t>
      </w:r>
      <w:bookmarkEnd w:id="309"/>
      <w:bookmarkEnd w:id="310"/>
      <w:bookmarkEnd w:id="311"/>
      <w:bookmarkEnd w:id="312"/>
      <w:bookmarkEnd w:id="313"/>
      <w:bookmarkEnd w:id="314"/>
      <w:bookmarkEnd w:id="315"/>
      <w:bookmarkEnd w:id="319"/>
    </w:p>
    <w:p w14:paraId="006DAD1D" w14:textId="77777777" w:rsidR="000A7C24" w:rsidRPr="00052626" w:rsidRDefault="000A7C24" w:rsidP="0053693A">
      <w:pPr>
        <w:pStyle w:val="Heading5"/>
      </w:pPr>
      <w:bookmarkStart w:id="320" w:name="_Toc81558546"/>
      <w:bookmarkStart w:id="321" w:name="_Toc85876997"/>
      <w:bookmarkStart w:id="322" w:name="_Toc88681449"/>
      <w:bookmarkStart w:id="323" w:name="_Toc89678136"/>
      <w:bookmarkStart w:id="324" w:name="_Toc98501228"/>
      <w:bookmarkStart w:id="325" w:name="_Toc106634512"/>
      <w:bookmarkStart w:id="326" w:name="_Toc114825291"/>
      <w:bookmarkStart w:id="327" w:name="_Toc138661520"/>
      <w:bookmarkStart w:id="328" w:name="_Toc153872311"/>
      <w:r w:rsidRPr="00052626">
        <w:t>5.3.2.4.1</w:t>
      </w:r>
      <w:r w:rsidRPr="00052626">
        <w:tab/>
        <w:t>General</w:t>
      </w:r>
      <w:bookmarkEnd w:id="320"/>
      <w:bookmarkEnd w:id="321"/>
      <w:bookmarkEnd w:id="322"/>
      <w:bookmarkEnd w:id="323"/>
      <w:bookmarkEnd w:id="324"/>
      <w:bookmarkEnd w:id="325"/>
      <w:bookmarkEnd w:id="326"/>
      <w:bookmarkEnd w:id="327"/>
      <w:bookmarkEnd w:id="328"/>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lastRenderedPageBreak/>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6.6pt;height:108.3pt" o:ole="">
            <v:imagedata r:id="rId22" o:title=""/>
          </v:shape>
          <o:OLEObject Type="Embed" ProgID="Visio.Drawing.11" ShapeID="_x0000_i1032" DrawAspect="Content" ObjectID="_1764485202"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329" w:name="_Toc85876998"/>
      <w:bookmarkStart w:id="330" w:name="_Toc88681450"/>
      <w:bookmarkStart w:id="331" w:name="_Toc89678137"/>
      <w:bookmarkStart w:id="332" w:name="_Toc98501229"/>
      <w:bookmarkStart w:id="333" w:name="_Toc106634513"/>
      <w:bookmarkStart w:id="334" w:name="_Toc114825292"/>
      <w:bookmarkStart w:id="335" w:name="_Toc138661521"/>
      <w:bookmarkStart w:id="336" w:name="_Toc153872312"/>
      <w:r w:rsidRPr="00052626">
        <w:t>5.3.2.5</w:t>
      </w:r>
      <w:r w:rsidRPr="00052626">
        <w:tab/>
        <w:t>ContextUpdate</w:t>
      </w:r>
      <w:bookmarkEnd w:id="329"/>
      <w:bookmarkEnd w:id="330"/>
      <w:bookmarkEnd w:id="331"/>
      <w:bookmarkEnd w:id="332"/>
      <w:bookmarkEnd w:id="333"/>
      <w:bookmarkEnd w:id="334"/>
      <w:bookmarkEnd w:id="335"/>
      <w:bookmarkEnd w:id="336"/>
    </w:p>
    <w:p w14:paraId="55D0AA3D" w14:textId="43E9ADA7" w:rsidR="002126DA" w:rsidRPr="00052626" w:rsidRDefault="002126DA" w:rsidP="0053693A">
      <w:pPr>
        <w:pStyle w:val="Heading5"/>
      </w:pPr>
      <w:bookmarkStart w:id="337" w:name="_Toc85876999"/>
      <w:bookmarkStart w:id="338" w:name="_Toc88681451"/>
      <w:bookmarkStart w:id="339" w:name="_Toc89678138"/>
      <w:bookmarkStart w:id="340" w:name="_Toc98501230"/>
      <w:bookmarkStart w:id="341" w:name="_Toc106634514"/>
      <w:bookmarkStart w:id="342" w:name="_Toc114825293"/>
      <w:bookmarkStart w:id="343" w:name="_Toc138661522"/>
      <w:bookmarkStart w:id="344" w:name="_Toc153872313"/>
      <w:r w:rsidRPr="00052626">
        <w:t>5.3.2.5.1</w:t>
      </w:r>
      <w:r w:rsidRPr="00052626">
        <w:tab/>
        <w:t>General</w:t>
      </w:r>
      <w:bookmarkEnd w:id="337"/>
      <w:bookmarkEnd w:id="338"/>
      <w:bookmarkEnd w:id="339"/>
      <w:bookmarkEnd w:id="340"/>
      <w:bookmarkEnd w:id="341"/>
      <w:bookmarkEnd w:id="342"/>
      <w:bookmarkEnd w:id="343"/>
      <w:bookmarkEnd w:id="34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1C93FE09"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6.6pt;height:108.3pt" o:ole="">
            <v:imagedata r:id="rId24" o:title=""/>
          </v:shape>
          <o:OLEObject Type="Embed" ProgID="Visio.Drawing.11" ShapeID="_x0000_i1033" DrawAspect="Content" ObjectID="_1764485203"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748570F0"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40B32087"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clause 7.2.1.4 and clause 7.2.2.4 of </w:t>
      </w:r>
      <w:r w:rsidRPr="00052626">
        <w:t>3GPP TS 23.247 [14]</w:t>
      </w:r>
      <w:r>
        <w:t>.</w:t>
      </w:r>
    </w:p>
    <w:p w14:paraId="074DBD5D" w14:textId="77777777" w:rsidR="00ED25D7" w:rsidRDefault="00ED25D7" w:rsidP="00ED25D7">
      <w:pPr>
        <w:pStyle w:val="B1"/>
        <w:ind w:firstLine="0"/>
      </w:pPr>
      <w:bookmarkStart w:id="345" w:name="_PERM_MCCTEMPBM_CRPT81600007___3"/>
      <w:r>
        <w:t>If the Leave indication was received in the request, the MB-SMF shall remove the information of the AMF from the context of the multicast MBS session.</w:t>
      </w:r>
    </w:p>
    <w:bookmarkEnd w:id="345"/>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346" w:name="_Toc85877000"/>
      <w:bookmarkStart w:id="347" w:name="_Toc88681452"/>
      <w:bookmarkStart w:id="348" w:name="_Toc89678139"/>
      <w:bookmarkStart w:id="349" w:name="_Toc98501231"/>
      <w:bookmarkStart w:id="350" w:name="_Toc106634515"/>
      <w:bookmarkStart w:id="351" w:name="_Toc114825294"/>
      <w:bookmarkStart w:id="352" w:name="_Toc138661523"/>
      <w:bookmarkStart w:id="353" w:name="_Toc153872314"/>
      <w:r w:rsidRPr="00052626">
        <w:t>5.3.2.6</w:t>
      </w:r>
      <w:r w:rsidRPr="00052626">
        <w:tab/>
        <w:t>StatusSubscribe service operation</w:t>
      </w:r>
      <w:bookmarkEnd w:id="346"/>
      <w:bookmarkEnd w:id="347"/>
      <w:bookmarkEnd w:id="348"/>
      <w:bookmarkEnd w:id="349"/>
      <w:bookmarkEnd w:id="350"/>
      <w:bookmarkEnd w:id="351"/>
      <w:bookmarkEnd w:id="352"/>
      <w:bookmarkEnd w:id="353"/>
    </w:p>
    <w:p w14:paraId="301B5BE0" w14:textId="777DF0CA" w:rsidR="00587048" w:rsidRPr="00052626" w:rsidRDefault="00587048" w:rsidP="0053693A">
      <w:pPr>
        <w:pStyle w:val="Heading5"/>
      </w:pPr>
      <w:bookmarkStart w:id="354" w:name="_Toc85877001"/>
      <w:bookmarkStart w:id="355" w:name="_Toc88681453"/>
      <w:bookmarkStart w:id="356" w:name="_Toc89678140"/>
      <w:bookmarkStart w:id="357" w:name="_Toc98501232"/>
      <w:bookmarkStart w:id="358" w:name="_Toc106634516"/>
      <w:bookmarkStart w:id="359" w:name="_Toc114825295"/>
      <w:bookmarkStart w:id="360" w:name="_Toc138661524"/>
      <w:bookmarkStart w:id="361" w:name="_Toc153872315"/>
      <w:r w:rsidRPr="00052626">
        <w:t>5.3.2.6.1</w:t>
      </w:r>
      <w:r w:rsidRPr="00052626">
        <w:tab/>
        <w:t>General</w:t>
      </w:r>
      <w:bookmarkEnd w:id="354"/>
      <w:bookmarkEnd w:id="355"/>
      <w:bookmarkEnd w:id="356"/>
      <w:bookmarkEnd w:id="357"/>
      <w:bookmarkEnd w:id="358"/>
      <w:bookmarkEnd w:id="359"/>
      <w:bookmarkEnd w:id="360"/>
      <w:bookmarkEnd w:id="36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362" w:name="_Toc85877002"/>
      <w:bookmarkStart w:id="363" w:name="_Toc88681454"/>
      <w:bookmarkStart w:id="364" w:name="_Toc89678141"/>
      <w:bookmarkStart w:id="365" w:name="_Toc98501233"/>
      <w:bookmarkStart w:id="366" w:name="_Toc106634517"/>
      <w:bookmarkStart w:id="367" w:name="_Toc114825296"/>
      <w:bookmarkStart w:id="368" w:name="_Toc138661525"/>
      <w:bookmarkStart w:id="369" w:name="_Toc153872316"/>
      <w:r w:rsidRPr="00052626">
        <w:t>5.3.2.6.2</w:t>
      </w:r>
      <w:r w:rsidRPr="00052626">
        <w:tab/>
        <w:t>Subscription creation</w:t>
      </w:r>
      <w:bookmarkEnd w:id="362"/>
      <w:bookmarkEnd w:id="363"/>
      <w:bookmarkEnd w:id="364"/>
      <w:bookmarkEnd w:id="365"/>
      <w:bookmarkEnd w:id="366"/>
      <w:bookmarkEnd w:id="367"/>
      <w:bookmarkEnd w:id="368"/>
      <w:bookmarkEnd w:id="369"/>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2.95pt;height:131.9pt" o:ole="">
            <v:imagedata r:id="rId26" o:title=""/>
          </v:shape>
          <o:OLEObject Type="Embed" ProgID="Visio.Drawing.11" ShapeID="_x0000_i1034" DrawAspect="Content" ObjectID="_1764485204" r:id="rId27"/>
        </w:object>
      </w:r>
    </w:p>
    <w:p w14:paraId="75622A28" w14:textId="6269B01C" w:rsidR="00587048" w:rsidRPr="00052626" w:rsidRDefault="00587048" w:rsidP="00587048">
      <w:pPr>
        <w:pStyle w:val="TF"/>
      </w:pPr>
      <w:r w:rsidRPr="00052626">
        <w:t>Figure 5.3.2.6.2-1: Subscribing to MB-SMF notifications</w:t>
      </w:r>
    </w:p>
    <w:p w14:paraId="51F8448E" w14:textId="2ED7AB28"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370" w:name="_Toc85877003"/>
      <w:bookmarkStart w:id="371" w:name="_Toc88681455"/>
      <w:bookmarkStart w:id="372" w:name="_Toc89678142"/>
      <w:bookmarkStart w:id="373" w:name="_Toc98501234"/>
      <w:bookmarkStart w:id="374" w:name="_Toc106634518"/>
      <w:bookmarkStart w:id="375" w:name="_Toc114825297"/>
      <w:bookmarkStart w:id="376" w:name="_Toc138661526"/>
      <w:bookmarkStart w:id="377" w:name="_Toc153872317"/>
      <w:r w:rsidRPr="00052626">
        <w:t>5.3.2.6.3</w:t>
      </w:r>
      <w:r w:rsidRPr="00052626">
        <w:tab/>
        <w:t>Subscription update</w:t>
      </w:r>
      <w:bookmarkEnd w:id="370"/>
      <w:bookmarkEnd w:id="371"/>
      <w:bookmarkEnd w:id="372"/>
      <w:bookmarkEnd w:id="373"/>
      <w:bookmarkEnd w:id="374"/>
      <w:bookmarkEnd w:id="375"/>
      <w:bookmarkEnd w:id="376"/>
      <w:bookmarkEnd w:id="377"/>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75pt;height:108.3pt" o:ole="">
            <v:imagedata r:id="rId28" o:title=""/>
          </v:shape>
          <o:OLEObject Type="Embed" ProgID="Visio.Drawing.11" ShapeID="_x0000_i1035" DrawAspect="Content" ObjectID="_1764485205"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3E4AA6F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378" w:name="_Toc85877004"/>
      <w:bookmarkStart w:id="379" w:name="_Toc88681456"/>
      <w:bookmarkStart w:id="380" w:name="_Toc89678143"/>
      <w:bookmarkStart w:id="381" w:name="_Toc98501235"/>
      <w:bookmarkStart w:id="382" w:name="_Toc106634519"/>
      <w:bookmarkStart w:id="383" w:name="_Toc114825298"/>
      <w:bookmarkStart w:id="384" w:name="_Toc138661527"/>
      <w:bookmarkStart w:id="385" w:name="_Toc153872318"/>
      <w:r w:rsidRPr="00052626">
        <w:lastRenderedPageBreak/>
        <w:t>5.3.2.7</w:t>
      </w:r>
      <w:r w:rsidRPr="00052626">
        <w:tab/>
        <w:t>StatusUnsubscribe</w:t>
      </w:r>
      <w:bookmarkEnd w:id="378"/>
      <w:bookmarkEnd w:id="379"/>
      <w:bookmarkEnd w:id="380"/>
      <w:bookmarkEnd w:id="381"/>
      <w:bookmarkEnd w:id="382"/>
      <w:bookmarkEnd w:id="383"/>
      <w:bookmarkEnd w:id="384"/>
      <w:bookmarkEnd w:id="385"/>
    </w:p>
    <w:p w14:paraId="53EE9482" w14:textId="7F80532B" w:rsidR="00587048" w:rsidRPr="00052626" w:rsidRDefault="00587048" w:rsidP="0053693A">
      <w:pPr>
        <w:pStyle w:val="Heading5"/>
      </w:pPr>
      <w:bookmarkStart w:id="386" w:name="_Toc85877005"/>
      <w:bookmarkStart w:id="387" w:name="_Toc88681457"/>
      <w:bookmarkStart w:id="388" w:name="_Toc89678144"/>
      <w:bookmarkStart w:id="389" w:name="_Toc98501236"/>
      <w:bookmarkStart w:id="390" w:name="_Toc106634520"/>
      <w:bookmarkStart w:id="391" w:name="_Toc114825299"/>
      <w:bookmarkStart w:id="392" w:name="_Toc138661528"/>
      <w:bookmarkStart w:id="393" w:name="_Toc153872319"/>
      <w:r w:rsidRPr="00052626">
        <w:t>5.3.2.7.1</w:t>
      </w:r>
      <w:r w:rsidRPr="00052626">
        <w:tab/>
        <w:t>General</w:t>
      </w:r>
      <w:bookmarkEnd w:id="386"/>
      <w:bookmarkEnd w:id="387"/>
      <w:bookmarkEnd w:id="388"/>
      <w:bookmarkEnd w:id="389"/>
      <w:bookmarkEnd w:id="390"/>
      <w:bookmarkEnd w:id="391"/>
      <w:bookmarkEnd w:id="392"/>
      <w:bookmarkEnd w:id="393"/>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75pt;height:108.3pt" o:ole="">
            <v:imagedata r:id="rId30" o:title=""/>
          </v:shape>
          <o:OLEObject Type="Embed" ProgID="Visio.Drawing.11" ShapeID="_x0000_i1036" DrawAspect="Content" ObjectID="_1764485206"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394" w:name="_Toc85877006"/>
      <w:bookmarkStart w:id="395" w:name="_Toc88681458"/>
      <w:bookmarkStart w:id="396" w:name="_Toc89678145"/>
      <w:bookmarkStart w:id="397" w:name="_Toc98501237"/>
      <w:bookmarkStart w:id="398" w:name="_Toc106634521"/>
      <w:bookmarkStart w:id="399" w:name="_Toc114825300"/>
      <w:bookmarkStart w:id="400" w:name="_Toc138661529"/>
      <w:bookmarkStart w:id="401" w:name="_Toc153872320"/>
      <w:r w:rsidRPr="00052626">
        <w:t>5.3.2.8</w:t>
      </w:r>
      <w:r w:rsidRPr="00052626">
        <w:tab/>
        <w:t>StatusNotify</w:t>
      </w:r>
      <w:bookmarkEnd w:id="394"/>
      <w:bookmarkEnd w:id="395"/>
      <w:bookmarkEnd w:id="396"/>
      <w:bookmarkEnd w:id="397"/>
      <w:bookmarkEnd w:id="398"/>
      <w:bookmarkEnd w:id="399"/>
      <w:bookmarkEnd w:id="400"/>
      <w:bookmarkEnd w:id="401"/>
    </w:p>
    <w:p w14:paraId="41E28726" w14:textId="3635C7ED" w:rsidR="00587048" w:rsidRPr="00052626" w:rsidRDefault="00587048" w:rsidP="0053693A">
      <w:pPr>
        <w:pStyle w:val="Heading5"/>
      </w:pPr>
      <w:bookmarkStart w:id="402" w:name="_Toc85877007"/>
      <w:bookmarkStart w:id="403" w:name="_Toc88681459"/>
      <w:bookmarkStart w:id="404" w:name="_Toc89678146"/>
      <w:bookmarkStart w:id="405" w:name="_Toc98501238"/>
      <w:bookmarkStart w:id="406" w:name="_Toc106634522"/>
      <w:bookmarkStart w:id="407" w:name="_Toc114825301"/>
      <w:bookmarkStart w:id="408" w:name="_Toc138661530"/>
      <w:bookmarkStart w:id="409" w:name="_Toc153872321"/>
      <w:r w:rsidRPr="00052626">
        <w:t>5.3.2.8.1</w:t>
      </w:r>
      <w:r w:rsidRPr="00052626">
        <w:tab/>
        <w:t>General</w:t>
      </w:r>
      <w:bookmarkEnd w:id="402"/>
      <w:bookmarkEnd w:id="403"/>
      <w:bookmarkEnd w:id="404"/>
      <w:bookmarkEnd w:id="405"/>
      <w:bookmarkEnd w:id="406"/>
      <w:bookmarkEnd w:id="407"/>
      <w:bookmarkEnd w:id="408"/>
      <w:bookmarkEnd w:id="409"/>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75pt;height:108.3pt" o:ole="">
            <v:imagedata r:id="rId32" o:title=""/>
          </v:shape>
          <o:OLEObject Type="Embed" ProgID="Visio.Drawing.11" ShapeID="_x0000_i1037" DrawAspect="Content" ObjectID="_1764485207"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1F700B8C" w:rsidR="0097070B" w:rsidRDefault="00E80252" w:rsidP="0097070B">
      <w:pPr>
        <w:pStyle w:val="B3"/>
      </w:pPr>
      <w:r>
        <w:t>-</w:t>
      </w:r>
      <w:r>
        <w:tab/>
        <w:t>the new broadcast delivery status (e.g. the MBS session has been ACTIVATED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410" w:name="_Toc85877008"/>
      <w:bookmarkStart w:id="411" w:name="_Toc88681460"/>
      <w:bookmarkStart w:id="412" w:name="_Toc89678147"/>
      <w:bookmarkStart w:id="413" w:name="_Toc98501239"/>
      <w:bookmarkStart w:id="414" w:name="_Toc106634523"/>
      <w:bookmarkStart w:id="415" w:name="_Toc114825302"/>
      <w:bookmarkStart w:id="416" w:name="_Toc138661531"/>
      <w:bookmarkStart w:id="417" w:name="_Toc153872322"/>
      <w:r w:rsidRPr="00052626">
        <w:t>5.3.2.9</w:t>
      </w:r>
      <w:r w:rsidRPr="00052626">
        <w:tab/>
        <w:t>ContextStatusSubscribe</w:t>
      </w:r>
      <w:bookmarkEnd w:id="410"/>
      <w:bookmarkEnd w:id="411"/>
      <w:bookmarkEnd w:id="412"/>
      <w:bookmarkEnd w:id="413"/>
      <w:bookmarkEnd w:id="414"/>
      <w:bookmarkEnd w:id="415"/>
      <w:bookmarkEnd w:id="416"/>
      <w:bookmarkEnd w:id="417"/>
    </w:p>
    <w:p w14:paraId="46D5800F" w14:textId="7A8D2740" w:rsidR="00DF4280" w:rsidRPr="00052626" w:rsidRDefault="00DF4280" w:rsidP="0053693A">
      <w:pPr>
        <w:pStyle w:val="Heading5"/>
      </w:pPr>
      <w:bookmarkStart w:id="418" w:name="_Toc85877009"/>
      <w:bookmarkStart w:id="419" w:name="_Toc88681461"/>
      <w:bookmarkStart w:id="420" w:name="_Toc89678148"/>
      <w:bookmarkStart w:id="421" w:name="_Toc98501240"/>
      <w:bookmarkStart w:id="422" w:name="_Toc106634524"/>
      <w:bookmarkStart w:id="423" w:name="_Toc114825303"/>
      <w:bookmarkStart w:id="424" w:name="_Toc138661532"/>
      <w:bookmarkStart w:id="425" w:name="_Toc153872323"/>
      <w:r w:rsidRPr="00052626">
        <w:t>5.3.2.9.1</w:t>
      </w:r>
      <w:r w:rsidRPr="00052626">
        <w:tab/>
        <w:t>General</w:t>
      </w:r>
      <w:bookmarkEnd w:id="418"/>
      <w:bookmarkEnd w:id="419"/>
      <w:bookmarkEnd w:id="420"/>
      <w:bookmarkEnd w:id="421"/>
      <w:bookmarkEnd w:id="422"/>
      <w:bookmarkEnd w:id="423"/>
      <w:bookmarkEnd w:id="424"/>
      <w:bookmarkEnd w:id="42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426" w:name="_Toc85877010"/>
      <w:bookmarkStart w:id="427" w:name="_Toc88681462"/>
      <w:bookmarkStart w:id="428" w:name="_Toc89678149"/>
      <w:bookmarkStart w:id="429" w:name="_Toc98501241"/>
      <w:bookmarkStart w:id="430" w:name="_Toc106634525"/>
      <w:bookmarkStart w:id="431" w:name="_Toc114825304"/>
      <w:bookmarkStart w:id="432" w:name="_Toc138661533"/>
      <w:bookmarkStart w:id="433" w:name="_Toc153872324"/>
      <w:r w:rsidRPr="00052626">
        <w:t>5.3.2.9.2</w:t>
      </w:r>
      <w:r w:rsidRPr="00052626">
        <w:tab/>
        <w:t>Creation of a subscription</w:t>
      </w:r>
      <w:bookmarkEnd w:id="426"/>
      <w:bookmarkEnd w:id="427"/>
      <w:bookmarkEnd w:id="428"/>
      <w:bookmarkEnd w:id="429"/>
      <w:bookmarkEnd w:id="430"/>
      <w:bookmarkEnd w:id="431"/>
      <w:bookmarkEnd w:id="432"/>
      <w:bookmarkEnd w:id="433"/>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6.6pt;height:108.3pt" o:ole="">
            <v:imagedata r:id="rId34" o:title=""/>
          </v:shape>
          <o:OLEObject Type="Embed" ProgID="Visio.Drawing.11" ShapeID="_x0000_i1038" DrawAspect="Content" ObjectID="_1764485208"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434"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434"/>
    <w:p w14:paraId="658A2DF5" w14:textId="042E3493"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435" w:name="_PERM_MCCTEMPBM_CRPT81600009___3"/>
      <w:r w:rsidRPr="00052626">
        <w:t>If the NF Service Consumer has requested an Immediate Report, the MB-SMF shall include the current status of the events subscribed in the response, if available:</w:t>
      </w:r>
    </w:p>
    <w:bookmarkEnd w:id="435"/>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436"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436"/>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437" w:name="_Toc85877011"/>
      <w:bookmarkStart w:id="438" w:name="_Toc88681463"/>
      <w:bookmarkStart w:id="439" w:name="_Toc89678150"/>
      <w:bookmarkStart w:id="440" w:name="_Toc98501242"/>
      <w:bookmarkStart w:id="441" w:name="_Toc106634526"/>
      <w:bookmarkStart w:id="442" w:name="_Toc114825305"/>
      <w:bookmarkStart w:id="443" w:name="_Toc138661534"/>
      <w:bookmarkStart w:id="444" w:name="_Toc153872325"/>
      <w:r w:rsidRPr="00052626">
        <w:t>5.3.2.9.3</w:t>
      </w:r>
      <w:r w:rsidRPr="00052626">
        <w:tab/>
        <w:t>Modification of a Subscription</w:t>
      </w:r>
      <w:bookmarkEnd w:id="437"/>
      <w:bookmarkEnd w:id="438"/>
      <w:bookmarkEnd w:id="439"/>
      <w:bookmarkEnd w:id="440"/>
      <w:bookmarkEnd w:id="441"/>
      <w:bookmarkEnd w:id="442"/>
      <w:bookmarkEnd w:id="443"/>
      <w:bookmarkEnd w:id="4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6.6pt;height:108.3pt" o:ole="">
            <v:imagedata r:id="rId36" o:title=""/>
          </v:shape>
          <o:OLEObject Type="Embed" ProgID="Visio.Drawing.11" ShapeID="_x0000_i1039" DrawAspect="Content" ObjectID="_1764485209"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445" w:name="_Toc85877012"/>
      <w:bookmarkStart w:id="446" w:name="_Toc88681464"/>
      <w:bookmarkStart w:id="447" w:name="_Toc89678151"/>
      <w:bookmarkStart w:id="448" w:name="_Toc98501243"/>
      <w:bookmarkStart w:id="449" w:name="_Toc106634527"/>
      <w:bookmarkStart w:id="450" w:name="_Toc114825306"/>
      <w:bookmarkStart w:id="451" w:name="_Toc138661535"/>
      <w:bookmarkStart w:id="452" w:name="_Toc153872326"/>
      <w:r w:rsidRPr="00052626">
        <w:lastRenderedPageBreak/>
        <w:t>5.3.2.10</w:t>
      </w:r>
      <w:r w:rsidRPr="00052626">
        <w:tab/>
        <w:t>ContextStatusUnSubscribe</w:t>
      </w:r>
      <w:bookmarkEnd w:id="445"/>
      <w:bookmarkEnd w:id="446"/>
      <w:bookmarkEnd w:id="447"/>
      <w:bookmarkEnd w:id="448"/>
      <w:bookmarkEnd w:id="449"/>
      <w:bookmarkEnd w:id="450"/>
      <w:bookmarkEnd w:id="451"/>
      <w:bookmarkEnd w:id="452"/>
    </w:p>
    <w:p w14:paraId="0CFF2B63" w14:textId="71F86316" w:rsidR="00DF4280" w:rsidRPr="00052626" w:rsidRDefault="00DF4280" w:rsidP="0053693A">
      <w:pPr>
        <w:pStyle w:val="Heading5"/>
      </w:pPr>
      <w:bookmarkStart w:id="453" w:name="_Toc85877013"/>
      <w:bookmarkStart w:id="454" w:name="_Toc88681465"/>
      <w:bookmarkStart w:id="455" w:name="_Toc89678152"/>
      <w:bookmarkStart w:id="456" w:name="_Toc98501244"/>
      <w:bookmarkStart w:id="457" w:name="_Toc106634528"/>
      <w:bookmarkStart w:id="458" w:name="_Toc114825307"/>
      <w:bookmarkStart w:id="459" w:name="_Toc138661536"/>
      <w:bookmarkStart w:id="460" w:name="_Toc153872327"/>
      <w:r w:rsidRPr="00052626">
        <w:t>5.3.2.10.1</w:t>
      </w:r>
      <w:r w:rsidRPr="00052626">
        <w:tab/>
        <w:t>General</w:t>
      </w:r>
      <w:bookmarkEnd w:id="453"/>
      <w:bookmarkEnd w:id="454"/>
      <w:bookmarkEnd w:id="455"/>
      <w:bookmarkEnd w:id="456"/>
      <w:bookmarkEnd w:id="457"/>
      <w:bookmarkEnd w:id="458"/>
      <w:bookmarkEnd w:id="459"/>
      <w:bookmarkEnd w:id="460"/>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6.6pt;height:108.3pt" o:ole="">
            <v:imagedata r:id="rId38" o:title=""/>
          </v:shape>
          <o:OLEObject Type="Embed" ProgID="Visio.Drawing.11" ShapeID="_x0000_i1040" DrawAspect="Content" ObjectID="_1764485210"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461" w:name="_Toc85877014"/>
      <w:bookmarkStart w:id="462" w:name="_Toc88681466"/>
      <w:bookmarkStart w:id="463" w:name="_Toc89678153"/>
      <w:bookmarkStart w:id="464" w:name="_Toc98501245"/>
      <w:bookmarkStart w:id="465" w:name="_Toc106634529"/>
      <w:bookmarkStart w:id="466" w:name="_Toc114825308"/>
      <w:bookmarkStart w:id="467" w:name="_Toc138661537"/>
      <w:bookmarkStart w:id="468" w:name="_Toc153872328"/>
      <w:r w:rsidRPr="00052626">
        <w:t>5.3.2.11</w:t>
      </w:r>
      <w:r w:rsidRPr="00052626">
        <w:tab/>
        <w:t>ContextStatusNotify</w:t>
      </w:r>
      <w:bookmarkEnd w:id="461"/>
      <w:bookmarkEnd w:id="462"/>
      <w:bookmarkEnd w:id="463"/>
      <w:bookmarkEnd w:id="464"/>
      <w:bookmarkEnd w:id="465"/>
      <w:bookmarkEnd w:id="466"/>
      <w:bookmarkEnd w:id="467"/>
      <w:bookmarkEnd w:id="468"/>
    </w:p>
    <w:p w14:paraId="2CFC0BA5" w14:textId="750085B5" w:rsidR="00DF4280" w:rsidRPr="00052626" w:rsidRDefault="00DF4280" w:rsidP="0053693A">
      <w:pPr>
        <w:pStyle w:val="Heading5"/>
      </w:pPr>
      <w:bookmarkStart w:id="469" w:name="_Toc85877015"/>
      <w:bookmarkStart w:id="470" w:name="_Toc88681467"/>
      <w:bookmarkStart w:id="471" w:name="_Toc89678154"/>
      <w:bookmarkStart w:id="472" w:name="_Toc98501246"/>
      <w:bookmarkStart w:id="473" w:name="_Toc106634530"/>
      <w:bookmarkStart w:id="474" w:name="_Toc114825309"/>
      <w:bookmarkStart w:id="475" w:name="_Toc138661538"/>
      <w:bookmarkStart w:id="476" w:name="_Toc153872329"/>
      <w:r w:rsidRPr="00052626">
        <w:t>5.3.2.11.1</w:t>
      </w:r>
      <w:r w:rsidRPr="00052626">
        <w:tab/>
        <w:t>General</w:t>
      </w:r>
      <w:bookmarkEnd w:id="469"/>
      <w:bookmarkEnd w:id="470"/>
      <w:bookmarkEnd w:id="471"/>
      <w:bookmarkEnd w:id="472"/>
      <w:bookmarkEnd w:id="473"/>
      <w:bookmarkEnd w:id="474"/>
      <w:bookmarkEnd w:id="475"/>
      <w:bookmarkEnd w:id="476"/>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6.6pt;height:108.3pt" o:ole="">
            <v:imagedata r:id="rId40" o:title=""/>
          </v:shape>
          <o:OLEObject Type="Embed" ProgID="Visio.Drawing.11" ShapeID="_x0000_i1041" DrawAspect="Content" ObjectID="_1764485211"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16"/>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477" w:name="_Toc510696597"/>
      <w:bookmarkStart w:id="478" w:name="_Toc35971389"/>
      <w:bookmarkStart w:id="479" w:name="_Toc67903513"/>
      <w:bookmarkStart w:id="480" w:name="_Toc81558563"/>
      <w:bookmarkStart w:id="481" w:name="_Toc85877016"/>
      <w:bookmarkStart w:id="482" w:name="_Toc88681468"/>
      <w:bookmarkStart w:id="483" w:name="_Toc89678155"/>
      <w:bookmarkStart w:id="484" w:name="_Toc98501247"/>
      <w:bookmarkStart w:id="485" w:name="_Toc106634531"/>
      <w:bookmarkStart w:id="486" w:name="_Toc114825310"/>
      <w:bookmarkStart w:id="487" w:name="_Toc138661539"/>
      <w:bookmarkStart w:id="488" w:name="_Toc153872330"/>
      <w:bookmarkEnd w:id="317"/>
      <w:bookmarkEnd w:id="318"/>
      <w:r w:rsidRPr="00052626">
        <w:t>6</w:t>
      </w:r>
      <w:r w:rsidRPr="00052626">
        <w:tab/>
        <w:t>API Definitions</w:t>
      </w:r>
      <w:bookmarkEnd w:id="477"/>
      <w:bookmarkEnd w:id="478"/>
      <w:bookmarkEnd w:id="479"/>
      <w:bookmarkEnd w:id="480"/>
      <w:bookmarkEnd w:id="481"/>
      <w:bookmarkEnd w:id="482"/>
      <w:bookmarkEnd w:id="483"/>
      <w:bookmarkEnd w:id="484"/>
      <w:bookmarkEnd w:id="485"/>
      <w:bookmarkEnd w:id="486"/>
      <w:bookmarkEnd w:id="487"/>
      <w:bookmarkEnd w:id="488"/>
    </w:p>
    <w:p w14:paraId="6BD6785F" w14:textId="77777777" w:rsidR="00212244" w:rsidRPr="00052626" w:rsidRDefault="00212244" w:rsidP="0053693A">
      <w:pPr>
        <w:pStyle w:val="Heading2"/>
      </w:pPr>
      <w:bookmarkStart w:id="489" w:name="_Toc85877017"/>
      <w:bookmarkStart w:id="490" w:name="_Toc88681469"/>
      <w:bookmarkStart w:id="491" w:name="_Toc89678156"/>
      <w:bookmarkStart w:id="492" w:name="_Toc98501248"/>
      <w:bookmarkStart w:id="493" w:name="_Toc106634532"/>
      <w:bookmarkStart w:id="494" w:name="_Toc114825311"/>
      <w:bookmarkStart w:id="495" w:name="_Toc138661540"/>
      <w:bookmarkStart w:id="496" w:name="_Toc76042728"/>
      <w:bookmarkStart w:id="497" w:name="_Toc81558566"/>
      <w:bookmarkStart w:id="498" w:name="_Toc63666278"/>
      <w:bookmarkStart w:id="499" w:name="_Toc66105112"/>
      <w:bookmarkStart w:id="500" w:name="_Toc66106985"/>
      <w:bookmarkStart w:id="501" w:name="_Toc66462642"/>
      <w:bookmarkStart w:id="502" w:name="_Toc70328280"/>
      <w:bookmarkStart w:id="503" w:name="_Toc73782058"/>
      <w:bookmarkStart w:id="504" w:name="_Toc510696607"/>
      <w:bookmarkStart w:id="505" w:name="_Toc35971398"/>
      <w:bookmarkStart w:id="506" w:name="_Toc67903522"/>
      <w:bookmarkStart w:id="507" w:name="_Toc153872331"/>
      <w:r w:rsidRPr="00052626">
        <w:t>6.1</w:t>
      </w:r>
      <w:r w:rsidRPr="00052626">
        <w:tab/>
        <w:t>Nmbsmf_TMGI Service API</w:t>
      </w:r>
      <w:bookmarkEnd w:id="489"/>
      <w:bookmarkEnd w:id="490"/>
      <w:bookmarkEnd w:id="491"/>
      <w:bookmarkEnd w:id="492"/>
      <w:bookmarkEnd w:id="493"/>
      <w:bookmarkEnd w:id="494"/>
      <w:bookmarkEnd w:id="495"/>
      <w:bookmarkEnd w:id="507"/>
    </w:p>
    <w:p w14:paraId="0895465F" w14:textId="77777777" w:rsidR="00212244" w:rsidRPr="00052626" w:rsidRDefault="00212244" w:rsidP="0053693A">
      <w:pPr>
        <w:pStyle w:val="Heading3"/>
      </w:pPr>
      <w:bookmarkStart w:id="508" w:name="_Toc510696599"/>
      <w:bookmarkStart w:id="509" w:name="_Toc35971391"/>
      <w:bookmarkStart w:id="510" w:name="_Toc67903515"/>
      <w:bookmarkStart w:id="511" w:name="_Toc76042727"/>
      <w:bookmarkStart w:id="512" w:name="_Toc81558565"/>
      <w:bookmarkStart w:id="513" w:name="_Toc85877018"/>
      <w:bookmarkStart w:id="514" w:name="_Toc88681470"/>
      <w:bookmarkStart w:id="515" w:name="_Toc89678157"/>
      <w:bookmarkStart w:id="516" w:name="_Toc98501249"/>
      <w:bookmarkStart w:id="517" w:name="_Toc106634533"/>
      <w:bookmarkStart w:id="518" w:name="_Toc114825312"/>
      <w:bookmarkStart w:id="519" w:name="_Toc138661541"/>
      <w:bookmarkStart w:id="520" w:name="_Toc153872332"/>
      <w:r w:rsidRPr="00052626">
        <w:t>6.1.1</w:t>
      </w:r>
      <w:r w:rsidRPr="00052626">
        <w:tab/>
        <w:t>Introduction</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521" w:name="_Toc85877019"/>
      <w:bookmarkStart w:id="522" w:name="_Toc88681471"/>
      <w:bookmarkStart w:id="523" w:name="_Toc89678158"/>
      <w:bookmarkStart w:id="524" w:name="_Toc98501250"/>
      <w:bookmarkStart w:id="525" w:name="_Toc106634534"/>
      <w:bookmarkStart w:id="526" w:name="_Toc114825313"/>
      <w:bookmarkStart w:id="527" w:name="_Toc138661542"/>
      <w:bookmarkStart w:id="528" w:name="_Toc153872333"/>
      <w:r w:rsidRPr="00052626">
        <w:t>6.1.2</w:t>
      </w:r>
      <w:r w:rsidRPr="00052626">
        <w:tab/>
        <w:t>Usage of HTTP</w:t>
      </w:r>
      <w:bookmarkEnd w:id="496"/>
      <w:bookmarkEnd w:id="497"/>
      <w:bookmarkEnd w:id="521"/>
      <w:bookmarkEnd w:id="522"/>
      <w:bookmarkEnd w:id="523"/>
      <w:bookmarkEnd w:id="524"/>
      <w:bookmarkEnd w:id="525"/>
      <w:bookmarkEnd w:id="526"/>
      <w:bookmarkEnd w:id="527"/>
      <w:bookmarkEnd w:id="528"/>
    </w:p>
    <w:p w14:paraId="4C2CA190" w14:textId="77777777" w:rsidR="00A43070" w:rsidRPr="00052626" w:rsidRDefault="00A43070" w:rsidP="0053693A">
      <w:pPr>
        <w:pStyle w:val="Heading4"/>
      </w:pPr>
      <w:bookmarkStart w:id="529" w:name="_Toc510696601"/>
      <w:bookmarkStart w:id="530" w:name="_Toc35971393"/>
      <w:bookmarkStart w:id="531" w:name="_Toc67903517"/>
      <w:bookmarkStart w:id="532" w:name="_Toc76042729"/>
      <w:bookmarkStart w:id="533" w:name="_Toc81558567"/>
      <w:bookmarkStart w:id="534" w:name="_Toc85877020"/>
      <w:bookmarkStart w:id="535" w:name="_Toc88681472"/>
      <w:bookmarkStart w:id="536" w:name="_Toc89678159"/>
      <w:bookmarkStart w:id="537" w:name="_Toc98501251"/>
      <w:bookmarkStart w:id="538" w:name="_Toc106634535"/>
      <w:bookmarkStart w:id="539" w:name="_Toc114825314"/>
      <w:bookmarkStart w:id="540" w:name="_Toc138661543"/>
      <w:bookmarkStart w:id="541" w:name="_Toc153872334"/>
      <w:r w:rsidRPr="00052626">
        <w:t>6.1.2.1</w:t>
      </w:r>
      <w:r w:rsidRPr="00052626">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73C7693A" w14:textId="77777777" w:rsidR="00A43070" w:rsidRPr="00052626" w:rsidRDefault="00A43070" w:rsidP="00A43070">
      <w:bookmarkStart w:id="542"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543" w:name="_Toc35971394"/>
      <w:bookmarkStart w:id="544" w:name="_Toc67903518"/>
      <w:bookmarkStart w:id="545" w:name="_Toc76042730"/>
      <w:bookmarkStart w:id="546" w:name="_Toc81558568"/>
      <w:bookmarkStart w:id="547" w:name="_Toc85877021"/>
      <w:bookmarkStart w:id="548" w:name="_Toc88681473"/>
      <w:bookmarkStart w:id="549" w:name="_Toc89678160"/>
      <w:bookmarkStart w:id="550" w:name="_Toc98501252"/>
      <w:bookmarkStart w:id="551" w:name="_Toc106634536"/>
      <w:bookmarkStart w:id="552" w:name="_Toc114825315"/>
      <w:bookmarkStart w:id="553" w:name="_Toc138661544"/>
      <w:bookmarkStart w:id="554" w:name="_Toc153872335"/>
      <w:r w:rsidRPr="00052626">
        <w:t>6.1.2.2</w:t>
      </w:r>
      <w:r w:rsidRPr="00052626">
        <w:tab/>
        <w:t>HTTP standard headers</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6628572C" w14:textId="77777777" w:rsidR="00A43070" w:rsidRPr="00052626" w:rsidRDefault="00A43070" w:rsidP="0053693A">
      <w:pPr>
        <w:pStyle w:val="Heading5"/>
        <w:rPr>
          <w:lang w:eastAsia="zh-CN"/>
        </w:rPr>
      </w:pPr>
      <w:bookmarkStart w:id="555" w:name="_Toc510696603"/>
      <w:bookmarkStart w:id="556" w:name="_Toc35971395"/>
      <w:bookmarkStart w:id="557" w:name="_Toc67903519"/>
      <w:bookmarkStart w:id="558" w:name="_Toc76042731"/>
      <w:bookmarkStart w:id="559" w:name="_Toc81558569"/>
      <w:bookmarkStart w:id="560" w:name="_Toc85877022"/>
      <w:bookmarkStart w:id="561" w:name="_Toc88681474"/>
      <w:bookmarkStart w:id="562" w:name="_Toc89678161"/>
      <w:bookmarkStart w:id="563" w:name="_Toc98501253"/>
      <w:bookmarkStart w:id="564" w:name="_Toc106634537"/>
      <w:bookmarkStart w:id="565" w:name="_Toc114825316"/>
      <w:bookmarkStart w:id="566" w:name="_Toc138661545"/>
      <w:bookmarkStart w:id="567" w:name="_Toc153872336"/>
      <w:r w:rsidRPr="00052626">
        <w:t>6.1.2.2.1</w:t>
      </w:r>
      <w:r w:rsidRPr="00052626">
        <w:rPr>
          <w:lang w:eastAsia="zh-CN"/>
        </w:rPr>
        <w:tab/>
        <w:t>General</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34A50EFF" w14:textId="77777777" w:rsidR="00A43070" w:rsidRPr="00052626" w:rsidRDefault="00A43070" w:rsidP="00A43070">
      <w:bookmarkStart w:id="568"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569" w:name="_Toc35971396"/>
      <w:bookmarkStart w:id="570" w:name="_Toc67903520"/>
      <w:bookmarkStart w:id="571" w:name="_Toc76042732"/>
      <w:bookmarkStart w:id="572" w:name="_Toc81558570"/>
      <w:bookmarkStart w:id="573" w:name="_Toc85877023"/>
      <w:bookmarkStart w:id="574" w:name="_Toc88681475"/>
      <w:bookmarkStart w:id="575" w:name="_Toc89678162"/>
      <w:bookmarkStart w:id="576" w:name="_Toc98501254"/>
      <w:bookmarkStart w:id="577" w:name="_Toc106634538"/>
      <w:bookmarkStart w:id="578" w:name="_Toc114825317"/>
      <w:bookmarkStart w:id="579" w:name="_Toc138661546"/>
      <w:bookmarkStart w:id="580" w:name="_Toc153872337"/>
      <w:r w:rsidRPr="00052626">
        <w:t>6.1.2.2.2</w:t>
      </w:r>
      <w:r w:rsidRPr="00052626">
        <w:tab/>
        <w:t>Content type</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0F5511AA" w14:textId="77777777" w:rsidR="00A43070" w:rsidRPr="00052626" w:rsidRDefault="00A43070" w:rsidP="00A43070">
      <w:bookmarkStart w:id="581"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582" w:name="_Toc35971397"/>
      <w:bookmarkStart w:id="583" w:name="_Toc67903521"/>
      <w:bookmarkStart w:id="584" w:name="_Toc76042733"/>
      <w:bookmarkStart w:id="585" w:name="_Toc81558571"/>
      <w:bookmarkStart w:id="586" w:name="_Toc85877024"/>
      <w:bookmarkStart w:id="587" w:name="_Toc88681476"/>
      <w:bookmarkStart w:id="588" w:name="_Toc89678163"/>
      <w:bookmarkStart w:id="589" w:name="_Toc98501255"/>
      <w:bookmarkStart w:id="590" w:name="_Toc106634539"/>
      <w:bookmarkStart w:id="591" w:name="_Toc114825318"/>
      <w:bookmarkStart w:id="592" w:name="_Toc138661547"/>
      <w:bookmarkStart w:id="593" w:name="_Toc153872338"/>
      <w:r w:rsidRPr="00052626">
        <w:t>6.1.2.3</w:t>
      </w:r>
      <w:r w:rsidRPr="00052626">
        <w:tab/>
        <w:t>HTTP custom headers</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4FB5EE7C" w14:textId="77777777" w:rsidR="00A43070" w:rsidRPr="00052626" w:rsidRDefault="00A43070" w:rsidP="00A43070">
      <w:bookmarkStart w:id="594" w:name="_Toc489605322"/>
      <w:bookmarkStart w:id="595" w:name="_Toc492899753"/>
      <w:bookmarkStart w:id="596" w:name="_Toc492900032"/>
      <w:bookmarkStart w:id="597" w:name="_Toc492967834"/>
      <w:bookmarkStart w:id="598" w:name="_Toc492972922"/>
      <w:bookmarkStart w:id="599" w:name="_Toc492973142"/>
      <w:bookmarkStart w:id="600" w:name="_Toc492974840"/>
      <w:bookmarkStart w:id="60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602" w:name="_Toc85877025"/>
      <w:bookmarkStart w:id="603" w:name="_Toc88681477"/>
      <w:bookmarkStart w:id="604" w:name="_Toc89678164"/>
      <w:bookmarkStart w:id="605" w:name="_Toc98501256"/>
      <w:bookmarkStart w:id="606" w:name="_Toc106634540"/>
      <w:bookmarkStart w:id="607" w:name="_Toc114825319"/>
      <w:bookmarkStart w:id="608" w:name="_Toc138661548"/>
      <w:bookmarkStart w:id="609" w:name="_Toc510696622"/>
      <w:bookmarkStart w:id="610" w:name="_Toc35971413"/>
      <w:bookmarkStart w:id="611" w:name="_Toc67903530"/>
      <w:bookmarkStart w:id="612" w:name="_Toc76042742"/>
      <w:bookmarkStart w:id="613" w:name="_Toc81558579"/>
      <w:bookmarkStart w:id="614" w:name="_Toc510696628"/>
      <w:bookmarkStart w:id="615" w:name="_Toc35971419"/>
      <w:bookmarkStart w:id="616" w:name="_Toc67903536"/>
      <w:bookmarkStart w:id="617" w:name="_Toc153872339"/>
      <w:bookmarkEnd w:id="498"/>
      <w:bookmarkEnd w:id="499"/>
      <w:bookmarkEnd w:id="500"/>
      <w:bookmarkEnd w:id="501"/>
      <w:bookmarkEnd w:id="502"/>
      <w:bookmarkEnd w:id="503"/>
      <w:bookmarkEnd w:id="504"/>
      <w:bookmarkEnd w:id="505"/>
      <w:bookmarkEnd w:id="506"/>
      <w:bookmarkEnd w:id="594"/>
      <w:bookmarkEnd w:id="595"/>
      <w:bookmarkEnd w:id="596"/>
      <w:bookmarkEnd w:id="597"/>
      <w:bookmarkEnd w:id="598"/>
      <w:bookmarkEnd w:id="599"/>
      <w:bookmarkEnd w:id="600"/>
      <w:bookmarkEnd w:id="601"/>
      <w:r w:rsidRPr="00052626">
        <w:t>6.1.3</w:t>
      </w:r>
      <w:r w:rsidRPr="00052626">
        <w:tab/>
        <w:t>Resources</w:t>
      </w:r>
      <w:bookmarkEnd w:id="602"/>
      <w:bookmarkEnd w:id="603"/>
      <w:bookmarkEnd w:id="604"/>
      <w:bookmarkEnd w:id="605"/>
      <w:bookmarkEnd w:id="606"/>
      <w:bookmarkEnd w:id="607"/>
      <w:bookmarkEnd w:id="608"/>
      <w:bookmarkEnd w:id="617"/>
    </w:p>
    <w:p w14:paraId="24BA4D32" w14:textId="77777777" w:rsidR="00212244" w:rsidRPr="00052626" w:rsidRDefault="00212244" w:rsidP="0053693A">
      <w:pPr>
        <w:pStyle w:val="Heading4"/>
      </w:pPr>
      <w:bookmarkStart w:id="618" w:name="_Toc510696608"/>
      <w:bookmarkStart w:id="619" w:name="_Toc35971399"/>
      <w:bookmarkStart w:id="620" w:name="_Toc67903523"/>
      <w:bookmarkStart w:id="621" w:name="_Toc76042735"/>
      <w:bookmarkStart w:id="622" w:name="_Toc81558573"/>
      <w:bookmarkStart w:id="623" w:name="_Toc85877026"/>
      <w:bookmarkStart w:id="624" w:name="_Toc88681478"/>
      <w:bookmarkStart w:id="625" w:name="_Toc89678165"/>
      <w:bookmarkStart w:id="626" w:name="_Toc98501257"/>
      <w:bookmarkStart w:id="627" w:name="_Toc106634541"/>
      <w:bookmarkStart w:id="628" w:name="_Toc114825320"/>
      <w:bookmarkStart w:id="629" w:name="_Toc138661549"/>
      <w:bookmarkStart w:id="630" w:name="_Toc153872340"/>
      <w:r w:rsidRPr="00052626">
        <w:t>6.1.3.1</w:t>
      </w:r>
      <w:r w:rsidRPr="00052626">
        <w:tab/>
        <w:t>Overview</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3pt;height:108.3pt" o:ole="">
            <v:imagedata r:id="rId42" o:title=""/>
          </v:shape>
          <o:OLEObject Type="Embed" ProgID="Visio.Drawing.11" ShapeID="_x0000_i1042" DrawAspect="Content" ObjectID="_1764485212"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631" w:name="_PERM_MCCTEMPBM_CRPT81600012___7"/>
            <w:bookmarkEnd w:id="631"/>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632" w:name="_Toc510696609"/>
      <w:bookmarkStart w:id="633" w:name="_Toc35971400"/>
      <w:bookmarkStart w:id="634" w:name="_Toc67903524"/>
      <w:bookmarkStart w:id="635" w:name="_Toc76042736"/>
      <w:bookmarkStart w:id="636" w:name="_Toc81558574"/>
      <w:bookmarkStart w:id="637" w:name="_Toc85877027"/>
      <w:bookmarkStart w:id="638" w:name="_Toc88681479"/>
      <w:bookmarkStart w:id="639" w:name="_Toc89678166"/>
      <w:bookmarkStart w:id="640" w:name="_Toc98501258"/>
      <w:bookmarkStart w:id="641" w:name="_Toc106634542"/>
      <w:bookmarkStart w:id="642" w:name="_Toc114825321"/>
      <w:bookmarkStart w:id="643" w:name="_Toc138661550"/>
      <w:bookmarkStart w:id="644" w:name="_Toc153872341"/>
      <w:r w:rsidRPr="00052626">
        <w:t>6.1.3.2</w:t>
      </w:r>
      <w:r w:rsidRPr="00052626">
        <w:tab/>
        <w:t xml:space="preserve">Resource: </w:t>
      </w:r>
      <w:bookmarkEnd w:id="632"/>
      <w:bookmarkEnd w:id="633"/>
      <w:bookmarkEnd w:id="634"/>
      <w:bookmarkEnd w:id="635"/>
      <w:r w:rsidRPr="00052626">
        <w:t>TMGI collection</w:t>
      </w:r>
      <w:bookmarkEnd w:id="636"/>
      <w:bookmarkEnd w:id="637"/>
      <w:bookmarkEnd w:id="638"/>
      <w:bookmarkEnd w:id="639"/>
      <w:bookmarkEnd w:id="640"/>
      <w:bookmarkEnd w:id="641"/>
      <w:bookmarkEnd w:id="642"/>
      <w:bookmarkEnd w:id="643"/>
      <w:bookmarkEnd w:id="644"/>
    </w:p>
    <w:p w14:paraId="47D4471C" w14:textId="77777777" w:rsidR="00212244" w:rsidRPr="00052626" w:rsidRDefault="00212244" w:rsidP="0053693A">
      <w:pPr>
        <w:pStyle w:val="Heading5"/>
      </w:pPr>
      <w:bookmarkStart w:id="645" w:name="_Toc510696610"/>
      <w:bookmarkStart w:id="646" w:name="_Toc35971401"/>
      <w:bookmarkStart w:id="647" w:name="_Toc67903525"/>
      <w:bookmarkStart w:id="648" w:name="_Toc76042737"/>
      <w:bookmarkStart w:id="649" w:name="_Toc81558575"/>
      <w:bookmarkStart w:id="650" w:name="_Toc85877028"/>
      <w:bookmarkStart w:id="651" w:name="_Toc88681480"/>
      <w:bookmarkStart w:id="652" w:name="_Toc89678167"/>
      <w:bookmarkStart w:id="653" w:name="_Toc98501259"/>
      <w:bookmarkStart w:id="654" w:name="_Toc106634543"/>
      <w:bookmarkStart w:id="655" w:name="_Toc114825322"/>
      <w:bookmarkStart w:id="656" w:name="_Toc138661551"/>
      <w:bookmarkStart w:id="657" w:name="_Toc153872342"/>
      <w:r w:rsidRPr="00052626">
        <w:t>6.1.3.2.1</w:t>
      </w:r>
      <w:r w:rsidRPr="00052626">
        <w:tab/>
        <w:t>Description</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658" w:name="_Toc35971402"/>
      <w:bookmarkStart w:id="659" w:name="_Toc67903526"/>
      <w:bookmarkStart w:id="660" w:name="_Toc76042738"/>
      <w:bookmarkStart w:id="661" w:name="_Toc81558576"/>
      <w:bookmarkStart w:id="662" w:name="_Toc85877029"/>
      <w:bookmarkStart w:id="663" w:name="_Toc88681481"/>
      <w:bookmarkStart w:id="664" w:name="_Toc89678168"/>
      <w:bookmarkStart w:id="665" w:name="_Toc98501260"/>
      <w:bookmarkStart w:id="666" w:name="_Toc106634544"/>
      <w:bookmarkStart w:id="667" w:name="_Toc114825323"/>
      <w:bookmarkStart w:id="668" w:name="_Toc138661552"/>
      <w:bookmarkStart w:id="669" w:name="_Toc510696612"/>
      <w:bookmarkStart w:id="670" w:name="_Toc153872343"/>
      <w:r w:rsidRPr="00052626">
        <w:t>6.1.3.2.2</w:t>
      </w:r>
      <w:r w:rsidRPr="00052626">
        <w:tab/>
        <w:t>Resource Definition</w:t>
      </w:r>
      <w:bookmarkEnd w:id="658"/>
      <w:bookmarkEnd w:id="659"/>
      <w:bookmarkEnd w:id="660"/>
      <w:bookmarkEnd w:id="661"/>
      <w:bookmarkEnd w:id="662"/>
      <w:bookmarkEnd w:id="663"/>
      <w:bookmarkEnd w:id="664"/>
      <w:bookmarkEnd w:id="665"/>
      <w:bookmarkEnd w:id="666"/>
      <w:bookmarkEnd w:id="667"/>
      <w:bookmarkEnd w:id="668"/>
      <w:bookmarkEnd w:id="67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671" w:name="_Toc35971403"/>
      <w:bookmarkStart w:id="672" w:name="_Toc67903527"/>
      <w:bookmarkStart w:id="673" w:name="_Toc76042739"/>
      <w:bookmarkStart w:id="674" w:name="_Toc81558577"/>
      <w:bookmarkStart w:id="675" w:name="_Toc85877030"/>
      <w:bookmarkStart w:id="676" w:name="_Toc88681482"/>
      <w:bookmarkStart w:id="677" w:name="_Toc89678169"/>
      <w:bookmarkStart w:id="678" w:name="_Toc98501261"/>
      <w:bookmarkStart w:id="679" w:name="_Toc106634545"/>
      <w:bookmarkStart w:id="680" w:name="_Toc114825324"/>
      <w:bookmarkStart w:id="681" w:name="_Toc138661553"/>
      <w:bookmarkStart w:id="682" w:name="_Toc153872344"/>
      <w:r w:rsidRPr="00052626">
        <w:t>6.1.3.2.3</w:t>
      </w:r>
      <w:r w:rsidRPr="00052626">
        <w:tab/>
        <w:t>Resource Standard Methods</w:t>
      </w:r>
      <w:bookmarkEnd w:id="669"/>
      <w:bookmarkEnd w:id="671"/>
      <w:bookmarkEnd w:id="672"/>
      <w:bookmarkEnd w:id="673"/>
      <w:bookmarkEnd w:id="674"/>
      <w:bookmarkEnd w:id="675"/>
      <w:bookmarkEnd w:id="676"/>
      <w:bookmarkEnd w:id="677"/>
      <w:bookmarkEnd w:id="678"/>
      <w:bookmarkEnd w:id="679"/>
      <w:bookmarkEnd w:id="680"/>
      <w:bookmarkEnd w:id="681"/>
      <w:bookmarkEnd w:id="682"/>
    </w:p>
    <w:p w14:paraId="1636A8BA" w14:textId="37B788A2" w:rsidR="00212244" w:rsidRPr="00052626" w:rsidRDefault="00212244" w:rsidP="0053693A">
      <w:pPr>
        <w:pStyle w:val="H6"/>
      </w:pPr>
      <w:bookmarkStart w:id="683" w:name="_Toc510696613"/>
      <w:bookmarkStart w:id="684" w:name="_Toc35971404"/>
      <w:r w:rsidRPr="00052626">
        <w:t>6.1.3.2.3.1</w:t>
      </w:r>
      <w:r w:rsidRPr="00052626">
        <w:tab/>
        <w:t>POST</w:t>
      </w:r>
      <w:bookmarkEnd w:id="683"/>
      <w:bookmarkEnd w:id="684"/>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685" w:name="_Toc510696614"/>
      <w:bookmarkStart w:id="686" w:name="_Toc35971405"/>
      <w:r w:rsidRPr="00052626">
        <w:t>6.1.3.2.3.2</w:t>
      </w:r>
      <w:r w:rsidRPr="00052626">
        <w:tab/>
        <w:t>DELETE</w:t>
      </w:r>
      <w:bookmarkEnd w:id="685"/>
      <w:bookmarkEnd w:id="686"/>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687" w:name="_Toc510696615"/>
      <w:bookmarkStart w:id="688" w:name="_Toc35971406"/>
      <w:bookmarkStart w:id="689" w:name="_Toc67903528"/>
      <w:bookmarkStart w:id="690" w:name="_Toc76042740"/>
      <w:bookmarkStart w:id="691" w:name="_Toc81558578"/>
      <w:bookmarkStart w:id="692"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F8E66" w14:textId="77777777" w:rsidR="000C5D3C" w:rsidRDefault="000C5D3C" w:rsidP="00BC1C2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4046B2AD" w14:textId="77777777" w:rsidR="000C5D3C" w:rsidRPr="00FF6605" w:rsidRDefault="000C5D3C" w:rsidP="00BC1C29">
            <w:pPr>
              <w:pStyle w:val="TAL"/>
            </w:pPr>
            <w:r>
              <w:t>(NOTE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C7A46" w14:textId="77777777" w:rsidR="000C5D3C" w:rsidRDefault="000C5D3C" w:rsidP="00BC1C2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497B812F" w14:textId="77777777" w:rsidR="000C5D3C" w:rsidRPr="00FF6605" w:rsidRDefault="000C5D3C" w:rsidP="00BC1C29">
            <w:pPr>
              <w:pStyle w:val="TAL"/>
            </w:pPr>
            <w:r>
              <w:t>(NOTE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693"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693"/>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694" w:name="_Toc88681483"/>
      <w:bookmarkStart w:id="695" w:name="_Toc89678170"/>
      <w:bookmarkStart w:id="696" w:name="_Toc98501262"/>
      <w:bookmarkStart w:id="697" w:name="_Toc106634546"/>
      <w:bookmarkStart w:id="698" w:name="_Toc114825325"/>
      <w:bookmarkStart w:id="699" w:name="_Toc138661554"/>
      <w:bookmarkStart w:id="700" w:name="_Toc153872345"/>
      <w:r w:rsidRPr="00052626">
        <w:t>6.1.3.2.4</w:t>
      </w:r>
      <w:r w:rsidRPr="00052626">
        <w:tab/>
        <w:t>Resource Custom Operations</w:t>
      </w:r>
      <w:bookmarkEnd w:id="687"/>
      <w:bookmarkEnd w:id="688"/>
      <w:bookmarkEnd w:id="689"/>
      <w:bookmarkEnd w:id="690"/>
      <w:bookmarkEnd w:id="691"/>
      <w:bookmarkEnd w:id="692"/>
      <w:bookmarkEnd w:id="694"/>
      <w:bookmarkEnd w:id="695"/>
      <w:bookmarkEnd w:id="696"/>
      <w:bookmarkEnd w:id="697"/>
      <w:bookmarkEnd w:id="698"/>
      <w:bookmarkEnd w:id="699"/>
      <w:bookmarkEnd w:id="700"/>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701" w:name="_Toc85877032"/>
      <w:bookmarkStart w:id="702" w:name="_Toc88681484"/>
      <w:bookmarkStart w:id="703" w:name="_Toc89678171"/>
      <w:bookmarkStart w:id="704" w:name="_Toc98501263"/>
      <w:bookmarkStart w:id="705" w:name="_Toc106634547"/>
      <w:bookmarkStart w:id="706" w:name="_Toc114825326"/>
      <w:bookmarkStart w:id="707" w:name="_Toc138661555"/>
      <w:bookmarkStart w:id="708" w:name="_Toc153872346"/>
      <w:r w:rsidRPr="00052626">
        <w:lastRenderedPageBreak/>
        <w:t>6.1.4</w:t>
      </w:r>
      <w:r w:rsidRPr="00052626">
        <w:tab/>
        <w:t>Custom Operations without associated resources</w:t>
      </w:r>
      <w:bookmarkEnd w:id="609"/>
      <w:bookmarkEnd w:id="610"/>
      <w:bookmarkEnd w:id="611"/>
      <w:bookmarkEnd w:id="612"/>
      <w:bookmarkEnd w:id="613"/>
      <w:bookmarkEnd w:id="701"/>
      <w:bookmarkEnd w:id="702"/>
      <w:bookmarkEnd w:id="703"/>
      <w:bookmarkEnd w:id="704"/>
      <w:bookmarkEnd w:id="705"/>
      <w:bookmarkEnd w:id="706"/>
      <w:bookmarkEnd w:id="707"/>
      <w:bookmarkEnd w:id="708"/>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709" w:name="_Toc76042748"/>
      <w:bookmarkStart w:id="710" w:name="_Toc81558580"/>
      <w:bookmarkStart w:id="711" w:name="_Toc85877033"/>
      <w:bookmarkStart w:id="712" w:name="_Toc88681485"/>
      <w:bookmarkStart w:id="713" w:name="_Toc89678172"/>
      <w:bookmarkStart w:id="714" w:name="_Toc98501264"/>
      <w:bookmarkStart w:id="715" w:name="_Toc106634548"/>
      <w:bookmarkStart w:id="716" w:name="_Toc114825327"/>
      <w:bookmarkStart w:id="717" w:name="_Toc138661556"/>
      <w:bookmarkStart w:id="718" w:name="_Toc510696632"/>
      <w:bookmarkStart w:id="719" w:name="_Toc35971427"/>
      <w:bookmarkStart w:id="720" w:name="_Toc67903543"/>
      <w:bookmarkStart w:id="721" w:name="_Toc153872347"/>
      <w:bookmarkEnd w:id="614"/>
      <w:bookmarkEnd w:id="615"/>
      <w:bookmarkEnd w:id="616"/>
      <w:r w:rsidRPr="00052626">
        <w:t>6.1.5</w:t>
      </w:r>
      <w:r w:rsidRPr="00052626">
        <w:tab/>
        <w:t>Notifications</w:t>
      </w:r>
      <w:bookmarkEnd w:id="709"/>
      <w:bookmarkEnd w:id="710"/>
      <w:bookmarkEnd w:id="711"/>
      <w:bookmarkEnd w:id="712"/>
      <w:bookmarkEnd w:id="713"/>
      <w:bookmarkEnd w:id="714"/>
      <w:bookmarkEnd w:id="715"/>
      <w:bookmarkEnd w:id="716"/>
      <w:bookmarkEnd w:id="717"/>
      <w:bookmarkEnd w:id="721"/>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722" w:name="_Toc81558581"/>
      <w:bookmarkStart w:id="723" w:name="_Toc85877034"/>
      <w:bookmarkStart w:id="724" w:name="_Toc88681486"/>
      <w:bookmarkStart w:id="725" w:name="_Toc89678173"/>
      <w:bookmarkStart w:id="726" w:name="_Toc98501265"/>
      <w:bookmarkStart w:id="727" w:name="_Toc106634549"/>
      <w:bookmarkStart w:id="728" w:name="_Toc114825328"/>
      <w:bookmarkStart w:id="729" w:name="_Toc138661557"/>
      <w:bookmarkStart w:id="730" w:name="_Toc510696647"/>
      <w:bookmarkStart w:id="731" w:name="_Toc35971443"/>
      <w:bookmarkStart w:id="732" w:name="_Toc67903560"/>
      <w:bookmarkStart w:id="733" w:name="_Toc76042772"/>
      <w:bookmarkStart w:id="734" w:name="_Toc81558594"/>
      <w:bookmarkStart w:id="735" w:name="_Toc492899751"/>
      <w:bookmarkStart w:id="736" w:name="_Toc492900030"/>
      <w:bookmarkStart w:id="737" w:name="_Toc492967832"/>
      <w:bookmarkStart w:id="738" w:name="_Toc492972920"/>
      <w:bookmarkStart w:id="739" w:name="_Toc492973140"/>
      <w:bookmarkStart w:id="740" w:name="_Toc493774060"/>
      <w:bookmarkStart w:id="741" w:name="_Toc508285804"/>
      <w:bookmarkStart w:id="742" w:name="_Toc508287269"/>
      <w:bookmarkStart w:id="743" w:name="_Toc510696648"/>
      <w:bookmarkStart w:id="744" w:name="_Toc35971447"/>
      <w:bookmarkStart w:id="745" w:name="_Toc153872348"/>
      <w:bookmarkEnd w:id="718"/>
      <w:bookmarkEnd w:id="719"/>
      <w:bookmarkEnd w:id="720"/>
      <w:r w:rsidRPr="00052626">
        <w:t>6.1.6</w:t>
      </w:r>
      <w:r w:rsidRPr="00052626">
        <w:tab/>
        <w:t>Data Model</w:t>
      </w:r>
      <w:bookmarkEnd w:id="722"/>
      <w:bookmarkEnd w:id="723"/>
      <w:bookmarkEnd w:id="724"/>
      <w:bookmarkEnd w:id="725"/>
      <w:bookmarkEnd w:id="726"/>
      <w:bookmarkEnd w:id="727"/>
      <w:bookmarkEnd w:id="728"/>
      <w:bookmarkEnd w:id="729"/>
      <w:bookmarkEnd w:id="745"/>
    </w:p>
    <w:p w14:paraId="7083CC33" w14:textId="77777777" w:rsidR="00F36682" w:rsidRPr="00052626" w:rsidRDefault="00F36682" w:rsidP="0053693A">
      <w:pPr>
        <w:pStyle w:val="Heading4"/>
      </w:pPr>
      <w:bookmarkStart w:id="746" w:name="_Toc510696633"/>
      <w:bookmarkStart w:id="747" w:name="_Toc35971428"/>
      <w:bookmarkStart w:id="748" w:name="_Toc67903544"/>
      <w:bookmarkStart w:id="749" w:name="_Toc76042756"/>
      <w:bookmarkStart w:id="750" w:name="_Toc81558582"/>
      <w:bookmarkStart w:id="751" w:name="_Toc85877035"/>
      <w:bookmarkStart w:id="752" w:name="_Toc88681487"/>
      <w:bookmarkStart w:id="753" w:name="_Toc89678174"/>
      <w:bookmarkStart w:id="754" w:name="_Toc98501266"/>
      <w:bookmarkStart w:id="755" w:name="_Toc106634550"/>
      <w:bookmarkStart w:id="756" w:name="_Toc114825329"/>
      <w:bookmarkStart w:id="757" w:name="_Toc138661558"/>
      <w:bookmarkStart w:id="758" w:name="_Toc153872349"/>
      <w:r w:rsidRPr="00052626">
        <w:t>6.1.6.1</w:t>
      </w:r>
      <w:r w:rsidRPr="00052626">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759" w:name="_Toc510696634"/>
      <w:bookmarkStart w:id="760" w:name="_Toc35971429"/>
      <w:bookmarkStart w:id="761" w:name="_Toc67903545"/>
      <w:bookmarkStart w:id="762" w:name="_Toc76042757"/>
      <w:bookmarkStart w:id="763" w:name="_Toc81558583"/>
      <w:bookmarkStart w:id="764" w:name="_Toc85877036"/>
      <w:bookmarkStart w:id="765" w:name="_Toc88681488"/>
      <w:bookmarkStart w:id="766" w:name="_Toc89678175"/>
      <w:bookmarkStart w:id="767" w:name="_Toc98501267"/>
      <w:bookmarkStart w:id="768" w:name="_Toc106634551"/>
      <w:bookmarkStart w:id="769" w:name="_Toc114825330"/>
      <w:bookmarkStart w:id="770" w:name="_Toc138661559"/>
      <w:bookmarkStart w:id="771" w:name="_Toc153872350"/>
      <w:r w:rsidRPr="00052626">
        <w:t>6.1.6.2</w:t>
      </w:r>
      <w:r w:rsidRPr="00052626">
        <w:tab/>
        <w:t>Structured data types</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5CF3A2BB" w14:textId="77777777" w:rsidR="00F36682" w:rsidRPr="00052626" w:rsidRDefault="00F36682" w:rsidP="0053693A">
      <w:pPr>
        <w:pStyle w:val="Heading5"/>
      </w:pPr>
      <w:bookmarkStart w:id="772" w:name="_Toc510696635"/>
      <w:bookmarkStart w:id="773" w:name="_Toc35971430"/>
      <w:bookmarkStart w:id="774" w:name="_Toc67903546"/>
      <w:bookmarkStart w:id="775" w:name="_Toc76042758"/>
      <w:bookmarkStart w:id="776" w:name="_Toc81558584"/>
      <w:bookmarkStart w:id="777" w:name="_Toc85877037"/>
      <w:bookmarkStart w:id="778" w:name="_Toc88681489"/>
      <w:bookmarkStart w:id="779" w:name="_Toc89678176"/>
      <w:bookmarkStart w:id="780" w:name="_Toc98501268"/>
      <w:bookmarkStart w:id="781" w:name="_Toc106634552"/>
      <w:bookmarkStart w:id="782" w:name="_Toc114825331"/>
      <w:bookmarkStart w:id="783" w:name="_Toc138661560"/>
      <w:bookmarkStart w:id="784" w:name="_Toc153872351"/>
      <w:r w:rsidRPr="00052626">
        <w:t>6.1.6.2.1</w:t>
      </w:r>
      <w:r w:rsidRPr="00052626">
        <w:tab/>
        <w:t>Introduction</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785" w:name="_Toc510696636"/>
      <w:bookmarkStart w:id="786" w:name="_Toc35971431"/>
      <w:bookmarkStart w:id="787" w:name="_Toc67903547"/>
      <w:bookmarkStart w:id="788" w:name="_Toc76042759"/>
      <w:bookmarkStart w:id="789" w:name="_Toc81558585"/>
      <w:bookmarkStart w:id="790" w:name="_Toc85877038"/>
      <w:bookmarkStart w:id="791" w:name="_Toc88681490"/>
      <w:bookmarkStart w:id="792" w:name="_Toc89678177"/>
      <w:bookmarkStart w:id="793" w:name="_Toc98501269"/>
      <w:bookmarkStart w:id="794" w:name="_Toc106634553"/>
      <w:bookmarkStart w:id="795" w:name="_Toc114825332"/>
      <w:bookmarkStart w:id="796" w:name="_Toc138661561"/>
      <w:bookmarkStart w:id="797" w:name="_Toc153872352"/>
      <w:r w:rsidRPr="00052626">
        <w:lastRenderedPageBreak/>
        <w:t>6.1.6.2.2</w:t>
      </w:r>
      <w:r w:rsidRPr="00052626">
        <w:tab/>
        <w:t>Type: TmgiAllocate</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798" w:name="_Toc510696637"/>
      <w:bookmarkStart w:id="799" w:name="_Toc35971432"/>
      <w:bookmarkStart w:id="800" w:name="_Toc67903548"/>
      <w:bookmarkStart w:id="801" w:name="_Toc76042760"/>
      <w:bookmarkStart w:id="802" w:name="_Toc81558586"/>
      <w:bookmarkStart w:id="803" w:name="_Toc85877039"/>
      <w:bookmarkStart w:id="804" w:name="_Toc88681491"/>
      <w:bookmarkStart w:id="805" w:name="_Toc89678178"/>
      <w:bookmarkStart w:id="806" w:name="_Toc98501270"/>
      <w:bookmarkStart w:id="807" w:name="_Toc106634554"/>
      <w:bookmarkStart w:id="808" w:name="_Toc114825333"/>
      <w:bookmarkStart w:id="809" w:name="_Toc138661562"/>
      <w:bookmarkStart w:id="810" w:name="_Toc153872353"/>
      <w:r w:rsidRPr="00052626">
        <w:t>6.1.6.2.3</w:t>
      </w:r>
      <w:r w:rsidRPr="00052626">
        <w:tab/>
        <w:t xml:space="preserve">Type: </w:t>
      </w:r>
      <w:bookmarkEnd w:id="798"/>
      <w:bookmarkEnd w:id="799"/>
      <w:bookmarkEnd w:id="800"/>
      <w:bookmarkEnd w:id="801"/>
      <w:r w:rsidRPr="00052626">
        <w:t>TmgiAllocated</w:t>
      </w:r>
      <w:bookmarkEnd w:id="802"/>
      <w:bookmarkEnd w:id="803"/>
      <w:bookmarkEnd w:id="804"/>
      <w:bookmarkEnd w:id="805"/>
      <w:bookmarkEnd w:id="806"/>
      <w:bookmarkEnd w:id="807"/>
      <w:bookmarkEnd w:id="808"/>
      <w:bookmarkEnd w:id="809"/>
      <w:bookmarkEnd w:id="810"/>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77777777"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TS 23.501 [8] clause 5.30.2.1).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811" w:name="_Toc510696638"/>
      <w:bookmarkStart w:id="812" w:name="_Toc35971433"/>
      <w:bookmarkStart w:id="813" w:name="_Toc67903549"/>
      <w:bookmarkStart w:id="814" w:name="_Toc76042761"/>
      <w:bookmarkStart w:id="815" w:name="_Toc81558587"/>
      <w:bookmarkStart w:id="816" w:name="_Toc85877040"/>
      <w:bookmarkStart w:id="817" w:name="_Toc88681492"/>
      <w:bookmarkStart w:id="818" w:name="_Toc89678179"/>
      <w:bookmarkStart w:id="819" w:name="_Toc98501271"/>
      <w:bookmarkStart w:id="820" w:name="_Toc106634555"/>
      <w:bookmarkStart w:id="821" w:name="_Toc114825334"/>
      <w:bookmarkStart w:id="822" w:name="_Toc138661563"/>
      <w:bookmarkStart w:id="823" w:name="_Toc153872354"/>
      <w:r w:rsidRPr="00052626">
        <w:t>6.1.6.3</w:t>
      </w:r>
      <w:r w:rsidRPr="00052626">
        <w:tab/>
        <w:t>Simple data types and enumerations</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39087BB9" w14:textId="77777777" w:rsidR="00F36682" w:rsidRPr="00052626" w:rsidRDefault="00F36682" w:rsidP="0053693A">
      <w:pPr>
        <w:pStyle w:val="Heading5"/>
      </w:pPr>
      <w:bookmarkStart w:id="824" w:name="_Toc510696639"/>
      <w:bookmarkStart w:id="825" w:name="_Toc35971434"/>
      <w:bookmarkStart w:id="826" w:name="_Toc67903550"/>
      <w:bookmarkStart w:id="827" w:name="_Toc76042762"/>
      <w:bookmarkStart w:id="828" w:name="_Toc81558588"/>
      <w:bookmarkStart w:id="829" w:name="_Toc85877041"/>
      <w:bookmarkStart w:id="830" w:name="_Toc88681493"/>
      <w:bookmarkStart w:id="831" w:name="_Toc89678180"/>
      <w:bookmarkStart w:id="832" w:name="_Toc98501272"/>
      <w:bookmarkStart w:id="833" w:name="_Toc106634556"/>
      <w:bookmarkStart w:id="834" w:name="_Toc114825335"/>
      <w:bookmarkStart w:id="835" w:name="_Toc138661564"/>
      <w:bookmarkStart w:id="836" w:name="_Toc153872355"/>
      <w:r w:rsidRPr="00052626">
        <w:t>6.1.6.3.1</w:t>
      </w:r>
      <w:r w:rsidRPr="00052626">
        <w:tab/>
        <w:t>Introduction</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837" w:name="_Toc510696640"/>
      <w:bookmarkStart w:id="838" w:name="_Toc35971435"/>
      <w:bookmarkStart w:id="839" w:name="_Toc67903551"/>
      <w:bookmarkStart w:id="840" w:name="_Toc76042763"/>
      <w:bookmarkStart w:id="841" w:name="_Toc81558589"/>
      <w:bookmarkStart w:id="842" w:name="_Toc85877042"/>
      <w:bookmarkStart w:id="843" w:name="_Toc88681494"/>
      <w:bookmarkStart w:id="844" w:name="_Toc89678181"/>
      <w:bookmarkStart w:id="845" w:name="_Toc98501273"/>
      <w:bookmarkStart w:id="846" w:name="_Toc106634557"/>
      <w:bookmarkStart w:id="847" w:name="_Toc114825336"/>
      <w:bookmarkStart w:id="848" w:name="_Toc138661565"/>
      <w:bookmarkStart w:id="849" w:name="_Toc153872356"/>
      <w:r w:rsidRPr="00052626">
        <w:t>6.1.6.3.2</w:t>
      </w:r>
      <w:r w:rsidRPr="00052626">
        <w:tab/>
        <w:t>Simple data types</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850" w:name="_Toc510696641"/>
      <w:bookmarkStart w:id="851" w:name="_Toc35971436"/>
      <w:bookmarkStart w:id="852" w:name="_Toc67903552"/>
      <w:bookmarkStart w:id="853" w:name="_Toc76042764"/>
      <w:bookmarkStart w:id="854" w:name="_Toc81558590"/>
      <w:bookmarkStart w:id="855" w:name="_Toc85877043"/>
      <w:bookmarkStart w:id="856" w:name="_Toc88681495"/>
      <w:bookmarkStart w:id="857" w:name="_Toc89678182"/>
      <w:bookmarkStart w:id="858" w:name="_Toc98501274"/>
      <w:bookmarkStart w:id="859" w:name="_Toc106634558"/>
      <w:bookmarkStart w:id="860" w:name="_Toc114825337"/>
      <w:bookmarkStart w:id="861" w:name="_Toc138661566"/>
      <w:bookmarkStart w:id="862" w:name="_Toc153872357"/>
      <w:r w:rsidRPr="00052626">
        <w:lastRenderedPageBreak/>
        <w:t>6.1.6.3.3</w:t>
      </w:r>
      <w:r w:rsidRPr="00052626">
        <w:tab/>
        <w:t>Enumeration: &lt;EnumType1&gt;</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863" w:name="_Toc510696642"/>
      <w:bookmarkStart w:id="864" w:name="_Toc35971437"/>
      <w:bookmarkStart w:id="865" w:name="_Toc67903553"/>
      <w:bookmarkStart w:id="866" w:name="_Toc76042765"/>
      <w:bookmarkStart w:id="867" w:name="_Toc81558591"/>
      <w:bookmarkStart w:id="868" w:name="_Toc85877044"/>
      <w:bookmarkStart w:id="869" w:name="_Toc88681496"/>
      <w:bookmarkStart w:id="870" w:name="_Toc89678183"/>
      <w:bookmarkStart w:id="871" w:name="_Toc98501275"/>
      <w:bookmarkStart w:id="872" w:name="_Toc106634559"/>
      <w:bookmarkStart w:id="873" w:name="_Toc114825338"/>
      <w:bookmarkStart w:id="874" w:name="_Toc138661567"/>
      <w:bookmarkStart w:id="875" w:name="_Toc153872358"/>
      <w:r w:rsidRPr="00052626">
        <w:t>6.1.6.3.4</w:t>
      </w:r>
      <w:r w:rsidRPr="00052626">
        <w:tab/>
      </w:r>
      <w:r w:rsidR="00BD1A2D">
        <w:t>Void</w:t>
      </w:r>
      <w:bookmarkEnd w:id="863"/>
      <w:bookmarkEnd w:id="864"/>
      <w:bookmarkEnd w:id="865"/>
      <w:bookmarkEnd w:id="866"/>
      <w:bookmarkEnd w:id="867"/>
      <w:bookmarkEnd w:id="868"/>
      <w:bookmarkEnd w:id="869"/>
      <w:bookmarkEnd w:id="870"/>
      <w:bookmarkEnd w:id="871"/>
      <w:bookmarkEnd w:id="872"/>
      <w:bookmarkEnd w:id="873"/>
      <w:bookmarkEnd w:id="874"/>
      <w:bookmarkEnd w:id="875"/>
    </w:p>
    <w:p w14:paraId="68925614" w14:textId="77777777" w:rsidR="00F36682" w:rsidRPr="00052626" w:rsidRDefault="00F36682" w:rsidP="0053693A">
      <w:pPr>
        <w:pStyle w:val="Heading4"/>
        <w:rPr>
          <w:lang w:eastAsia="zh-CN"/>
        </w:rPr>
      </w:pPr>
      <w:bookmarkStart w:id="876" w:name="_Toc510696643"/>
      <w:bookmarkStart w:id="877" w:name="_Toc35971438"/>
      <w:bookmarkStart w:id="878" w:name="_Toc67903554"/>
      <w:bookmarkStart w:id="879" w:name="_Toc76042766"/>
      <w:bookmarkStart w:id="880" w:name="_Toc81558592"/>
      <w:bookmarkStart w:id="881" w:name="_Toc85877045"/>
      <w:bookmarkStart w:id="882" w:name="_Toc88681497"/>
      <w:bookmarkStart w:id="883" w:name="_Toc89678184"/>
      <w:bookmarkStart w:id="884" w:name="_Toc98501276"/>
      <w:bookmarkStart w:id="885" w:name="_Toc106634560"/>
      <w:bookmarkStart w:id="886" w:name="_Toc114825339"/>
      <w:bookmarkStart w:id="887" w:name="_Toc138661568"/>
      <w:bookmarkStart w:id="888" w:name="_Toc153872359"/>
      <w:r w:rsidRPr="00052626">
        <w:t>6.1.6.4</w:t>
      </w:r>
      <w:r w:rsidRPr="00052626">
        <w:tab/>
      </w:r>
      <w:r w:rsidRPr="00052626">
        <w:rPr>
          <w:lang w:eastAsia="zh-CN"/>
        </w:rPr>
        <w:t>Data types describing alternative data types or combinations of data types</w:t>
      </w:r>
      <w:bookmarkEnd w:id="876"/>
      <w:bookmarkEnd w:id="877"/>
      <w:bookmarkEnd w:id="878"/>
      <w:bookmarkEnd w:id="879"/>
      <w:bookmarkEnd w:id="880"/>
      <w:bookmarkEnd w:id="881"/>
      <w:bookmarkEnd w:id="882"/>
      <w:bookmarkEnd w:id="883"/>
      <w:bookmarkEnd w:id="884"/>
      <w:bookmarkEnd w:id="885"/>
      <w:bookmarkEnd w:id="886"/>
      <w:bookmarkEnd w:id="887"/>
      <w:bookmarkEnd w:id="888"/>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889" w:name="_Toc510696646"/>
      <w:bookmarkStart w:id="890" w:name="_Toc35971441"/>
      <w:bookmarkStart w:id="891" w:name="_Toc67903557"/>
      <w:bookmarkStart w:id="892" w:name="_Toc76042769"/>
      <w:bookmarkStart w:id="893" w:name="_Toc81558593"/>
      <w:bookmarkStart w:id="894" w:name="_Toc85877046"/>
      <w:bookmarkStart w:id="895" w:name="_Toc88681498"/>
      <w:bookmarkStart w:id="896" w:name="_Toc89678185"/>
      <w:bookmarkStart w:id="897" w:name="_Toc98501277"/>
      <w:bookmarkStart w:id="898" w:name="_Toc106634561"/>
      <w:bookmarkStart w:id="899" w:name="_Toc114825340"/>
      <w:bookmarkStart w:id="900" w:name="_Toc138661569"/>
      <w:bookmarkStart w:id="901" w:name="_Toc153872360"/>
      <w:r w:rsidRPr="00052626">
        <w:t>6.1.6.5</w:t>
      </w:r>
      <w:r w:rsidRPr="00052626">
        <w:tab/>
        <w:t>Binary data</w:t>
      </w:r>
      <w:bookmarkEnd w:id="889"/>
      <w:bookmarkEnd w:id="890"/>
      <w:bookmarkEnd w:id="891"/>
      <w:bookmarkEnd w:id="892"/>
      <w:bookmarkEnd w:id="893"/>
      <w:bookmarkEnd w:id="894"/>
      <w:bookmarkEnd w:id="895"/>
      <w:bookmarkEnd w:id="896"/>
      <w:bookmarkEnd w:id="897"/>
      <w:bookmarkEnd w:id="898"/>
      <w:bookmarkEnd w:id="899"/>
      <w:bookmarkEnd w:id="900"/>
      <w:bookmarkEnd w:id="901"/>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902" w:name="_Toc85877047"/>
      <w:bookmarkStart w:id="903" w:name="_Toc88681499"/>
      <w:bookmarkStart w:id="904" w:name="_Toc89678186"/>
      <w:bookmarkStart w:id="905" w:name="_Toc98501278"/>
      <w:bookmarkStart w:id="906" w:name="_Toc106634562"/>
      <w:bookmarkStart w:id="907" w:name="_Toc114825341"/>
      <w:bookmarkStart w:id="908" w:name="_Toc138661570"/>
      <w:bookmarkStart w:id="909" w:name="_Toc153872361"/>
      <w:r w:rsidRPr="00052626">
        <w:t>6.1.7</w:t>
      </w:r>
      <w:r w:rsidRPr="00052626">
        <w:tab/>
        <w:t>Error Handling</w:t>
      </w:r>
      <w:bookmarkEnd w:id="730"/>
      <w:bookmarkEnd w:id="731"/>
      <w:bookmarkEnd w:id="732"/>
      <w:bookmarkEnd w:id="733"/>
      <w:bookmarkEnd w:id="734"/>
      <w:bookmarkEnd w:id="902"/>
      <w:bookmarkEnd w:id="903"/>
      <w:bookmarkEnd w:id="904"/>
      <w:bookmarkEnd w:id="905"/>
      <w:bookmarkEnd w:id="906"/>
      <w:bookmarkEnd w:id="907"/>
      <w:bookmarkEnd w:id="908"/>
      <w:bookmarkEnd w:id="909"/>
    </w:p>
    <w:p w14:paraId="3729F815" w14:textId="77777777" w:rsidR="004D07EB" w:rsidRPr="00052626" w:rsidRDefault="004D07EB" w:rsidP="0053693A">
      <w:pPr>
        <w:pStyle w:val="Heading4"/>
      </w:pPr>
      <w:bookmarkStart w:id="910" w:name="_Toc35971444"/>
      <w:bookmarkStart w:id="911" w:name="_Toc67903561"/>
      <w:bookmarkStart w:id="912" w:name="_Toc76042773"/>
      <w:bookmarkStart w:id="913" w:name="_Toc81558595"/>
      <w:bookmarkStart w:id="914" w:name="_Toc85877048"/>
      <w:bookmarkStart w:id="915" w:name="_Toc88681500"/>
      <w:bookmarkStart w:id="916" w:name="_Toc89678187"/>
      <w:bookmarkStart w:id="917" w:name="_Toc98501279"/>
      <w:bookmarkStart w:id="918" w:name="_Toc106634563"/>
      <w:bookmarkStart w:id="919" w:name="_Toc114825342"/>
      <w:bookmarkStart w:id="920" w:name="_Toc138661571"/>
      <w:bookmarkStart w:id="921" w:name="_Toc153872362"/>
      <w:r w:rsidRPr="00052626">
        <w:t>6.1.7.1</w:t>
      </w:r>
      <w:r w:rsidRPr="00052626">
        <w:tab/>
        <w:t>General</w:t>
      </w:r>
      <w:bookmarkEnd w:id="910"/>
      <w:bookmarkEnd w:id="911"/>
      <w:bookmarkEnd w:id="912"/>
      <w:bookmarkEnd w:id="913"/>
      <w:bookmarkEnd w:id="914"/>
      <w:bookmarkEnd w:id="915"/>
      <w:bookmarkEnd w:id="916"/>
      <w:bookmarkEnd w:id="917"/>
      <w:bookmarkEnd w:id="918"/>
      <w:bookmarkEnd w:id="919"/>
      <w:bookmarkEnd w:id="920"/>
      <w:bookmarkEnd w:id="921"/>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922" w:name="_Toc35971445"/>
      <w:bookmarkStart w:id="923" w:name="_Toc67903562"/>
      <w:bookmarkStart w:id="924" w:name="_Toc76042774"/>
      <w:bookmarkStart w:id="925" w:name="_Toc81558596"/>
      <w:bookmarkStart w:id="926" w:name="_Toc85877049"/>
      <w:bookmarkStart w:id="927" w:name="_Toc88681501"/>
      <w:bookmarkStart w:id="928" w:name="_Toc89678188"/>
      <w:bookmarkStart w:id="929" w:name="_Toc98501280"/>
      <w:bookmarkStart w:id="930" w:name="_Toc106634564"/>
      <w:bookmarkStart w:id="931" w:name="_Toc114825343"/>
      <w:bookmarkStart w:id="932" w:name="_Toc138661572"/>
      <w:bookmarkStart w:id="933" w:name="_Toc153872363"/>
      <w:r w:rsidRPr="00052626">
        <w:t>6.1.7.2</w:t>
      </w:r>
      <w:r w:rsidRPr="00052626">
        <w:tab/>
        <w:t>Protocol Errors</w:t>
      </w:r>
      <w:bookmarkEnd w:id="922"/>
      <w:bookmarkEnd w:id="923"/>
      <w:bookmarkEnd w:id="924"/>
      <w:bookmarkEnd w:id="925"/>
      <w:bookmarkEnd w:id="926"/>
      <w:bookmarkEnd w:id="927"/>
      <w:bookmarkEnd w:id="928"/>
      <w:bookmarkEnd w:id="929"/>
      <w:bookmarkEnd w:id="930"/>
      <w:bookmarkEnd w:id="931"/>
      <w:bookmarkEnd w:id="932"/>
      <w:bookmarkEnd w:id="93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934" w:name="_Toc35971446"/>
      <w:bookmarkStart w:id="935" w:name="_Toc67903563"/>
      <w:bookmarkStart w:id="936" w:name="_Toc76042775"/>
      <w:bookmarkStart w:id="937" w:name="_Toc81558597"/>
      <w:bookmarkStart w:id="938" w:name="_Toc85877050"/>
      <w:bookmarkStart w:id="939" w:name="_Toc88681502"/>
      <w:bookmarkStart w:id="940" w:name="_Toc89678189"/>
      <w:bookmarkStart w:id="941" w:name="_Toc98501281"/>
      <w:bookmarkStart w:id="942" w:name="_Toc106634565"/>
      <w:bookmarkStart w:id="943" w:name="_Toc114825344"/>
      <w:bookmarkStart w:id="944" w:name="_Toc138661573"/>
      <w:bookmarkStart w:id="945" w:name="_Toc153872364"/>
      <w:r w:rsidRPr="00052626">
        <w:t>6.1.7.3</w:t>
      </w:r>
      <w:r w:rsidRPr="00052626">
        <w:tab/>
        <w:t>Application Errors</w:t>
      </w:r>
      <w:bookmarkEnd w:id="934"/>
      <w:bookmarkEnd w:id="935"/>
      <w:bookmarkEnd w:id="936"/>
      <w:bookmarkEnd w:id="937"/>
      <w:bookmarkEnd w:id="938"/>
      <w:bookmarkEnd w:id="939"/>
      <w:bookmarkEnd w:id="940"/>
      <w:bookmarkEnd w:id="941"/>
      <w:bookmarkEnd w:id="942"/>
      <w:bookmarkEnd w:id="943"/>
      <w:bookmarkEnd w:id="944"/>
      <w:bookmarkEnd w:id="945"/>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946" w:name="_Toc67903564"/>
      <w:bookmarkStart w:id="947" w:name="_Toc76042776"/>
      <w:bookmarkStart w:id="948" w:name="_Toc81558598"/>
      <w:bookmarkStart w:id="949" w:name="_Toc85877051"/>
      <w:bookmarkStart w:id="950" w:name="_Toc88681503"/>
      <w:bookmarkStart w:id="951" w:name="_Toc89678190"/>
      <w:bookmarkStart w:id="952" w:name="_Toc98501282"/>
      <w:bookmarkStart w:id="953" w:name="_Toc106634566"/>
      <w:bookmarkStart w:id="954" w:name="_Toc114825345"/>
      <w:bookmarkStart w:id="955" w:name="_Toc138661574"/>
      <w:bookmarkStart w:id="956" w:name="_Toc532994477"/>
      <w:bookmarkStart w:id="957" w:name="_Toc35971448"/>
      <w:bookmarkStart w:id="958" w:name="_Toc67903565"/>
      <w:bookmarkStart w:id="959" w:name="_Toc510696649"/>
      <w:bookmarkStart w:id="960" w:name="_Toc153872365"/>
      <w:bookmarkEnd w:id="735"/>
      <w:bookmarkEnd w:id="736"/>
      <w:bookmarkEnd w:id="737"/>
      <w:bookmarkEnd w:id="738"/>
      <w:bookmarkEnd w:id="739"/>
      <w:bookmarkEnd w:id="740"/>
      <w:bookmarkEnd w:id="741"/>
      <w:bookmarkEnd w:id="742"/>
      <w:bookmarkEnd w:id="743"/>
      <w:bookmarkEnd w:id="744"/>
      <w:r w:rsidRPr="00052626">
        <w:t>6.1.8</w:t>
      </w:r>
      <w:r w:rsidRPr="00052626">
        <w:rPr>
          <w:lang w:eastAsia="zh-CN"/>
        </w:rPr>
        <w:tab/>
        <w:t>Feature negotiation</w:t>
      </w:r>
      <w:bookmarkEnd w:id="946"/>
      <w:bookmarkEnd w:id="947"/>
      <w:bookmarkEnd w:id="948"/>
      <w:bookmarkEnd w:id="949"/>
      <w:bookmarkEnd w:id="950"/>
      <w:bookmarkEnd w:id="951"/>
      <w:bookmarkEnd w:id="952"/>
      <w:bookmarkEnd w:id="953"/>
      <w:bookmarkEnd w:id="954"/>
      <w:bookmarkEnd w:id="955"/>
      <w:bookmarkEnd w:id="960"/>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961" w:name="_Toc76042777"/>
      <w:bookmarkStart w:id="962" w:name="_Toc81558599"/>
      <w:bookmarkStart w:id="963" w:name="_Toc85877052"/>
      <w:bookmarkStart w:id="964" w:name="_Toc88681504"/>
      <w:bookmarkStart w:id="965" w:name="_Toc89678191"/>
      <w:bookmarkStart w:id="966" w:name="_Toc56434418"/>
      <w:bookmarkStart w:id="967" w:name="_Toc67687998"/>
      <w:bookmarkEnd w:id="956"/>
      <w:bookmarkEnd w:id="957"/>
      <w:bookmarkEnd w:id="958"/>
    </w:p>
    <w:p w14:paraId="2E8F4E86" w14:textId="31F14643" w:rsidR="004D07EB" w:rsidRPr="00052626" w:rsidRDefault="004D07EB" w:rsidP="0053693A">
      <w:pPr>
        <w:pStyle w:val="Heading3"/>
      </w:pPr>
      <w:bookmarkStart w:id="968" w:name="_Toc98501283"/>
      <w:bookmarkStart w:id="969" w:name="_Toc106634567"/>
      <w:bookmarkStart w:id="970" w:name="_Toc114825346"/>
      <w:bookmarkStart w:id="971" w:name="_Toc138661575"/>
      <w:bookmarkStart w:id="972" w:name="_Toc153872366"/>
      <w:r w:rsidRPr="00052626">
        <w:t>6.1.9</w:t>
      </w:r>
      <w:r w:rsidRPr="00052626">
        <w:tab/>
        <w:t>Security</w:t>
      </w:r>
      <w:bookmarkEnd w:id="961"/>
      <w:bookmarkEnd w:id="962"/>
      <w:bookmarkEnd w:id="963"/>
      <w:bookmarkEnd w:id="964"/>
      <w:bookmarkEnd w:id="965"/>
      <w:bookmarkEnd w:id="968"/>
      <w:bookmarkEnd w:id="969"/>
      <w:bookmarkEnd w:id="970"/>
      <w:bookmarkEnd w:id="971"/>
      <w:bookmarkEnd w:id="972"/>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lastRenderedPageBreak/>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973" w:name="_Toc81558600"/>
      <w:bookmarkStart w:id="974" w:name="_Toc85877053"/>
      <w:bookmarkStart w:id="975" w:name="_Toc88681505"/>
      <w:bookmarkStart w:id="976" w:name="_Toc89678192"/>
      <w:bookmarkStart w:id="977" w:name="_Toc98501284"/>
      <w:bookmarkStart w:id="978" w:name="_Toc106634568"/>
      <w:bookmarkStart w:id="979" w:name="_Toc114825347"/>
      <w:bookmarkStart w:id="980" w:name="_Toc138661576"/>
      <w:bookmarkStart w:id="981" w:name="_Toc153872367"/>
      <w:r w:rsidRPr="00052626">
        <w:t>6.1.10</w:t>
      </w:r>
      <w:r w:rsidRPr="00052626">
        <w:tab/>
        <w:t>HTTP redirection</w:t>
      </w:r>
      <w:bookmarkEnd w:id="966"/>
      <w:bookmarkEnd w:id="967"/>
      <w:bookmarkEnd w:id="973"/>
      <w:bookmarkEnd w:id="974"/>
      <w:bookmarkEnd w:id="975"/>
      <w:bookmarkEnd w:id="976"/>
      <w:bookmarkEnd w:id="977"/>
      <w:bookmarkEnd w:id="978"/>
      <w:bookmarkEnd w:id="979"/>
      <w:bookmarkEnd w:id="980"/>
      <w:bookmarkEnd w:id="981"/>
    </w:p>
    <w:p w14:paraId="46012B24" w14:textId="50F339DA"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982" w:name="_Toc35971449"/>
      <w:bookmarkStart w:id="983" w:name="_Toc67903566"/>
      <w:bookmarkStart w:id="984" w:name="_Toc81558601"/>
      <w:bookmarkStart w:id="985" w:name="_Toc85877054"/>
      <w:bookmarkStart w:id="986" w:name="_Toc88681506"/>
      <w:bookmarkStart w:id="987" w:name="_Toc89678193"/>
      <w:bookmarkStart w:id="988" w:name="_Toc98501285"/>
      <w:bookmarkStart w:id="989" w:name="_Toc106634569"/>
      <w:bookmarkStart w:id="990" w:name="_Toc114825348"/>
      <w:bookmarkStart w:id="991" w:name="_Toc138661577"/>
      <w:bookmarkStart w:id="992" w:name="_Toc153872368"/>
      <w:r w:rsidRPr="00052626">
        <w:t>6.2</w:t>
      </w:r>
      <w:r w:rsidRPr="00052626">
        <w:tab/>
      </w:r>
      <w:r w:rsidR="001D2DBF" w:rsidRPr="00052626">
        <w:t xml:space="preserve">Nmbsmf_MBSSession </w:t>
      </w:r>
      <w:r w:rsidRPr="00052626">
        <w:t>Service API</w:t>
      </w:r>
      <w:bookmarkEnd w:id="959"/>
      <w:bookmarkEnd w:id="982"/>
      <w:bookmarkEnd w:id="983"/>
      <w:bookmarkEnd w:id="984"/>
      <w:bookmarkEnd w:id="985"/>
      <w:bookmarkEnd w:id="986"/>
      <w:bookmarkEnd w:id="987"/>
      <w:bookmarkEnd w:id="988"/>
      <w:bookmarkEnd w:id="989"/>
      <w:bookmarkEnd w:id="990"/>
      <w:bookmarkEnd w:id="991"/>
      <w:bookmarkEnd w:id="992"/>
    </w:p>
    <w:p w14:paraId="39E1EB15" w14:textId="664B8AFD" w:rsidR="00170139" w:rsidRPr="00052626" w:rsidRDefault="00170139" w:rsidP="0053693A">
      <w:pPr>
        <w:pStyle w:val="Heading3"/>
      </w:pPr>
      <w:bookmarkStart w:id="993" w:name="_Toc81558602"/>
      <w:bookmarkStart w:id="994" w:name="_Toc85877055"/>
      <w:bookmarkStart w:id="995" w:name="_Toc88681507"/>
      <w:bookmarkStart w:id="996" w:name="_Toc89678194"/>
      <w:bookmarkStart w:id="997" w:name="_Toc98501286"/>
      <w:bookmarkStart w:id="998" w:name="_Toc106634570"/>
      <w:bookmarkStart w:id="999" w:name="_Toc114825349"/>
      <w:bookmarkStart w:id="1000" w:name="_Toc138661578"/>
      <w:bookmarkStart w:id="1001" w:name="_Toc153872369"/>
      <w:r w:rsidRPr="00052626">
        <w:t>6.2.1</w:t>
      </w:r>
      <w:r w:rsidRPr="00052626">
        <w:tab/>
        <w:t>Introduction</w:t>
      </w:r>
      <w:bookmarkEnd w:id="993"/>
      <w:bookmarkEnd w:id="994"/>
      <w:bookmarkEnd w:id="995"/>
      <w:bookmarkEnd w:id="996"/>
      <w:bookmarkEnd w:id="997"/>
      <w:bookmarkEnd w:id="998"/>
      <w:bookmarkEnd w:id="999"/>
      <w:bookmarkEnd w:id="1000"/>
      <w:bookmarkEnd w:id="1001"/>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002" w:name="_Toc81558603"/>
      <w:bookmarkStart w:id="1003" w:name="_Toc85877056"/>
      <w:bookmarkStart w:id="1004" w:name="_Toc88681508"/>
      <w:bookmarkStart w:id="1005" w:name="_Toc89678195"/>
      <w:bookmarkStart w:id="1006" w:name="_Toc98501287"/>
      <w:bookmarkStart w:id="1007" w:name="_Toc106634571"/>
      <w:bookmarkStart w:id="1008" w:name="_Toc114825350"/>
      <w:bookmarkStart w:id="1009" w:name="_Toc138661579"/>
      <w:bookmarkStart w:id="1010" w:name="_Toc153872370"/>
      <w:r w:rsidRPr="00052626">
        <w:t>6.2.2</w:t>
      </w:r>
      <w:r w:rsidRPr="00052626">
        <w:tab/>
        <w:t>Usage of HTTP</w:t>
      </w:r>
      <w:bookmarkEnd w:id="1002"/>
      <w:bookmarkEnd w:id="1003"/>
      <w:bookmarkEnd w:id="1004"/>
      <w:bookmarkEnd w:id="1005"/>
      <w:bookmarkEnd w:id="1006"/>
      <w:bookmarkEnd w:id="1007"/>
      <w:bookmarkEnd w:id="1008"/>
      <w:bookmarkEnd w:id="1009"/>
      <w:bookmarkEnd w:id="1010"/>
    </w:p>
    <w:p w14:paraId="2C50135C" w14:textId="2DCDC933" w:rsidR="00170139" w:rsidRPr="00052626" w:rsidRDefault="00170139" w:rsidP="0053693A">
      <w:pPr>
        <w:pStyle w:val="Heading4"/>
      </w:pPr>
      <w:bookmarkStart w:id="1011" w:name="_Toc81558604"/>
      <w:bookmarkStart w:id="1012" w:name="_Toc85877057"/>
      <w:bookmarkStart w:id="1013" w:name="_Toc88681509"/>
      <w:bookmarkStart w:id="1014" w:name="_Toc89678196"/>
      <w:bookmarkStart w:id="1015" w:name="_Toc98501288"/>
      <w:bookmarkStart w:id="1016" w:name="_Toc106634572"/>
      <w:bookmarkStart w:id="1017" w:name="_Toc114825351"/>
      <w:bookmarkStart w:id="1018" w:name="_Toc138661580"/>
      <w:bookmarkStart w:id="1019" w:name="_Toc153872371"/>
      <w:r w:rsidRPr="00052626">
        <w:t>6.2.2.1</w:t>
      </w:r>
      <w:r w:rsidRPr="00052626">
        <w:tab/>
        <w:t>General</w:t>
      </w:r>
      <w:bookmarkEnd w:id="1011"/>
      <w:bookmarkEnd w:id="1012"/>
      <w:bookmarkEnd w:id="1013"/>
      <w:bookmarkEnd w:id="1014"/>
      <w:bookmarkEnd w:id="1015"/>
      <w:bookmarkEnd w:id="1016"/>
      <w:bookmarkEnd w:id="1017"/>
      <w:bookmarkEnd w:id="1018"/>
      <w:bookmarkEnd w:id="1019"/>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020" w:name="_Toc81558605"/>
      <w:bookmarkStart w:id="1021" w:name="_Toc85877058"/>
      <w:bookmarkStart w:id="1022" w:name="_Toc88681510"/>
      <w:bookmarkStart w:id="1023" w:name="_Toc89678197"/>
      <w:bookmarkStart w:id="1024" w:name="_Toc98501289"/>
      <w:bookmarkStart w:id="1025" w:name="_Toc106634573"/>
      <w:bookmarkStart w:id="1026" w:name="_Toc114825352"/>
      <w:bookmarkStart w:id="1027" w:name="_Toc138661581"/>
      <w:bookmarkStart w:id="1028" w:name="_Toc153872372"/>
      <w:r w:rsidRPr="00052626">
        <w:lastRenderedPageBreak/>
        <w:t>6.2.2.2</w:t>
      </w:r>
      <w:r w:rsidRPr="00052626">
        <w:tab/>
        <w:t>HTTP standard headers</w:t>
      </w:r>
      <w:bookmarkEnd w:id="1020"/>
      <w:bookmarkEnd w:id="1021"/>
      <w:bookmarkEnd w:id="1022"/>
      <w:bookmarkEnd w:id="1023"/>
      <w:bookmarkEnd w:id="1024"/>
      <w:bookmarkEnd w:id="1025"/>
      <w:bookmarkEnd w:id="1026"/>
      <w:bookmarkEnd w:id="1027"/>
      <w:bookmarkEnd w:id="1028"/>
    </w:p>
    <w:p w14:paraId="07437636" w14:textId="44BEFD36" w:rsidR="00170139" w:rsidRPr="00052626" w:rsidRDefault="00170139" w:rsidP="0053693A">
      <w:pPr>
        <w:pStyle w:val="Heading5"/>
        <w:rPr>
          <w:lang w:eastAsia="zh-CN"/>
        </w:rPr>
      </w:pPr>
      <w:bookmarkStart w:id="1029" w:name="_Toc81558606"/>
      <w:bookmarkStart w:id="1030" w:name="_Toc85877059"/>
      <w:bookmarkStart w:id="1031" w:name="_Toc88681511"/>
      <w:bookmarkStart w:id="1032" w:name="_Toc89678198"/>
      <w:bookmarkStart w:id="1033" w:name="_Toc98501290"/>
      <w:bookmarkStart w:id="1034" w:name="_Toc106634574"/>
      <w:bookmarkStart w:id="1035" w:name="_Toc114825353"/>
      <w:bookmarkStart w:id="1036" w:name="_Toc138661582"/>
      <w:bookmarkStart w:id="1037" w:name="_Toc153872373"/>
      <w:r w:rsidRPr="00052626">
        <w:t>6.2.2.2.1</w:t>
      </w:r>
      <w:r w:rsidRPr="00052626">
        <w:rPr>
          <w:lang w:eastAsia="zh-CN"/>
        </w:rPr>
        <w:tab/>
        <w:t>General</w:t>
      </w:r>
      <w:bookmarkEnd w:id="1029"/>
      <w:bookmarkEnd w:id="1030"/>
      <w:bookmarkEnd w:id="1031"/>
      <w:bookmarkEnd w:id="1032"/>
      <w:bookmarkEnd w:id="1033"/>
      <w:bookmarkEnd w:id="1034"/>
      <w:bookmarkEnd w:id="1035"/>
      <w:bookmarkEnd w:id="1036"/>
      <w:bookmarkEnd w:id="103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038" w:name="_Toc81558607"/>
      <w:bookmarkStart w:id="1039" w:name="_Toc85877060"/>
      <w:bookmarkStart w:id="1040" w:name="_Toc88681512"/>
      <w:bookmarkStart w:id="1041" w:name="_Toc89678199"/>
      <w:bookmarkStart w:id="1042" w:name="_Toc98501291"/>
      <w:bookmarkStart w:id="1043" w:name="_Toc106634575"/>
      <w:bookmarkStart w:id="1044" w:name="_Toc114825354"/>
      <w:bookmarkStart w:id="1045" w:name="_Toc138661583"/>
      <w:bookmarkStart w:id="1046" w:name="_Toc153872374"/>
      <w:r w:rsidRPr="00052626">
        <w:t>6.2.2.2.2</w:t>
      </w:r>
      <w:r w:rsidRPr="00052626">
        <w:tab/>
        <w:t>Content type</w:t>
      </w:r>
      <w:bookmarkEnd w:id="1038"/>
      <w:bookmarkEnd w:id="1039"/>
      <w:bookmarkEnd w:id="1040"/>
      <w:bookmarkEnd w:id="1041"/>
      <w:bookmarkEnd w:id="1042"/>
      <w:bookmarkEnd w:id="1043"/>
      <w:bookmarkEnd w:id="1044"/>
      <w:bookmarkEnd w:id="1045"/>
      <w:bookmarkEnd w:id="1046"/>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1047" w:name="_Toc81558608"/>
      <w:bookmarkStart w:id="1048" w:name="_Toc85877061"/>
      <w:bookmarkStart w:id="1049" w:name="_Toc88681513"/>
      <w:bookmarkStart w:id="1050" w:name="_Toc89678200"/>
      <w:bookmarkStart w:id="1051" w:name="_Toc98501292"/>
      <w:bookmarkStart w:id="1052" w:name="_Toc106634576"/>
      <w:bookmarkStart w:id="1053" w:name="_Toc114825355"/>
      <w:bookmarkStart w:id="1054" w:name="_Toc138661584"/>
      <w:bookmarkStart w:id="1055" w:name="_Toc153872375"/>
      <w:r w:rsidRPr="00052626">
        <w:t>6.2.2.3</w:t>
      </w:r>
      <w:r w:rsidRPr="00052626">
        <w:tab/>
        <w:t>HTTP custom headers</w:t>
      </w:r>
      <w:bookmarkEnd w:id="1047"/>
      <w:bookmarkEnd w:id="1048"/>
      <w:bookmarkEnd w:id="1049"/>
      <w:bookmarkEnd w:id="1050"/>
      <w:bookmarkEnd w:id="1051"/>
      <w:bookmarkEnd w:id="1052"/>
      <w:bookmarkEnd w:id="1053"/>
      <w:bookmarkEnd w:id="1054"/>
      <w:bookmarkEnd w:id="1055"/>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056" w:name="_Toc89035437"/>
      <w:bookmarkStart w:id="1057" w:name="_Toc89065235"/>
      <w:bookmarkStart w:id="1058" w:name="_Toc89180534"/>
      <w:bookmarkStart w:id="1059" w:name="_Toc90641742"/>
      <w:bookmarkStart w:id="1060" w:name="_Toc98501293"/>
      <w:bookmarkStart w:id="1061" w:name="_Toc106634577"/>
      <w:bookmarkStart w:id="1062" w:name="_Toc114825356"/>
      <w:bookmarkStart w:id="1063" w:name="_Toc138661585"/>
      <w:bookmarkStart w:id="1064" w:name="_Toc153872376"/>
      <w:r>
        <w:t>6.2.2.4</w:t>
      </w:r>
      <w:r>
        <w:tab/>
        <w:t>HTTP multipart messages</w:t>
      </w:r>
      <w:bookmarkEnd w:id="1056"/>
      <w:bookmarkEnd w:id="1057"/>
      <w:bookmarkEnd w:id="1058"/>
      <w:bookmarkEnd w:id="1059"/>
      <w:bookmarkEnd w:id="1060"/>
      <w:bookmarkEnd w:id="1061"/>
      <w:bookmarkEnd w:id="1062"/>
      <w:bookmarkEnd w:id="1063"/>
      <w:bookmarkEnd w:id="1064"/>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lastRenderedPageBreak/>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065" w:name="_Toc81558609"/>
      <w:bookmarkStart w:id="1066" w:name="_Toc85877062"/>
      <w:bookmarkStart w:id="1067" w:name="_Toc88681514"/>
      <w:bookmarkStart w:id="1068" w:name="_Toc89678201"/>
      <w:bookmarkStart w:id="1069" w:name="_Toc98501294"/>
      <w:bookmarkStart w:id="1070" w:name="_Toc106634578"/>
      <w:bookmarkStart w:id="1071" w:name="_Toc114825357"/>
      <w:bookmarkStart w:id="1072" w:name="_Toc138661586"/>
      <w:bookmarkStart w:id="1073" w:name="_Toc153872377"/>
      <w:r w:rsidRPr="00052626">
        <w:t>6.2.3</w:t>
      </w:r>
      <w:r w:rsidRPr="00052626">
        <w:tab/>
        <w:t>Resources</w:t>
      </w:r>
      <w:bookmarkEnd w:id="1065"/>
      <w:bookmarkEnd w:id="1066"/>
      <w:bookmarkEnd w:id="1067"/>
      <w:bookmarkEnd w:id="1068"/>
      <w:bookmarkEnd w:id="1069"/>
      <w:bookmarkEnd w:id="1070"/>
      <w:bookmarkEnd w:id="1071"/>
      <w:bookmarkEnd w:id="1072"/>
      <w:bookmarkEnd w:id="1073"/>
    </w:p>
    <w:p w14:paraId="109E91D1" w14:textId="77777777" w:rsidR="00A7066E" w:rsidRPr="00052626" w:rsidRDefault="00A7066E" w:rsidP="0053693A">
      <w:pPr>
        <w:pStyle w:val="Heading4"/>
      </w:pPr>
      <w:bookmarkStart w:id="1074" w:name="_Toc81558610"/>
      <w:bookmarkStart w:id="1075" w:name="_Toc85877063"/>
      <w:bookmarkStart w:id="1076" w:name="_Toc88681515"/>
      <w:bookmarkStart w:id="1077" w:name="_Toc89678202"/>
      <w:bookmarkStart w:id="1078" w:name="_Toc98501295"/>
      <w:bookmarkStart w:id="1079" w:name="_Toc106634579"/>
      <w:bookmarkStart w:id="1080" w:name="_Toc114825358"/>
      <w:bookmarkStart w:id="1081" w:name="_Toc138661587"/>
      <w:bookmarkStart w:id="1082" w:name="_Toc153872378"/>
      <w:r w:rsidRPr="00052626">
        <w:t>6.2.3.1</w:t>
      </w:r>
      <w:r w:rsidRPr="00052626">
        <w:tab/>
        <w:t>Overview</w:t>
      </w:r>
      <w:bookmarkEnd w:id="1074"/>
      <w:bookmarkEnd w:id="1075"/>
      <w:bookmarkEnd w:id="1076"/>
      <w:bookmarkEnd w:id="1077"/>
      <w:bookmarkEnd w:id="1078"/>
      <w:bookmarkEnd w:id="1079"/>
      <w:bookmarkEnd w:id="1080"/>
      <w:bookmarkEnd w:id="1081"/>
      <w:bookmarkEnd w:id="1082"/>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70.15pt;height:5in" o:ole="">
            <v:imagedata r:id="rId44" o:title=""/>
          </v:shape>
          <o:OLEObject Type="Embed" ProgID="Visio.Drawing.11" ShapeID="_x0000_i1043" DrawAspect="Content" ObjectID="_1764485213"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1083" w:name="_Toc81558611"/>
      <w:bookmarkStart w:id="1084" w:name="_Toc85877064"/>
      <w:bookmarkStart w:id="1085" w:name="_Toc88681516"/>
      <w:bookmarkStart w:id="1086" w:name="_Toc89678203"/>
      <w:bookmarkStart w:id="1087" w:name="_Toc98501296"/>
      <w:bookmarkStart w:id="1088" w:name="_Toc106634580"/>
      <w:bookmarkStart w:id="1089" w:name="_Toc114825359"/>
      <w:bookmarkStart w:id="1090" w:name="_Toc138661588"/>
      <w:bookmarkStart w:id="1091" w:name="_Toc153872379"/>
      <w:r w:rsidRPr="00052626">
        <w:t>6.2.3.2</w:t>
      </w:r>
      <w:r w:rsidRPr="00052626">
        <w:tab/>
        <w:t>Resource: MBS sessions collection</w:t>
      </w:r>
      <w:bookmarkEnd w:id="1083"/>
      <w:bookmarkEnd w:id="1084"/>
      <w:bookmarkEnd w:id="1085"/>
      <w:r w:rsidR="00F33E9B" w:rsidRPr="00052626">
        <w:t xml:space="preserve"> (Collection)</w:t>
      </w:r>
      <w:bookmarkEnd w:id="1086"/>
      <w:bookmarkEnd w:id="1087"/>
      <w:bookmarkEnd w:id="1088"/>
      <w:bookmarkEnd w:id="1089"/>
      <w:bookmarkEnd w:id="1090"/>
      <w:bookmarkEnd w:id="1091"/>
    </w:p>
    <w:p w14:paraId="7832AC84" w14:textId="77777777" w:rsidR="00C9761A" w:rsidRPr="00052626" w:rsidRDefault="00C9761A" w:rsidP="0053693A">
      <w:pPr>
        <w:pStyle w:val="Heading5"/>
      </w:pPr>
      <w:bookmarkStart w:id="1092" w:name="_Toc81558612"/>
      <w:bookmarkStart w:id="1093" w:name="_Toc85877065"/>
      <w:bookmarkStart w:id="1094" w:name="_Toc88681517"/>
      <w:bookmarkStart w:id="1095" w:name="_Toc89678204"/>
      <w:bookmarkStart w:id="1096" w:name="_Toc98501297"/>
      <w:bookmarkStart w:id="1097" w:name="_Toc106634581"/>
      <w:bookmarkStart w:id="1098" w:name="_Toc114825360"/>
      <w:bookmarkStart w:id="1099" w:name="_Toc138661589"/>
      <w:bookmarkStart w:id="1100" w:name="_Toc153872380"/>
      <w:r w:rsidRPr="00052626">
        <w:t>6.2.3.2.1</w:t>
      </w:r>
      <w:r w:rsidRPr="00052626">
        <w:tab/>
        <w:t>Description</w:t>
      </w:r>
      <w:bookmarkEnd w:id="1092"/>
      <w:bookmarkEnd w:id="1093"/>
      <w:bookmarkEnd w:id="1094"/>
      <w:bookmarkEnd w:id="1095"/>
      <w:bookmarkEnd w:id="1096"/>
      <w:bookmarkEnd w:id="1097"/>
      <w:bookmarkEnd w:id="1098"/>
      <w:bookmarkEnd w:id="1099"/>
      <w:bookmarkEnd w:id="1100"/>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101" w:name="_Toc81558613"/>
      <w:bookmarkStart w:id="1102" w:name="_Toc85877066"/>
      <w:bookmarkStart w:id="1103" w:name="_Toc88681518"/>
      <w:bookmarkStart w:id="1104" w:name="_Toc89678205"/>
      <w:bookmarkStart w:id="1105" w:name="_Toc98501298"/>
      <w:bookmarkStart w:id="1106" w:name="_Toc106634582"/>
      <w:bookmarkStart w:id="1107" w:name="_Toc114825361"/>
      <w:bookmarkStart w:id="1108" w:name="_Toc138661590"/>
      <w:bookmarkStart w:id="1109" w:name="_Toc153872381"/>
      <w:r w:rsidRPr="00052626">
        <w:t>6.2.3.2.2</w:t>
      </w:r>
      <w:r w:rsidRPr="00052626">
        <w:tab/>
        <w:t>Resource Definition</w:t>
      </w:r>
      <w:bookmarkEnd w:id="1101"/>
      <w:bookmarkEnd w:id="1102"/>
      <w:bookmarkEnd w:id="1103"/>
      <w:bookmarkEnd w:id="1104"/>
      <w:bookmarkEnd w:id="1105"/>
      <w:bookmarkEnd w:id="1106"/>
      <w:bookmarkEnd w:id="1107"/>
      <w:bookmarkEnd w:id="1108"/>
      <w:bookmarkEnd w:id="110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110" w:name="_Toc81558614"/>
      <w:bookmarkStart w:id="1111" w:name="_Toc85877067"/>
      <w:bookmarkStart w:id="1112" w:name="_Toc88681519"/>
      <w:bookmarkStart w:id="1113" w:name="_Toc89678206"/>
      <w:bookmarkStart w:id="1114" w:name="_Toc98501299"/>
      <w:bookmarkStart w:id="1115" w:name="_Toc106634583"/>
      <w:bookmarkStart w:id="1116" w:name="_Toc114825362"/>
      <w:bookmarkStart w:id="1117" w:name="_Toc138661591"/>
      <w:bookmarkStart w:id="1118" w:name="_Toc153872382"/>
      <w:r w:rsidRPr="00052626">
        <w:t>6.2.3.2.3</w:t>
      </w:r>
      <w:r w:rsidRPr="00052626">
        <w:tab/>
        <w:t>Resource Standard Methods</w:t>
      </w:r>
      <w:bookmarkEnd w:id="1110"/>
      <w:bookmarkEnd w:id="1111"/>
      <w:bookmarkEnd w:id="1112"/>
      <w:bookmarkEnd w:id="1113"/>
      <w:bookmarkEnd w:id="1114"/>
      <w:bookmarkEnd w:id="1115"/>
      <w:bookmarkEnd w:id="1116"/>
      <w:bookmarkEnd w:id="1117"/>
      <w:bookmarkEnd w:id="1118"/>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lastRenderedPageBreak/>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1DFF32EB"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4BE92DE3"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6C0702">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119" w:name="_Toc85877068"/>
      <w:bookmarkStart w:id="1120" w:name="_Toc88681520"/>
      <w:bookmarkStart w:id="1121" w:name="_Toc89678207"/>
      <w:bookmarkStart w:id="1122" w:name="_Toc98501300"/>
      <w:bookmarkStart w:id="1123" w:name="_Toc106634584"/>
      <w:bookmarkStart w:id="1124" w:name="_Toc114825363"/>
      <w:bookmarkStart w:id="1125" w:name="_Toc138661592"/>
      <w:bookmarkStart w:id="1126" w:name="_Toc81558616"/>
      <w:bookmarkStart w:id="1127" w:name="_Toc153872383"/>
      <w:r w:rsidRPr="00052626">
        <w:t>6.2.3.2.4</w:t>
      </w:r>
      <w:r w:rsidRPr="00052626">
        <w:tab/>
        <w:t>Resource Custom Operations</w:t>
      </w:r>
      <w:bookmarkEnd w:id="1119"/>
      <w:bookmarkEnd w:id="1120"/>
      <w:bookmarkEnd w:id="1121"/>
      <w:bookmarkEnd w:id="1122"/>
      <w:bookmarkEnd w:id="1123"/>
      <w:bookmarkEnd w:id="1124"/>
      <w:bookmarkEnd w:id="1125"/>
      <w:bookmarkEnd w:id="1127"/>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25DE7A"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9739AB">
              <w:t>Area Session ID</w:t>
            </w:r>
            <w:r>
              <w:t xml:space="preserve"> in the request cannot be found</w:t>
            </w:r>
            <w:r w:rsidR="009739AB">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128" w:name="_Toc85877069"/>
      <w:bookmarkStart w:id="1129" w:name="_Toc88681521"/>
      <w:bookmarkStart w:id="1130" w:name="_Toc89678208"/>
      <w:bookmarkStart w:id="1131" w:name="_Toc98501301"/>
      <w:bookmarkStart w:id="1132" w:name="_Toc106634585"/>
      <w:bookmarkStart w:id="1133" w:name="_Toc114825364"/>
      <w:bookmarkStart w:id="1134" w:name="_Toc138661593"/>
      <w:bookmarkStart w:id="1135" w:name="_Toc153872384"/>
      <w:r w:rsidRPr="00052626">
        <w:t>6.2.3.3</w:t>
      </w:r>
      <w:r w:rsidRPr="00052626">
        <w:tab/>
        <w:t>Resource: Individual MBS session</w:t>
      </w:r>
      <w:bookmarkEnd w:id="1126"/>
      <w:bookmarkEnd w:id="1128"/>
      <w:bookmarkEnd w:id="1129"/>
      <w:r w:rsidR="00F33E9B" w:rsidRPr="00052626">
        <w:t xml:space="preserve"> (Document)</w:t>
      </w:r>
      <w:bookmarkEnd w:id="1130"/>
      <w:bookmarkEnd w:id="1131"/>
      <w:bookmarkEnd w:id="1132"/>
      <w:bookmarkEnd w:id="1133"/>
      <w:bookmarkEnd w:id="1134"/>
      <w:bookmarkEnd w:id="1135"/>
    </w:p>
    <w:p w14:paraId="5C04392F" w14:textId="4D57F147" w:rsidR="00C9761A" w:rsidRPr="00052626" w:rsidRDefault="00C9761A" w:rsidP="0053693A">
      <w:pPr>
        <w:pStyle w:val="Heading5"/>
      </w:pPr>
      <w:bookmarkStart w:id="1136" w:name="_Toc81558617"/>
      <w:bookmarkStart w:id="1137" w:name="_Toc85877070"/>
      <w:bookmarkStart w:id="1138" w:name="_Toc88681522"/>
      <w:bookmarkStart w:id="1139" w:name="_Toc89678209"/>
      <w:bookmarkStart w:id="1140" w:name="_Toc98501302"/>
      <w:bookmarkStart w:id="1141" w:name="_Toc106634586"/>
      <w:bookmarkStart w:id="1142" w:name="_Toc114825365"/>
      <w:bookmarkStart w:id="1143" w:name="_Toc138661594"/>
      <w:bookmarkStart w:id="1144" w:name="_Toc153872385"/>
      <w:r w:rsidRPr="00052626">
        <w:t>6.2.3.3.1</w:t>
      </w:r>
      <w:r w:rsidRPr="00052626">
        <w:tab/>
        <w:t>Description</w:t>
      </w:r>
      <w:bookmarkEnd w:id="1136"/>
      <w:bookmarkEnd w:id="1137"/>
      <w:bookmarkEnd w:id="1138"/>
      <w:bookmarkEnd w:id="1139"/>
      <w:bookmarkEnd w:id="1140"/>
      <w:bookmarkEnd w:id="1141"/>
      <w:bookmarkEnd w:id="1142"/>
      <w:bookmarkEnd w:id="1143"/>
      <w:bookmarkEnd w:id="1144"/>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145" w:name="_Toc81558618"/>
      <w:bookmarkStart w:id="1146" w:name="_Toc85877071"/>
      <w:bookmarkStart w:id="1147" w:name="_Toc88681523"/>
      <w:bookmarkStart w:id="1148" w:name="_Toc89678210"/>
      <w:bookmarkStart w:id="1149" w:name="_Toc98501303"/>
      <w:bookmarkStart w:id="1150" w:name="_Toc106634587"/>
      <w:bookmarkStart w:id="1151" w:name="_Toc114825366"/>
      <w:bookmarkStart w:id="1152" w:name="_Toc138661595"/>
      <w:bookmarkStart w:id="1153" w:name="_Toc153872386"/>
      <w:r w:rsidRPr="00052626">
        <w:t>6.2.3.3.2</w:t>
      </w:r>
      <w:r w:rsidRPr="00052626">
        <w:tab/>
        <w:t>Resource Definition</w:t>
      </w:r>
      <w:bookmarkEnd w:id="1145"/>
      <w:bookmarkEnd w:id="1146"/>
      <w:bookmarkEnd w:id="1147"/>
      <w:bookmarkEnd w:id="1148"/>
      <w:bookmarkEnd w:id="1149"/>
      <w:bookmarkEnd w:id="1150"/>
      <w:bookmarkEnd w:id="1151"/>
      <w:bookmarkEnd w:id="1152"/>
      <w:bookmarkEnd w:id="115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154" w:name="_Toc81558619"/>
      <w:bookmarkStart w:id="1155" w:name="_Toc85877072"/>
      <w:bookmarkStart w:id="1156" w:name="_Toc88681524"/>
      <w:bookmarkStart w:id="1157" w:name="_Toc89678211"/>
      <w:bookmarkStart w:id="1158" w:name="_Toc98501304"/>
      <w:bookmarkStart w:id="1159" w:name="_Toc106634588"/>
      <w:bookmarkStart w:id="1160" w:name="_Toc114825367"/>
      <w:bookmarkStart w:id="1161" w:name="_Toc138661596"/>
      <w:bookmarkStart w:id="1162" w:name="_Toc153872387"/>
      <w:r w:rsidRPr="00052626">
        <w:t>6.2.3.3.3</w:t>
      </w:r>
      <w:r w:rsidRPr="00052626">
        <w:tab/>
        <w:t>Resource Standard Methods</w:t>
      </w:r>
      <w:bookmarkEnd w:id="1154"/>
      <w:bookmarkEnd w:id="1155"/>
      <w:bookmarkEnd w:id="1156"/>
      <w:bookmarkEnd w:id="1157"/>
      <w:bookmarkEnd w:id="1158"/>
      <w:bookmarkEnd w:id="1159"/>
      <w:bookmarkEnd w:id="1160"/>
      <w:bookmarkEnd w:id="1161"/>
      <w:bookmarkEnd w:id="1162"/>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F07C45" w:rsidRPr="00052626" w14:paraId="0704A54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B6096" w14:textId="7A8130E4" w:rsidR="00F07C45" w:rsidRPr="00052626" w:rsidRDefault="00F07C45" w:rsidP="00F07C45">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5ED53E85" w14:textId="493DA020" w:rsidR="00F07C45" w:rsidRPr="00052626" w:rsidRDefault="00F07C45" w:rsidP="00F07C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CC60F7" w14:textId="5C34CADC" w:rsidR="00F07C45" w:rsidRPr="00052626" w:rsidRDefault="00F07C45" w:rsidP="00F07C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CB0A5BD" w14:textId="70572E97" w:rsidR="00F07C45" w:rsidRPr="00052626" w:rsidRDefault="00F07C45" w:rsidP="00F07C45">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D344D7" w14:textId="5BA33A6F" w:rsidR="00F07C45" w:rsidRPr="00052626" w:rsidRDefault="00F07C45" w:rsidP="00F07C45">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5627294E"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DE1512">
              <w:rPr>
                <w:lang w:eastAsia="zh-CN"/>
              </w:rPr>
              <w:t>Area Session ID</w:t>
            </w:r>
            <w:r>
              <w:t xml:space="preserve"> is not found</w:t>
            </w:r>
            <w:r w:rsidR="00427554">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163" w:name="_Toc81558620"/>
      <w:bookmarkStart w:id="1164" w:name="_Toc85877073"/>
      <w:bookmarkStart w:id="1165" w:name="_Toc88681525"/>
      <w:bookmarkStart w:id="1166" w:name="_Toc89678212"/>
      <w:bookmarkStart w:id="1167" w:name="_Toc98501305"/>
      <w:bookmarkStart w:id="1168" w:name="_Toc106634589"/>
      <w:bookmarkStart w:id="1169" w:name="_Toc114825368"/>
      <w:bookmarkStart w:id="1170" w:name="_Toc138661597"/>
      <w:bookmarkStart w:id="1171" w:name="_Toc153872388"/>
      <w:r w:rsidRPr="00052626">
        <w:t>6.2.3.</w:t>
      </w:r>
      <w:r w:rsidR="00427687" w:rsidRPr="00052626">
        <w:t>3</w:t>
      </w:r>
      <w:r w:rsidRPr="00052626">
        <w:t>.4</w:t>
      </w:r>
      <w:r w:rsidRPr="00052626">
        <w:tab/>
        <w:t>Resource Custom Operations</w:t>
      </w:r>
      <w:bookmarkEnd w:id="1163"/>
      <w:bookmarkEnd w:id="1164"/>
      <w:bookmarkEnd w:id="1165"/>
      <w:bookmarkEnd w:id="1166"/>
      <w:bookmarkEnd w:id="1167"/>
      <w:bookmarkEnd w:id="1168"/>
      <w:bookmarkEnd w:id="1169"/>
      <w:bookmarkEnd w:id="1170"/>
      <w:bookmarkEnd w:id="1171"/>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172" w:name="_Toc85877074"/>
      <w:bookmarkStart w:id="1173" w:name="_Toc88681526"/>
      <w:bookmarkStart w:id="1174" w:name="_Toc89678213"/>
      <w:bookmarkStart w:id="1175" w:name="_Toc98501306"/>
      <w:bookmarkStart w:id="1176" w:name="_Toc106634590"/>
      <w:bookmarkStart w:id="1177" w:name="_Toc114825369"/>
      <w:bookmarkStart w:id="1178" w:name="_Toc138661598"/>
      <w:bookmarkStart w:id="1179" w:name="_Toc153872389"/>
      <w:r w:rsidRPr="00052626">
        <w:t>6.2.3.4</w:t>
      </w:r>
      <w:r w:rsidRPr="00052626">
        <w:tab/>
        <w:t>Resource: Subscriptions collection for MBS sessions</w:t>
      </w:r>
      <w:bookmarkEnd w:id="1172"/>
      <w:r w:rsidR="00F07254" w:rsidRPr="00052626">
        <w:t xml:space="preserve"> (Collection)</w:t>
      </w:r>
      <w:bookmarkEnd w:id="1173"/>
      <w:bookmarkEnd w:id="1174"/>
      <w:bookmarkEnd w:id="1175"/>
      <w:bookmarkEnd w:id="1176"/>
      <w:bookmarkEnd w:id="1177"/>
      <w:bookmarkEnd w:id="1178"/>
      <w:bookmarkEnd w:id="1179"/>
    </w:p>
    <w:p w14:paraId="4CF6D487" w14:textId="208522C4" w:rsidR="00372C69" w:rsidRPr="00052626" w:rsidRDefault="00372C69" w:rsidP="0053693A">
      <w:pPr>
        <w:pStyle w:val="Heading5"/>
      </w:pPr>
      <w:bookmarkStart w:id="1180" w:name="_Toc85877075"/>
      <w:bookmarkStart w:id="1181" w:name="_Toc88681527"/>
      <w:bookmarkStart w:id="1182" w:name="_Toc89678214"/>
      <w:bookmarkStart w:id="1183" w:name="_Toc98501307"/>
      <w:bookmarkStart w:id="1184" w:name="_Toc106634591"/>
      <w:bookmarkStart w:id="1185" w:name="_Toc114825370"/>
      <w:bookmarkStart w:id="1186" w:name="_Toc138661599"/>
      <w:bookmarkStart w:id="1187" w:name="_Toc153872390"/>
      <w:r w:rsidRPr="00052626">
        <w:t>6.2.3.4.1</w:t>
      </w:r>
      <w:r w:rsidRPr="00052626">
        <w:tab/>
        <w:t>Description</w:t>
      </w:r>
      <w:bookmarkEnd w:id="1180"/>
      <w:bookmarkEnd w:id="1181"/>
      <w:bookmarkEnd w:id="1182"/>
      <w:bookmarkEnd w:id="1183"/>
      <w:bookmarkEnd w:id="1184"/>
      <w:bookmarkEnd w:id="1185"/>
      <w:bookmarkEnd w:id="1186"/>
      <w:bookmarkEnd w:id="1187"/>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188" w:name="_Toc85877076"/>
      <w:bookmarkStart w:id="1189" w:name="_Toc88681528"/>
      <w:bookmarkStart w:id="1190" w:name="_Toc89678215"/>
      <w:bookmarkStart w:id="1191" w:name="_Toc98501308"/>
      <w:bookmarkStart w:id="1192" w:name="_Toc106634592"/>
      <w:bookmarkStart w:id="1193" w:name="_Toc114825371"/>
      <w:bookmarkStart w:id="1194" w:name="_Toc138661600"/>
      <w:bookmarkStart w:id="1195" w:name="_Toc153872391"/>
      <w:r w:rsidRPr="00052626">
        <w:t>6.2.3.4.2</w:t>
      </w:r>
      <w:r w:rsidRPr="00052626">
        <w:tab/>
        <w:t>Resource Definition</w:t>
      </w:r>
      <w:bookmarkEnd w:id="1188"/>
      <w:bookmarkEnd w:id="1189"/>
      <w:bookmarkEnd w:id="1190"/>
      <w:bookmarkEnd w:id="1191"/>
      <w:bookmarkEnd w:id="1192"/>
      <w:bookmarkEnd w:id="1193"/>
      <w:bookmarkEnd w:id="1194"/>
      <w:bookmarkEnd w:id="119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196" w:name="_Toc85877077"/>
      <w:bookmarkStart w:id="1197" w:name="_Toc88681529"/>
      <w:bookmarkStart w:id="1198" w:name="_Toc89678216"/>
      <w:bookmarkStart w:id="1199" w:name="_Toc98501309"/>
      <w:bookmarkStart w:id="1200" w:name="_Toc106634593"/>
      <w:bookmarkStart w:id="1201" w:name="_Toc114825372"/>
      <w:bookmarkStart w:id="1202" w:name="_Toc138661601"/>
      <w:bookmarkStart w:id="1203" w:name="_Toc153872392"/>
      <w:r w:rsidRPr="00052626">
        <w:t>6.2.3.4.3</w:t>
      </w:r>
      <w:r w:rsidRPr="00052626">
        <w:tab/>
        <w:t>Resource Standard Methods</w:t>
      </w:r>
      <w:bookmarkEnd w:id="1196"/>
      <w:bookmarkEnd w:id="1197"/>
      <w:bookmarkEnd w:id="1198"/>
      <w:bookmarkEnd w:id="1199"/>
      <w:bookmarkEnd w:id="1200"/>
      <w:bookmarkEnd w:id="1201"/>
      <w:bookmarkEnd w:id="1202"/>
      <w:bookmarkEnd w:id="1203"/>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37687818"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E01C03">
              <w:rPr>
                <w:lang w:eastAsia="zh-CN"/>
              </w:rPr>
              <w:t>Area Session ID</w:t>
            </w:r>
            <w:r>
              <w:t xml:space="preserve"> is not found</w:t>
            </w:r>
            <w:r w:rsidR="00E01C03">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204" w:name="_Toc81558615"/>
      <w:bookmarkStart w:id="1205" w:name="_Toc85877078"/>
      <w:bookmarkStart w:id="1206" w:name="_Toc88681530"/>
      <w:bookmarkStart w:id="1207" w:name="_Toc89678217"/>
      <w:bookmarkStart w:id="1208" w:name="_Toc98501310"/>
      <w:bookmarkStart w:id="1209" w:name="_Toc106634594"/>
      <w:bookmarkStart w:id="1210" w:name="_Toc114825373"/>
      <w:bookmarkStart w:id="1211" w:name="_Toc138661602"/>
      <w:bookmarkStart w:id="1212" w:name="_Toc153872393"/>
      <w:r w:rsidRPr="00052626">
        <w:t>6.2.3.4.4</w:t>
      </w:r>
      <w:r w:rsidRPr="00052626">
        <w:tab/>
        <w:t>Resource Custom Operations</w:t>
      </w:r>
      <w:bookmarkEnd w:id="1204"/>
      <w:bookmarkEnd w:id="1205"/>
      <w:bookmarkEnd w:id="1206"/>
      <w:bookmarkEnd w:id="1207"/>
      <w:bookmarkEnd w:id="1208"/>
      <w:bookmarkEnd w:id="1209"/>
      <w:bookmarkEnd w:id="1210"/>
      <w:bookmarkEnd w:id="1211"/>
      <w:bookmarkEnd w:id="1212"/>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213" w:name="_Toc85877079"/>
      <w:bookmarkStart w:id="1214" w:name="_Toc88681531"/>
      <w:bookmarkStart w:id="1215" w:name="_Toc89678218"/>
      <w:bookmarkStart w:id="1216" w:name="_Toc98501311"/>
      <w:bookmarkStart w:id="1217" w:name="_Toc106634595"/>
      <w:bookmarkStart w:id="1218" w:name="_Toc114825374"/>
      <w:bookmarkStart w:id="1219" w:name="_Toc138661603"/>
      <w:bookmarkStart w:id="1220" w:name="_Toc153872394"/>
      <w:r w:rsidRPr="00052626">
        <w:t>6.2.3.5</w:t>
      </w:r>
      <w:r w:rsidRPr="00052626">
        <w:tab/>
        <w:t>Resource: Individual subscription for an MBS session</w:t>
      </w:r>
      <w:bookmarkEnd w:id="1213"/>
      <w:r w:rsidR="008B50B5" w:rsidRPr="00052626">
        <w:t xml:space="preserve"> (Document)</w:t>
      </w:r>
      <w:bookmarkEnd w:id="1214"/>
      <w:bookmarkEnd w:id="1215"/>
      <w:bookmarkEnd w:id="1216"/>
      <w:bookmarkEnd w:id="1217"/>
      <w:bookmarkEnd w:id="1218"/>
      <w:bookmarkEnd w:id="1219"/>
      <w:bookmarkEnd w:id="1220"/>
    </w:p>
    <w:p w14:paraId="0822A9DC" w14:textId="68901AE9" w:rsidR="007C5C07" w:rsidRPr="00052626" w:rsidRDefault="007C5C07" w:rsidP="0053693A">
      <w:pPr>
        <w:pStyle w:val="Heading5"/>
      </w:pPr>
      <w:bookmarkStart w:id="1221" w:name="_Toc85877080"/>
      <w:bookmarkStart w:id="1222" w:name="_Toc88681532"/>
      <w:bookmarkStart w:id="1223" w:name="_Toc89678219"/>
      <w:bookmarkStart w:id="1224" w:name="_Toc98501312"/>
      <w:bookmarkStart w:id="1225" w:name="_Toc106634596"/>
      <w:bookmarkStart w:id="1226" w:name="_Toc114825375"/>
      <w:bookmarkStart w:id="1227" w:name="_Toc138661604"/>
      <w:bookmarkStart w:id="1228" w:name="_Toc153872395"/>
      <w:r w:rsidRPr="00052626">
        <w:t>6.2.3.5.1</w:t>
      </w:r>
      <w:r w:rsidRPr="00052626">
        <w:tab/>
        <w:t>Description</w:t>
      </w:r>
      <w:bookmarkEnd w:id="1221"/>
      <w:bookmarkEnd w:id="1222"/>
      <w:bookmarkEnd w:id="1223"/>
      <w:bookmarkEnd w:id="1224"/>
      <w:bookmarkEnd w:id="1225"/>
      <w:bookmarkEnd w:id="1226"/>
      <w:bookmarkEnd w:id="1227"/>
      <w:bookmarkEnd w:id="1228"/>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229" w:name="_Toc85877081"/>
      <w:bookmarkStart w:id="1230" w:name="_Toc88681533"/>
      <w:bookmarkStart w:id="1231" w:name="_Toc89678220"/>
      <w:bookmarkStart w:id="1232" w:name="_Toc98501313"/>
      <w:bookmarkStart w:id="1233" w:name="_Toc106634597"/>
      <w:bookmarkStart w:id="1234" w:name="_Toc114825376"/>
      <w:bookmarkStart w:id="1235" w:name="_Toc138661605"/>
      <w:bookmarkStart w:id="1236" w:name="_Toc153872396"/>
      <w:r w:rsidRPr="00052626">
        <w:t>6.2.3.5.2</w:t>
      </w:r>
      <w:r w:rsidRPr="00052626">
        <w:tab/>
        <w:t>Resource Definition</w:t>
      </w:r>
      <w:bookmarkEnd w:id="1229"/>
      <w:bookmarkEnd w:id="1230"/>
      <w:bookmarkEnd w:id="1231"/>
      <w:bookmarkEnd w:id="1232"/>
      <w:bookmarkEnd w:id="1233"/>
      <w:bookmarkEnd w:id="1234"/>
      <w:bookmarkEnd w:id="1235"/>
      <w:bookmarkEnd w:id="123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237" w:name="_Toc85877082"/>
      <w:bookmarkStart w:id="1238" w:name="_Toc88681534"/>
      <w:bookmarkStart w:id="1239" w:name="_Toc89678221"/>
      <w:bookmarkStart w:id="1240" w:name="_Toc98501314"/>
      <w:bookmarkStart w:id="1241" w:name="_Toc106634598"/>
      <w:bookmarkStart w:id="1242" w:name="_Toc114825377"/>
      <w:bookmarkStart w:id="1243" w:name="_Toc138661606"/>
      <w:bookmarkStart w:id="1244" w:name="_Toc153872397"/>
      <w:r w:rsidRPr="00052626">
        <w:t>6.2.3.5.3</w:t>
      </w:r>
      <w:r w:rsidRPr="00052626">
        <w:tab/>
        <w:t>Resource Standard Methods</w:t>
      </w:r>
      <w:bookmarkEnd w:id="1237"/>
      <w:bookmarkEnd w:id="1238"/>
      <w:bookmarkEnd w:id="1239"/>
      <w:bookmarkEnd w:id="1240"/>
      <w:bookmarkEnd w:id="1241"/>
      <w:bookmarkEnd w:id="1242"/>
      <w:bookmarkEnd w:id="1243"/>
      <w:bookmarkEnd w:id="1244"/>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245" w:name="_Toc85877083"/>
      <w:bookmarkStart w:id="1246" w:name="_Toc88681535"/>
      <w:bookmarkStart w:id="1247" w:name="_Toc89678222"/>
      <w:bookmarkStart w:id="1248" w:name="_Toc98501315"/>
      <w:bookmarkStart w:id="1249" w:name="_Toc106634599"/>
      <w:bookmarkStart w:id="1250" w:name="_Toc114825378"/>
      <w:bookmarkStart w:id="1251" w:name="_Toc138661607"/>
      <w:bookmarkStart w:id="1252" w:name="_Toc153872398"/>
      <w:r w:rsidRPr="00052626">
        <w:t>6.2.3.5.4</w:t>
      </w:r>
      <w:r w:rsidRPr="00052626">
        <w:tab/>
        <w:t>Resource Custom Operations</w:t>
      </w:r>
      <w:bookmarkEnd w:id="1245"/>
      <w:bookmarkEnd w:id="1246"/>
      <w:bookmarkEnd w:id="1247"/>
      <w:bookmarkEnd w:id="1248"/>
      <w:bookmarkEnd w:id="1249"/>
      <w:bookmarkEnd w:id="1250"/>
      <w:bookmarkEnd w:id="1251"/>
      <w:bookmarkEnd w:id="1252"/>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253" w:name="_Toc85877084"/>
      <w:bookmarkStart w:id="1254" w:name="_Toc88681536"/>
      <w:bookmarkStart w:id="1255" w:name="_Toc89678223"/>
      <w:bookmarkStart w:id="1256" w:name="_Toc98501316"/>
      <w:bookmarkStart w:id="1257" w:name="_Toc106634600"/>
      <w:bookmarkStart w:id="1258" w:name="_Toc114825379"/>
      <w:bookmarkStart w:id="1259" w:name="_Toc138661608"/>
      <w:bookmarkStart w:id="1260" w:name="_Toc153872399"/>
      <w:r w:rsidRPr="00052626">
        <w:t>6.2.3.6</w:t>
      </w:r>
      <w:r w:rsidRPr="00052626">
        <w:tab/>
        <w:t>Resource: Subscriptions collection for MBS contexts</w:t>
      </w:r>
      <w:bookmarkEnd w:id="1253"/>
      <w:bookmarkEnd w:id="1254"/>
      <w:r w:rsidR="007B6F56" w:rsidRPr="00052626">
        <w:t xml:space="preserve"> (Collection)</w:t>
      </w:r>
      <w:bookmarkEnd w:id="1255"/>
      <w:bookmarkEnd w:id="1256"/>
      <w:bookmarkEnd w:id="1257"/>
      <w:bookmarkEnd w:id="1258"/>
      <w:bookmarkEnd w:id="1259"/>
      <w:bookmarkEnd w:id="1260"/>
    </w:p>
    <w:p w14:paraId="1B0F1ED0" w14:textId="7D8C3BE5" w:rsidR="00DE7722" w:rsidRPr="00052626" w:rsidRDefault="00DE7722" w:rsidP="0053693A">
      <w:pPr>
        <w:pStyle w:val="Heading5"/>
      </w:pPr>
      <w:bookmarkStart w:id="1261" w:name="_Toc85877085"/>
      <w:bookmarkStart w:id="1262" w:name="_Toc88681537"/>
      <w:bookmarkStart w:id="1263" w:name="_Toc89678224"/>
      <w:bookmarkStart w:id="1264" w:name="_Toc98501317"/>
      <w:bookmarkStart w:id="1265" w:name="_Toc106634601"/>
      <w:bookmarkStart w:id="1266" w:name="_Toc114825380"/>
      <w:bookmarkStart w:id="1267" w:name="_Toc138661609"/>
      <w:bookmarkStart w:id="1268" w:name="_Toc153872400"/>
      <w:r w:rsidRPr="00052626">
        <w:t>6.2.3.6.1</w:t>
      </w:r>
      <w:r w:rsidRPr="00052626">
        <w:tab/>
        <w:t>Description</w:t>
      </w:r>
      <w:bookmarkEnd w:id="1261"/>
      <w:bookmarkEnd w:id="1262"/>
      <w:bookmarkEnd w:id="1263"/>
      <w:bookmarkEnd w:id="1264"/>
      <w:bookmarkEnd w:id="1265"/>
      <w:bookmarkEnd w:id="1266"/>
      <w:bookmarkEnd w:id="1267"/>
      <w:bookmarkEnd w:id="1268"/>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269" w:name="_Toc85877086"/>
      <w:bookmarkStart w:id="1270" w:name="_Toc88681538"/>
      <w:bookmarkStart w:id="1271" w:name="_Toc89678225"/>
      <w:bookmarkStart w:id="1272" w:name="_Toc98501318"/>
      <w:bookmarkStart w:id="1273" w:name="_Toc106634602"/>
      <w:bookmarkStart w:id="1274" w:name="_Toc114825381"/>
      <w:bookmarkStart w:id="1275" w:name="_Toc138661610"/>
      <w:bookmarkStart w:id="1276" w:name="_Toc153872401"/>
      <w:r w:rsidRPr="00052626">
        <w:t>6.2.3.6.2</w:t>
      </w:r>
      <w:r w:rsidRPr="00052626">
        <w:tab/>
        <w:t>Resource Definition</w:t>
      </w:r>
      <w:bookmarkEnd w:id="1269"/>
      <w:bookmarkEnd w:id="1270"/>
      <w:bookmarkEnd w:id="1271"/>
      <w:bookmarkEnd w:id="1272"/>
      <w:bookmarkEnd w:id="1273"/>
      <w:bookmarkEnd w:id="1274"/>
      <w:bookmarkEnd w:id="1275"/>
      <w:bookmarkEnd w:id="1276"/>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277" w:name="_Toc85877087"/>
      <w:bookmarkStart w:id="1278" w:name="_Toc88681539"/>
      <w:bookmarkStart w:id="1279" w:name="_Toc89678226"/>
      <w:bookmarkStart w:id="1280" w:name="_Toc98501319"/>
      <w:bookmarkStart w:id="1281" w:name="_Toc106634603"/>
      <w:bookmarkStart w:id="1282" w:name="_Toc114825382"/>
      <w:bookmarkStart w:id="1283" w:name="_Toc138661611"/>
      <w:bookmarkStart w:id="1284" w:name="_Toc153872402"/>
      <w:r w:rsidRPr="00052626">
        <w:t>6.2.3.6.3</w:t>
      </w:r>
      <w:r w:rsidRPr="00052626">
        <w:tab/>
        <w:t>Resource Standard Methods</w:t>
      </w:r>
      <w:bookmarkEnd w:id="1277"/>
      <w:bookmarkEnd w:id="1278"/>
      <w:bookmarkEnd w:id="1279"/>
      <w:bookmarkEnd w:id="1280"/>
      <w:bookmarkEnd w:id="1281"/>
      <w:bookmarkEnd w:id="1282"/>
      <w:bookmarkEnd w:id="1283"/>
      <w:bookmarkEnd w:id="1284"/>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285" w:name="_Toc85877088"/>
      <w:bookmarkStart w:id="1286" w:name="_Toc88681540"/>
      <w:bookmarkStart w:id="1287" w:name="_Toc89678227"/>
      <w:bookmarkStart w:id="1288" w:name="_Toc98501320"/>
      <w:bookmarkStart w:id="1289" w:name="_Toc106634604"/>
      <w:bookmarkStart w:id="1290" w:name="_Toc114825383"/>
      <w:bookmarkStart w:id="1291" w:name="_Toc138661612"/>
      <w:bookmarkStart w:id="1292" w:name="_Toc153872403"/>
      <w:r w:rsidRPr="00052626">
        <w:t>6.2.3.6.4</w:t>
      </w:r>
      <w:r w:rsidRPr="00052626">
        <w:tab/>
        <w:t>Resource Custom Operations</w:t>
      </w:r>
      <w:bookmarkEnd w:id="1285"/>
      <w:bookmarkEnd w:id="1286"/>
      <w:bookmarkEnd w:id="1287"/>
      <w:bookmarkEnd w:id="1288"/>
      <w:bookmarkEnd w:id="1289"/>
      <w:bookmarkEnd w:id="1290"/>
      <w:bookmarkEnd w:id="1291"/>
      <w:bookmarkEnd w:id="1292"/>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293" w:name="_Toc85877089"/>
      <w:bookmarkStart w:id="1294" w:name="_Toc88681541"/>
      <w:bookmarkStart w:id="1295" w:name="_Toc89678228"/>
      <w:bookmarkStart w:id="1296" w:name="_Toc98501321"/>
      <w:bookmarkStart w:id="1297" w:name="_Toc106634605"/>
      <w:bookmarkStart w:id="1298" w:name="_Toc114825384"/>
      <w:bookmarkStart w:id="1299" w:name="_Toc138661613"/>
      <w:bookmarkStart w:id="1300" w:name="_Toc153872404"/>
      <w:r w:rsidRPr="00052626">
        <w:t>6.2.3.7</w:t>
      </w:r>
      <w:r w:rsidRPr="00052626">
        <w:tab/>
        <w:t>Resource: Individual subscription for an MBS context</w:t>
      </w:r>
      <w:bookmarkEnd w:id="1293"/>
      <w:bookmarkEnd w:id="1294"/>
      <w:r w:rsidR="007B6F56" w:rsidRPr="00052626">
        <w:t xml:space="preserve"> (Document)</w:t>
      </w:r>
      <w:bookmarkEnd w:id="1295"/>
      <w:bookmarkEnd w:id="1296"/>
      <w:bookmarkEnd w:id="1297"/>
      <w:bookmarkEnd w:id="1298"/>
      <w:bookmarkEnd w:id="1299"/>
      <w:bookmarkEnd w:id="1300"/>
    </w:p>
    <w:p w14:paraId="2F10F8F8" w14:textId="6548E56F" w:rsidR="00A005AB" w:rsidRPr="00052626" w:rsidRDefault="00A005AB" w:rsidP="0053693A">
      <w:pPr>
        <w:pStyle w:val="Heading5"/>
      </w:pPr>
      <w:bookmarkStart w:id="1301" w:name="_Toc85877090"/>
      <w:bookmarkStart w:id="1302" w:name="_Toc88681542"/>
      <w:bookmarkStart w:id="1303" w:name="_Toc89678229"/>
      <w:bookmarkStart w:id="1304" w:name="_Toc98501322"/>
      <w:bookmarkStart w:id="1305" w:name="_Toc106634606"/>
      <w:bookmarkStart w:id="1306" w:name="_Toc114825385"/>
      <w:bookmarkStart w:id="1307" w:name="_Toc138661614"/>
      <w:bookmarkStart w:id="1308" w:name="_Toc153872405"/>
      <w:r w:rsidRPr="00052626">
        <w:t>6.2.3.7.1</w:t>
      </w:r>
      <w:r w:rsidRPr="00052626">
        <w:tab/>
        <w:t>Description</w:t>
      </w:r>
      <w:bookmarkEnd w:id="1301"/>
      <w:bookmarkEnd w:id="1302"/>
      <w:bookmarkEnd w:id="1303"/>
      <w:bookmarkEnd w:id="1304"/>
      <w:bookmarkEnd w:id="1305"/>
      <w:bookmarkEnd w:id="1306"/>
      <w:bookmarkEnd w:id="1307"/>
      <w:bookmarkEnd w:id="130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309" w:name="_Toc85877091"/>
      <w:bookmarkStart w:id="1310" w:name="_Toc88681543"/>
      <w:bookmarkStart w:id="1311" w:name="_Toc89678230"/>
      <w:bookmarkStart w:id="1312" w:name="_Toc98501323"/>
      <w:bookmarkStart w:id="1313" w:name="_Toc106634607"/>
      <w:bookmarkStart w:id="1314" w:name="_Toc114825386"/>
      <w:bookmarkStart w:id="1315" w:name="_Toc138661615"/>
      <w:bookmarkStart w:id="1316" w:name="_Toc153872406"/>
      <w:r w:rsidRPr="00052626">
        <w:t>6.2.3.7.2</w:t>
      </w:r>
      <w:r w:rsidRPr="00052626">
        <w:tab/>
        <w:t>Resource Definition</w:t>
      </w:r>
      <w:bookmarkEnd w:id="1309"/>
      <w:bookmarkEnd w:id="1310"/>
      <w:bookmarkEnd w:id="1311"/>
      <w:bookmarkEnd w:id="1312"/>
      <w:bookmarkEnd w:id="1313"/>
      <w:bookmarkEnd w:id="1314"/>
      <w:bookmarkEnd w:id="1315"/>
      <w:bookmarkEnd w:id="1316"/>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317" w:name="_Toc85877092"/>
      <w:bookmarkStart w:id="1318" w:name="_Toc88681544"/>
      <w:bookmarkStart w:id="1319" w:name="_Toc89678231"/>
      <w:bookmarkStart w:id="1320" w:name="_Toc98501324"/>
      <w:bookmarkStart w:id="1321" w:name="_Toc106634608"/>
      <w:bookmarkStart w:id="1322" w:name="_Toc114825387"/>
      <w:bookmarkStart w:id="1323" w:name="_Toc138661616"/>
      <w:bookmarkStart w:id="1324" w:name="_Toc153872407"/>
      <w:r w:rsidRPr="00052626">
        <w:t>6.2.3.7.3</w:t>
      </w:r>
      <w:r w:rsidRPr="00052626">
        <w:tab/>
        <w:t>Resource Standard Methods</w:t>
      </w:r>
      <w:bookmarkEnd w:id="1317"/>
      <w:bookmarkEnd w:id="1318"/>
      <w:bookmarkEnd w:id="1319"/>
      <w:bookmarkEnd w:id="1320"/>
      <w:bookmarkEnd w:id="1321"/>
      <w:bookmarkEnd w:id="1322"/>
      <w:bookmarkEnd w:id="1323"/>
      <w:bookmarkEnd w:id="1324"/>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325" w:name="_Toc85877093"/>
      <w:bookmarkStart w:id="1326" w:name="_Toc88681545"/>
      <w:bookmarkStart w:id="1327" w:name="_Toc89678232"/>
      <w:bookmarkStart w:id="1328" w:name="_Toc98501325"/>
      <w:bookmarkStart w:id="1329" w:name="_Toc106634609"/>
      <w:bookmarkStart w:id="1330" w:name="_Toc114825388"/>
      <w:bookmarkStart w:id="1331" w:name="_Toc138661617"/>
      <w:bookmarkStart w:id="1332" w:name="_Toc153872408"/>
      <w:r w:rsidRPr="00052626">
        <w:t>6.2.3.7.4</w:t>
      </w:r>
      <w:r w:rsidRPr="00052626">
        <w:tab/>
        <w:t>Resource Custom Operations</w:t>
      </w:r>
      <w:bookmarkEnd w:id="1325"/>
      <w:bookmarkEnd w:id="1326"/>
      <w:bookmarkEnd w:id="1327"/>
      <w:bookmarkEnd w:id="1328"/>
      <w:bookmarkEnd w:id="1329"/>
      <w:bookmarkEnd w:id="1330"/>
      <w:bookmarkEnd w:id="1331"/>
      <w:bookmarkEnd w:id="1332"/>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333" w:name="_Toc81558621"/>
      <w:bookmarkStart w:id="1334" w:name="_Toc85877094"/>
      <w:bookmarkStart w:id="1335" w:name="_Toc88681546"/>
      <w:bookmarkStart w:id="1336" w:name="_Toc89678233"/>
      <w:bookmarkStart w:id="1337" w:name="_Toc98501326"/>
      <w:bookmarkStart w:id="1338" w:name="_Toc106634610"/>
      <w:bookmarkStart w:id="1339" w:name="_Toc114825389"/>
      <w:bookmarkStart w:id="1340" w:name="_Toc138661618"/>
      <w:bookmarkStart w:id="1341" w:name="_Toc153872409"/>
      <w:r w:rsidRPr="00052626">
        <w:t>6.2.4</w:t>
      </w:r>
      <w:r w:rsidRPr="00052626">
        <w:tab/>
        <w:t>Custom Operations without associated resources</w:t>
      </w:r>
      <w:bookmarkEnd w:id="1333"/>
      <w:bookmarkEnd w:id="1334"/>
      <w:bookmarkEnd w:id="1335"/>
      <w:bookmarkEnd w:id="1336"/>
      <w:bookmarkEnd w:id="1337"/>
      <w:bookmarkEnd w:id="1338"/>
      <w:bookmarkEnd w:id="1339"/>
      <w:bookmarkEnd w:id="1340"/>
      <w:bookmarkEnd w:id="1341"/>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342" w:name="_Toc81558622"/>
      <w:bookmarkStart w:id="1343" w:name="_Toc85877095"/>
      <w:bookmarkStart w:id="1344" w:name="_Toc88681547"/>
      <w:bookmarkStart w:id="1345" w:name="_Toc89678234"/>
      <w:bookmarkStart w:id="1346" w:name="_Toc98501327"/>
      <w:bookmarkStart w:id="1347" w:name="_Toc106634611"/>
      <w:bookmarkStart w:id="1348" w:name="_Toc114825390"/>
      <w:bookmarkStart w:id="1349" w:name="_Toc138661619"/>
      <w:bookmarkStart w:id="1350" w:name="_Toc81558624"/>
      <w:bookmarkStart w:id="1351" w:name="_Toc81558629"/>
      <w:bookmarkStart w:id="1352" w:name="_Toc153872410"/>
      <w:r w:rsidRPr="00052626">
        <w:t>6.2.5</w:t>
      </w:r>
      <w:r w:rsidRPr="00052626">
        <w:tab/>
        <w:t>Notifications</w:t>
      </w:r>
      <w:bookmarkEnd w:id="1342"/>
      <w:bookmarkEnd w:id="1343"/>
      <w:bookmarkEnd w:id="1344"/>
      <w:bookmarkEnd w:id="1345"/>
      <w:bookmarkEnd w:id="1346"/>
      <w:bookmarkEnd w:id="1347"/>
      <w:bookmarkEnd w:id="1348"/>
      <w:bookmarkEnd w:id="1349"/>
      <w:bookmarkEnd w:id="1352"/>
    </w:p>
    <w:p w14:paraId="7FAAF101" w14:textId="77777777" w:rsidR="00AF65A9" w:rsidRPr="00052626" w:rsidRDefault="00AF65A9" w:rsidP="0053693A">
      <w:pPr>
        <w:pStyle w:val="Heading4"/>
      </w:pPr>
      <w:bookmarkStart w:id="1353" w:name="_Toc81558623"/>
      <w:bookmarkStart w:id="1354" w:name="_Toc85877096"/>
      <w:bookmarkStart w:id="1355" w:name="_Toc88681548"/>
      <w:bookmarkStart w:id="1356" w:name="_Toc89678235"/>
      <w:bookmarkStart w:id="1357" w:name="_Toc98501328"/>
      <w:bookmarkStart w:id="1358" w:name="_Toc106634612"/>
      <w:bookmarkStart w:id="1359" w:name="_Toc114825391"/>
      <w:bookmarkStart w:id="1360" w:name="_Toc138661620"/>
      <w:bookmarkStart w:id="1361" w:name="_Toc153872411"/>
      <w:r w:rsidRPr="00052626">
        <w:t>6.2.5.1</w:t>
      </w:r>
      <w:r w:rsidRPr="00052626">
        <w:tab/>
        <w:t>General</w:t>
      </w:r>
      <w:bookmarkEnd w:id="1353"/>
      <w:bookmarkEnd w:id="1354"/>
      <w:bookmarkEnd w:id="1355"/>
      <w:bookmarkEnd w:id="1356"/>
      <w:bookmarkEnd w:id="1357"/>
      <w:bookmarkEnd w:id="1358"/>
      <w:bookmarkEnd w:id="1359"/>
      <w:bookmarkEnd w:id="1360"/>
      <w:bookmarkEnd w:id="1361"/>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362" w:name="_Toc85877097"/>
      <w:bookmarkStart w:id="1363" w:name="_Toc88681549"/>
      <w:bookmarkStart w:id="1364" w:name="_Toc89678236"/>
      <w:bookmarkStart w:id="1365" w:name="_Toc98501329"/>
      <w:bookmarkStart w:id="1366" w:name="_Toc106634613"/>
      <w:bookmarkStart w:id="1367" w:name="_Toc114825392"/>
      <w:bookmarkStart w:id="1368" w:name="_Toc138661621"/>
      <w:bookmarkStart w:id="1369" w:name="_Toc153872412"/>
      <w:r w:rsidRPr="00052626">
        <w:t>6.2.5.2</w:t>
      </w:r>
      <w:r w:rsidRPr="00052626">
        <w:tab/>
        <w:t>StatusNotify</w:t>
      </w:r>
      <w:bookmarkEnd w:id="1350"/>
      <w:bookmarkEnd w:id="1362"/>
      <w:bookmarkEnd w:id="1363"/>
      <w:bookmarkEnd w:id="1364"/>
      <w:bookmarkEnd w:id="1365"/>
      <w:bookmarkEnd w:id="1366"/>
      <w:bookmarkEnd w:id="1367"/>
      <w:bookmarkEnd w:id="1368"/>
      <w:bookmarkEnd w:id="1369"/>
    </w:p>
    <w:p w14:paraId="1A3E285C" w14:textId="77777777" w:rsidR="00AF65A9" w:rsidRPr="00052626" w:rsidRDefault="00AF65A9" w:rsidP="0053693A">
      <w:pPr>
        <w:pStyle w:val="Heading5"/>
      </w:pPr>
      <w:bookmarkStart w:id="1370" w:name="_Toc81558625"/>
      <w:bookmarkStart w:id="1371" w:name="_Toc85877098"/>
      <w:bookmarkStart w:id="1372" w:name="_Toc88681550"/>
      <w:bookmarkStart w:id="1373" w:name="_Toc89678237"/>
      <w:bookmarkStart w:id="1374" w:name="_Toc98501330"/>
      <w:bookmarkStart w:id="1375" w:name="_Toc106634614"/>
      <w:bookmarkStart w:id="1376" w:name="_Toc114825393"/>
      <w:bookmarkStart w:id="1377" w:name="_Toc138661622"/>
      <w:bookmarkStart w:id="1378" w:name="_Toc153872413"/>
      <w:r w:rsidRPr="00052626">
        <w:t>6.2.5.2.1</w:t>
      </w:r>
      <w:r w:rsidRPr="00052626">
        <w:tab/>
        <w:t>Description</w:t>
      </w:r>
      <w:bookmarkEnd w:id="1370"/>
      <w:bookmarkEnd w:id="1371"/>
      <w:bookmarkEnd w:id="1372"/>
      <w:bookmarkEnd w:id="1373"/>
      <w:bookmarkEnd w:id="1374"/>
      <w:bookmarkEnd w:id="1375"/>
      <w:bookmarkEnd w:id="1376"/>
      <w:bookmarkEnd w:id="1377"/>
      <w:bookmarkEnd w:id="137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379" w:name="_Toc81558626"/>
      <w:bookmarkStart w:id="1380" w:name="_Toc85877099"/>
      <w:bookmarkStart w:id="1381" w:name="_Toc88681551"/>
      <w:bookmarkStart w:id="1382" w:name="_Toc89678238"/>
      <w:bookmarkStart w:id="1383" w:name="_Toc98501331"/>
      <w:bookmarkStart w:id="1384" w:name="_Toc106634615"/>
      <w:bookmarkStart w:id="1385" w:name="_Toc114825394"/>
      <w:bookmarkStart w:id="1386" w:name="_Toc138661623"/>
      <w:bookmarkStart w:id="1387" w:name="_Toc153872414"/>
      <w:r w:rsidRPr="00052626">
        <w:t>6.2.5.2.2</w:t>
      </w:r>
      <w:r w:rsidRPr="00052626">
        <w:tab/>
        <w:t>Target URI</w:t>
      </w:r>
      <w:bookmarkEnd w:id="1379"/>
      <w:bookmarkEnd w:id="1380"/>
      <w:bookmarkEnd w:id="1381"/>
      <w:bookmarkEnd w:id="1382"/>
      <w:bookmarkEnd w:id="1383"/>
      <w:bookmarkEnd w:id="1384"/>
      <w:bookmarkEnd w:id="1385"/>
      <w:bookmarkEnd w:id="1386"/>
      <w:bookmarkEnd w:id="1387"/>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388" w:name="_Toc81558627"/>
      <w:bookmarkStart w:id="1389" w:name="_Toc85877100"/>
      <w:bookmarkStart w:id="1390" w:name="_Toc88681552"/>
      <w:bookmarkStart w:id="1391" w:name="_Toc89678239"/>
      <w:bookmarkStart w:id="1392" w:name="_Toc98501332"/>
      <w:bookmarkStart w:id="1393" w:name="_Toc106634616"/>
      <w:bookmarkStart w:id="1394" w:name="_Toc114825395"/>
      <w:bookmarkStart w:id="1395" w:name="_Toc138661624"/>
      <w:bookmarkStart w:id="1396" w:name="_Toc153872415"/>
      <w:r w:rsidRPr="00052626">
        <w:t>6.2.5.2.3</w:t>
      </w:r>
      <w:r w:rsidRPr="00052626">
        <w:tab/>
        <w:t>Standard Methods</w:t>
      </w:r>
      <w:bookmarkEnd w:id="1388"/>
      <w:bookmarkEnd w:id="1389"/>
      <w:bookmarkEnd w:id="1390"/>
      <w:bookmarkEnd w:id="1391"/>
      <w:bookmarkEnd w:id="1392"/>
      <w:bookmarkEnd w:id="1393"/>
      <w:bookmarkEnd w:id="1394"/>
      <w:bookmarkEnd w:id="1395"/>
      <w:bookmarkEnd w:id="1396"/>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397" w:name="_Toc81558628"/>
      <w:bookmarkStart w:id="1398" w:name="_Toc85877101"/>
      <w:bookmarkStart w:id="1399" w:name="_Toc88681553"/>
      <w:bookmarkStart w:id="1400" w:name="_Toc89678240"/>
      <w:bookmarkStart w:id="1401" w:name="_Toc98501333"/>
      <w:bookmarkStart w:id="1402" w:name="_Toc106634617"/>
      <w:bookmarkStart w:id="1403" w:name="_Toc114825396"/>
      <w:bookmarkStart w:id="1404" w:name="_Toc138661625"/>
      <w:bookmarkStart w:id="1405" w:name="_Toc153872416"/>
      <w:r w:rsidRPr="00052626">
        <w:t>6.2.5.3</w:t>
      </w:r>
      <w:r w:rsidRPr="00052626">
        <w:tab/>
      </w:r>
      <w:bookmarkEnd w:id="1397"/>
      <w:r w:rsidRPr="00052626">
        <w:t>ContextStatusNotify</w:t>
      </w:r>
      <w:bookmarkEnd w:id="1398"/>
      <w:bookmarkEnd w:id="1399"/>
      <w:bookmarkEnd w:id="1400"/>
      <w:bookmarkEnd w:id="1401"/>
      <w:bookmarkEnd w:id="1402"/>
      <w:bookmarkEnd w:id="1403"/>
      <w:bookmarkEnd w:id="1404"/>
      <w:bookmarkEnd w:id="1405"/>
    </w:p>
    <w:p w14:paraId="343D7B37" w14:textId="77777777" w:rsidR="00953894" w:rsidRPr="00052626" w:rsidRDefault="00953894" w:rsidP="0053693A">
      <w:pPr>
        <w:pStyle w:val="Heading5"/>
      </w:pPr>
      <w:bookmarkStart w:id="1406" w:name="_Toc532994455"/>
      <w:bookmarkStart w:id="1407" w:name="_Toc35971422"/>
      <w:bookmarkStart w:id="1408" w:name="_Toc67903539"/>
      <w:bookmarkStart w:id="1409" w:name="_Toc85877102"/>
      <w:bookmarkStart w:id="1410" w:name="_Toc88681554"/>
      <w:bookmarkStart w:id="1411" w:name="_Toc89678241"/>
      <w:bookmarkStart w:id="1412" w:name="_Toc98501334"/>
      <w:bookmarkStart w:id="1413" w:name="_Toc106634618"/>
      <w:bookmarkStart w:id="1414" w:name="_Toc114825397"/>
      <w:bookmarkStart w:id="1415" w:name="_Toc138661626"/>
      <w:bookmarkStart w:id="1416" w:name="_Toc153872417"/>
      <w:r w:rsidRPr="00052626">
        <w:t>6.2.5.3.1</w:t>
      </w:r>
      <w:r w:rsidRPr="00052626">
        <w:tab/>
        <w:t>Description</w:t>
      </w:r>
      <w:bookmarkEnd w:id="1406"/>
      <w:bookmarkEnd w:id="1407"/>
      <w:bookmarkEnd w:id="1408"/>
      <w:bookmarkEnd w:id="1409"/>
      <w:bookmarkEnd w:id="1410"/>
      <w:bookmarkEnd w:id="1411"/>
      <w:bookmarkEnd w:id="1412"/>
      <w:bookmarkEnd w:id="1413"/>
      <w:bookmarkEnd w:id="1414"/>
      <w:bookmarkEnd w:id="1415"/>
      <w:bookmarkEnd w:id="1416"/>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417" w:name="_Toc532994456"/>
      <w:bookmarkStart w:id="1418" w:name="_Toc35971423"/>
      <w:bookmarkStart w:id="1419" w:name="_Toc67903540"/>
      <w:bookmarkStart w:id="1420" w:name="_Toc85877103"/>
      <w:bookmarkStart w:id="1421" w:name="_Toc88681555"/>
      <w:bookmarkStart w:id="1422" w:name="_Toc89678242"/>
      <w:bookmarkStart w:id="1423" w:name="_Toc98501335"/>
      <w:bookmarkStart w:id="1424" w:name="_Toc106634619"/>
      <w:bookmarkStart w:id="1425" w:name="_Toc114825398"/>
      <w:bookmarkStart w:id="1426" w:name="_Toc138661627"/>
      <w:bookmarkStart w:id="1427" w:name="_Toc153872418"/>
      <w:r w:rsidRPr="00052626">
        <w:t>6.2.5.3.2</w:t>
      </w:r>
      <w:r w:rsidRPr="00052626">
        <w:tab/>
        <w:t>Target URI</w:t>
      </w:r>
      <w:bookmarkEnd w:id="1417"/>
      <w:bookmarkEnd w:id="1418"/>
      <w:bookmarkEnd w:id="1419"/>
      <w:bookmarkEnd w:id="1420"/>
      <w:bookmarkEnd w:id="1421"/>
      <w:bookmarkEnd w:id="1422"/>
      <w:bookmarkEnd w:id="1423"/>
      <w:bookmarkEnd w:id="1424"/>
      <w:bookmarkEnd w:id="1425"/>
      <w:bookmarkEnd w:id="1426"/>
      <w:bookmarkEnd w:id="142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428" w:name="_Toc532994457"/>
      <w:bookmarkStart w:id="1429" w:name="_Toc35971424"/>
      <w:bookmarkStart w:id="1430" w:name="_Toc67903541"/>
      <w:bookmarkStart w:id="1431" w:name="_Toc85877104"/>
      <w:bookmarkStart w:id="1432" w:name="_Toc88681556"/>
      <w:bookmarkStart w:id="1433" w:name="_Toc89678243"/>
      <w:bookmarkStart w:id="1434" w:name="_Toc98501336"/>
      <w:bookmarkStart w:id="1435" w:name="_Toc106634620"/>
      <w:bookmarkStart w:id="1436" w:name="_Toc114825399"/>
      <w:bookmarkStart w:id="1437" w:name="_Toc138661628"/>
      <w:bookmarkStart w:id="1438" w:name="_Toc153872419"/>
      <w:r w:rsidRPr="00052626">
        <w:t>6.2.5.3.3</w:t>
      </w:r>
      <w:r w:rsidRPr="00052626">
        <w:tab/>
        <w:t>Standard Methods</w:t>
      </w:r>
      <w:bookmarkEnd w:id="1428"/>
      <w:bookmarkEnd w:id="1429"/>
      <w:bookmarkEnd w:id="1430"/>
      <w:bookmarkEnd w:id="1431"/>
      <w:bookmarkEnd w:id="1432"/>
      <w:bookmarkEnd w:id="1433"/>
      <w:bookmarkEnd w:id="1434"/>
      <w:bookmarkEnd w:id="1435"/>
      <w:bookmarkEnd w:id="1436"/>
      <w:bookmarkEnd w:id="1437"/>
      <w:bookmarkEnd w:id="1438"/>
    </w:p>
    <w:p w14:paraId="5A969795" w14:textId="77777777" w:rsidR="00953894" w:rsidRPr="00052626" w:rsidRDefault="00953894" w:rsidP="0053693A">
      <w:pPr>
        <w:pStyle w:val="H6"/>
      </w:pPr>
      <w:bookmarkStart w:id="1439" w:name="_Toc532994458"/>
      <w:bookmarkStart w:id="1440" w:name="_Toc35971425"/>
      <w:r w:rsidRPr="00052626">
        <w:t>6.2.5.3.3.1</w:t>
      </w:r>
      <w:r w:rsidRPr="00052626">
        <w:tab/>
        <w:t>POST</w:t>
      </w:r>
      <w:bookmarkEnd w:id="1439"/>
      <w:bookmarkEnd w:id="1440"/>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441" w:name="_Toc85877105"/>
      <w:bookmarkStart w:id="1442" w:name="_Toc88681557"/>
      <w:bookmarkStart w:id="1443" w:name="_Toc89678244"/>
      <w:bookmarkStart w:id="1444" w:name="_Toc98501337"/>
      <w:bookmarkStart w:id="1445" w:name="_Toc106634621"/>
      <w:bookmarkStart w:id="1446" w:name="_Toc114825400"/>
      <w:bookmarkStart w:id="1447" w:name="_Toc138661629"/>
      <w:bookmarkStart w:id="1448" w:name="_Toc153872420"/>
      <w:r w:rsidRPr="00052626">
        <w:t>6.2.6</w:t>
      </w:r>
      <w:r w:rsidRPr="00052626">
        <w:tab/>
        <w:t>Data Model</w:t>
      </w:r>
      <w:bookmarkEnd w:id="1351"/>
      <w:bookmarkEnd w:id="1441"/>
      <w:bookmarkEnd w:id="1442"/>
      <w:bookmarkEnd w:id="1443"/>
      <w:bookmarkEnd w:id="1444"/>
      <w:bookmarkEnd w:id="1445"/>
      <w:bookmarkEnd w:id="1446"/>
      <w:bookmarkEnd w:id="1447"/>
      <w:bookmarkEnd w:id="1448"/>
    </w:p>
    <w:p w14:paraId="73C2761C" w14:textId="77777777" w:rsidR="00B91ED3" w:rsidRPr="00052626" w:rsidRDefault="00B91ED3" w:rsidP="0053693A">
      <w:pPr>
        <w:pStyle w:val="Heading4"/>
      </w:pPr>
      <w:bookmarkStart w:id="1449" w:name="_Toc81558630"/>
      <w:bookmarkStart w:id="1450" w:name="_Toc85877106"/>
      <w:bookmarkStart w:id="1451" w:name="_Toc88681558"/>
      <w:bookmarkStart w:id="1452" w:name="_Toc89678245"/>
      <w:bookmarkStart w:id="1453" w:name="_Toc98501338"/>
      <w:bookmarkStart w:id="1454" w:name="_Toc106634622"/>
      <w:bookmarkStart w:id="1455" w:name="_Toc114825401"/>
      <w:bookmarkStart w:id="1456" w:name="_Toc138661630"/>
      <w:bookmarkStart w:id="1457" w:name="_Toc153872421"/>
      <w:r w:rsidRPr="00052626">
        <w:t>6.2.6.1</w:t>
      </w:r>
      <w:r w:rsidRPr="00052626">
        <w:tab/>
        <w:t>General</w:t>
      </w:r>
      <w:bookmarkEnd w:id="1449"/>
      <w:bookmarkEnd w:id="1450"/>
      <w:bookmarkEnd w:id="1451"/>
      <w:bookmarkEnd w:id="1452"/>
      <w:bookmarkEnd w:id="1453"/>
      <w:bookmarkEnd w:id="1454"/>
      <w:bookmarkEnd w:id="1455"/>
      <w:bookmarkEnd w:id="1456"/>
      <w:bookmarkEnd w:id="1457"/>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4F0184" w:rsidRPr="00052626" w14:paraId="4879B77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5468A33B" w14:textId="39BFE25D" w:rsidR="004F0184" w:rsidRDefault="004F0184" w:rsidP="004F0184">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4D4AF503" w14:textId="094499BB" w:rsidR="004F0184" w:rsidRDefault="004F0184" w:rsidP="004F0184">
            <w:pPr>
              <w:pStyle w:val="TAL"/>
            </w:pPr>
            <w:r>
              <w:t>6.2.6.2</w:t>
            </w:r>
            <w:r w:rsidRPr="004F0184">
              <w:t>.24</w:t>
            </w:r>
          </w:p>
        </w:tc>
        <w:tc>
          <w:tcPr>
            <w:tcW w:w="3717" w:type="dxa"/>
            <w:tcBorders>
              <w:top w:val="single" w:sz="4" w:space="0" w:color="auto"/>
              <w:left w:val="single" w:sz="4" w:space="0" w:color="auto"/>
              <w:bottom w:val="single" w:sz="4" w:space="0" w:color="auto"/>
              <w:right w:val="single" w:sz="4" w:space="0" w:color="auto"/>
            </w:tcBorders>
          </w:tcPr>
          <w:p w14:paraId="4FA6411E" w14:textId="0B46F92C" w:rsidR="004F0184" w:rsidRDefault="004F0184" w:rsidP="004F0184">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381CEB40" w14:textId="77777777" w:rsidR="004F0184" w:rsidRPr="00052626" w:rsidRDefault="004F0184" w:rsidP="004F0184">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458"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458"/>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752E80" w:rsidRPr="00544598" w14:paraId="3702E23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tcPr>
          <w:p w14:paraId="2AEB6A99" w14:textId="6EE114A9" w:rsidR="00752E80" w:rsidRDefault="00752E80" w:rsidP="00752E80">
            <w:pPr>
              <w:pStyle w:val="TAL"/>
            </w:pPr>
            <w:r>
              <w:t>AreaSessionPolicyId</w:t>
            </w:r>
          </w:p>
        </w:tc>
        <w:tc>
          <w:tcPr>
            <w:tcW w:w="1848" w:type="dxa"/>
            <w:tcBorders>
              <w:top w:val="single" w:sz="4" w:space="0" w:color="auto"/>
              <w:left w:val="single" w:sz="4" w:space="0" w:color="auto"/>
              <w:bottom w:val="single" w:sz="4" w:space="0" w:color="auto"/>
              <w:right w:val="single" w:sz="4" w:space="0" w:color="auto"/>
            </w:tcBorders>
          </w:tcPr>
          <w:p w14:paraId="24654647" w14:textId="4BE298DF" w:rsidR="00752E80" w:rsidRDefault="00752E80" w:rsidP="00752E80">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tcPr>
          <w:p w14:paraId="5C45CB56" w14:textId="4F0F780E" w:rsidR="00752E80" w:rsidRDefault="00752E80" w:rsidP="00752E80">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C968F42" w14:textId="77777777" w:rsidR="00752E80" w:rsidRDefault="00752E80" w:rsidP="00752E80">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459" w:name="_Toc81558631"/>
      <w:bookmarkStart w:id="1460" w:name="_Toc85877107"/>
      <w:bookmarkStart w:id="1461" w:name="_Toc88681559"/>
      <w:bookmarkStart w:id="1462" w:name="_Toc89678246"/>
      <w:bookmarkStart w:id="1463" w:name="_Toc98501339"/>
      <w:bookmarkStart w:id="1464" w:name="_Toc106634623"/>
      <w:bookmarkStart w:id="1465" w:name="_Toc114825402"/>
      <w:bookmarkStart w:id="1466" w:name="_Toc138661631"/>
      <w:bookmarkStart w:id="1467" w:name="_Toc81558635"/>
      <w:bookmarkStart w:id="1468" w:name="_Toc153872422"/>
      <w:r w:rsidRPr="00052626">
        <w:t>6.2.6.2</w:t>
      </w:r>
      <w:r w:rsidRPr="00052626">
        <w:tab/>
        <w:t>Structured data types</w:t>
      </w:r>
      <w:bookmarkEnd w:id="1459"/>
      <w:bookmarkEnd w:id="1460"/>
      <w:bookmarkEnd w:id="1461"/>
      <w:bookmarkEnd w:id="1462"/>
      <w:bookmarkEnd w:id="1463"/>
      <w:bookmarkEnd w:id="1464"/>
      <w:bookmarkEnd w:id="1465"/>
      <w:bookmarkEnd w:id="1466"/>
      <w:bookmarkEnd w:id="1468"/>
    </w:p>
    <w:p w14:paraId="471DFFA3" w14:textId="77777777" w:rsidR="00086D8C" w:rsidRPr="00052626" w:rsidRDefault="00086D8C" w:rsidP="0053693A">
      <w:pPr>
        <w:pStyle w:val="Heading5"/>
      </w:pPr>
      <w:bookmarkStart w:id="1469" w:name="_Toc81558632"/>
      <w:bookmarkStart w:id="1470" w:name="_Toc85877108"/>
      <w:bookmarkStart w:id="1471" w:name="_Toc88681560"/>
      <w:bookmarkStart w:id="1472" w:name="_Toc89678247"/>
      <w:bookmarkStart w:id="1473" w:name="_Toc98501340"/>
      <w:bookmarkStart w:id="1474" w:name="_Toc106634624"/>
      <w:bookmarkStart w:id="1475" w:name="_Toc114825403"/>
      <w:bookmarkStart w:id="1476" w:name="_Toc138661632"/>
      <w:bookmarkStart w:id="1477" w:name="_Toc153872423"/>
      <w:r w:rsidRPr="00052626">
        <w:t>6.2.6.2.1</w:t>
      </w:r>
      <w:r w:rsidRPr="00052626">
        <w:tab/>
        <w:t>Introduction</w:t>
      </w:r>
      <w:bookmarkEnd w:id="1469"/>
      <w:bookmarkEnd w:id="1470"/>
      <w:bookmarkEnd w:id="1471"/>
      <w:bookmarkEnd w:id="1472"/>
      <w:bookmarkEnd w:id="1473"/>
      <w:bookmarkEnd w:id="1474"/>
      <w:bookmarkEnd w:id="1475"/>
      <w:bookmarkEnd w:id="1476"/>
      <w:bookmarkEnd w:id="1477"/>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478" w:name="_Toc85877109"/>
      <w:bookmarkStart w:id="1479" w:name="_Toc88681561"/>
      <w:bookmarkStart w:id="1480" w:name="_Toc89678248"/>
      <w:bookmarkStart w:id="1481" w:name="_Toc98501341"/>
      <w:bookmarkStart w:id="1482" w:name="_Toc106634625"/>
      <w:bookmarkStart w:id="1483" w:name="_Toc114825404"/>
      <w:bookmarkStart w:id="1484" w:name="_Toc138661633"/>
      <w:bookmarkStart w:id="1485" w:name="_Toc153872424"/>
      <w:r w:rsidRPr="00052626">
        <w:t>6.2.6.2.2</w:t>
      </w:r>
      <w:r w:rsidRPr="00052626">
        <w:tab/>
        <w:t>Type: CreateReqData</w:t>
      </w:r>
      <w:bookmarkEnd w:id="1478"/>
      <w:bookmarkEnd w:id="1479"/>
      <w:bookmarkEnd w:id="1480"/>
      <w:bookmarkEnd w:id="1481"/>
      <w:bookmarkEnd w:id="1482"/>
      <w:bookmarkEnd w:id="1483"/>
      <w:bookmarkEnd w:id="1484"/>
      <w:bookmarkEnd w:id="1485"/>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486" w:name="_Toc85877110"/>
      <w:bookmarkStart w:id="1487" w:name="_Toc88681562"/>
      <w:bookmarkStart w:id="1488" w:name="_Toc89678249"/>
      <w:bookmarkStart w:id="1489" w:name="_Toc98501342"/>
      <w:bookmarkStart w:id="1490" w:name="_Toc106634626"/>
      <w:bookmarkStart w:id="1491" w:name="_Toc114825405"/>
      <w:bookmarkStart w:id="1492" w:name="_Toc138661634"/>
      <w:bookmarkStart w:id="1493" w:name="_Toc153872425"/>
      <w:r w:rsidRPr="00052626">
        <w:t>6.2.6.2.3</w:t>
      </w:r>
      <w:r w:rsidRPr="00052626">
        <w:tab/>
        <w:t>Type: CreateRspData</w:t>
      </w:r>
      <w:bookmarkEnd w:id="1486"/>
      <w:bookmarkEnd w:id="1487"/>
      <w:bookmarkEnd w:id="1488"/>
      <w:bookmarkEnd w:id="1489"/>
      <w:bookmarkEnd w:id="1490"/>
      <w:bookmarkEnd w:id="1491"/>
      <w:bookmarkEnd w:id="1492"/>
      <w:bookmarkEnd w:id="1493"/>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494" w:name="_Toc85877111"/>
      <w:bookmarkStart w:id="1495" w:name="_Toc88681563"/>
      <w:bookmarkStart w:id="1496" w:name="_Toc89678250"/>
      <w:bookmarkStart w:id="1497" w:name="_Toc98501343"/>
      <w:bookmarkStart w:id="1498" w:name="_Toc106634627"/>
      <w:bookmarkStart w:id="1499" w:name="_Toc114825406"/>
      <w:bookmarkStart w:id="1500" w:name="_Toc138661635"/>
      <w:bookmarkStart w:id="1501" w:name="_Toc153872426"/>
      <w:r w:rsidRPr="00052626">
        <w:t>6.2.6.2.4</w:t>
      </w:r>
      <w:r w:rsidRPr="00052626">
        <w:tab/>
        <w:t>Type: MbsSessionExtension</w:t>
      </w:r>
      <w:bookmarkEnd w:id="1494"/>
      <w:bookmarkEnd w:id="1495"/>
      <w:bookmarkEnd w:id="1496"/>
      <w:bookmarkEnd w:id="1497"/>
      <w:bookmarkEnd w:id="1498"/>
      <w:bookmarkEnd w:id="1499"/>
      <w:bookmarkEnd w:id="1500"/>
      <w:bookmarkEnd w:id="1501"/>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5C216F38" w:rsidR="005A5AED" w:rsidRPr="00EC49E6" w:rsidRDefault="00EC49E6" w:rsidP="00EC49E6">
            <w:pPr>
              <w:pStyle w:val="B1"/>
              <w:rPr>
                <w:rFonts w:ascii="Arial" w:hAnsi="Arial"/>
                <w:sz w:val="18"/>
              </w:rPr>
            </w:pPr>
            <w:r>
              <w:rPr>
                <w:rFonts w:ascii="Arial" w:hAnsi="Arial"/>
                <w:sz w:val="18"/>
              </w:rPr>
              <w:t>-</w:t>
            </w:r>
            <w:r w:rsidRPr="00052626">
              <w:tab/>
            </w:r>
            <w:r w:rsidR="005A5AED" w:rsidRPr="00EC49E6">
              <w:rPr>
                <w:rFonts w:ascii="Arial" w:hAnsi="Arial"/>
                <w:sz w:val="18"/>
              </w:rPr>
              <w:t>"true" means that the PCF shall be contacted; and</w:t>
            </w:r>
          </w:p>
          <w:p w14:paraId="1D04ADEE" w14:textId="7269B399" w:rsidR="005A5AED" w:rsidRPr="00EC49E6" w:rsidRDefault="00EC49E6" w:rsidP="00EC49E6">
            <w:pPr>
              <w:pStyle w:val="B1"/>
              <w:rPr>
                <w:rFonts w:ascii="Arial" w:hAnsi="Arial"/>
                <w:sz w:val="18"/>
              </w:rPr>
            </w:pPr>
            <w:r>
              <w:rPr>
                <w:rFonts w:ascii="Arial" w:hAnsi="Arial"/>
                <w:sz w:val="18"/>
              </w:rPr>
              <w:t>-</w:t>
            </w:r>
            <w:r w:rsidRPr="00052626">
              <w:tab/>
            </w:r>
            <w:r w:rsidR="005A5AED" w:rsidRPr="00EC49E6">
              <w:rPr>
                <w:rFonts w:ascii="Arial" w:hAnsi="Arial"/>
                <w:sz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571BA1" w:rsidRPr="00052626" w14:paraId="0C5F1443"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39BC14AA" w14:textId="54597685" w:rsidR="00571BA1" w:rsidRDefault="00571BA1" w:rsidP="00571BA1">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7F719353" w14:textId="0724B9CA" w:rsidR="00571BA1" w:rsidRDefault="00571BA1" w:rsidP="00571BA1">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432DC1A0" w14:textId="26F83C52" w:rsidR="00571BA1" w:rsidRDefault="00571BA1" w:rsidP="00571BA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9F54F" w14:textId="1C2EE9A3" w:rsidR="00571BA1" w:rsidRDefault="00571BA1" w:rsidP="00571BA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C5CF81" w14:textId="77777777" w:rsidR="00571BA1" w:rsidRDefault="00571BA1" w:rsidP="00571BA1">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74F4BDE6" w14:textId="15B67809" w:rsidR="00571BA1" w:rsidRPr="005A5AED" w:rsidRDefault="00571BA1" w:rsidP="00571BA1">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6C261777" w14:textId="77777777" w:rsidR="00571BA1" w:rsidRPr="00052626" w:rsidRDefault="00571BA1" w:rsidP="00571BA1">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502" w:name="_Toc85877112"/>
      <w:bookmarkStart w:id="1503" w:name="_Toc88681564"/>
      <w:bookmarkStart w:id="1504" w:name="_Toc89678251"/>
      <w:bookmarkStart w:id="1505" w:name="_Toc98501344"/>
      <w:bookmarkStart w:id="1506" w:name="_Toc106634628"/>
      <w:bookmarkStart w:id="1507" w:name="_Toc114825407"/>
      <w:bookmarkStart w:id="1508" w:name="_Toc138661636"/>
      <w:bookmarkStart w:id="1509" w:name="_Toc153872427"/>
      <w:r w:rsidRPr="00052626">
        <w:t>6.2.6.2.</w:t>
      </w:r>
      <w:r w:rsidR="000A37BA" w:rsidRPr="00052626">
        <w:t>5</w:t>
      </w:r>
      <w:r w:rsidRPr="00052626">
        <w:tab/>
        <w:t>Type: ContextUpdateReqData</w:t>
      </w:r>
      <w:bookmarkEnd w:id="1502"/>
      <w:bookmarkEnd w:id="1503"/>
      <w:bookmarkEnd w:id="1504"/>
      <w:bookmarkEnd w:id="1505"/>
      <w:bookmarkEnd w:id="1506"/>
      <w:bookmarkEnd w:id="1507"/>
      <w:bookmarkEnd w:id="1508"/>
      <w:bookmarkEnd w:id="1509"/>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77777777" w:rsidR="007C4953" w:rsidRPr="00052626" w:rsidRDefault="007C4953" w:rsidP="005A5AED">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510" w:name="_Toc85877113"/>
      <w:bookmarkStart w:id="1511" w:name="_Toc88681565"/>
      <w:bookmarkStart w:id="1512" w:name="_Toc89678252"/>
      <w:bookmarkStart w:id="1513" w:name="_Toc98501345"/>
      <w:bookmarkStart w:id="1514" w:name="_Toc106634629"/>
      <w:bookmarkStart w:id="1515" w:name="_Toc114825408"/>
      <w:bookmarkStart w:id="1516" w:name="_Toc138661637"/>
      <w:bookmarkStart w:id="1517" w:name="_Toc153872428"/>
      <w:r w:rsidRPr="00052626">
        <w:t>6.2.6.2.</w:t>
      </w:r>
      <w:r w:rsidR="000A37BA" w:rsidRPr="00052626">
        <w:t>6</w:t>
      </w:r>
      <w:r w:rsidRPr="00052626">
        <w:tab/>
        <w:t>Type: ContextUpdateRspData</w:t>
      </w:r>
      <w:bookmarkEnd w:id="1510"/>
      <w:bookmarkEnd w:id="1511"/>
      <w:bookmarkEnd w:id="1512"/>
      <w:bookmarkEnd w:id="1513"/>
      <w:bookmarkEnd w:id="1514"/>
      <w:bookmarkEnd w:id="1515"/>
      <w:bookmarkEnd w:id="1516"/>
      <w:bookmarkEnd w:id="1517"/>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518" w:name="_Toc85877114"/>
      <w:bookmarkStart w:id="1519" w:name="_Toc88681566"/>
      <w:bookmarkStart w:id="1520" w:name="_Toc89678253"/>
      <w:bookmarkStart w:id="1521" w:name="_Toc98501346"/>
      <w:bookmarkStart w:id="1522" w:name="_Toc106634630"/>
      <w:bookmarkStart w:id="1523" w:name="_Toc114825409"/>
      <w:bookmarkStart w:id="1524" w:name="_Toc138661638"/>
      <w:bookmarkStart w:id="1525" w:name="_Toc153872429"/>
      <w:r w:rsidRPr="00052626">
        <w:t>6.2.6.2.7</w:t>
      </w:r>
      <w:r w:rsidRPr="00052626">
        <w:tab/>
        <w:t xml:space="preserve">Type: </w:t>
      </w:r>
      <w:r w:rsidR="00F07254" w:rsidRPr="00052626">
        <w:t>StatusSubscribeReqData</w:t>
      </w:r>
      <w:bookmarkEnd w:id="1518"/>
      <w:bookmarkEnd w:id="1519"/>
      <w:bookmarkEnd w:id="1520"/>
      <w:bookmarkEnd w:id="1521"/>
      <w:bookmarkEnd w:id="1522"/>
      <w:bookmarkEnd w:id="1523"/>
      <w:bookmarkEnd w:id="1524"/>
      <w:bookmarkEnd w:id="1525"/>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526" w:name="_Toc85877115"/>
      <w:bookmarkStart w:id="1527" w:name="_Toc88681568"/>
      <w:bookmarkStart w:id="1528" w:name="_Toc89678254"/>
      <w:bookmarkStart w:id="1529" w:name="_Toc98501347"/>
      <w:bookmarkStart w:id="1530" w:name="_Toc106634631"/>
      <w:bookmarkStart w:id="1531" w:name="_Toc114825410"/>
      <w:bookmarkStart w:id="1532" w:name="_Toc138661639"/>
      <w:bookmarkStart w:id="1533" w:name="_Toc153872430"/>
      <w:r w:rsidRPr="00052626">
        <w:t>6.2.6.2.8</w:t>
      </w:r>
      <w:r w:rsidRPr="00052626">
        <w:tab/>
        <w:t xml:space="preserve">Type: </w:t>
      </w:r>
      <w:r w:rsidR="00234098" w:rsidRPr="00052626">
        <w:t>StatusSubscribeRspData</w:t>
      </w:r>
      <w:bookmarkEnd w:id="1526"/>
      <w:bookmarkEnd w:id="1527"/>
      <w:bookmarkEnd w:id="1528"/>
      <w:bookmarkEnd w:id="1529"/>
      <w:bookmarkEnd w:id="1530"/>
      <w:bookmarkEnd w:id="1531"/>
      <w:bookmarkEnd w:id="1532"/>
      <w:bookmarkEnd w:id="1533"/>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534" w:name="_Toc98501348"/>
      <w:bookmarkStart w:id="1535" w:name="_Toc106634632"/>
      <w:bookmarkStart w:id="1536" w:name="_Toc114825411"/>
      <w:bookmarkStart w:id="1537" w:name="_Toc138661640"/>
      <w:bookmarkStart w:id="1538" w:name="_Toc153872431"/>
      <w:r w:rsidRPr="00052626">
        <w:t>6.2.6.2.</w:t>
      </w:r>
      <w:r w:rsidR="0062088F">
        <w:t>9</w:t>
      </w:r>
      <w:r w:rsidRPr="00052626">
        <w:tab/>
        <w:t xml:space="preserve">Type: </w:t>
      </w:r>
      <w:r>
        <w:t>N2MbsSmInfo</w:t>
      </w:r>
      <w:bookmarkEnd w:id="1534"/>
      <w:bookmarkEnd w:id="1535"/>
      <w:bookmarkEnd w:id="1536"/>
      <w:bookmarkEnd w:id="1537"/>
      <w:bookmarkEnd w:id="1538"/>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16B9947F"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clause 6.2.6.5.2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539" w:name="_Toc85877116"/>
      <w:bookmarkStart w:id="1540" w:name="_Toc88681569"/>
    </w:p>
    <w:bookmarkEnd w:id="1539"/>
    <w:bookmarkEnd w:id="1540"/>
    <w:p w14:paraId="4813229B" w14:textId="77777777" w:rsidR="00234098" w:rsidRDefault="00234098" w:rsidP="00086D8C"/>
    <w:p w14:paraId="4380D14E" w14:textId="09A77537" w:rsidR="00F1400A" w:rsidRPr="00052626" w:rsidRDefault="00F1400A" w:rsidP="0053693A">
      <w:pPr>
        <w:pStyle w:val="Heading5"/>
      </w:pPr>
      <w:bookmarkStart w:id="1541" w:name="_Toc98501349"/>
      <w:bookmarkStart w:id="1542" w:name="_Toc106634633"/>
      <w:bookmarkStart w:id="1543" w:name="_Toc114825412"/>
      <w:bookmarkStart w:id="1544" w:name="_Toc138661641"/>
      <w:bookmarkStart w:id="1545" w:name="_Toc153872432"/>
      <w:r w:rsidRPr="00052626">
        <w:t>6.2.6.2.1</w:t>
      </w:r>
      <w:r>
        <w:t>0</w:t>
      </w:r>
      <w:r w:rsidRPr="00052626">
        <w:tab/>
        <w:t>Type: ContextStatusNotifyReqData</w:t>
      </w:r>
      <w:bookmarkEnd w:id="1541"/>
      <w:bookmarkEnd w:id="1542"/>
      <w:bookmarkEnd w:id="1543"/>
      <w:bookmarkEnd w:id="1544"/>
      <w:bookmarkEnd w:id="1545"/>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546" w:name="_Toc98501350"/>
      <w:bookmarkStart w:id="1547" w:name="_Toc106634634"/>
      <w:bookmarkStart w:id="1548" w:name="_Toc114825413"/>
      <w:bookmarkStart w:id="1549" w:name="_Toc138661642"/>
      <w:bookmarkStart w:id="1550" w:name="_Toc153872433"/>
      <w:r w:rsidRPr="00052626">
        <w:t>6.2.6.2.1</w:t>
      </w:r>
      <w:r>
        <w:t>1</w:t>
      </w:r>
      <w:r w:rsidRPr="00052626">
        <w:tab/>
        <w:t>Type: StatusNotifyReqData</w:t>
      </w:r>
      <w:bookmarkEnd w:id="1546"/>
      <w:bookmarkEnd w:id="1547"/>
      <w:bookmarkEnd w:id="1548"/>
      <w:bookmarkEnd w:id="1549"/>
      <w:bookmarkEnd w:id="1550"/>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551" w:name="_Toc85877117"/>
      <w:bookmarkStart w:id="1552" w:name="_Toc88681571"/>
      <w:bookmarkStart w:id="1553" w:name="_Toc89678258"/>
      <w:bookmarkStart w:id="1554" w:name="_Toc98501351"/>
      <w:bookmarkStart w:id="1555" w:name="_Toc106634635"/>
      <w:bookmarkStart w:id="1556" w:name="_Toc114825414"/>
      <w:bookmarkStart w:id="1557" w:name="_Toc138661643"/>
      <w:bookmarkStart w:id="1558" w:name="_Toc153872434"/>
      <w:r w:rsidRPr="00052626">
        <w:t>6.2.6.2.</w:t>
      </w:r>
      <w:r w:rsidR="00BE267B" w:rsidRPr="00052626">
        <w:t>1</w:t>
      </w:r>
      <w:r w:rsidR="00456DFA" w:rsidRPr="00052626">
        <w:t>2</w:t>
      </w:r>
      <w:r w:rsidRPr="00052626">
        <w:tab/>
        <w:t>Type: ContextStatusSubscribeReqData</w:t>
      </w:r>
      <w:bookmarkEnd w:id="1551"/>
      <w:bookmarkEnd w:id="1552"/>
      <w:bookmarkEnd w:id="1553"/>
      <w:bookmarkEnd w:id="1554"/>
      <w:bookmarkEnd w:id="1555"/>
      <w:bookmarkEnd w:id="1556"/>
      <w:bookmarkEnd w:id="1557"/>
      <w:bookmarkEnd w:id="1558"/>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559" w:name="_Toc85877118"/>
      <w:bookmarkStart w:id="1560" w:name="_Toc88681572"/>
      <w:bookmarkStart w:id="1561" w:name="_Toc89678259"/>
      <w:bookmarkStart w:id="1562" w:name="_Toc98501352"/>
      <w:bookmarkStart w:id="1563" w:name="_Toc106634636"/>
      <w:bookmarkStart w:id="1564" w:name="_Toc114825415"/>
      <w:bookmarkStart w:id="1565" w:name="_Toc138661644"/>
      <w:bookmarkStart w:id="1566" w:name="_Toc153872435"/>
      <w:r w:rsidRPr="00052626">
        <w:t>6.2.6.2.</w:t>
      </w:r>
      <w:r w:rsidR="00BE267B" w:rsidRPr="00052626">
        <w:t>1</w:t>
      </w:r>
      <w:r w:rsidR="00456DFA" w:rsidRPr="00052626">
        <w:t>3</w:t>
      </w:r>
      <w:r w:rsidRPr="00052626">
        <w:tab/>
        <w:t>Type: ContextStatusSubscription</w:t>
      </w:r>
      <w:bookmarkEnd w:id="1559"/>
      <w:bookmarkEnd w:id="1560"/>
      <w:bookmarkEnd w:id="1561"/>
      <w:bookmarkEnd w:id="1562"/>
      <w:bookmarkEnd w:id="1563"/>
      <w:bookmarkEnd w:id="1564"/>
      <w:bookmarkEnd w:id="1565"/>
      <w:bookmarkEnd w:id="1566"/>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567" w:name="_Toc85877119"/>
      <w:bookmarkStart w:id="1568" w:name="_Toc88681573"/>
      <w:bookmarkStart w:id="1569" w:name="_Toc89678260"/>
      <w:bookmarkStart w:id="1570" w:name="_Toc98501353"/>
      <w:bookmarkStart w:id="1571" w:name="_Toc106634637"/>
      <w:bookmarkStart w:id="1572" w:name="_Toc114825416"/>
      <w:bookmarkStart w:id="1573" w:name="_Toc138661645"/>
      <w:bookmarkStart w:id="1574" w:name="_Toc153872436"/>
      <w:r w:rsidRPr="00052626">
        <w:t>6.2.6.2.</w:t>
      </w:r>
      <w:r w:rsidR="00BE267B" w:rsidRPr="00052626">
        <w:t>1</w:t>
      </w:r>
      <w:r w:rsidR="00456DFA" w:rsidRPr="00052626">
        <w:t>4</w:t>
      </w:r>
      <w:r w:rsidRPr="00052626">
        <w:tab/>
        <w:t>Type: ContextStatusEvent</w:t>
      </w:r>
      <w:bookmarkEnd w:id="1567"/>
      <w:bookmarkEnd w:id="1568"/>
      <w:bookmarkEnd w:id="1569"/>
      <w:bookmarkEnd w:id="1570"/>
      <w:bookmarkEnd w:id="1571"/>
      <w:bookmarkEnd w:id="1572"/>
      <w:bookmarkEnd w:id="1573"/>
      <w:bookmarkEnd w:id="1574"/>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575"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575"/>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576" w:name="_Toc85877120"/>
      <w:bookmarkStart w:id="1577" w:name="_Toc88681574"/>
      <w:bookmarkStart w:id="1578" w:name="_Toc89678261"/>
      <w:bookmarkStart w:id="1579" w:name="_Toc98501354"/>
      <w:bookmarkStart w:id="1580" w:name="_Toc106634638"/>
      <w:bookmarkStart w:id="1581" w:name="_Toc114825417"/>
      <w:bookmarkStart w:id="1582" w:name="_Toc138661646"/>
      <w:bookmarkStart w:id="1583" w:name="_Toc153872437"/>
      <w:r w:rsidRPr="00052626">
        <w:t>6.2.6.2.</w:t>
      </w:r>
      <w:r w:rsidR="00BE267B" w:rsidRPr="00052626">
        <w:t>1</w:t>
      </w:r>
      <w:r w:rsidR="00456DFA" w:rsidRPr="00052626">
        <w:t>5</w:t>
      </w:r>
      <w:r w:rsidRPr="00052626">
        <w:tab/>
        <w:t>Type: ContextStatusSubscribeRspData</w:t>
      </w:r>
      <w:bookmarkEnd w:id="1576"/>
      <w:bookmarkEnd w:id="1577"/>
      <w:bookmarkEnd w:id="1578"/>
      <w:bookmarkEnd w:id="1579"/>
      <w:bookmarkEnd w:id="1580"/>
      <w:bookmarkEnd w:id="1581"/>
      <w:bookmarkEnd w:id="1582"/>
      <w:bookmarkEnd w:id="1583"/>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584" w:name="_Toc85877121"/>
      <w:bookmarkStart w:id="1585" w:name="_Toc88681575"/>
      <w:bookmarkStart w:id="1586" w:name="_Toc89678262"/>
      <w:bookmarkStart w:id="1587" w:name="_Toc98501355"/>
      <w:bookmarkStart w:id="1588" w:name="_Toc106634639"/>
      <w:bookmarkStart w:id="1589" w:name="_Toc114825418"/>
      <w:bookmarkStart w:id="1590" w:name="_Toc138661647"/>
      <w:bookmarkStart w:id="1591" w:name="_Toc153872438"/>
      <w:r w:rsidRPr="00052626">
        <w:t>6.2.6.2.</w:t>
      </w:r>
      <w:r w:rsidR="00BE267B" w:rsidRPr="00052626">
        <w:t>1</w:t>
      </w:r>
      <w:r w:rsidR="00456DFA" w:rsidRPr="00052626">
        <w:t>6</w:t>
      </w:r>
      <w:r w:rsidRPr="00052626">
        <w:tab/>
        <w:t>Type: MbsContextInfo</w:t>
      </w:r>
      <w:bookmarkEnd w:id="1584"/>
      <w:bookmarkEnd w:id="1585"/>
      <w:bookmarkEnd w:id="1586"/>
      <w:bookmarkEnd w:id="1587"/>
      <w:bookmarkEnd w:id="1588"/>
      <w:bookmarkEnd w:id="1589"/>
      <w:bookmarkEnd w:id="1590"/>
      <w:bookmarkEnd w:id="1591"/>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592"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592"/>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593" w:name="_Toc85877122"/>
      <w:bookmarkStart w:id="1594" w:name="_Toc88681576"/>
      <w:bookmarkStart w:id="1595" w:name="_Toc89678263"/>
      <w:bookmarkStart w:id="1596" w:name="_Toc98501356"/>
      <w:bookmarkStart w:id="1597" w:name="_Toc106634640"/>
      <w:bookmarkStart w:id="1598" w:name="_Toc114825419"/>
      <w:bookmarkStart w:id="1599" w:name="_Toc138661648"/>
      <w:bookmarkStart w:id="1600" w:name="_Toc153872439"/>
      <w:r w:rsidRPr="00052626">
        <w:t>6.2.6.2.</w:t>
      </w:r>
      <w:r w:rsidR="00BE267B" w:rsidRPr="00052626">
        <w:t>1</w:t>
      </w:r>
      <w:r w:rsidR="00456DFA" w:rsidRPr="00052626">
        <w:t>7</w:t>
      </w:r>
      <w:r w:rsidRPr="00052626">
        <w:tab/>
        <w:t>Type: ContextStatusEventReport</w:t>
      </w:r>
      <w:bookmarkEnd w:id="1593"/>
      <w:bookmarkEnd w:id="1594"/>
      <w:bookmarkEnd w:id="1595"/>
      <w:bookmarkEnd w:id="1596"/>
      <w:bookmarkEnd w:id="1597"/>
      <w:bookmarkEnd w:id="1598"/>
      <w:bookmarkEnd w:id="1599"/>
      <w:bookmarkEnd w:id="1600"/>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601" w:name="_Toc106634641"/>
      <w:bookmarkStart w:id="1602" w:name="_Toc114825420"/>
      <w:bookmarkStart w:id="1603" w:name="_Toc138661649"/>
      <w:bookmarkStart w:id="1604" w:name="_Toc153872440"/>
      <w:r w:rsidRPr="00052626">
        <w:t>6.2.6.2.</w:t>
      </w:r>
      <w:r>
        <w:t>18</w:t>
      </w:r>
      <w:r w:rsidRPr="00052626">
        <w:tab/>
        <w:t xml:space="preserve">Type: </w:t>
      </w:r>
      <w:r>
        <w:t>MulticastTransportAddressChangeInfo</w:t>
      </w:r>
      <w:bookmarkEnd w:id="1601"/>
      <w:bookmarkEnd w:id="1602"/>
      <w:bookmarkEnd w:id="1603"/>
      <w:bookmarkEnd w:id="1604"/>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605" w:name="_Toc106634642"/>
      <w:bookmarkStart w:id="1606" w:name="_Toc114825421"/>
      <w:bookmarkStart w:id="1607" w:name="_Toc138661650"/>
      <w:bookmarkStart w:id="1608" w:name="_Toc153872441"/>
      <w:r w:rsidRPr="00052626">
        <w:t>6.2.6.2.</w:t>
      </w:r>
      <w:r>
        <w:t>19</w:t>
      </w:r>
      <w:r w:rsidRPr="00052626">
        <w:tab/>
        <w:t xml:space="preserve">Type: </w:t>
      </w:r>
      <w:r>
        <w:t>QosInfo</w:t>
      </w:r>
      <w:bookmarkEnd w:id="1605"/>
      <w:bookmarkEnd w:id="1606"/>
      <w:bookmarkEnd w:id="1607"/>
      <w:bookmarkEnd w:id="1608"/>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609" w:name="_Toc106634643"/>
      <w:bookmarkStart w:id="1610" w:name="_Toc114825422"/>
      <w:bookmarkStart w:id="1611" w:name="_Toc138661651"/>
      <w:bookmarkStart w:id="1612" w:name="_Toc153872442"/>
      <w:r w:rsidRPr="00052626">
        <w:t>6.2.6.2.</w:t>
      </w:r>
      <w:r>
        <w:t>20</w:t>
      </w:r>
      <w:r w:rsidRPr="00052626">
        <w:tab/>
        <w:t xml:space="preserve">Type: </w:t>
      </w:r>
      <w:r>
        <w:t>QosFlowAddModifyRequestItem</w:t>
      </w:r>
      <w:bookmarkEnd w:id="1609"/>
      <w:bookmarkEnd w:id="1610"/>
      <w:bookmarkEnd w:id="1611"/>
      <w:bookmarkEnd w:id="1612"/>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613" w:name="_Toc106634644"/>
      <w:bookmarkStart w:id="1614" w:name="_Toc114825423"/>
      <w:bookmarkStart w:id="1615" w:name="_Toc138661652"/>
      <w:bookmarkStart w:id="1616" w:name="_Toc153872443"/>
      <w:r w:rsidRPr="00052626">
        <w:t>6.2.6.2.</w:t>
      </w:r>
      <w:r>
        <w:t>21</w:t>
      </w:r>
      <w:r w:rsidRPr="00052626">
        <w:tab/>
        <w:t xml:space="preserve">Type: </w:t>
      </w:r>
      <w:r>
        <w:t>QosFlowProfile</w:t>
      </w:r>
      <w:bookmarkEnd w:id="1613"/>
      <w:bookmarkEnd w:id="1614"/>
      <w:bookmarkEnd w:id="1615"/>
      <w:bookmarkEnd w:id="1616"/>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617" w:name="_Toc106634645"/>
      <w:bookmarkStart w:id="1618" w:name="_Toc114825424"/>
      <w:bookmarkStart w:id="1619" w:name="_Toc138661653"/>
      <w:bookmarkStart w:id="1620" w:name="_Toc153872444"/>
      <w:r w:rsidRPr="00052626">
        <w:t>6.2.6.2.</w:t>
      </w:r>
      <w:r>
        <w:t>22</w:t>
      </w:r>
      <w:r w:rsidRPr="00F11966">
        <w:tab/>
        <w:t xml:space="preserve">Type: </w:t>
      </w:r>
      <w:r>
        <w:t>GbrQosFlowInformation</w:t>
      </w:r>
      <w:bookmarkEnd w:id="1617"/>
      <w:bookmarkEnd w:id="1618"/>
      <w:bookmarkEnd w:id="1619"/>
      <w:bookmarkEnd w:id="1620"/>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621" w:name="_Toc138661654"/>
      <w:bookmarkStart w:id="1622" w:name="_Toc153872445"/>
      <w:r>
        <w:t>6.2.6.2.23</w:t>
      </w:r>
      <w:r w:rsidR="00CA5E2F" w:rsidRPr="00052626">
        <w:tab/>
        <w:t xml:space="preserve">Type: </w:t>
      </w:r>
      <w:r w:rsidR="00CA5E2F">
        <w:t>ProblemDetailsExtension</w:t>
      </w:r>
      <w:bookmarkEnd w:id="1621"/>
      <w:bookmarkEnd w:id="1622"/>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61285AC6" w:rsidR="00CA5E2F" w:rsidRDefault="00CA5E2F" w:rsidP="00F5571F"/>
    <w:p w14:paraId="79CC2FAF" w14:textId="35875533" w:rsidR="003532D7" w:rsidRDefault="003532D7" w:rsidP="003532D7">
      <w:pPr>
        <w:pStyle w:val="Heading5"/>
      </w:pPr>
      <w:bookmarkStart w:id="1623" w:name="_Toc153872446"/>
      <w:r>
        <w:t>6.2.6.2.</w:t>
      </w:r>
      <w:r w:rsidRPr="003532D7">
        <w:t>24</w:t>
      </w:r>
      <w:r>
        <w:tab/>
        <w:t>Type: UpdateRspData</w:t>
      </w:r>
      <w:bookmarkEnd w:id="1623"/>
    </w:p>
    <w:p w14:paraId="294E3EFE" w14:textId="05079FF8" w:rsidR="003532D7" w:rsidRDefault="003532D7" w:rsidP="003532D7">
      <w:pPr>
        <w:pStyle w:val="TH"/>
      </w:pPr>
      <w:r>
        <w:t>Table 6.2.6.2.</w:t>
      </w:r>
      <w:r w:rsidRPr="003532D7">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3532D7" w14:paraId="22F11321" w14:textId="77777777" w:rsidTr="007D4363">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39D357D6" w14:textId="77777777" w:rsidR="003532D7" w:rsidRDefault="003532D7" w:rsidP="007D4363">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7BDD841B" w14:textId="77777777" w:rsidR="003532D7" w:rsidRDefault="003532D7" w:rsidP="007D4363">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C21F811" w14:textId="77777777" w:rsidR="003532D7" w:rsidRDefault="003532D7" w:rsidP="007D436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3E36928C" w14:textId="77777777" w:rsidR="003532D7" w:rsidRDefault="003532D7" w:rsidP="007D4363">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4EA0CDC4" w14:textId="77777777" w:rsidR="003532D7" w:rsidRDefault="003532D7" w:rsidP="007D436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0A02A7EE" w14:textId="77777777" w:rsidR="003532D7" w:rsidRDefault="003532D7" w:rsidP="007D4363">
            <w:pPr>
              <w:pStyle w:val="TAH"/>
              <w:rPr>
                <w:rFonts w:cs="Arial"/>
                <w:szCs w:val="18"/>
              </w:rPr>
            </w:pPr>
            <w:r>
              <w:rPr>
                <w:rFonts w:cs="Arial"/>
                <w:szCs w:val="18"/>
              </w:rPr>
              <w:t>Applicability</w:t>
            </w:r>
          </w:p>
        </w:tc>
      </w:tr>
      <w:tr w:rsidR="003532D7" w14:paraId="6E32D284" w14:textId="77777777" w:rsidTr="007D4363">
        <w:trPr>
          <w:jc w:val="center"/>
        </w:trPr>
        <w:tc>
          <w:tcPr>
            <w:tcW w:w="1977" w:type="dxa"/>
            <w:tcBorders>
              <w:top w:val="single" w:sz="4" w:space="0" w:color="auto"/>
              <w:left w:val="single" w:sz="4" w:space="0" w:color="auto"/>
              <w:bottom w:val="single" w:sz="4" w:space="0" w:color="auto"/>
              <w:right w:val="single" w:sz="4" w:space="0" w:color="auto"/>
            </w:tcBorders>
          </w:tcPr>
          <w:p w14:paraId="15779F46" w14:textId="77777777" w:rsidR="003532D7" w:rsidRDefault="003532D7" w:rsidP="007D4363">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29260271" w14:textId="77777777" w:rsidR="003532D7" w:rsidRDefault="003532D7" w:rsidP="007D4363">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323883DD" w14:textId="77777777" w:rsidR="003532D7" w:rsidRDefault="003532D7" w:rsidP="007D436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2794D2" w14:textId="77777777" w:rsidR="003532D7" w:rsidRDefault="003532D7" w:rsidP="007D4363">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2850678" w14:textId="77777777" w:rsidR="003532D7" w:rsidRDefault="003532D7" w:rsidP="007D4363">
            <w:pPr>
              <w:pStyle w:val="TAL"/>
              <w:rPr>
                <w:rFonts w:cs="Arial"/>
                <w:szCs w:val="18"/>
              </w:rPr>
            </w:pPr>
            <w:r>
              <w:rPr>
                <w:rFonts w:cs="Arial"/>
                <w:szCs w:val="18"/>
              </w:rPr>
              <w:t>Representation of the updated MBS session</w:t>
            </w:r>
          </w:p>
          <w:p w14:paraId="3455FCB1" w14:textId="77777777" w:rsidR="003532D7" w:rsidRDefault="003532D7" w:rsidP="007D4363">
            <w:pPr>
              <w:pStyle w:val="TAL"/>
              <w:rPr>
                <w:rFonts w:cs="Arial"/>
                <w:szCs w:val="18"/>
              </w:rPr>
            </w:pPr>
          </w:p>
          <w:p w14:paraId="61CBD6A2" w14:textId="77777777" w:rsidR="003532D7" w:rsidRDefault="003532D7" w:rsidP="007D4363">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63F5F7DD" w14:textId="77777777" w:rsidR="003532D7" w:rsidRDefault="003532D7" w:rsidP="007D4363">
            <w:pPr>
              <w:pStyle w:val="TAL"/>
              <w:rPr>
                <w:rFonts w:cs="Arial"/>
                <w:szCs w:val="18"/>
              </w:rPr>
            </w:pPr>
          </w:p>
        </w:tc>
      </w:tr>
    </w:tbl>
    <w:p w14:paraId="642F5849" w14:textId="77777777" w:rsidR="003532D7" w:rsidRPr="003532D7" w:rsidRDefault="003532D7" w:rsidP="00F5571F"/>
    <w:p w14:paraId="714083FE" w14:textId="77777777" w:rsidR="00170139" w:rsidRPr="00052626" w:rsidRDefault="00170139" w:rsidP="0053693A">
      <w:pPr>
        <w:pStyle w:val="Heading4"/>
      </w:pPr>
      <w:bookmarkStart w:id="1624" w:name="_Toc85877125"/>
      <w:bookmarkStart w:id="1625" w:name="_Toc88681579"/>
      <w:bookmarkStart w:id="1626" w:name="_Toc89678266"/>
      <w:bookmarkStart w:id="1627" w:name="_Toc98501357"/>
      <w:bookmarkStart w:id="1628" w:name="_Toc106634646"/>
      <w:bookmarkStart w:id="1629" w:name="_Toc114825425"/>
      <w:bookmarkStart w:id="1630" w:name="_Toc138661655"/>
      <w:bookmarkStart w:id="1631" w:name="_Toc153872447"/>
      <w:r w:rsidRPr="00052626">
        <w:t>6.2.6.3</w:t>
      </w:r>
      <w:r w:rsidRPr="00052626">
        <w:tab/>
        <w:t>Simple data types and enumerations</w:t>
      </w:r>
      <w:bookmarkEnd w:id="1467"/>
      <w:bookmarkEnd w:id="1624"/>
      <w:bookmarkEnd w:id="1625"/>
      <w:bookmarkEnd w:id="1626"/>
      <w:bookmarkEnd w:id="1627"/>
      <w:bookmarkEnd w:id="1628"/>
      <w:bookmarkEnd w:id="1629"/>
      <w:bookmarkEnd w:id="1630"/>
      <w:bookmarkEnd w:id="1631"/>
    </w:p>
    <w:p w14:paraId="5A8C4384" w14:textId="0302A0D3" w:rsidR="00170139" w:rsidRPr="00052626" w:rsidRDefault="00170139" w:rsidP="0053693A">
      <w:pPr>
        <w:pStyle w:val="Heading5"/>
      </w:pPr>
      <w:bookmarkStart w:id="1632" w:name="_Toc81558636"/>
      <w:bookmarkStart w:id="1633" w:name="_Toc85877126"/>
      <w:bookmarkStart w:id="1634" w:name="_Toc88681580"/>
      <w:bookmarkStart w:id="1635" w:name="_Toc89678267"/>
      <w:bookmarkStart w:id="1636" w:name="_Toc98501358"/>
      <w:bookmarkStart w:id="1637" w:name="_Toc106634647"/>
      <w:bookmarkStart w:id="1638" w:name="_Toc114825426"/>
      <w:bookmarkStart w:id="1639" w:name="_Toc138661656"/>
      <w:bookmarkStart w:id="1640" w:name="_Toc153872448"/>
      <w:r w:rsidRPr="00052626">
        <w:t>6.2.6.3.1</w:t>
      </w:r>
      <w:r w:rsidRPr="00052626">
        <w:tab/>
        <w:t>Introduction</w:t>
      </w:r>
      <w:bookmarkEnd w:id="1632"/>
      <w:bookmarkEnd w:id="1633"/>
      <w:bookmarkEnd w:id="1634"/>
      <w:bookmarkEnd w:id="1635"/>
      <w:bookmarkEnd w:id="1636"/>
      <w:bookmarkEnd w:id="1637"/>
      <w:bookmarkEnd w:id="1638"/>
      <w:bookmarkEnd w:id="1639"/>
      <w:bookmarkEnd w:id="1640"/>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641" w:name="_Toc81558637"/>
      <w:bookmarkStart w:id="1642" w:name="_Toc85877127"/>
      <w:bookmarkStart w:id="1643" w:name="_Toc88681581"/>
      <w:bookmarkStart w:id="1644" w:name="_Toc89678268"/>
      <w:bookmarkStart w:id="1645" w:name="_Toc98501359"/>
      <w:bookmarkStart w:id="1646" w:name="_Toc106634648"/>
      <w:bookmarkStart w:id="1647" w:name="_Toc114825427"/>
      <w:bookmarkStart w:id="1648" w:name="_Toc138661657"/>
      <w:bookmarkStart w:id="1649" w:name="_Toc153872449"/>
      <w:r w:rsidRPr="00052626">
        <w:t>6.2.6.3.2</w:t>
      </w:r>
      <w:r w:rsidRPr="00052626">
        <w:tab/>
        <w:t>Simple data types</w:t>
      </w:r>
      <w:bookmarkEnd w:id="1641"/>
      <w:bookmarkEnd w:id="1642"/>
      <w:bookmarkEnd w:id="1643"/>
      <w:bookmarkEnd w:id="1644"/>
      <w:bookmarkEnd w:id="1645"/>
      <w:bookmarkEnd w:id="1646"/>
      <w:bookmarkEnd w:id="1647"/>
      <w:bookmarkEnd w:id="1648"/>
      <w:bookmarkEnd w:id="1649"/>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650" w:name="_Toc85877128"/>
      <w:bookmarkStart w:id="1651" w:name="_Toc88681582"/>
      <w:bookmarkStart w:id="1652" w:name="_Toc89678269"/>
      <w:bookmarkStart w:id="1653" w:name="_Toc98501360"/>
      <w:bookmarkStart w:id="1654" w:name="_Toc106634649"/>
      <w:bookmarkStart w:id="1655" w:name="_Toc114825428"/>
      <w:bookmarkStart w:id="1656" w:name="_Toc138661658"/>
      <w:bookmarkStart w:id="1657" w:name="_Toc81558643"/>
      <w:bookmarkStart w:id="1658" w:name="_Toc153872450"/>
      <w:r w:rsidRPr="00052626">
        <w:t>6.2.6.3.</w:t>
      </w:r>
      <w:r w:rsidR="000A37BA" w:rsidRPr="00052626">
        <w:t>3</w:t>
      </w:r>
      <w:r w:rsidRPr="00052626">
        <w:tab/>
        <w:t>Enumeration: ContextUpdateAction</w:t>
      </w:r>
      <w:bookmarkEnd w:id="1650"/>
      <w:bookmarkEnd w:id="1651"/>
      <w:bookmarkEnd w:id="1652"/>
      <w:bookmarkEnd w:id="1653"/>
      <w:bookmarkEnd w:id="1654"/>
      <w:bookmarkEnd w:id="1655"/>
      <w:bookmarkEnd w:id="1656"/>
      <w:bookmarkEnd w:id="1658"/>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659" w:name="_Toc85877129"/>
      <w:bookmarkStart w:id="1660" w:name="_Toc88681583"/>
      <w:bookmarkStart w:id="1661" w:name="_Toc89678270"/>
      <w:bookmarkStart w:id="1662" w:name="_Toc98501361"/>
      <w:bookmarkStart w:id="1663" w:name="_Toc106634650"/>
      <w:bookmarkStart w:id="1664" w:name="_Toc114825429"/>
      <w:bookmarkStart w:id="1665" w:name="_Toc138661659"/>
      <w:bookmarkStart w:id="1666" w:name="_Toc153872451"/>
      <w:r w:rsidRPr="00052626">
        <w:t>6.2.6.3.</w:t>
      </w:r>
      <w:r w:rsidR="00C07754" w:rsidRPr="00052626">
        <w:t>4</w:t>
      </w:r>
      <w:r w:rsidRPr="00052626">
        <w:tab/>
        <w:t>Enumeration: ContextStatusEventType</w:t>
      </w:r>
      <w:bookmarkEnd w:id="1659"/>
      <w:bookmarkEnd w:id="1660"/>
      <w:bookmarkEnd w:id="1661"/>
      <w:bookmarkEnd w:id="1662"/>
      <w:bookmarkEnd w:id="1663"/>
      <w:bookmarkEnd w:id="1664"/>
      <w:bookmarkEnd w:id="1665"/>
      <w:bookmarkEnd w:id="1666"/>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667" w:name="_Toc85877130"/>
      <w:bookmarkStart w:id="1668" w:name="_Toc88681584"/>
      <w:bookmarkStart w:id="1669" w:name="_Toc89678271"/>
      <w:bookmarkStart w:id="1670" w:name="_Toc98501362"/>
      <w:bookmarkStart w:id="1671" w:name="_Toc106634651"/>
      <w:bookmarkStart w:id="1672" w:name="_Toc114825430"/>
      <w:bookmarkStart w:id="1673" w:name="_Toc138661660"/>
      <w:bookmarkStart w:id="1674" w:name="_Toc153872452"/>
      <w:r w:rsidRPr="00052626">
        <w:t>6.2.6.3.</w:t>
      </w:r>
      <w:r w:rsidR="00C07754" w:rsidRPr="00052626">
        <w:t>5</w:t>
      </w:r>
      <w:r w:rsidRPr="00052626">
        <w:tab/>
        <w:t>Enumeration: ReportingMode</w:t>
      </w:r>
      <w:bookmarkEnd w:id="1667"/>
      <w:bookmarkEnd w:id="1668"/>
      <w:bookmarkEnd w:id="1669"/>
      <w:bookmarkEnd w:id="1670"/>
      <w:bookmarkEnd w:id="1671"/>
      <w:bookmarkEnd w:id="1672"/>
      <w:bookmarkEnd w:id="1673"/>
      <w:bookmarkEnd w:id="1674"/>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675" w:name="_Toc89035476"/>
      <w:bookmarkStart w:id="1676" w:name="_Toc89065274"/>
      <w:bookmarkStart w:id="1677" w:name="_Toc89180573"/>
      <w:bookmarkStart w:id="1678" w:name="_Toc90641781"/>
      <w:bookmarkStart w:id="1679" w:name="_Toc98501363"/>
      <w:bookmarkStart w:id="1680" w:name="_Toc106634652"/>
      <w:bookmarkStart w:id="1681" w:name="_Toc114825431"/>
      <w:bookmarkStart w:id="1682" w:name="_Toc138661661"/>
      <w:bookmarkStart w:id="1683" w:name="_Toc153872453"/>
      <w:r>
        <w:t>6.2.6.3.6</w:t>
      </w:r>
      <w:r w:rsidR="002503F6">
        <w:tab/>
        <w:t xml:space="preserve">Enumeration: </w:t>
      </w:r>
      <w:bookmarkEnd w:id="1675"/>
      <w:bookmarkEnd w:id="1676"/>
      <w:bookmarkEnd w:id="1677"/>
      <w:bookmarkEnd w:id="1678"/>
      <w:r w:rsidR="002503F6">
        <w:t>NgapIeType</w:t>
      </w:r>
      <w:bookmarkEnd w:id="1679"/>
      <w:bookmarkEnd w:id="1680"/>
      <w:bookmarkEnd w:id="1681"/>
      <w:bookmarkEnd w:id="1682"/>
      <w:bookmarkEnd w:id="168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1684" w:name="_Toc85877131"/>
      <w:bookmarkStart w:id="1685" w:name="_Toc88681586"/>
      <w:bookmarkStart w:id="1686" w:name="_Toc89678273"/>
      <w:bookmarkStart w:id="1687" w:name="_Toc98501364"/>
      <w:bookmarkStart w:id="1688" w:name="_Toc106634653"/>
      <w:bookmarkStart w:id="1689" w:name="_Toc114825432"/>
      <w:bookmarkStart w:id="1690" w:name="_Toc138661662"/>
      <w:bookmarkStart w:id="1691" w:name="_Toc153872454"/>
      <w:r w:rsidRPr="00052626">
        <w:t>6.2.6.4</w:t>
      </w:r>
      <w:r w:rsidRPr="00052626">
        <w:tab/>
      </w:r>
      <w:r w:rsidRPr="00052626">
        <w:rPr>
          <w:lang w:eastAsia="zh-CN"/>
        </w:rPr>
        <w:t>Data types describing alternative data types or combinations of data types</w:t>
      </w:r>
      <w:bookmarkEnd w:id="1684"/>
      <w:bookmarkEnd w:id="1685"/>
      <w:bookmarkEnd w:id="1686"/>
      <w:bookmarkEnd w:id="1687"/>
      <w:bookmarkEnd w:id="1688"/>
      <w:bookmarkEnd w:id="1689"/>
      <w:bookmarkEnd w:id="1690"/>
      <w:bookmarkEnd w:id="1691"/>
    </w:p>
    <w:p w14:paraId="7363EE53" w14:textId="0ED5C178" w:rsidR="000012F2" w:rsidRPr="00052626" w:rsidRDefault="000012F2" w:rsidP="0053693A">
      <w:pPr>
        <w:pStyle w:val="Heading5"/>
      </w:pPr>
      <w:bookmarkStart w:id="1692" w:name="_Toc85877132"/>
      <w:bookmarkStart w:id="1693" w:name="_Toc88681587"/>
      <w:bookmarkStart w:id="1694" w:name="_Toc89678274"/>
      <w:bookmarkStart w:id="1695" w:name="_Toc98501365"/>
      <w:bookmarkStart w:id="1696" w:name="_Toc106634654"/>
      <w:bookmarkStart w:id="1697" w:name="_Toc114825433"/>
      <w:bookmarkStart w:id="1698" w:name="_Toc138661663"/>
      <w:bookmarkStart w:id="1699" w:name="_Toc153872455"/>
      <w:r w:rsidRPr="00052626">
        <w:t>6.2.6.4.</w:t>
      </w:r>
      <w:r w:rsidR="009006BA">
        <w:t>1</w:t>
      </w:r>
      <w:r w:rsidRPr="00052626">
        <w:tab/>
        <w:t>Type: ExtMbsSession</w:t>
      </w:r>
      <w:bookmarkEnd w:id="1692"/>
      <w:bookmarkEnd w:id="1693"/>
      <w:bookmarkEnd w:id="1694"/>
      <w:bookmarkEnd w:id="1695"/>
      <w:bookmarkEnd w:id="1696"/>
      <w:bookmarkEnd w:id="1697"/>
      <w:bookmarkEnd w:id="1698"/>
      <w:bookmarkEnd w:id="1699"/>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1700" w:name="_Toc138661664"/>
      <w:bookmarkStart w:id="1701" w:name="_Toc153872456"/>
      <w:r w:rsidRPr="00107262">
        <w:t>6.2.6.4.2</w:t>
      </w:r>
      <w:r w:rsidR="00A71B63" w:rsidRPr="00052626">
        <w:tab/>
        <w:t xml:space="preserve">Type: </w:t>
      </w:r>
      <w:r w:rsidR="00A71B63">
        <w:t>ExtProblemDetails</w:t>
      </w:r>
      <w:bookmarkEnd w:id="1700"/>
      <w:bookmarkEnd w:id="1701"/>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1702" w:name="_Toc85877133"/>
      <w:bookmarkStart w:id="1703" w:name="_Toc88681588"/>
      <w:bookmarkStart w:id="1704" w:name="_Toc89678275"/>
      <w:bookmarkStart w:id="1705" w:name="_Toc98501366"/>
      <w:bookmarkStart w:id="1706" w:name="_Toc106634655"/>
      <w:bookmarkStart w:id="1707" w:name="_Toc114825434"/>
      <w:bookmarkStart w:id="1708" w:name="_Toc138661665"/>
      <w:bookmarkStart w:id="1709" w:name="_Toc81558646"/>
      <w:bookmarkStart w:id="1710" w:name="_Toc153872457"/>
      <w:bookmarkEnd w:id="1657"/>
      <w:r w:rsidRPr="00052626">
        <w:t>6.2.6.5</w:t>
      </w:r>
      <w:r w:rsidRPr="00052626">
        <w:tab/>
        <w:t>Binary data</w:t>
      </w:r>
      <w:bookmarkEnd w:id="1702"/>
      <w:bookmarkEnd w:id="1703"/>
      <w:bookmarkEnd w:id="1704"/>
      <w:bookmarkEnd w:id="1705"/>
      <w:bookmarkEnd w:id="1706"/>
      <w:bookmarkEnd w:id="1707"/>
      <w:bookmarkEnd w:id="1708"/>
      <w:bookmarkEnd w:id="1710"/>
    </w:p>
    <w:p w14:paraId="7739F540" w14:textId="77777777" w:rsidR="00402F07" w:rsidRDefault="00402F07" w:rsidP="0053693A">
      <w:pPr>
        <w:pStyle w:val="Heading5"/>
        <w:rPr>
          <w:lang w:val="en-US"/>
        </w:rPr>
      </w:pPr>
      <w:bookmarkStart w:id="1711" w:name="_Toc89035478"/>
      <w:bookmarkStart w:id="1712" w:name="_Toc89065276"/>
      <w:bookmarkStart w:id="1713" w:name="_Toc89180575"/>
      <w:bookmarkStart w:id="1714" w:name="_Toc90641783"/>
      <w:bookmarkStart w:id="1715" w:name="_Toc98501367"/>
      <w:bookmarkStart w:id="1716" w:name="_Toc106634656"/>
      <w:bookmarkStart w:id="1717" w:name="_Toc114825435"/>
      <w:bookmarkStart w:id="1718" w:name="_Toc138661666"/>
      <w:bookmarkStart w:id="1719" w:name="_Toc153872458"/>
      <w:r>
        <w:rPr>
          <w:lang w:val="en-US"/>
        </w:rPr>
        <w:t>6.2.6.5.1</w:t>
      </w:r>
      <w:r>
        <w:rPr>
          <w:lang w:val="en-US"/>
        </w:rPr>
        <w:tab/>
        <w:t>Introduction</w:t>
      </w:r>
      <w:bookmarkEnd w:id="1711"/>
      <w:bookmarkEnd w:id="1712"/>
      <w:bookmarkEnd w:id="1713"/>
      <w:bookmarkEnd w:id="1714"/>
      <w:bookmarkEnd w:id="1715"/>
      <w:bookmarkEnd w:id="1716"/>
      <w:bookmarkEnd w:id="1717"/>
      <w:bookmarkEnd w:id="1718"/>
      <w:bookmarkEnd w:id="1719"/>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1720" w:name="_Toc89035480"/>
      <w:bookmarkStart w:id="1721" w:name="_Toc89065278"/>
      <w:bookmarkStart w:id="1722" w:name="_Toc89180577"/>
      <w:bookmarkStart w:id="1723" w:name="_Toc90641785"/>
      <w:bookmarkStart w:id="1724" w:name="_Toc106634657"/>
      <w:bookmarkStart w:id="1725" w:name="_Toc114825436"/>
      <w:bookmarkStart w:id="1726" w:name="_Toc138661667"/>
      <w:bookmarkStart w:id="1727" w:name="_Toc153872459"/>
      <w:r>
        <w:t>6.2.6</w:t>
      </w:r>
      <w:r w:rsidRPr="003B2883">
        <w:t>.</w:t>
      </w:r>
      <w:r>
        <w:t>5</w:t>
      </w:r>
      <w:r w:rsidRPr="003B2883">
        <w:t>.</w:t>
      </w:r>
      <w:r>
        <w:t>2</w:t>
      </w:r>
      <w:r w:rsidRPr="003B2883">
        <w:tab/>
      </w:r>
      <w:r w:rsidR="00082770">
        <w:t>N2 MBS Session Management Information</w:t>
      </w:r>
      <w:bookmarkEnd w:id="1720"/>
      <w:bookmarkEnd w:id="1721"/>
      <w:bookmarkEnd w:id="1722"/>
      <w:bookmarkEnd w:id="1723"/>
      <w:bookmarkEnd w:id="1724"/>
      <w:bookmarkEnd w:id="1725"/>
      <w:bookmarkEnd w:id="1726"/>
      <w:bookmarkEnd w:id="1727"/>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1728" w:name="_Toc89035481"/>
      <w:bookmarkStart w:id="1729" w:name="_Toc89065279"/>
      <w:bookmarkStart w:id="1730" w:name="_Toc89180578"/>
      <w:bookmarkStart w:id="1731" w:name="_Toc90641786"/>
      <w:bookmarkStart w:id="1732" w:name="_Toc106634658"/>
      <w:bookmarkStart w:id="1733" w:name="_Toc114825437"/>
      <w:bookmarkStart w:id="1734" w:name="_Toc138661668"/>
      <w:bookmarkStart w:id="1735" w:name="_Toc153872460"/>
      <w:r>
        <w:t>6.2.6</w:t>
      </w:r>
      <w:r w:rsidRPr="003B2883">
        <w:t>.</w:t>
      </w:r>
      <w:r>
        <w:t>5</w:t>
      </w:r>
      <w:r w:rsidRPr="003B2883">
        <w:t>.3</w:t>
      </w:r>
      <w:r w:rsidRPr="003B2883">
        <w:tab/>
      </w:r>
      <w:r w:rsidR="00C24D5F">
        <w:t>Void</w:t>
      </w:r>
      <w:bookmarkEnd w:id="1728"/>
      <w:bookmarkEnd w:id="1729"/>
      <w:bookmarkEnd w:id="1730"/>
      <w:bookmarkEnd w:id="1731"/>
      <w:bookmarkEnd w:id="1732"/>
      <w:bookmarkEnd w:id="1733"/>
      <w:bookmarkEnd w:id="1734"/>
      <w:bookmarkEnd w:id="1735"/>
    </w:p>
    <w:p w14:paraId="525D944E" w14:textId="484F9DD1" w:rsidR="00170139" w:rsidRPr="00052626" w:rsidRDefault="00170139" w:rsidP="0053693A">
      <w:pPr>
        <w:pStyle w:val="Heading3"/>
      </w:pPr>
      <w:bookmarkStart w:id="1736" w:name="_Toc85877134"/>
      <w:bookmarkStart w:id="1737" w:name="_Toc88681589"/>
      <w:bookmarkStart w:id="1738" w:name="_Toc89678276"/>
      <w:bookmarkStart w:id="1739" w:name="_Toc98501368"/>
      <w:bookmarkStart w:id="1740" w:name="_Toc106634659"/>
      <w:bookmarkStart w:id="1741" w:name="_Toc114825438"/>
      <w:bookmarkStart w:id="1742" w:name="_Toc138661669"/>
      <w:bookmarkStart w:id="1743" w:name="_Toc153872461"/>
      <w:r w:rsidRPr="00052626">
        <w:t>6.2.7</w:t>
      </w:r>
      <w:r w:rsidRPr="00052626">
        <w:tab/>
        <w:t>Error Handling</w:t>
      </w:r>
      <w:bookmarkEnd w:id="1709"/>
      <w:bookmarkEnd w:id="1736"/>
      <w:bookmarkEnd w:id="1737"/>
      <w:bookmarkEnd w:id="1738"/>
      <w:bookmarkEnd w:id="1739"/>
      <w:bookmarkEnd w:id="1740"/>
      <w:bookmarkEnd w:id="1741"/>
      <w:bookmarkEnd w:id="1742"/>
      <w:bookmarkEnd w:id="1743"/>
    </w:p>
    <w:p w14:paraId="47590D73" w14:textId="6C038F41" w:rsidR="00170139" w:rsidRPr="00052626" w:rsidRDefault="00170139" w:rsidP="0053693A">
      <w:pPr>
        <w:pStyle w:val="Heading4"/>
      </w:pPr>
      <w:bookmarkStart w:id="1744" w:name="_Toc81558647"/>
      <w:bookmarkStart w:id="1745" w:name="_Toc85877135"/>
      <w:bookmarkStart w:id="1746" w:name="_Toc88681590"/>
      <w:bookmarkStart w:id="1747" w:name="_Toc89678277"/>
      <w:bookmarkStart w:id="1748" w:name="_Toc98501369"/>
      <w:bookmarkStart w:id="1749" w:name="_Toc106634660"/>
      <w:bookmarkStart w:id="1750" w:name="_Toc114825439"/>
      <w:bookmarkStart w:id="1751" w:name="_Toc138661670"/>
      <w:bookmarkStart w:id="1752" w:name="_Toc153872462"/>
      <w:r w:rsidRPr="00052626">
        <w:t>6.2.7.1</w:t>
      </w:r>
      <w:r w:rsidRPr="00052626">
        <w:tab/>
        <w:t>General</w:t>
      </w:r>
      <w:bookmarkEnd w:id="1744"/>
      <w:bookmarkEnd w:id="1745"/>
      <w:bookmarkEnd w:id="1746"/>
      <w:bookmarkEnd w:id="1747"/>
      <w:bookmarkEnd w:id="1748"/>
      <w:bookmarkEnd w:id="1749"/>
      <w:bookmarkEnd w:id="1750"/>
      <w:bookmarkEnd w:id="1751"/>
      <w:bookmarkEnd w:id="1752"/>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1753" w:name="_Toc81558648"/>
      <w:bookmarkStart w:id="1754" w:name="_Toc85877136"/>
      <w:bookmarkStart w:id="1755" w:name="_Toc88681591"/>
      <w:bookmarkStart w:id="1756" w:name="_Toc89678278"/>
      <w:bookmarkStart w:id="1757" w:name="_Toc98501370"/>
      <w:bookmarkStart w:id="1758" w:name="_Toc106634661"/>
      <w:bookmarkStart w:id="1759" w:name="_Toc114825440"/>
      <w:bookmarkStart w:id="1760" w:name="_Toc138661671"/>
      <w:bookmarkStart w:id="1761" w:name="_Toc153872463"/>
      <w:r w:rsidRPr="00052626">
        <w:t>6.2.7.2</w:t>
      </w:r>
      <w:r w:rsidRPr="00052626">
        <w:tab/>
        <w:t>Protocol Errors</w:t>
      </w:r>
      <w:bookmarkEnd w:id="1753"/>
      <w:bookmarkEnd w:id="1754"/>
      <w:bookmarkEnd w:id="1755"/>
      <w:bookmarkEnd w:id="1756"/>
      <w:bookmarkEnd w:id="1757"/>
      <w:bookmarkEnd w:id="1758"/>
      <w:bookmarkEnd w:id="1759"/>
      <w:bookmarkEnd w:id="1760"/>
      <w:bookmarkEnd w:id="1761"/>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1762" w:name="_Toc81558649"/>
      <w:bookmarkStart w:id="1763" w:name="_Toc85877137"/>
      <w:bookmarkStart w:id="1764" w:name="_Toc88681592"/>
      <w:bookmarkStart w:id="1765" w:name="_Toc89678279"/>
      <w:bookmarkStart w:id="1766" w:name="_Toc98501371"/>
      <w:bookmarkStart w:id="1767" w:name="_Toc106634662"/>
      <w:bookmarkStart w:id="1768" w:name="_Toc114825441"/>
      <w:bookmarkStart w:id="1769" w:name="_Toc138661672"/>
      <w:bookmarkStart w:id="1770" w:name="_Toc153872464"/>
      <w:r w:rsidRPr="00052626">
        <w:t>6.2.7.3</w:t>
      </w:r>
      <w:r w:rsidRPr="00052626">
        <w:tab/>
        <w:t>Application Errors</w:t>
      </w:r>
      <w:bookmarkEnd w:id="1762"/>
      <w:bookmarkEnd w:id="1763"/>
      <w:bookmarkEnd w:id="1764"/>
      <w:bookmarkEnd w:id="1765"/>
      <w:bookmarkEnd w:id="1766"/>
      <w:bookmarkEnd w:id="1767"/>
      <w:bookmarkEnd w:id="1768"/>
      <w:bookmarkEnd w:id="1769"/>
      <w:bookmarkEnd w:id="1770"/>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05BF6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2DF8CA17" w:rsidR="00BA3A27" w:rsidRPr="00052626" w:rsidRDefault="00BA3A27"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0736493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AE68A5">
              <w:t xml:space="preserve"> c</w:t>
            </w:r>
            <w:r w:rsidR="00AE68A5" w:rsidRPr="0053339F">
              <w:t>ontext</w:t>
            </w:r>
            <w:r w:rsidR="00AE68A5">
              <w:t xml:space="preserve"> u</w:t>
            </w:r>
            <w:r w:rsidR="00AE68A5" w:rsidRPr="0053339F">
              <w:t xml:space="preserve">pdate </w:t>
            </w:r>
            <w:r w:rsidR="00AE68A5">
              <w:t>or s</w:t>
            </w:r>
            <w:r w:rsidR="00AE68A5" w:rsidRPr="0053339F">
              <w:t>tatus</w:t>
            </w:r>
            <w:r w:rsidR="00AE68A5">
              <w:t xml:space="preserve"> s</w:t>
            </w:r>
            <w:r w:rsidR="00AE68A5" w:rsidRPr="0053339F">
              <w:t>ubscribe</w:t>
            </w:r>
            <w:r w:rsidR="00AE68A5">
              <w:t xml:space="preserve"> procedure </w:t>
            </w:r>
            <w:r w:rsidR="00AE68A5" w:rsidRPr="00CC5E99">
              <w:t>for a location dependent MBS session</w:t>
            </w:r>
            <w:r w:rsidR="00AE68A5" w:rsidRPr="00E910D4">
              <w:t>,</w:t>
            </w:r>
            <w:r>
              <w:t xml:space="preserve"> if the requested MBS </w:t>
            </w:r>
            <w:r w:rsidR="00AE68A5" w:rsidRPr="00B940CF">
              <w:t xml:space="preserve">Area Session ID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771" w:name="_Toc81558650"/>
      <w:bookmarkStart w:id="1772" w:name="_Toc85877138"/>
      <w:bookmarkStart w:id="1773" w:name="_Toc88681593"/>
      <w:bookmarkStart w:id="1774" w:name="_Toc89678280"/>
      <w:bookmarkStart w:id="1775" w:name="_Toc98501372"/>
      <w:bookmarkStart w:id="1776" w:name="_Toc106634663"/>
      <w:bookmarkStart w:id="1777" w:name="_Toc114825442"/>
      <w:bookmarkStart w:id="1778" w:name="_Toc138661673"/>
      <w:bookmarkStart w:id="1779" w:name="_Toc153872465"/>
      <w:r w:rsidRPr="00052626">
        <w:t>6.2.8</w:t>
      </w:r>
      <w:r w:rsidRPr="00052626">
        <w:rPr>
          <w:lang w:eastAsia="zh-CN"/>
        </w:rPr>
        <w:tab/>
        <w:t>Feature negotiation</w:t>
      </w:r>
      <w:bookmarkEnd w:id="1771"/>
      <w:bookmarkEnd w:id="1772"/>
      <w:bookmarkEnd w:id="1773"/>
      <w:bookmarkEnd w:id="1774"/>
      <w:bookmarkEnd w:id="1775"/>
      <w:bookmarkEnd w:id="1776"/>
      <w:bookmarkEnd w:id="1777"/>
      <w:bookmarkEnd w:id="1778"/>
      <w:bookmarkEnd w:id="1779"/>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780" w:name="_Toc81558651"/>
      <w:bookmarkStart w:id="1781" w:name="_Toc85877139"/>
      <w:bookmarkStart w:id="1782" w:name="_Toc88681594"/>
      <w:bookmarkStart w:id="1783" w:name="_Toc89678281"/>
    </w:p>
    <w:p w14:paraId="0F090B4F" w14:textId="60BE7BC7" w:rsidR="00170139" w:rsidRPr="00052626" w:rsidRDefault="00170139" w:rsidP="0053693A">
      <w:pPr>
        <w:pStyle w:val="Heading3"/>
      </w:pPr>
      <w:bookmarkStart w:id="1784" w:name="_Toc98501373"/>
      <w:bookmarkStart w:id="1785" w:name="_Toc106634664"/>
      <w:bookmarkStart w:id="1786" w:name="_Toc114825443"/>
      <w:bookmarkStart w:id="1787" w:name="_Toc138661674"/>
      <w:bookmarkStart w:id="1788" w:name="_Toc153872466"/>
      <w:r w:rsidRPr="00052626">
        <w:t>6.2.9</w:t>
      </w:r>
      <w:r w:rsidRPr="00052626">
        <w:tab/>
        <w:t>Security</w:t>
      </w:r>
      <w:bookmarkEnd w:id="1780"/>
      <w:bookmarkEnd w:id="1781"/>
      <w:bookmarkEnd w:id="1782"/>
      <w:bookmarkEnd w:id="1783"/>
      <w:bookmarkEnd w:id="1784"/>
      <w:bookmarkEnd w:id="1785"/>
      <w:bookmarkEnd w:id="1786"/>
      <w:bookmarkEnd w:id="1787"/>
      <w:bookmarkEnd w:id="1788"/>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50BB44A7" w:rsidR="00170139" w:rsidRPr="00052626" w:rsidRDefault="00170139" w:rsidP="00170139">
      <w:r w:rsidRPr="00052626">
        <w:t xml:space="preserve">The </w:t>
      </w:r>
      <w:r w:rsidR="000A627F" w:rsidRPr="00052626">
        <w:t>Nmbsmf_MBSSession</w:t>
      </w:r>
      <w:r w:rsidRPr="00052626">
        <w:rPr>
          <w:lang w:eastAsia="zh-CN"/>
        </w:rPr>
        <w:t xml:space="preserve"> </w:t>
      </w:r>
      <w:r w:rsidRPr="00052626">
        <w:t>API defines a single scope "</w:t>
      </w:r>
      <w:r w:rsidR="000A627F" w:rsidRPr="00052626">
        <w:t>nmbsmf-mbssession</w:t>
      </w:r>
      <w:r w:rsidRPr="00052626">
        <w:t>" for the entire service, and it does not define any additional scopes at resource or operation level.</w:t>
      </w:r>
    </w:p>
    <w:p w14:paraId="5E0B8ACE" w14:textId="6251293A" w:rsidR="000A627F" w:rsidRPr="00052626" w:rsidRDefault="00170139" w:rsidP="000A627F">
      <w:pPr>
        <w:pStyle w:val="Heading3"/>
      </w:pPr>
      <w:bookmarkStart w:id="1789" w:name="_Toc81558652"/>
      <w:bookmarkStart w:id="1790" w:name="_Toc85877140"/>
      <w:bookmarkStart w:id="1791" w:name="_Toc88681595"/>
      <w:bookmarkStart w:id="1792" w:name="_Toc89678282"/>
      <w:bookmarkStart w:id="1793" w:name="_Toc98501374"/>
      <w:bookmarkStart w:id="1794" w:name="_Toc106634665"/>
      <w:bookmarkStart w:id="1795" w:name="_Toc114825444"/>
      <w:bookmarkStart w:id="1796" w:name="_Toc138661675"/>
      <w:bookmarkStart w:id="1797" w:name="_Toc153872467"/>
      <w:r w:rsidRPr="00052626">
        <w:t>6.2.10</w:t>
      </w:r>
      <w:r w:rsidRPr="00052626">
        <w:tab/>
        <w:t>HTTP redirection</w:t>
      </w:r>
      <w:bookmarkEnd w:id="1789"/>
      <w:bookmarkEnd w:id="1790"/>
      <w:bookmarkEnd w:id="1791"/>
      <w:bookmarkEnd w:id="1792"/>
      <w:bookmarkEnd w:id="1793"/>
      <w:bookmarkEnd w:id="1794"/>
      <w:bookmarkEnd w:id="1795"/>
      <w:bookmarkEnd w:id="1796"/>
      <w:bookmarkEnd w:id="1797"/>
    </w:p>
    <w:p w14:paraId="7BD8E0B4" w14:textId="5EA77753"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1798" w:name="_Toc510696650"/>
      <w:bookmarkStart w:id="1799" w:name="_Toc35971450"/>
      <w:bookmarkStart w:id="1800" w:name="_Toc67903567"/>
      <w:bookmarkStart w:id="1801" w:name="_Toc76042780"/>
      <w:bookmarkStart w:id="1802" w:name="_Toc81558761"/>
      <w:bookmarkStart w:id="1803" w:name="_Toc85877141"/>
      <w:bookmarkStart w:id="1804" w:name="_Toc88681596"/>
      <w:bookmarkStart w:id="1805" w:name="_Toc89678283"/>
      <w:bookmarkStart w:id="1806" w:name="_Toc98501375"/>
      <w:bookmarkStart w:id="1807" w:name="_Toc106634666"/>
      <w:bookmarkStart w:id="1808" w:name="_Toc114825445"/>
      <w:bookmarkStart w:id="1809" w:name="_Toc138661676"/>
      <w:bookmarkStart w:id="1810" w:name="_Toc510696652"/>
      <w:bookmarkStart w:id="1811" w:name="_Toc35971452"/>
      <w:bookmarkStart w:id="1812" w:name="_Toc153872468"/>
      <w:r w:rsidRPr="00052626">
        <w:t>Annex A (normative):</w:t>
      </w:r>
      <w:r w:rsidRPr="00052626">
        <w:br/>
        <w:t>OpenAPI specification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2"/>
    </w:p>
    <w:p w14:paraId="7280472B" w14:textId="77777777" w:rsidR="00FE31DD" w:rsidRPr="00052626" w:rsidRDefault="00FE31DD" w:rsidP="001B636D">
      <w:pPr>
        <w:pStyle w:val="Heading1"/>
      </w:pPr>
      <w:bookmarkStart w:id="1813" w:name="_Toc510696651"/>
      <w:bookmarkStart w:id="1814" w:name="_Toc35971451"/>
      <w:bookmarkStart w:id="1815" w:name="_Toc67903568"/>
      <w:bookmarkStart w:id="1816" w:name="_Toc76042781"/>
      <w:bookmarkStart w:id="1817" w:name="_Toc81558762"/>
      <w:bookmarkStart w:id="1818" w:name="_Toc85877142"/>
      <w:bookmarkStart w:id="1819" w:name="_Toc88681597"/>
      <w:bookmarkStart w:id="1820" w:name="_Toc89678284"/>
      <w:bookmarkStart w:id="1821" w:name="_Toc98501376"/>
      <w:bookmarkStart w:id="1822" w:name="_Toc106634667"/>
      <w:bookmarkStart w:id="1823" w:name="_Toc114825446"/>
      <w:bookmarkStart w:id="1824" w:name="_Toc138661677"/>
      <w:bookmarkStart w:id="1825" w:name="_Toc67903569"/>
      <w:bookmarkStart w:id="1826" w:name="_Toc76042782"/>
      <w:bookmarkStart w:id="1827" w:name="_Toc81558763"/>
      <w:bookmarkStart w:id="1828" w:name="_Toc510696653"/>
      <w:bookmarkStart w:id="1829" w:name="_Toc153872469"/>
      <w:bookmarkEnd w:id="1810"/>
      <w:bookmarkEnd w:id="1811"/>
      <w:r w:rsidRPr="00052626">
        <w:t>A.1</w:t>
      </w:r>
      <w:r w:rsidRPr="00052626">
        <w:tab/>
        <w:t>General</w:t>
      </w:r>
      <w:bookmarkEnd w:id="1813"/>
      <w:bookmarkEnd w:id="1814"/>
      <w:bookmarkEnd w:id="1815"/>
      <w:bookmarkEnd w:id="1816"/>
      <w:bookmarkEnd w:id="1817"/>
      <w:bookmarkEnd w:id="1818"/>
      <w:bookmarkEnd w:id="1819"/>
      <w:bookmarkEnd w:id="1820"/>
      <w:bookmarkEnd w:id="1821"/>
      <w:bookmarkEnd w:id="1822"/>
      <w:bookmarkEnd w:id="1823"/>
      <w:bookmarkEnd w:id="1824"/>
      <w:bookmarkEnd w:id="1829"/>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1830" w:name="_Toc85877143"/>
      <w:bookmarkStart w:id="1831" w:name="_Toc88681598"/>
      <w:bookmarkStart w:id="1832" w:name="_Toc89678285"/>
      <w:bookmarkStart w:id="1833" w:name="_Toc98501377"/>
      <w:bookmarkStart w:id="1834" w:name="_Toc106634668"/>
      <w:bookmarkStart w:id="1835" w:name="_Toc114825447"/>
      <w:bookmarkStart w:id="1836" w:name="_Toc138661678"/>
      <w:bookmarkStart w:id="1837" w:name="_Toc153872470"/>
      <w:r w:rsidRPr="00052626">
        <w:t>A.2</w:t>
      </w:r>
      <w:r w:rsidRPr="00052626">
        <w:tab/>
        <w:t>Nmbsmf_TMGI API</w:t>
      </w:r>
      <w:bookmarkEnd w:id="1825"/>
      <w:bookmarkEnd w:id="1826"/>
      <w:bookmarkEnd w:id="1827"/>
      <w:bookmarkEnd w:id="1830"/>
      <w:bookmarkEnd w:id="1831"/>
      <w:bookmarkEnd w:id="1832"/>
      <w:bookmarkEnd w:id="1833"/>
      <w:bookmarkEnd w:id="1834"/>
      <w:bookmarkEnd w:id="1835"/>
      <w:bookmarkEnd w:id="1836"/>
      <w:bookmarkEnd w:id="1837"/>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6AEA4C41"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5A464D0"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9E4505" w:rsidRDefault="00620C37" w:rsidP="00620C37">
      <w:pPr>
        <w:pStyle w:val="PL"/>
        <w:rPr>
          <w:lang w:val="de-DE"/>
        </w:rPr>
      </w:pPr>
      <w:r w:rsidRPr="00052626">
        <w:t xml:space="preserve">          </w:t>
      </w:r>
      <w:r w:rsidRPr="009E4505">
        <w:rPr>
          <w:lang w:val="de-DE"/>
        </w:rPr>
        <w:t>type: integer</w:t>
      </w:r>
    </w:p>
    <w:p w14:paraId="38E62B8B" w14:textId="77777777" w:rsidR="00560294" w:rsidRPr="009E4505" w:rsidRDefault="00560294" w:rsidP="00560294">
      <w:pPr>
        <w:pStyle w:val="PL"/>
        <w:rPr>
          <w:lang w:val="de-DE"/>
        </w:rPr>
      </w:pPr>
      <w:r w:rsidRPr="009E4505">
        <w:rPr>
          <w:lang w:val="de-DE"/>
        </w:rPr>
        <w:t xml:space="preserve">          minimum: 1</w:t>
      </w:r>
    </w:p>
    <w:p w14:paraId="712143AB" w14:textId="77777777" w:rsidR="00560294" w:rsidRPr="009E4505" w:rsidRDefault="00560294" w:rsidP="00560294">
      <w:pPr>
        <w:pStyle w:val="PL"/>
        <w:rPr>
          <w:lang w:val="de-DE"/>
        </w:rPr>
      </w:pPr>
      <w:r w:rsidRPr="009E4505">
        <w:rPr>
          <w:lang w:val="de-DE"/>
        </w:rPr>
        <w:t xml:space="preserve">          maximum: 255</w:t>
      </w:r>
    </w:p>
    <w:p w14:paraId="6855326A" w14:textId="77777777" w:rsidR="00620C37" w:rsidRPr="009E4505" w:rsidRDefault="00620C37" w:rsidP="00620C37">
      <w:pPr>
        <w:pStyle w:val="PL"/>
        <w:rPr>
          <w:lang w:val="de-DE"/>
        </w:rPr>
      </w:pPr>
      <w:r w:rsidRPr="009E4505">
        <w:rPr>
          <w:lang w:val="de-DE"/>
        </w:rPr>
        <w:t xml:space="preserve">        tmgiList:</w:t>
      </w:r>
    </w:p>
    <w:p w14:paraId="277BFA5B" w14:textId="77777777" w:rsidR="00620C37" w:rsidRPr="00052626" w:rsidRDefault="00620C37" w:rsidP="00620C37">
      <w:pPr>
        <w:pStyle w:val="PL"/>
      </w:pPr>
      <w:r w:rsidRPr="009E4505">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1838" w:name="_Toc35971453"/>
      <w:bookmarkStart w:id="1839" w:name="_Toc67903570"/>
      <w:bookmarkStart w:id="1840" w:name="_Toc77761110"/>
      <w:bookmarkStart w:id="1841" w:name="_Toc81558764"/>
      <w:bookmarkStart w:id="1842" w:name="_Toc85877144"/>
      <w:bookmarkStart w:id="1843" w:name="_Toc88681599"/>
      <w:bookmarkStart w:id="1844" w:name="_Toc89678286"/>
      <w:bookmarkStart w:id="1845" w:name="_Toc98501378"/>
      <w:bookmarkStart w:id="1846" w:name="_Toc106634669"/>
      <w:bookmarkStart w:id="1847" w:name="_Toc114825448"/>
      <w:bookmarkStart w:id="1848" w:name="_Toc138661679"/>
      <w:bookmarkStart w:id="1849" w:name="_Toc153872471"/>
      <w:bookmarkEnd w:id="1828"/>
      <w:r w:rsidRPr="00052626">
        <w:t>A.3</w:t>
      </w:r>
      <w:r w:rsidRPr="00052626">
        <w:tab/>
        <w:t>Nmbsmf_MBSSession API</w:t>
      </w:r>
      <w:bookmarkEnd w:id="1838"/>
      <w:bookmarkEnd w:id="1839"/>
      <w:bookmarkEnd w:id="1840"/>
      <w:bookmarkEnd w:id="1841"/>
      <w:bookmarkEnd w:id="1842"/>
      <w:bookmarkEnd w:id="1843"/>
      <w:bookmarkEnd w:id="1844"/>
      <w:bookmarkEnd w:id="1845"/>
      <w:bookmarkEnd w:id="1846"/>
      <w:bookmarkEnd w:id="1847"/>
      <w:bookmarkEnd w:id="1848"/>
      <w:bookmarkEnd w:id="1849"/>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0D87FCD1" w:rsidR="000012F2" w:rsidRPr="00052626" w:rsidRDefault="000012F2" w:rsidP="000012F2">
      <w:pPr>
        <w:pStyle w:val="PL"/>
      </w:pPr>
      <w:r w:rsidRPr="00052626">
        <w:t xml:space="preserve">  version: 1.</w:t>
      </w:r>
      <w:r w:rsidR="00A67083">
        <w:t>1</w:t>
      </w:r>
      <w:r w:rsidRPr="00052626">
        <w:t>.</w:t>
      </w:r>
      <w:r w:rsidR="007C3651">
        <w:t>2</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09A3855F" w:rsidR="000012F2" w:rsidRPr="00052626" w:rsidRDefault="000012F2" w:rsidP="000012F2">
      <w:pPr>
        <w:pStyle w:val="PL"/>
      </w:pPr>
      <w:r w:rsidRPr="00052626">
        <w:t xml:space="preserve">    © </w:t>
      </w:r>
      <w:r w:rsidR="002B16B4" w:rsidRPr="00052626">
        <w:t>202</w:t>
      </w:r>
      <w:r w:rsidR="002B16B4">
        <w:t>3</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61404D6D" w:rsidR="00346B90" w:rsidRDefault="00346B90" w:rsidP="00346B90">
      <w:pPr>
        <w:pStyle w:val="PL"/>
      </w:pPr>
      <w:r>
        <w:t xml:space="preserve">    </w:t>
      </w:r>
      <w:r w:rsidR="000012F2" w:rsidRPr="00052626">
        <w:t>3GPP TS 29.532 V</w:t>
      </w:r>
      <w:r w:rsidR="00D476F8">
        <w:t>17</w:t>
      </w:r>
      <w:r w:rsidR="000012F2" w:rsidRPr="00052626">
        <w:t>.</w:t>
      </w:r>
      <w:r w:rsidR="00011E49">
        <w:t>5</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77777777"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77777777" w:rsidR="000012F2" w:rsidRPr="00052626" w:rsidRDefault="000012F2" w:rsidP="000012F2">
      <w:pPr>
        <w:pStyle w:val="PL"/>
      </w:pPr>
      <w:r w:rsidRPr="00052626">
        <w:t xml:space="preserve">      operationId: Create</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77777777" w:rsidR="00A11060" w:rsidRPr="00052626" w:rsidRDefault="00A11060" w:rsidP="00A11060">
      <w:pPr>
        <w:pStyle w:val="PL"/>
      </w:pPr>
      <w:r w:rsidRPr="00052626">
        <w:t xml:space="preserve">      operationId: </w:t>
      </w:r>
      <w:r>
        <w:t>Update</w:t>
      </w:r>
    </w:p>
    <w:p w14:paraId="2A2FB75E" w14:textId="77777777"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5D0BEBEF"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29E31F1" w14:textId="77777777" w:rsidR="008E7A03" w:rsidRPr="00052626" w:rsidRDefault="008E7A03" w:rsidP="008E7A03">
      <w:pPr>
        <w:pStyle w:val="PL"/>
      </w:pPr>
      <w:r w:rsidRPr="00052626">
        <w:t xml:space="preserve">        '</w:t>
      </w:r>
      <w:r>
        <w:t>200</w:t>
      </w:r>
      <w:r w:rsidRPr="00052626">
        <w:t>':</w:t>
      </w:r>
    </w:p>
    <w:p w14:paraId="39EEEF1A" w14:textId="77777777" w:rsidR="008E7A03" w:rsidRDefault="008E7A03" w:rsidP="008E7A03">
      <w:pPr>
        <w:pStyle w:val="PL"/>
      </w:pPr>
      <w:r w:rsidRPr="00052626">
        <w:t xml:space="preserve">          description: </w:t>
      </w:r>
      <w:r>
        <w:t>&gt;</w:t>
      </w:r>
    </w:p>
    <w:p w14:paraId="1E57785D" w14:textId="77777777" w:rsidR="008E7A03" w:rsidRDefault="008E7A03" w:rsidP="008E7A03">
      <w:pPr>
        <w:pStyle w:val="PL"/>
      </w:pPr>
      <w:r>
        <w:t xml:space="preserve">            </w:t>
      </w:r>
      <w:r w:rsidRPr="00052626">
        <w:t xml:space="preserve">Successful modification of </w:t>
      </w:r>
      <w:r>
        <w:t>the MBS session</w:t>
      </w:r>
      <w:r w:rsidRPr="00BA0849">
        <w:t xml:space="preserve"> </w:t>
      </w:r>
      <w:r w:rsidRPr="003C6DCA">
        <w:t>with content in the response</w:t>
      </w:r>
    </w:p>
    <w:p w14:paraId="1CB138F1" w14:textId="77777777" w:rsidR="008E7A03" w:rsidRPr="00421C0F" w:rsidRDefault="008E7A03" w:rsidP="008E7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55E22F05" w14:textId="77777777" w:rsidR="008E7A03" w:rsidRPr="00421C0F" w:rsidRDefault="008E7A03" w:rsidP="008E7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6132B8DE" w14:textId="77777777" w:rsidR="008E7A03" w:rsidRPr="005C4143" w:rsidRDefault="008E7A03" w:rsidP="008E7A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2D67094A" w14:textId="11074CD8" w:rsidR="008E7A03" w:rsidRPr="008E7A03" w:rsidRDefault="008E7A03" w:rsidP="008E7A03">
      <w:pPr>
        <w:pStyle w:val="PL"/>
      </w:pPr>
      <w:r w:rsidRPr="00421C0F">
        <w:t xml:space="preserve">                $ref: '#/components/schemas/</w:t>
      </w:r>
      <w:r>
        <w:t>UpdateRspData</w:t>
      </w:r>
      <w:r w:rsidRPr="00421C0F">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77777777" w:rsidR="00A11060" w:rsidRPr="00052626" w:rsidRDefault="00A11060" w:rsidP="00A11060">
      <w:pPr>
        <w:pStyle w:val="PL"/>
      </w:pPr>
      <w:r w:rsidRPr="00052626">
        <w:t xml:space="preserve">      operationId: </w:t>
      </w:r>
      <w:r>
        <w:t>Release</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77777777" w:rsidR="007164FA" w:rsidRPr="00052626" w:rsidRDefault="007164FA" w:rsidP="007164FA">
      <w:pPr>
        <w:pStyle w:val="PL"/>
      </w:pPr>
      <w:r w:rsidRPr="00052626">
        <w:t xml:space="preserve">      operationId: ContextUpdate</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77777777" w:rsidR="00E24D1B" w:rsidRPr="00052626" w:rsidRDefault="00E24D1B" w:rsidP="00E24D1B">
      <w:pPr>
        <w:pStyle w:val="PL"/>
      </w:pPr>
      <w:r w:rsidRPr="00052626">
        <w:t xml:space="preserve">      operationId: StatusSubscribe</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77777777" w:rsidR="003965A7" w:rsidRPr="00052626" w:rsidRDefault="003965A7" w:rsidP="003965A7">
      <w:pPr>
        <w:pStyle w:val="PL"/>
      </w:pPr>
      <w:r w:rsidRPr="00052626">
        <w:t xml:space="preserve">      operationId: StatusSubscribeMod</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77777777" w:rsidR="00333BBC" w:rsidRPr="00052626" w:rsidRDefault="00333BBC" w:rsidP="00333BBC">
      <w:pPr>
        <w:pStyle w:val="PL"/>
      </w:pPr>
      <w:r w:rsidRPr="00052626">
        <w:t xml:space="preserve">      operationId: StatusUnSubscribe</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77777777" w:rsidR="0060132E" w:rsidRPr="00052626" w:rsidRDefault="0060132E" w:rsidP="0060132E">
      <w:pPr>
        <w:pStyle w:val="PL"/>
      </w:pPr>
      <w:r w:rsidRPr="00052626">
        <w:t xml:space="preserve">      operationId: ContextStatusSubscribe</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77777777" w:rsidR="0060132E" w:rsidRPr="00052626" w:rsidRDefault="0060132E" w:rsidP="0060132E">
      <w:pPr>
        <w:pStyle w:val="PL"/>
      </w:pPr>
      <w:r w:rsidRPr="00052626">
        <w:t xml:space="preserve">      operationId: ContextStatusSubscribeMod</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77777777" w:rsidR="0060132E" w:rsidRPr="00052626" w:rsidRDefault="0060132E" w:rsidP="0060132E">
      <w:pPr>
        <w:pStyle w:val="PL"/>
      </w:pPr>
      <w:r w:rsidRPr="00052626">
        <w:t xml:space="preserve">      operationId: ContextStatusUnSubscribe</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20F58EB3" w:rsidR="001C37C1" w:rsidRPr="00052626" w:rsidRDefault="001C37C1" w:rsidP="001C37C1">
      <w:pPr>
        <w:pStyle w:val="PL"/>
      </w:pPr>
      <w:r w:rsidRPr="00052626">
        <w:t xml:space="preserve">            nmbsmf-mbssession: Access to the Nmbsmf-MBSSession API</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5E8FF109" w14:textId="3BCE45C6" w:rsidR="008C6C59" w:rsidRDefault="008C6C59" w:rsidP="008C6C59">
      <w:pPr>
        <w:pStyle w:val="PL"/>
        <w:rPr>
          <w:lang w:val="en-US" w:eastAsia="zh-CN"/>
        </w:rPr>
      </w:pPr>
      <w:r w:rsidRPr="00F11966">
        <w:rPr>
          <w:lang w:val="en-US" w:eastAsia="zh-CN"/>
        </w:rPr>
        <w:t xml:space="preserve">          default: false</w:t>
      </w:r>
    </w:p>
    <w:p w14:paraId="175CE03C" w14:textId="77777777" w:rsidR="001400FB" w:rsidRPr="00823E66" w:rsidRDefault="001400FB" w:rsidP="001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73578ADA" w14:textId="767CBD0C" w:rsidR="001400FB" w:rsidRPr="001400FB" w:rsidRDefault="001400FB" w:rsidP="00140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1DA81CB7" w14:textId="0A992198" w:rsidR="001D2B08" w:rsidRDefault="001D2B08" w:rsidP="001D2B08">
      <w:pPr>
        <w:pStyle w:val="PL"/>
      </w:pPr>
      <w:r w:rsidRPr="002E5CBA">
        <w:rPr>
          <w:lang w:val="en-US"/>
        </w:rPr>
        <w:t xml:space="preserve">          $ref: </w:t>
      </w:r>
      <w:r>
        <w:t>'TS29537_Npcf_MBSPolicyAuthorization.yaml</w:t>
      </w:r>
      <w:r w:rsidRPr="00B51CAE">
        <w:t>#/components/schemas/</w:t>
      </w:r>
      <w:r>
        <w:t>AcceptableMbsServInfo'</w:t>
      </w:r>
    </w:p>
    <w:p w14:paraId="2FAA688F" w14:textId="05F29E54" w:rsidR="008D309E" w:rsidRDefault="008D309E" w:rsidP="001D2B08">
      <w:pPr>
        <w:pStyle w:val="PL"/>
        <w:rPr>
          <w:lang w:val="en-US"/>
        </w:rPr>
      </w:pPr>
    </w:p>
    <w:p w14:paraId="25E3EC49" w14:textId="77777777" w:rsidR="008D309E" w:rsidRPr="00052626" w:rsidRDefault="008D309E" w:rsidP="008D309E">
      <w:pPr>
        <w:pStyle w:val="PL"/>
      </w:pPr>
      <w:r w:rsidRPr="00052626">
        <w:t xml:space="preserve">    </w:t>
      </w:r>
      <w:r>
        <w:t>Update</w:t>
      </w:r>
      <w:r w:rsidRPr="00052626">
        <w:t>RspData:</w:t>
      </w:r>
    </w:p>
    <w:p w14:paraId="33EC6877" w14:textId="77777777" w:rsidR="008D309E" w:rsidRDefault="008D309E" w:rsidP="008D309E">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0F705CB3" w14:textId="77777777" w:rsidR="008D309E" w:rsidRDefault="008D309E" w:rsidP="008D309E">
      <w:pPr>
        <w:pStyle w:val="PL"/>
        <w:rPr>
          <w:lang w:val="en-US"/>
        </w:rPr>
      </w:pPr>
      <w:r>
        <w:rPr>
          <w:lang w:val="en-US"/>
        </w:rPr>
        <w:t xml:space="preserve">      type: object</w:t>
      </w:r>
    </w:p>
    <w:p w14:paraId="64A0ECBB" w14:textId="77777777" w:rsidR="008D309E" w:rsidRDefault="008D309E" w:rsidP="008D309E">
      <w:pPr>
        <w:pStyle w:val="PL"/>
        <w:rPr>
          <w:lang w:val="en-US"/>
        </w:rPr>
      </w:pPr>
      <w:r>
        <w:rPr>
          <w:lang w:val="en-US"/>
        </w:rPr>
        <w:t xml:space="preserve">      properties:</w:t>
      </w:r>
    </w:p>
    <w:p w14:paraId="0CA6BA7F" w14:textId="77777777" w:rsidR="008D309E" w:rsidRPr="00052626" w:rsidRDefault="008D309E" w:rsidP="008D309E">
      <w:pPr>
        <w:pStyle w:val="PL"/>
      </w:pPr>
      <w:r w:rsidRPr="00052626">
        <w:t xml:space="preserve">        mbsSession:</w:t>
      </w:r>
    </w:p>
    <w:p w14:paraId="734D5793" w14:textId="77777777" w:rsidR="008D309E" w:rsidRDefault="008D309E" w:rsidP="008D309E">
      <w:pPr>
        <w:pStyle w:val="PL"/>
      </w:pPr>
      <w:r w:rsidRPr="00052626">
        <w:t xml:space="preserve">          $ref: '#/components/schemas/</w:t>
      </w:r>
      <w:r>
        <w:t>Ext</w:t>
      </w:r>
      <w:r w:rsidRPr="00052626">
        <w:t>MbsSession'</w:t>
      </w:r>
    </w:p>
    <w:p w14:paraId="7925A081" w14:textId="77777777" w:rsidR="008D309E" w:rsidRPr="00052626" w:rsidRDefault="008D309E" w:rsidP="008D309E">
      <w:pPr>
        <w:pStyle w:val="PL"/>
      </w:pPr>
      <w:r w:rsidRPr="00052626">
        <w:t xml:space="preserve">      required:</w:t>
      </w:r>
    </w:p>
    <w:p w14:paraId="47B0B9A8" w14:textId="1BD9643F" w:rsidR="008D309E" w:rsidRPr="002E5CBA" w:rsidRDefault="008D309E" w:rsidP="001D2B08">
      <w:pPr>
        <w:pStyle w:val="PL"/>
        <w:rPr>
          <w:lang w:val="en-US"/>
        </w:rPr>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1850"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1851" w:name="historyclause"/>
      <w:bookmarkEnd w:id="1850"/>
      <w:r w:rsidRPr="00052626">
        <w:br w:type="page"/>
      </w:r>
      <w:bookmarkStart w:id="1852" w:name="_Toc2086459"/>
      <w:bookmarkStart w:id="1853" w:name="_Toc67903575"/>
      <w:bookmarkStart w:id="1854" w:name="_Toc81558771"/>
      <w:bookmarkStart w:id="1855" w:name="_Toc85877149"/>
      <w:bookmarkStart w:id="1856" w:name="_Toc88681604"/>
      <w:bookmarkStart w:id="1857" w:name="_Toc89678291"/>
      <w:bookmarkStart w:id="1858" w:name="_Toc98501379"/>
      <w:bookmarkStart w:id="1859" w:name="_Toc106634670"/>
      <w:bookmarkStart w:id="1860" w:name="_Toc114825449"/>
      <w:bookmarkStart w:id="1861" w:name="_Toc138661680"/>
      <w:bookmarkStart w:id="1862" w:name="_Toc153872472"/>
      <w:bookmarkEnd w:id="1851"/>
      <w:r w:rsidR="003446B6" w:rsidRPr="00052626">
        <w:t xml:space="preserve">Annex </w:t>
      </w:r>
      <w:r w:rsidR="00D704F4">
        <w:t>B</w:t>
      </w:r>
      <w:r w:rsidR="003446B6" w:rsidRPr="00052626">
        <w:t xml:space="preserve"> (informative):</w:t>
      </w:r>
      <w:r w:rsidR="003446B6" w:rsidRPr="00052626">
        <w:br/>
        <w:t>Change history</w:t>
      </w:r>
      <w:bookmarkEnd w:id="1852"/>
      <w:bookmarkEnd w:id="1853"/>
      <w:bookmarkEnd w:id="1854"/>
      <w:bookmarkEnd w:id="1855"/>
      <w:bookmarkEnd w:id="1856"/>
      <w:bookmarkEnd w:id="1857"/>
      <w:bookmarkEnd w:id="1858"/>
      <w:bookmarkEnd w:id="1859"/>
      <w:bookmarkEnd w:id="1860"/>
      <w:bookmarkEnd w:id="1861"/>
      <w:bookmarkEnd w:id="1862"/>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273E91"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15A79AA"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273E91" w:rsidRPr="00B524A0" w:rsidRDefault="00273E91" w:rsidP="004B028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273E91" w:rsidRPr="00B524A0" w:rsidRDefault="00273E91" w:rsidP="00273E91">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6FA623A"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273E91" w:rsidRPr="00B524A0" w:rsidRDefault="00273E91" w:rsidP="004B028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273E91" w:rsidRPr="00B524A0" w:rsidRDefault="00273E91" w:rsidP="00273E91">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1E96FB07"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273E91" w:rsidRPr="00B524A0" w:rsidRDefault="00273E91" w:rsidP="004B028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273E91" w:rsidRPr="00B524A0" w:rsidRDefault="00273E91" w:rsidP="00273E91">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128F89D"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273E91" w:rsidRPr="00B524A0" w:rsidRDefault="00273E91" w:rsidP="004B028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273E91" w:rsidRPr="00B524A0" w:rsidRDefault="00273E91" w:rsidP="00273E91">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3BD653EF"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273E91" w:rsidRPr="00B524A0" w:rsidRDefault="00273E91" w:rsidP="004B028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273E91" w:rsidRPr="00B524A0" w:rsidRDefault="00273E91" w:rsidP="00273E91">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285EDACE" w:rsidR="00273E91" w:rsidRPr="00B524A0"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273E91" w:rsidRPr="00B524A0" w:rsidRDefault="00273E91" w:rsidP="004B028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273E91" w:rsidRPr="00B524A0" w:rsidRDefault="00273E91" w:rsidP="00273E91">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59FCE8A7"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273E91" w:rsidRPr="00DC0B6E" w:rsidRDefault="00273E91" w:rsidP="004B028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273E91" w:rsidRPr="00B524A0"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273E91" w:rsidRPr="00B524A0" w:rsidRDefault="00273E91" w:rsidP="00273E91">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56762403"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273E91" w:rsidRPr="00DC0B6E" w:rsidRDefault="00273E91" w:rsidP="004B028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273E91" w:rsidRPr="00B524A0" w:rsidRDefault="00273E91" w:rsidP="00273E91">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0D505CA9"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273E91" w:rsidRPr="00DC0B6E" w:rsidRDefault="00273E91" w:rsidP="004B028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273E91" w:rsidRPr="00B524A0" w:rsidRDefault="00273E91" w:rsidP="00273E91">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B64C9FA" w:rsidR="00273E91" w:rsidRPr="00DC0B6E" w:rsidRDefault="00C57839" w:rsidP="004B028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273E91" w:rsidRPr="00DC0B6E" w:rsidRDefault="00273E91" w:rsidP="004B028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273E91" w:rsidRPr="00DC0B6E"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273E91" w:rsidRPr="00B524A0" w:rsidRDefault="00273E91" w:rsidP="00273E91">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273E91" w:rsidRPr="00DC0B6E" w:rsidRDefault="00273E91" w:rsidP="00273E91">
            <w:pPr>
              <w:pStyle w:val="TAC"/>
              <w:rPr>
                <w:rFonts w:cs="Arial"/>
                <w:sz w:val="16"/>
                <w:szCs w:val="16"/>
              </w:rPr>
            </w:pPr>
            <w:r w:rsidRPr="00DC0B6E">
              <w:rPr>
                <w:rFonts w:cs="Arial"/>
                <w:sz w:val="16"/>
                <w:szCs w:val="16"/>
              </w:rPr>
              <w:t>17.1.0</w:t>
            </w:r>
          </w:p>
        </w:tc>
      </w:tr>
      <w:tr w:rsidR="0083006C"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34A534B1"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83006C" w:rsidRPr="00273E91" w:rsidRDefault="0083006C" w:rsidP="0083006C">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83006C" w:rsidRPr="00273E91"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83006C" w:rsidRPr="00273E91" w:rsidRDefault="0083006C" w:rsidP="0083006C">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40E33EF8" w:rsidR="0083006C" w:rsidRPr="00DC0B6E" w:rsidRDefault="00E32931" w:rsidP="0083006C">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83006C" w:rsidRPr="00273E91" w:rsidRDefault="0083006C" w:rsidP="0083006C">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68F393AC" w:rsidR="0083006C" w:rsidRPr="00273E91" w:rsidRDefault="00E32931"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83006C" w:rsidRPr="00273E91" w:rsidRDefault="0083006C" w:rsidP="0083006C">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637516AF"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83006C" w:rsidRPr="00273E91" w:rsidRDefault="0083006C" w:rsidP="0083006C">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83006C" w:rsidRPr="004B0280" w:rsidRDefault="0083006C"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83006C" w:rsidRPr="00DC0B6E"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83006C" w:rsidRPr="00273E91" w:rsidRDefault="0083006C" w:rsidP="0083006C">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1DF41251"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83006C" w:rsidRPr="00273E91" w:rsidRDefault="0083006C" w:rsidP="0083006C">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83006C" w:rsidRPr="00B524A0" w:rsidRDefault="0083006C" w:rsidP="0083006C">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376F5FA1"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83006C" w:rsidRPr="00273E91" w:rsidRDefault="0083006C" w:rsidP="0083006C">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83006C" w:rsidRPr="00B524A0" w:rsidRDefault="0083006C" w:rsidP="0083006C">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46B471CA"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83006C" w:rsidRPr="00273E91" w:rsidRDefault="0083006C" w:rsidP="0083006C">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83006C" w:rsidRPr="00B524A0" w:rsidRDefault="0083006C" w:rsidP="0083006C">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137E251B" w:rsidR="0083006C" w:rsidRPr="00DC0B6E" w:rsidRDefault="00C57839" w:rsidP="0083006C">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83006C" w:rsidRPr="00273E91" w:rsidRDefault="0083006C" w:rsidP="0083006C">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83006C" w:rsidRPr="00B524A0" w:rsidRDefault="0083006C" w:rsidP="0083006C">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83006C" w:rsidRPr="00DC0B6E" w:rsidRDefault="0083006C" w:rsidP="0083006C">
            <w:pPr>
              <w:pStyle w:val="TAC"/>
              <w:rPr>
                <w:rFonts w:cs="Arial"/>
                <w:sz w:val="16"/>
                <w:szCs w:val="16"/>
              </w:rPr>
            </w:pPr>
            <w:r w:rsidRPr="00DC0B6E">
              <w:rPr>
                <w:rFonts w:cs="Arial"/>
                <w:sz w:val="16"/>
                <w:szCs w:val="16"/>
              </w:rPr>
              <w:t>17.1.0</w:t>
            </w:r>
          </w:p>
        </w:tc>
      </w:tr>
      <w:tr w:rsidR="003278C2" w:rsidRPr="00052626" w14:paraId="52C39A6D"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8E9F18" w14:textId="78197113" w:rsidR="003278C2" w:rsidRPr="00B524A0" w:rsidRDefault="003278C2" w:rsidP="003278C2">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7A18CA" w14:textId="0313E9C8" w:rsidR="003278C2" w:rsidRPr="00DC0B6E" w:rsidRDefault="003278C2" w:rsidP="003278C2">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15B249" w14:textId="4ED3EF9A" w:rsidR="003278C2" w:rsidRPr="00C57839" w:rsidRDefault="003278C2" w:rsidP="003278C2">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55722" w14:textId="126E78C4" w:rsidR="003278C2" w:rsidRDefault="003278C2" w:rsidP="003278C2">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CB187" w14:textId="77777777" w:rsidR="003278C2" w:rsidRDefault="003278C2" w:rsidP="003278C2">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383BF" w14:textId="3761274F" w:rsidR="003278C2" w:rsidRDefault="003278C2" w:rsidP="003278C2">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5A23265" w14:textId="6C5E6B42" w:rsidR="003278C2" w:rsidRDefault="003278C2" w:rsidP="003278C2">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417D7" w14:textId="145E8F1A" w:rsidR="003278C2" w:rsidRPr="00DC0B6E" w:rsidRDefault="003278C2" w:rsidP="003278C2">
            <w:pPr>
              <w:pStyle w:val="TAC"/>
              <w:rPr>
                <w:rFonts w:cs="Arial"/>
                <w:sz w:val="16"/>
                <w:szCs w:val="16"/>
              </w:rPr>
            </w:pPr>
            <w:r w:rsidRPr="00DC0B6E">
              <w:rPr>
                <w:rFonts w:cs="Arial"/>
                <w:sz w:val="16"/>
                <w:szCs w:val="16"/>
              </w:rPr>
              <w:t>17.1.0</w:t>
            </w:r>
          </w:p>
        </w:tc>
      </w:tr>
      <w:tr w:rsidR="00B127AD"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696244AA"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B127AD" w:rsidRPr="00B127AD" w:rsidRDefault="00B127AD" w:rsidP="005A5AED">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B127AD" w:rsidRPr="00B127AD" w:rsidRDefault="00B127AD" w:rsidP="005A5AED">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DB5D88"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DB5D88" w:rsidRPr="00B524A0" w:rsidRDefault="00DB5D88" w:rsidP="00850600">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DB5D88" w:rsidRPr="00DC0B6E" w:rsidRDefault="00DB5D88" w:rsidP="00850600">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79F10F03" w:rsidR="00DB5D88" w:rsidRPr="00B127AD" w:rsidRDefault="003278C2" w:rsidP="00850600">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DB5D88" w:rsidRPr="00B127AD" w:rsidRDefault="00DB5D88" w:rsidP="00850600">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DB5D88" w:rsidRPr="00B127AD" w:rsidRDefault="00DB5D88" w:rsidP="0085060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DB5D88" w:rsidRDefault="00DB5D88" w:rsidP="0085060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DB5D88" w:rsidRPr="00B127AD" w:rsidRDefault="00DB5D88" w:rsidP="00850600">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DB5D88" w:rsidRPr="00DC0B6E" w:rsidRDefault="00DB5D88" w:rsidP="00850600">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FD9DD74"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B127AD" w:rsidRPr="00B127AD" w:rsidRDefault="00B127AD" w:rsidP="005A5AED">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B127AD" w:rsidRPr="00B127AD" w:rsidRDefault="00B127AD" w:rsidP="005A5AED">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B127AD" w:rsidRPr="00B127AD" w:rsidRDefault="00B127AD" w:rsidP="005A5AED">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54116C41"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B127AD" w:rsidRPr="00B127AD" w:rsidRDefault="00B127AD" w:rsidP="005A5AED">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B127AD" w:rsidRPr="00B127AD" w:rsidRDefault="00B127AD" w:rsidP="005A5AED">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B127AD" w:rsidRPr="00B127AD" w:rsidRDefault="00B127AD" w:rsidP="005A5AE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B127AD" w:rsidRPr="00B127AD" w:rsidRDefault="00B127AD" w:rsidP="005A5AED">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B127AD"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B127AD" w:rsidRPr="00B524A0" w:rsidRDefault="00B127AD" w:rsidP="005A5AED">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B127AD" w:rsidRPr="00DC0B6E" w:rsidRDefault="00B127AD" w:rsidP="005A5AED">
            <w:pPr>
              <w:pStyle w:val="TAC"/>
              <w:rPr>
                <w:rFonts w:cs="Arial"/>
                <w:sz w:val="16"/>
                <w:szCs w:val="16"/>
              </w:rPr>
            </w:pPr>
            <w:r w:rsidRPr="00DC0B6E">
              <w:rPr>
                <w:rFonts w:cs="Arial"/>
                <w:sz w:val="16"/>
                <w:szCs w:val="16"/>
              </w:rPr>
              <w:t>CT#9</w:t>
            </w:r>
            <w:r>
              <w:rPr>
                <w:rFonts w:cs="Arial"/>
                <w:sz w:val="16"/>
                <w:szCs w:val="16"/>
              </w:rPr>
              <w:t>7</w:t>
            </w:r>
            <w:r w:rsidR="003A7FD8">
              <w:rPr>
                <w:rFonts w:cs="Arial"/>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3B72CD89" w:rsidR="00B127AD" w:rsidRPr="00B127AD" w:rsidRDefault="003278C2" w:rsidP="005A5AED">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B127AD" w:rsidRPr="00B127AD" w:rsidRDefault="00B127AD" w:rsidP="005A5AED">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B127AD" w:rsidRPr="00B127AD" w:rsidRDefault="00B127AD" w:rsidP="005A5AED">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B127AD" w:rsidRPr="00B127AD" w:rsidRDefault="00D6445F" w:rsidP="005A5AED">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B127AD" w:rsidRPr="00B127AD" w:rsidRDefault="00B127AD" w:rsidP="005A5AED">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B127AD" w:rsidRPr="00DC0B6E" w:rsidRDefault="00B127AD" w:rsidP="005A5AED">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7448CC"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3E43C508"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7448CC" w:rsidRPr="00F42BE8" w:rsidRDefault="007448CC" w:rsidP="007448CC">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7448CC" w:rsidRPr="00F42BE8" w:rsidRDefault="007448CC" w:rsidP="007448CC">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48EA8997"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7448CC" w:rsidRPr="00F42BE8" w:rsidRDefault="007448CC" w:rsidP="007448CC">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7448CC" w:rsidRPr="00F42BE8" w:rsidRDefault="007448CC" w:rsidP="007448CC">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7448CC" w:rsidRPr="00F42BE8" w:rsidRDefault="007448CC" w:rsidP="007448CC">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68AD3CD8"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7448CC" w:rsidRPr="00F42BE8" w:rsidRDefault="007448CC" w:rsidP="007448CC">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7448CC" w:rsidRPr="00F42BE8" w:rsidRDefault="007448CC" w:rsidP="007448CC">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59042640"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7448CC" w:rsidRPr="00F42BE8" w:rsidRDefault="007448CC" w:rsidP="007448CC">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7448CC" w:rsidRPr="00F42BE8" w:rsidRDefault="007448CC" w:rsidP="007448CC">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0F3C41CA" w:rsidR="007448CC" w:rsidRPr="007044F7" w:rsidRDefault="00603C2E" w:rsidP="007448CC">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7448CC" w:rsidRPr="00F42BE8" w:rsidRDefault="007448CC" w:rsidP="007448CC">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7448CC" w:rsidRPr="00F42BE8" w:rsidRDefault="007448CC" w:rsidP="007448CC">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7448CC" w:rsidRPr="00F42BE8" w:rsidRDefault="007448CC" w:rsidP="007448CC">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15B4A260" w:rsidR="007448CC" w:rsidRPr="007044F7" w:rsidRDefault="00B519BA" w:rsidP="007448CC">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7448CC" w:rsidRPr="00F42BE8" w:rsidRDefault="007448CC" w:rsidP="007448CC">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4DC5F4FF" w:rsidR="007448CC" w:rsidRPr="00F42BE8" w:rsidRDefault="00B519BA" w:rsidP="007448CC">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7448CC" w:rsidRPr="00F42BE8" w:rsidRDefault="007448CC" w:rsidP="007448CC">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3E54B659" w:rsidR="007448CC" w:rsidRPr="007044F7" w:rsidRDefault="00603C2E" w:rsidP="007448CC">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7448CC" w:rsidRPr="00F42BE8" w:rsidRDefault="007448CC" w:rsidP="007448CC">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7448CC" w:rsidRPr="00F42BE8" w:rsidRDefault="007448CC" w:rsidP="007448CC">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1D7AA9EF" w:rsidR="007448CC" w:rsidRPr="007044F7" w:rsidRDefault="00603C2E" w:rsidP="007448CC">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7448CC" w:rsidRPr="00F42BE8" w:rsidRDefault="007448CC" w:rsidP="007448CC">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7448CC" w:rsidRPr="00F42BE8" w:rsidRDefault="007448CC" w:rsidP="007448C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7448CC" w:rsidRPr="007044F7"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7448CC" w:rsidRPr="00F42BE8" w:rsidRDefault="007448CC" w:rsidP="007448CC">
            <w:pPr>
              <w:pStyle w:val="TAL"/>
              <w:rPr>
                <w:sz w:val="16"/>
                <w:szCs w:val="16"/>
              </w:rPr>
            </w:pPr>
            <w:r w:rsidRPr="007448CC">
              <w:rPr>
                <w:sz w:val="16"/>
                <w:szCs w:val="16"/>
              </w:rPr>
              <w:t>29.532 0046 Rel</w:t>
            </w:r>
            <w:r w:rsidR="00AB7790">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7448CC" w:rsidRPr="007C45FB"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7448CC"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7448CC" w:rsidRPr="007044F7" w:rsidRDefault="007448CC" w:rsidP="007448CC">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7448CC" w:rsidRPr="007044F7" w:rsidRDefault="007448CC" w:rsidP="007448CC">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5D5E70E" w:rsidR="007448CC" w:rsidRPr="007044F7" w:rsidRDefault="00603C2E" w:rsidP="007448CC">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7448CC" w:rsidRPr="00F42BE8" w:rsidRDefault="007448CC" w:rsidP="007448CC">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7448CC" w:rsidRPr="00F42BE8" w:rsidRDefault="007448CC" w:rsidP="007448CC">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7448CC" w:rsidRPr="007C45FB" w:rsidRDefault="007448CC" w:rsidP="007448CC">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7448CC" w:rsidRPr="00F42BE8" w:rsidRDefault="007448CC" w:rsidP="007448CC">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7448CC" w:rsidRPr="00F42BE8" w:rsidRDefault="007448CC" w:rsidP="007448CC">
            <w:pPr>
              <w:pStyle w:val="TAC"/>
              <w:rPr>
                <w:rFonts w:cs="Arial"/>
                <w:sz w:val="16"/>
                <w:szCs w:val="16"/>
              </w:rPr>
            </w:pPr>
            <w:r w:rsidRPr="007C45FB">
              <w:rPr>
                <w:rFonts w:cs="Arial"/>
                <w:sz w:val="16"/>
                <w:szCs w:val="16"/>
              </w:rPr>
              <w:t>17.3</w:t>
            </w:r>
            <w:r w:rsidRPr="00F42BE8">
              <w:rPr>
                <w:rFonts w:cs="Arial"/>
                <w:sz w:val="16"/>
                <w:szCs w:val="16"/>
              </w:rPr>
              <w:t>.0</w:t>
            </w:r>
          </w:p>
        </w:tc>
      </w:tr>
      <w:tr w:rsidR="00D00E80" w:rsidRPr="00052626" w14:paraId="363A1C2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6A2FCE9" w14:textId="498EFB03" w:rsidR="00D00E80" w:rsidRPr="007044F7" w:rsidRDefault="00D00E80" w:rsidP="007448CC">
            <w:pPr>
              <w:pStyle w:val="TAC"/>
              <w:rPr>
                <w:rFonts w:cs="Arial"/>
                <w:sz w:val="16"/>
                <w:szCs w:val="16"/>
              </w:rPr>
            </w:pPr>
            <w:r>
              <w:rPr>
                <w:rFonts w:cs="Arial"/>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D3788" w14:textId="208FD472" w:rsidR="00D00E80" w:rsidRPr="007044F7" w:rsidRDefault="00D00E80" w:rsidP="007448CC">
            <w:pPr>
              <w:pStyle w:val="TAC"/>
              <w:rPr>
                <w:rFonts w:cs="Arial"/>
                <w:sz w:val="16"/>
                <w:szCs w:val="16"/>
              </w:rPr>
            </w:pPr>
            <w:r>
              <w:rPr>
                <w:rFonts w:cs="Arial"/>
                <w:sz w:val="16"/>
                <w:szCs w:val="16"/>
              </w:rPr>
              <w:t>CT#100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841C9" w14:textId="1C6B9ACA" w:rsidR="00D00E80" w:rsidRPr="00603C2E" w:rsidRDefault="00D00E80" w:rsidP="007448CC">
            <w:pPr>
              <w:pStyle w:val="TAC"/>
              <w:rPr>
                <w:rFonts w:cs="Arial"/>
                <w:sz w:val="16"/>
                <w:szCs w:val="16"/>
              </w:rPr>
            </w:pPr>
            <w:r w:rsidRPr="00D00E8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08CA4" w14:textId="1FF57AE8" w:rsidR="00D00E80" w:rsidRPr="00F42BE8" w:rsidRDefault="00D00E80" w:rsidP="007448CC">
            <w:pPr>
              <w:pStyle w:val="TAL"/>
              <w:jc w:val="center"/>
              <w:rPr>
                <w:sz w:val="16"/>
                <w:szCs w:val="16"/>
              </w:rPr>
            </w:pPr>
            <w:r>
              <w:rPr>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005A80" w14:textId="6F39A6B8" w:rsidR="00D00E80" w:rsidRPr="00F42BE8" w:rsidRDefault="00D00E80" w:rsidP="007448C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C20F" w14:textId="000096CF" w:rsidR="00D00E80" w:rsidRPr="007044F7" w:rsidRDefault="00D00E80" w:rsidP="007448C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CD7FF6" w14:textId="6D1EA882" w:rsidR="00D00E80" w:rsidRPr="00F42BE8" w:rsidRDefault="00D00E80" w:rsidP="007448CC">
            <w:pPr>
              <w:pStyle w:val="TAL"/>
              <w:rPr>
                <w:sz w:val="16"/>
                <w:szCs w:val="16"/>
              </w:rPr>
            </w:pPr>
            <w:r w:rsidRPr="00D00E8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2B0EB" w14:textId="54509DD4" w:rsidR="00D00E80" w:rsidRPr="007C45FB" w:rsidRDefault="00D00E80" w:rsidP="007448CC">
            <w:pPr>
              <w:pStyle w:val="TAC"/>
              <w:rPr>
                <w:rFonts w:cs="Arial"/>
                <w:sz w:val="16"/>
                <w:szCs w:val="16"/>
              </w:rPr>
            </w:pPr>
            <w:r>
              <w:rPr>
                <w:rFonts w:cs="Arial"/>
                <w:sz w:val="16"/>
                <w:szCs w:val="16"/>
              </w:rPr>
              <w:t>17.4.0</w:t>
            </w:r>
          </w:p>
        </w:tc>
      </w:tr>
      <w:tr w:rsidR="004858DE" w:rsidRPr="00052626" w14:paraId="2153011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2291320" w14:textId="295547C9" w:rsidR="004858DE" w:rsidRDefault="004858DE" w:rsidP="004858DE">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CFB094" w14:textId="47AFA80F" w:rsidR="004858DE" w:rsidRDefault="004858DE" w:rsidP="004858DE">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60492" w14:textId="6EE0BF79" w:rsidR="004858DE" w:rsidRPr="00D00E80" w:rsidRDefault="006519E0" w:rsidP="004858DE">
            <w:pPr>
              <w:pStyle w:val="TAC"/>
              <w:rPr>
                <w:rFonts w:cs="Arial"/>
                <w:sz w:val="16"/>
                <w:szCs w:val="16"/>
              </w:rPr>
            </w:pPr>
            <w:r w:rsidRPr="006519E0">
              <w:rPr>
                <w:rFonts w:cs="Arial"/>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A109C" w14:textId="184172B3" w:rsidR="004858DE" w:rsidRDefault="00AC1D03" w:rsidP="004858DE">
            <w:pPr>
              <w:pStyle w:val="TAL"/>
              <w:jc w:val="center"/>
              <w:rPr>
                <w:sz w:val="16"/>
                <w:szCs w:val="16"/>
              </w:rPr>
            </w:pPr>
            <w:r>
              <w:rPr>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BF3A8" w14:textId="03468EF5" w:rsidR="004858DE" w:rsidRDefault="00705540" w:rsidP="004858D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5CB5" w14:textId="39084019" w:rsidR="004858DE" w:rsidRDefault="004858DE" w:rsidP="004858D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5145C14" w14:textId="5E41C142" w:rsidR="004858DE" w:rsidRPr="00D00E80" w:rsidRDefault="004858DE" w:rsidP="004858DE">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D3A50" w14:textId="24B001B3" w:rsidR="004858DE" w:rsidRDefault="004858DE" w:rsidP="004858DE">
            <w:pPr>
              <w:pStyle w:val="TAC"/>
              <w:rPr>
                <w:rFonts w:cs="Arial"/>
                <w:sz w:val="16"/>
                <w:szCs w:val="16"/>
              </w:rPr>
            </w:pPr>
            <w:r w:rsidRPr="0048746C">
              <w:rPr>
                <w:rFonts w:cs="Arial"/>
                <w:sz w:val="16"/>
                <w:szCs w:val="16"/>
              </w:rPr>
              <w:t>1</w:t>
            </w:r>
            <w:r>
              <w:rPr>
                <w:rFonts w:cs="Arial"/>
                <w:sz w:val="16"/>
                <w:szCs w:val="16"/>
              </w:rPr>
              <w:t>7</w:t>
            </w:r>
            <w:r w:rsidRPr="0048746C">
              <w:rPr>
                <w:rFonts w:cs="Arial"/>
                <w:sz w:val="16"/>
                <w:szCs w:val="16"/>
              </w:rPr>
              <w:t>.</w:t>
            </w:r>
            <w:r>
              <w:rPr>
                <w:rFonts w:cs="Arial"/>
                <w:sz w:val="16"/>
                <w:szCs w:val="16"/>
              </w:rPr>
              <w:t>5</w:t>
            </w:r>
            <w:r w:rsidRPr="0048746C">
              <w:rPr>
                <w:rFonts w:cs="Arial"/>
                <w:sz w:val="16"/>
                <w:szCs w:val="16"/>
              </w:rPr>
              <w:t>.0</w:t>
            </w:r>
          </w:p>
        </w:tc>
      </w:tr>
      <w:tr w:rsidR="004858DE" w:rsidRPr="00052626" w14:paraId="6D2A9D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98EC7B5" w14:textId="5E60D82F" w:rsidR="004858DE" w:rsidRDefault="004858DE" w:rsidP="004858DE">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9054C8" w14:textId="44526229" w:rsidR="004858DE" w:rsidRDefault="004858DE" w:rsidP="004858DE">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130F5" w14:textId="5B7DFF03" w:rsidR="004858DE" w:rsidRPr="00D00E80" w:rsidRDefault="006519E0" w:rsidP="004858DE">
            <w:pPr>
              <w:pStyle w:val="TAC"/>
              <w:rPr>
                <w:rFonts w:cs="Arial"/>
                <w:sz w:val="16"/>
                <w:szCs w:val="16"/>
              </w:rPr>
            </w:pPr>
            <w:r w:rsidRPr="006519E0">
              <w:rPr>
                <w:rFonts w:cs="Arial"/>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FF89B" w14:textId="58B95308" w:rsidR="004858DE" w:rsidRDefault="00AC1D03" w:rsidP="004858DE">
            <w:pPr>
              <w:pStyle w:val="TAL"/>
              <w:jc w:val="center"/>
              <w:rPr>
                <w:sz w:val="16"/>
                <w:szCs w:val="16"/>
              </w:rPr>
            </w:pPr>
            <w:r>
              <w:rPr>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0FE5E" w14:textId="1824E9F6" w:rsidR="004858DE" w:rsidRDefault="00705540" w:rsidP="004858D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2E7F" w14:textId="55DDF7DD" w:rsidR="004858DE" w:rsidRDefault="004858DE" w:rsidP="004858D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E38983" w14:textId="76DA1D29" w:rsidR="004858DE" w:rsidRPr="00D00E80" w:rsidRDefault="004858DE" w:rsidP="004858DE">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F5C74" w14:textId="74786054" w:rsidR="004858DE" w:rsidRDefault="004858DE" w:rsidP="004858DE">
            <w:pPr>
              <w:pStyle w:val="TAC"/>
              <w:rPr>
                <w:rFonts w:cs="Arial"/>
                <w:sz w:val="16"/>
                <w:szCs w:val="16"/>
              </w:rPr>
            </w:pPr>
            <w:r w:rsidRPr="0048746C">
              <w:rPr>
                <w:rFonts w:cs="Arial"/>
                <w:sz w:val="16"/>
                <w:szCs w:val="16"/>
              </w:rPr>
              <w:t>1</w:t>
            </w:r>
            <w:r>
              <w:rPr>
                <w:rFonts w:cs="Arial"/>
                <w:sz w:val="16"/>
                <w:szCs w:val="16"/>
              </w:rPr>
              <w:t>7</w:t>
            </w:r>
            <w:r w:rsidRPr="0048746C">
              <w:rPr>
                <w:rFonts w:cs="Arial"/>
                <w:sz w:val="16"/>
                <w:szCs w:val="16"/>
              </w:rPr>
              <w:t>.</w:t>
            </w:r>
            <w:r>
              <w:rPr>
                <w:rFonts w:cs="Arial"/>
                <w:sz w:val="16"/>
                <w:szCs w:val="16"/>
              </w:rPr>
              <w:t>5</w:t>
            </w:r>
            <w:r w:rsidRPr="0048746C">
              <w:rPr>
                <w:rFonts w:cs="Arial"/>
                <w:sz w:val="16"/>
                <w:szCs w:val="16"/>
              </w:rPr>
              <w:t>.0</w:t>
            </w:r>
          </w:p>
        </w:tc>
      </w:tr>
      <w:tr w:rsidR="004858DE" w:rsidRPr="00052626" w14:paraId="1A47A97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78AC092" w14:textId="42EDB51C" w:rsidR="004858DE" w:rsidRDefault="004858DE" w:rsidP="004858DE">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0A85F7" w14:textId="3449C9A4" w:rsidR="004858DE" w:rsidRDefault="004858DE" w:rsidP="004858DE">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24846" w14:textId="2E620EE2" w:rsidR="004858DE" w:rsidRPr="00D00E80" w:rsidRDefault="006519E0" w:rsidP="004858DE">
            <w:pPr>
              <w:pStyle w:val="TAC"/>
              <w:rPr>
                <w:rFonts w:cs="Arial"/>
                <w:sz w:val="16"/>
                <w:szCs w:val="16"/>
              </w:rPr>
            </w:pPr>
            <w:r w:rsidRPr="006519E0">
              <w:rPr>
                <w:rFonts w:cs="Arial"/>
                <w:sz w:val="16"/>
                <w:szCs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B5C5B" w14:textId="23BDB80B" w:rsidR="004858DE" w:rsidRDefault="00AC1D03" w:rsidP="004858DE">
            <w:pPr>
              <w:pStyle w:val="TAL"/>
              <w:jc w:val="center"/>
              <w:rPr>
                <w:sz w:val="16"/>
                <w:szCs w:val="16"/>
              </w:rPr>
            </w:pPr>
            <w:r>
              <w:rPr>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2C801" w14:textId="3D66D20E" w:rsidR="004858DE" w:rsidRDefault="00705540" w:rsidP="004858DE">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FAA00" w14:textId="757CB1CF" w:rsidR="004858DE" w:rsidRDefault="004858DE" w:rsidP="004858D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59A176" w14:textId="594D48FC" w:rsidR="004858DE" w:rsidRPr="00D00E80" w:rsidRDefault="004858DE" w:rsidP="004858DE">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3EF13" w14:textId="6E0C5255" w:rsidR="004858DE" w:rsidRDefault="004858DE" w:rsidP="004858DE">
            <w:pPr>
              <w:pStyle w:val="TAC"/>
              <w:rPr>
                <w:rFonts w:cs="Arial"/>
                <w:sz w:val="16"/>
                <w:szCs w:val="16"/>
              </w:rPr>
            </w:pPr>
            <w:r w:rsidRPr="0048746C">
              <w:rPr>
                <w:rFonts w:cs="Arial"/>
                <w:sz w:val="16"/>
                <w:szCs w:val="16"/>
              </w:rPr>
              <w:t>1</w:t>
            </w:r>
            <w:r>
              <w:rPr>
                <w:rFonts w:cs="Arial"/>
                <w:sz w:val="16"/>
                <w:szCs w:val="16"/>
              </w:rPr>
              <w:t>7</w:t>
            </w:r>
            <w:r w:rsidRPr="0048746C">
              <w:rPr>
                <w:rFonts w:cs="Arial"/>
                <w:sz w:val="16"/>
                <w:szCs w:val="16"/>
              </w:rPr>
              <w:t>.</w:t>
            </w:r>
            <w:r>
              <w:rPr>
                <w:rFonts w:cs="Arial"/>
                <w:sz w:val="16"/>
                <w:szCs w:val="16"/>
              </w:rPr>
              <w:t>5</w:t>
            </w:r>
            <w:r w:rsidRPr="0048746C">
              <w:rPr>
                <w:rFonts w:cs="Arial"/>
                <w:sz w:val="16"/>
                <w:szCs w:val="16"/>
              </w:rPr>
              <w:t>.0</w:t>
            </w:r>
          </w:p>
        </w:tc>
      </w:tr>
      <w:tr w:rsidR="006519E0" w:rsidRPr="00052626" w14:paraId="2C60629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62E6A4F" w14:textId="42520BCE" w:rsidR="006519E0" w:rsidRPr="00903BF6" w:rsidRDefault="006519E0" w:rsidP="006519E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13696" w14:textId="609BB98C" w:rsidR="006519E0" w:rsidRPr="000C0908" w:rsidRDefault="006519E0" w:rsidP="006519E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7E2D2" w14:textId="79D0379A" w:rsidR="006519E0" w:rsidRPr="006519E0" w:rsidRDefault="006519E0" w:rsidP="006519E0">
            <w:pPr>
              <w:pStyle w:val="TAC"/>
              <w:rPr>
                <w:rFonts w:cs="Arial"/>
                <w:sz w:val="16"/>
                <w:szCs w:val="16"/>
              </w:rPr>
            </w:pPr>
            <w:r w:rsidRPr="006519E0">
              <w:rPr>
                <w:rFonts w:cs="Arial"/>
                <w:sz w:val="16"/>
                <w:szCs w:val="16"/>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7353" w14:textId="1A233406" w:rsidR="006519E0" w:rsidRDefault="006519E0" w:rsidP="006519E0">
            <w:pPr>
              <w:pStyle w:val="TAL"/>
              <w:jc w:val="center"/>
              <w:rPr>
                <w:sz w:val="16"/>
                <w:szCs w:val="16"/>
              </w:rPr>
            </w:pPr>
            <w:r>
              <w:rPr>
                <w:sz w:val="16"/>
                <w:szCs w:val="16"/>
              </w:rPr>
              <w:t>0083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F5F33F" w14:textId="77777777" w:rsidR="006519E0" w:rsidRDefault="006519E0" w:rsidP="006519E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1854A" w14:textId="4D64DAC5" w:rsidR="006519E0" w:rsidRDefault="006519E0" w:rsidP="006519E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E333B6" w14:textId="42C0701D" w:rsidR="006519E0" w:rsidRPr="00F20416" w:rsidRDefault="006519E0" w:rsidP="006519E0">
            <w:pPr>
              <w:pStyle w:val="TAL"/>
              <w:rPr>
                <w:sz w:val="16"/>
                <w:szCs w:val="16"/>
              </w:rPr>
            </w:pPr>
            <w:r w:rsidRPr="006519E0">
              <w:rPr>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3A010" w14:textId="1B798D52" w:rsidR="006519E0" w:rsidRPr="0048746C" w:rsidRDefault="006519E0" w:rsidP="006519E0">
            <w:pPr>
              <w:pStyle w:val="TAC"/>
              <w:rPr>
                <w:rFonts w:cs="Arial"/>
                <w:sz w:val="16"/>
                <w:szCs w:val="16"/>
              </w:rPr>
            </w:pPr>
            <w:r w:rsidRPr="0048746C">
              <w:rPr>
                <w:rFonts w:cs="Arial"/>
                <w:sz w:val="16"/>
                <w:szCs w:val="16"/>
              </w:rPr>
              <w:t>1</w:t>
            </w:r>
            <w:r>
              <w:rPr>
                <w:rFonts w:cs="Arial"/>
                <w:sz w:val="16"/>
                <w:szCs w:val="16"/>
              </w:rPr>
              <w:t>7</w:t>
            </w:r>
            <w:r w:rsidRPr="0048746C">
              <w:rPr>
                <w:rFonts w:cs="Arial"/>
                <w:sz w:val="16"/>
                <w:szCs w:val="16"/>
              </w:rPr>
              <w:t>.</w:t>
            </w:r>
            <w:r>
              <w:rPr>
                <w:rFonts w:cs="Arial"/>
                <w:sz w:val="16"/>
                <w:szCs w:val="16"/>
              </w:rPr>
              <w:t>5</w:t>
            </w:r>
            <w:r w:rsidRPr="0048746C">
              <w:rPr>
                <w:rFonts w:cs="Arial"/>
                <w:sz w:val="16"/>
                <w:szCs w:val="16"/>
              </w:rPr>
              <w:t>.0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40481" w14:textId="77777777" w:rsidR="00625B1A" w:rsidRDefault="00625B1A">
      <w:r>
        <w:separator/>
      </w:r>
    </w:p>
  </w:endnote>
  <w:endnote w:type="continuationSeparator" w:id="0">
    <w:p w14:paraId="0629ED9A" w14:textId="77777777" w:rsidR="00625B1A" w:rsidRDefault="0062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23BC4" w:rsidRDefault="00523BC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E3FCD" w14:textId="77777777" w:rsidR="00625B1A" w:rsidRDefault="00625B1A">
      <w:r>
        <w:separator/>
      </w:r>
    </w:p>
  </w:footnote>
  <w:footnote w:type="continuationSeparator" w:id="0">
    <w:p w14:paraId="34CE2534" w14:textId="77777777" w:rsidR="00625B1A" w:rsidRDefault="00625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9DC8A04" w:rsidR="00523BC4" w:rsidRDefault="00523B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02C">
      <w:rPr>
        <w:rFonts w:ascii="Arial" w:hAnsi="Arial" w:cs="Arial"/>
        <w:b/>
        <w:noProof/>
        <w:sz w:val="18"/>
        <w:szCs w:val="18"/>
      </w:rPr>
      <w:t>3GPP TS 29.532 V17.5.0 (2023-12)</w:t>
    </w:r>
    <w:r>
      <w:rPr>
        <w:rFonts w:ascii="Arial" w:hAnsi="Arial" w:cs="Arial"/>
        <w:b/>
        <w:sz w:val="18"/>
        <w:szCs w:val="18"/>
      </w:rPr>
      <w:fldChar w:fldCharType="end"/>
    </w:r>
  </w:p>
  <w:p w14:paraId="0C5EC792" w14:textId="77777777" w:rsidR="00523BC4" w:rsidRDefault="00523B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69303547" w:rsidR="00523BC4" w:rsidRDefault="00523B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02C">
      <w:rPr>
        <w:rFonts w:ascii="Arial" w:hAnsi="Arial" w:cs="Arial"/>
        <w:b/>
        <w:noProof/>
        <w:sz w:val="18"/>
        <w:szCs w:val="18"/>
      </w:rPr>
      <w:t>Release 17</w:t>
    </w:r>
    <w:r>
      <w:rPr>
        <w:rFonts w:ascii="Arial" w:hAnsi="Arial" w:cs="Arial"/>
        <w:b/>
        <w:sz w:val="18"/>
        <w:szCs w:val="18"/>
      </w:rPr>
      <w:fldChar w:fldCharType="end"/>
    </w:r>
  </w:p>
  <w:p w14:paraId="42848B09" w14:textId="77777777" w:rsidR="00523BC4" w:rsidRDefault="00523B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18879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1908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2847413">
    <w:abstractNumId w:val="11"/>
  </w:num>
  <w:num w:numId="4" w16cid:durableId="1337878719">
    <w:abstractNumId w:val="17"/>
  </w:num>
  <w:num w:numId="5" w16cid:durableId="441074073">
    <w:abstractNumId w:val="16"/>
  </w:num>
  <w:num w:numId="6" w16cid:durableId="391973190">
    <w:abstractNumId w:val="12"/>
  </w:num>
  <w:num w:numId="7" w16cid:durableId="1407457900">
    <w:abstractNumId w:val="14"/>
  </w:num>
  <w:num w:numId="8" w16cid:durableId="460879148">
    <w:abstractNumId w:val="15"/>
  </w:num>
  <w:num w:numId="9" w16cid:durableId="1888445258">
    <w:abstractNumId w:val="2"/>
  </w:num>
  <w:num w:numId="10" w16cid:durableId="1536042051">
    <w:abstractNumId w:val="1"/>
  </w:num>
  <w:num w:numId="11" w16cid:durableId="2074696749">
    <w:abstractNumId w:val="0"/>
  </w:num>
  <w:num w:numId="12" w16cid:durableId="908419887">
    <w:abstractNumId w:val="9"/>
  </w:num>
  <w:num w:numId="13" w16cid:durableId="1744720197">
    <w:abstractNumId w:val="7"/>
  </w:num>
  <w:num w:numId="14" w16cid:durableId="1373266629">
    <w:abstractNumId w:val="6"/>
  </w:num>
  <w:num w:numId="15" w16cid:durableId="1853647256">
    <w:abstractNumId w:val="5"/>
  </w:num>
  <w:num w:numId="16" w16cid:durableId="2084720772">
    <w:abstractNumId w:val="4"/>
  </w:num>
  <w:num w:numId="17" w16cid:durableId="340738968">
    <w:abstractNumId w:val="8"/>
  </w:num>
  <w:num w:numId="18" w16cid:durableId="198664654">
    <w:abstractNumId w:val="3"/>
  </w:num>
  <w:num w:numId="19" w16cid:durableId="16247331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1E49"/>
    <w:rsid w:val="00014A33"/>
    <w:rsid w:val="00024624"/>
    <w:rsid w:val="00031C05"/>
    <w:rsid w:val="00033397"/>
    <w:rsid w:val="00036D4A"/>
    <w:rsid w:val="00040095"/>
    <w:rsid w:val="00041722"/>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6C2"/>
    <w:rsid w:val="00082770"/>
    <w:rsid w:val="00082970"/>
    <w:rsid w:val="00083F79"/>
    <w:rsid w:val="00086D8C"/>
    <w:rsid w:val="0009757B"/>
    <w:rsid w:val="000977E7"/>
    <w:rsid w:val="000A1842"/>
    <w:rsid w:val="000A2FE8"/>
    <w:rsid w:val="000A37BA"/>
    <w:rsid w:val="000A627F"/>
    <w:rsid w:val="000A7C24"/>
    <w:rsid w:val="000C47C3"/>
    <w:rsid w:val="000C5D3C"/>
    <w:rsid w:val="000D3A46"/>
    <w:rsid w:val="000D58AB"/>
    <w:rsid w:val="000E5F79"/>
    <w:rsid w:val="000E7A70"/>
    <w:rsid w:val="0010036E"/>
    <w:rsid w:val="00100C69"/>
    <w:rsid w:val="0010209F"/>
    <w:rsid w:val="00107262"/>
    <w:rsid w:val="00107E9E"/>
    <w:rsid w:val="00110DBD"/>
    <w:rsid w:val="0011466E"/>
    <w:rsid w:val="0012015A"/>
    <w:rsid w:val="00133525"/>
    <w:rsid w:val="00134333"/>
    <w:rsid w:val="001356D4"/>
    <w:rsid w:val="0013575D"/>
    <w:rsid w:val="0013712F"/>
    <w:rsid w:val="00137CC3"/>
    <w:rsid w:val="001400FB"/>
    <w:rsid w:val="00145EA5"/>
    <w:rsid w:val="00153DB7"/>
    <w:rsid w:val="0016361A"/>
    <w:rsid w:val="00164B81"/>
    <w:rsid w:val="00170139"/>
    <w:rsid w:val="00173377"/>
    <w:rsid w:val="00175B92"/>
    <w:rsid w:val="00181D5A"/>
    <w:rsid w:val="001825CC"/>
    <w:rsid w:val="001917CC"/>
    <w:rsid w:val="00193AC6"/>
    <w:rsid w:val="00194677"/>
    <w:rsid w:val="00194C28"/>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B08"/>
    <w:rsid w:val="001D2DBF"/>
    <w:rsid w:val="001D6398"/>
    <w:rsid w:val="001E10F5"/>
    <w:rsid w:val="001E155C"/>
    <w:rsid w:val="001F0C1D"/>
    <w:rsid w:val="001F1132"/>
    <w:rsid w:val="001F168B"/>
    <w:rsid w:val="001F1EFA"/>
    <w:rsid w:val="001F2CDD"/>
    <w:rsid w:val="001F5E54"/>
    <w:rsid w:val="001F74AB"/>
    <w:rsid w:val="001F7ED5"/>
    <w:rsid w:val="002023F3"/>
    <w:rsid w:val="0020341E"/>
    <w:rsid w:val="00212244"/>
    <w:rsid w:val="002126DA"/>
    <w:rsid w:val="00216A87"/>
    <w:rsid w:val="00223A56"/>
    <w:rsid w:val="00234098"/>
    <w:rsid w:val="002347A2"/>
    <w:rsid w:val="00236FDD"/>
    <w:rsid w:val="002503F6"/>
    <w:rsid w:val="00251BA9"/>
    <w:rsid w:val="00254E27"/>
    <w:rsid w:val="00256FA3"/>
    <w:rsid w:val="002668BE"/>
    <w:rsid w:val="002675F0"/>
    <w:rsid w:val="00272AEF"/>
    <w:rsid w:val="00273E91"/>
    <w:rsid w:val="0027754E"/>
    <w:rsid w:val="00286C8A"/>
    <w:rsid w:val="002953E1"/>
    <w:rsid w:val="00297389"/>
    <w:rsid w:val="002A1779"/>
    <w:rsid w:val="002A3B00"/>
    <w:rsid w:val="002B16B4"/>
    <w:rsid w:val="002B6339"/>
    <w:rsid w:val="002B7384"/>
    <w:rsid w:val="002C50AD"/>
    <w:rsid w:val="002C5177"/>
    <w:rsid w:val="002D02AF"/>
    <w:rsid w:val="002E00EE"/>
    <w:rsid w:val="002E54E0"/>
    <w:rsid w:val="002F6D95"/>
    <w:rsid w:val="003116F9"/>
    <w:rsid w:val="003172DC"/>
    <w:rsid w:val="00317FC2"/>
    <w:rsid w:val="003245C3"/>
    <w:rsid w:val="0032472A"/>
    <w:rsid w:val="00326FA5"/>
    <w:rsid w:val="003278C2"/>
    <w:rsid w:val="00327D77"/>
    <w:rsid w:val="00330DF8"/>
    <w:rsid w:val="00333BBC"/>
    <w:rsid w:val="00337F88"/>
    <w:rsid w:val="00340F4E"/>
    <w:rsid w:val="003446B6"/>
    <w:rsid w:val="00346B90"/>
    <w:rsid w:val="00351893"/>
    <w:rsid w:val="00352D49"/>
    <w:rsid w:val="003532D7"/>
    <w:rsid w:val="0035462D"/>
    <w:rsid w:val="0035595D"/>
    <w:rsid w:val="00360ED2"/>
    <w:rsid w:val="00372C69"/>
    <w:rsid w:val="003753A4"/>
    <w:rsid w:val="003765B8"/>
    <w:rsid w:val="0037790C"/>
    <w:rsid w:val="0038170C"/>
    <w:rsid w:val="00382E38"/>
    <w:rsid w:val="003925EB"/>
    <w:rsid w:val="00392A31"/>
    <w:rsid w:val="0039313A"/>
    <w:rsid w:val="003965A7"/>
    <w:rsid w:val="003A21A9"/>
    <w:rsid w:val="003A494A"/>
    <w:rsid w:val="003A5342"/>
    <w:rsid w:val="003A5E0C"/>
    <w:rsid w:val="003A76EC"/>
    <w:rsid w:val="003A7A36"/>
    <w:rsid w:val="003A7FD8"/>
    <w:rsid w:val="003C3971"/>
    <w:rsid w:val="003C3A86"/>
    <w:rsid w:val="003C3AAA"/>
    <w:rsid w:val="003C6972"/>
    <w:rsid w:val="003C7730"/>
    <w:rsid w:val="003C7C68"/>
    <w:rsid w:val="003D3154"/>
    <w:rsid w:val="003E3BBC"/>
    <w:rsid w:val="003E3EEC"/>
    <w:rsid w:val="003E6672"/>
    <w:rsid w:val="003F7FF8"/>
    <w:rsid w:val="00400AA2"/>
    <w:rsid w:val="00402F07"/>
    <w:rsid w:val="00406821"/>
    <w:rsid w:val="00423334"/>
    <w:rsid w:val="00427045"/>
    <w:rsid w:val="00427554"/>
    <w:rsid w:val="00427687"/>
    <w:rsid w:val="004345EC"/>
    <w:rsid w:val="0043628F"/>
    <w:rsid w:val="00444642"/>
    <w:rsid w:val="004454EF"/>
    <w:rsid w:val="004541CB"/>
    <w:rsid w:val="00456DFA"/>
    <w:rsid w:val="00456E70"/>
    <w:rsid w:val="00460167"/>
    <w:rsid w:val="004601A6"/>
    <w:rsid w:val="00465515"/>
    <w:rsid w:val="00472442"/>
    <w:rsid w:val="004767B2"/>
    <w:rsid w:val="004775AD"/>
    <w:rsid w:val="00477725"/>
    <w:rsid w:val="00482933"/>
    <w:rsid w:val="00483AA8"/>
    <w:rsid w:val="004858DE"/>
    <w:rsid w:val="00487E41"/>
    <w:rsid w:val="004A08C7"/>
    <w:rsid w:val="004A504A"/>
    <w:rsid w:val="004B0280"/>
    <w:rsid w:val="004B46AB"/>
    <w:rsid w:val="004B4FEE"/>
    <w:rsid w:val="004B6747"/>
    <w:rsid w:val="004C054E"/>
    <w:rsid w:val="004C60B3"/>
    <w:rsid w:val="004D07EB"/>
    <w:rsid w:val="004D3578"/>
    <w:rsid w:val="004D3A2B"/>
    <w:rsid w:val="004E213A"/>
    <w:rsid w:val="004E46DF"/>
    <w:rsid w:val="004F0184"/>
    <w:rsid w:val="004F0234"/>
    <w:rsid w:val="004F0988"/>
    <w:rsid w:val="004F3340"/>
    <w:rsid w:val="004F45EE"/>
    <w:rsid w:val="004F7354"/>
    <w:rsid w:val="005022A3"/>
    <w:rsid w:val="00502D2C"/>
    <w:rsid w:val="0050627D"/>
    <w:rsid w:val="005071EA"/>
    <w:rsid w:val="005073F7"/>
    <w:rsid w:val="005100AA"/>
    <w:rsid w:val="005167B2"/>
    <w:rsid w:val="00517FF6"/>
    <w:rsid w:val="00520B35"/>
    <w:rsid w:val="005236C0"/>
    <w:rsid w:val="00523BC4"/>
    <w:rsid w:val="00524852"/>
    <w:rsid w:val="00524B3B"/>
    <w:rsid w:val="00524D71"/>
    <w:rsid w:val="00531805"/>
    <w:rsid w:val="00532111"/>
    <w:rsid w:val="0053388B"/>
    <w:rsid w:val="00534012"/>
    <w:rsid w:val="00535773"/>
    <w:rsid w:val="00535A3C"/>
    <w:rsid w:val="0053693A"/>
    <w:rsid w:val="00542963"/>
    <w:rsid w:val="00543E6C"/>
    <w:rsid w:val="0054794C"/>
    <w:rsid w:val="00557698"/>
    <w:rsid w:val="00560294"/>
    <w:rsid w:val="00561A29"/>
    <w:rsid w:val="00561C52"/>
    <w:rsid w:val="005646D5"/>
    <w:rsid w:val="005646DD"/>
    <w:rsid w:val="00565087"/>
    <w:rsid w:val="00566884"/>
    <w:rsid w:val="00566D58"/>
    <w:rsid w:val="00571BA1"/>
    <w:rsid w:val="00577850"/>
    <w:rsid w:val="005812CC"/>
    <w:rsid w:val="00583C98"/>
    <w:rsid w:val="005843B8"/>
    <w:rsid w:val="00586004"/>
    <w:rsid w:val="005860B8"/>
    <w:rsid w:val="00587048"/>
    <w:rsid w:val="00591268"/>
    <w:rsid w:val="0059132C"/>
    <w:rsid w:val="00593BFF"/>
    <w:rsid w:val="00597B11"/>
    <w:rsid w:val="00597C4E"/>
    <w:rsid w:val="005A22DD"/>
    <w:rsid w:val="005A5AED"/>
    <w:rsid w:val="005A67CC"/>
    <w:rsid w:val="005B3AED"/>
    <w:rsid w:val="005B452B"/>
    <w:rsid w:val="005B766C"/>
    <w:rsid w:val="005C140A"/>
    <w:rsid w:val="005C216A"/>
    <w:rsid w:val="005C2ABC"/>
    <w:rsid w:val="005C4EC1"/>
    <w:rsid w:val="005D27B0"/>
    <w:rsid w:val="005D2E01"/>
    <w:rsid w:val="005D504C"/>
    <w:rsid w:val="005D7526"/>
    <w:rsid w:val="005E022B"/>
    <w:rsid w:val="005E4BB2"/>
    <w:rsid w:val="005F1049"/>
    <w:rsid w:val="005F2F45"/>
    <w:rsid w:val="0060132E"/>
    <w:rsid w:val="00602022"/>
    <w:rsid w:val="00602AEA"/>
    <w:rsid w:val="00603C2E"/>
    <w:rsid w:val="00604569"/>
    <w:rsid w:val="006126C5"/>
    <w:rsid w:val="00612990"/>
    <w:rsid w:val="00613C42"/>
    <w:rsid w:val="00614FDF"/>
    <w:rsid w:val="00616E6D"/>
    <w:rsid w:val="0062088F"/>
    <w:rsid w:val="00620C37"/>
    <w:rsid w:val="0062186F"/>
    <w:rsid w:val="00625B1A"/>
    <w:rsid w:val="00626C5A"/>
    <w:rsid w:val="00631990"/>
    <w:rsid w:val="0063543D"/>
    <w:rsid w:val="006365EE"/>
    <w:rsid w:val="00641D40"/>
    <w:rsid w:val="00642823"/>
    <w:rsid w:val="00646326"/>
    <w:rsid w:val="00647114"/>
    <w:rsid w:val="00647731"/>
    <w:rsid w:val="006509B0"/>
    <w:rsid w:val="00650E6E"/>
    <w:rsid w:val="006519E0"/>
    <w:rsid w:val="00657D62"/>
    <w:rsid w:val="00662390"/>
    <w:rsid w:val="0066256A"/>
    <w:rsid w:val="00664379"/>
    <w:rsid w:val="00681533"/>
    <w:rsid w:val="006856A1"/>
    <w:rsid w:val="006857B7"/>
    <w:rsid w:val="00697E4A"/>
    <w:rsid w:val="006A08BA"/>
    <w:rsid w:val="006A2A2B"/>
    <w:rsid w:val="006A323F"/>
    <w:rsid w:val="006A6AF1"/>
    <w:rsid w:val="006B1A2E"/>
    <w:rsid w:val="006B30D0"/>
    <w:rsid w:val="006C0702"/>
    <w:rsid w:val="006C1667"/>
    <w:rsid w:val="006C3D95"/>
    <w:rsid w:val="006C4482"/>
    <w:rsid w:val="006C6A61"/>
    <w:rsid w:val="006D32F2"/>
    <w:rsid w:val="006D4ED4"/>
    <w:rsid w:val="006E5C86"/>
    <w:rsid w:val="006E7B94"/>
    <w:rsid w:val="006F2933"/>
    <w:rsid w:val="006F4C13"/>
    <w:rsid w:val="00701116"/>
    <w:rsid w:val="00702A60"/>
    <w:rsid w:val="007044F7"/>
    <w:rsid w:val="00705540"/>
    <w:rsid w:val="0070693B"/>
    <w:rsid w:val="00712462"/>
    <w:rsid w:val="00713C44"/>
    <w:rsid w:val="00714DAF"/>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50EC6"/>
    <w:rsid w:val="00752158"/>
    <w:rsid w:val="00752E80"/>
    <w:rsid w:val="00754545"/>
    <w:rsid w:val="00765237"/>
    <w:rsid w:val="0077089F"/>
    <w:rsid w:val="00771170"/>
    <w:rsid w:val="00772885"/>
    <w:rsid w:val="007740C0"/>
    <w:rsid w:val="00774A92"/>
    <w:rsid w:val="00774DA4"/>
    <w:rsid w:val="00781F0F"/>
    <w:rsid w:val="007857D4"/>
    <w:rsid w:val="0079451E"/>
    <w:rsid w:val="0079484C"/>
    <w:rsid w:val="00796275"/>
    <w:rsid w:val="007976F2"/>
    <w:rsid w:val="007A08BB"/>
    <w:rsid w:val="007A682E"/>
    <w:rsid w:val="007A7793"/>
    <w:rsid w:val="007B52FE"/>
    <w:rsid w:val="007B600E"/>
    <w:rsid w:val="007B6F56"/>
    <w:rsid w:val="007C3651"/>
    <w:rsid w:val="007C45FB"/>
    <w:rsid w:val="007C4953"/>
    <w:rsid w:val="007C5C07"/>
    <w:rsid w:val="007C67DC"/>
    <w:rsid w:val="007C75B8"/>
    <w:rsid w:val="007D7E8E"/>
    <w:rsid w:val="007E067F"/>
    <w:rsid w:val="007E160E"/>
    <w:rsid w:val="007E20CD"/>
    <w:rsid w:val="007F0F4A"/>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50600"/>
    <w:rsid w:val="008516B7"/>
    <w:rsid w:val="00852B80"/>
    <w:rsid w:val="00865EF0"/>
    <w:rsid w:val="0087262B"/>
    <w:rsid w:val="00875BB1"/>
    <w:rsid w:val="008768CA"/>
    <w:rsid w:val="00877EFC"/>
    <w:rsid w:val="0088252C"/>
    <w:rsid w:val="008865DA"/>
    <w:rsid w:val="00886A82"/>
    <w:rsid w:val="0089178C"/>
    <w:rsid w:val="008A66D4"/>
    <w:rsid w:val="008A6D4A"/>
    <w:rsid w:val="008B50B5"/>
    <w:rsid w:val="008B76B3"/>
    <w:rsid w:val="008B7CB1"/>
    <w:rsid w:val="008C032B"/>
    <w:rsid w:val="008C35CE"/>
    <w:rsid w:val="008C384C"/>
    <w:rsid w:val="008C6C59"/>
    <w:rsid w:val="008D309E"/>
    <w:rsid w:val="008E2F7E"/>
    <w:rsid w:val="008E5367"/>
    <w:rsid w:val="008E5E16"/>
    <w:rsid w:val="008E7A03"/>
    <w:rsid w:val="008F3B42"/>
    <w:rsid w:val="008F7218"/>
    <w:rsid w:val="009006BA"/>
    <w:rsid w:val="0090271F"/>
    <w:rsid w:val="00902E23"/>
    <w:rsid w:val="00907587"/>
    <w:rsid w:val="009114D7"/>
    <w:rsid w:val="0091348E"/>
    <w:rsid w:val="00914746"/>
    <w:rsid w:val="0091477C"/>
    <w:rsid w:val="00917CCB"/>
    <w:rsid w:val="00935305"/>
    <w:rsid w:val="00942EC2"/>
    <w:rsid w:val="00944CC6"/>
    <w:rsid w:val="00947CE8"/>
    <w:rsid w:val="00953894"/>
    <w:rsid w:val="009555E9"/>
    <w:rsid w:val="009562F0"/>
    <w:rsid w:val="00962682"/>
    <w:rsid w:val="00964C07"/>
    <w:rsid w:val="0097070B"/>
    <w:rsid w:val="0097189E"/>
    <w:rsid w:val="009739AB"/>
    <w:rsid w:val="009739DA"/>
    <w:rsid w:val="00981E06"/>
    <w:rsid w:val="00985424"/>
    <w:rsid w:val="0099176E"/>
    <w:rsid w:val="00993FE3"/>
    <w:rsid w:val="00995786"/>
    <w:rsid w:val="009A3383"/>
    <w:rsid w:val="009A5261"/>
    <w:rsid w:val="009A5E5C"/>
    <w:rsid w:val="009A7BFC"/>
    <w:rsid w:val="009B6C56"/>
    <w:rsid w:val="009D5258"/>
    <w:rsid w:val="009D69E1"/>
    <w:rsid w:val="009E029D"/>
    <w:rsid w:val="009E4505"/>
    <w:rsid w:val="009E4897"/>
    <w:rsid w:val="009E5475"/>
    <w:rsid w:val="009E6427"/>
    <w:rsid w:val="009F37B7"/>
    <w:rsid w:val="009F6A06"/>
    <w:rsid w:val="00A005AB"/>
    <w:rsid w:val="00A0676E"/>
    <w:rsid w:val="00A10F02"/>
    <w:rsid w:val="00A10F26"/>
    <w:rsid w:val="00A11060"/>
    <w:rsid w:val="00A164B4"/>
    <w:rsid w:val="00A26956"/>
    <w:rsid w:val="00A27486"/>
    <w:rsid w:val="00A2765B"/>
    <w:rsid w:val="00A27F8F"/>
    <w:rsid w:val="00A41485"/>
    <w:rsid w:val="00A43070"/>
    <w:rsid w:val="00A4377D"/>
    <w:rsid w:val="00A440F7"/>
    <w:rsid w:val="00A470C0"/>
    <w:rsid w:val="00A5151F"/>
    <w:rsid w:val="00A53687"/>
    <w:rsid w:val="00A53724"/>
    <w:rsid w:val="00A56066"/>
    <w:rsid w:val="00A602AB"/>
    <w:rsid w:val="00A632CC"/>
    <w:rsid w:val="00A63ED5"/>
    <w:rsid w:val="00A67083"/>
    <w:rsid w:val="00A7066E"/>
    <w:rsid w:val="00A70ADC"/>
    <w:rsid w:val="00A71B63"/>
    <w:rsid w:val="00A724E9"/>
    <w:rsid w:val="00A72AC6"/>
    <w:rsid w:val="00A73129"/>
    <w:rsid w:val="00A75523"/>
    <w:rsid w:val="00A7682A"/>
    <w:rsid w:val="00A81653"/>
    <w:rsid w:val="00A816FA"/>
    <w:rsid w:val="00A821F8"/>
    <w:rsid w:val="00A82346"/>
    <w:rsid w:val="00A85E38"/>
    <w:rsid w:val="00A92BA1"/>
    <w:rsid w:val="00A96B57"/>
    <w:rsid w:val="00AB2C39"/>
    <w:rsid w:val="00AB3054"/>
    <w:rsid w:val="00AB58E6"/>
    <w:rsid w:val="00AB5FC7"/>
    <w:rsid w:val="00AB65AF"/>
    <w:rsid w:val="00AB7790"/>
    <w:rsid w:val="00AB7F08"/>
    <w:rsid w:val="00AC1D03"/>
    <w:rsid w:val="00AC2304"/>
    <w:rsid w:val="00AC43D3"/>
    <w:rsid w:val="00AC5B82"/>
    <w:rsid w:val="00AC6BC6"/>
    <w:rsid w:val="00AC6E82"/>
    <w:rsid w:val="00AD0782"/>
    <w:rsid w:val="00AD5DA1"/>
    <w:rsid w:val="00AE3DAA"/>
    <w:rsid w:val="00AE4CCE"/>
    <w:rsid w:val="00AE5570"/>
    <w:rsid w:val="00AE65E2"/>
    <w:rsid w:val="00AE68A5"/>
    <w:rsid w:val="00AF057A"/>
    <w:rsid w:val="00AF3A9C"/>
    <w:rsid w:val="00AF65A9"/>
    <w:rsid w:val="00AF6E06"/>
    <w:rsid w:val="00AF74A1"/>
    <w:rsid w:val="00AF76DD"/>
    <w:rsid w:val="00B01005"/>
    <w:rsid w:val="00B05FAA"/>
    <w:rsid w:val="00B06319"/>
    <w:rsid w:val="00B07319"/>
    <w:rsid w:val="00B11595"/>
    <w:rsid w:val="00B127AD"/>
    <w:rsid w:val="00B15449"/>
    <w:rsid w:val="00B15FB0"/>
    <w:rsid w:val="00B2247E"/>
    <w:rsid w:val="00B26045"/>
    <w:rsid w:val="00B27314"/>
    <w:rsid w:val="00B300C3"/>
    <w:rsid w:val="00B310DD"/>
    <w:rsid w:val="00B32AA3"/>
    <w:rsid w:val="00B35269"/>
    <w:rsid w:val="00B4331E"/>
    <w:rsid w:val="00B50133"/>
    <w:rsid w:val="00B517E2"/>
    <w:rsid w:val="00B519BA"/>
    <w:rsid w:val="00B52467"/>
    <w:rsid w:val="00B524A0"/>
    <w:rsid w:val="00B54FF5"/>
    <w:rsid w:val="00B62FF6"/>
    <w:rsid w:val="00B6643E"/>
    <w:rsid w:val="00B7588A"/>
    <w:rsid w:val="00B76339"/>
    <w:rsid w:val="00B766C8"/>
    <w:rsid w:val="00B770CB"/>
    <w:rsid w:val="00B82B65"/>
    <w:rsid w:val="00B83525"/>
    <w:rsid w:val="00B83978"/>
    <w:rsid w:val="00B8472C"/>
    <w:rsid w:val="00B910A3"/>
    <w:rsid w:val="00B91ED3"/>
    <w:rsid w:val="00B93086"/>
    <w:rsid w:val="00BA0849"/>
    <w:rsid w:val="00BA19ED"/>
    <w:rsid w:val="00BA1FFA"/>
    <w:rsid w:val="00BA3A27"/>
    <w:rsid w:val="00BA43B4"/>
    <w:rsid w:val="00BA4B8D"/>
    <w:rsid w:val="00BA5308"/>
    <w:rsid w:val="00BA797D"/>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6E4"/>
    <w:rsid w:val="00BF1856"/>
    <w:rsid w:val="00BF2CB6"/>
    <w:rsid w:val="00BF523A"/>
    <w:rsid w:val="00BF5FD7"/>
    <w:rsid w:val="00C07332"/>
    <w:rsid w:val="00C074DD"/>
    <w:rsid w:val="00C07754"/>
    <w:rsid w:val="00C11502"/>
    <w:rsid w:val="00C1496A"/>
    <w:rsid w:val="00C14F2C"/>
    <w:rsid w:val="00C24D5F"/>
    <w:rsid w:val="00C252DA"/>
    <w:rsid w:val="00C31030"/>
    <w:rsid w:val="00C321CE"/>
    <w:rsid w:val="00C33079"/>
    <w:rsid w:val="00C33F61"/>
    <w:rsid w:val="00C45231"/>
    <w:rsid w:val="00C5175F"/>
    <w:rsid w:val="00C51C56"/>
    <w:rsid w:val="00C532F2"/>
    <w:rsid w:val="00C54DC3"/>
    <w:rsid w:val="00C57839"/>
    <w:rsid w:val="00C6137D"/>
    <w:rsid w:val="00C6418C"/>
    <w:rsid w:val="00C6541E"/>
    <w:rsid w:val="00C72833"/>
    <w:rsid w:val="00C76721"/>
    <w:rsid w:val="00C80F1D"/>
    <w:rsid w:val="00C8184B"/>
    <w:rsid w:val="00C83B25"/>
    <w:rsid w:val="00C9114A"/>
    <w:rsid w:val="00C93F40"/>
    <w:rsid w:val="00C9757E"/>
    <w:rsid w:val="00C9761A"/>
    <w:rsid w:val="00CA399B"/>
    <w:rsid w:val="00CA3D0C"/>
    <w:rsid w:val="00CA3F39"/>
    <w:rsid w:val="00CA5E2F"/>
    <w:rsid w:val="00CA74DE"/>
    <w:rsid w:val="00CB5925"/>
    <w:rsid w:val="00CC1723"/>
    <w:rsid w:val="00CC1BAF"/>
    <w:rsid w:val="00CC43BA"/>
    <w:rsid w:val="00CC55B6"/>
    <w:rsid w:val="00CD3583"/>
    <w:rsid w:val="00CD4005"/>
    <w:rsid w:val="00CD5328"/>
    <w:rsid w:val="00CE043B"/>
    <w:rsid w:val="00CF2A3D"/>
    <w:rsid w:val="00CF3B82"/>
    <w:rsid w:val="00CF4A3B"/>
    <w:rsid w:val="00CF6ED5"/>
    <w:rsid w:val="00D00E80"/>
    <w:rsid w:val="00D06511"/>
    <w:rsid w:val="00D10F48"/>
    <w:rsid w:val="00D20A4B"/>
    <w:rsid w:val="00D31934"/>
    <w:rsid w:val="00D32947"/>
    <w:rsid w:val="00D3634B"/>
    <w:rsid w:val="00D37A77"/>
    <w:rsid w:val="00D413C0"/>
    <w:rsid w:val="00D476F8"/>
    <w:rsid w:val="00D536A5"/>
    <w:rsid w:val="00D55449"/>
    <w:rsid w:val="00D57972"/>
    <w:rsid w:val="00D636AC"/>
    <w:rsid w:val="00D6445F"/>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B54BF"/>
    <w:rsid w:val="00DB5D88"/>
    <w:rsid w:val="00DC0B6E"/>
    <w:rsid w:val="00DC309B"/>
    <w:rsid w:val="00DC4DA2"/>
    <w:rsid w:val="00DC688A"/>
    <w:rsid w:val="00DD4C17"/>
    <w:rsid w:val="00DD5977"/>
    <w:rsid w:val="00DD74A5"/>
    <w:rsid w:val="00DE0473"/>
    <w:rsid w:val="00DE1512"/>
    <w:rsid w:val="00DE2187"/>
    <w:rsid w:val="00DE2BFB"/>
    <w:rsid w:val="00DE4B93"/>
    <w:rsid w:val="00DE7722"/>
    <w:rsid w:val="00DF2B1F"/>
    <w:rsid w:val="00DF4280"/>
    <w:rsid w:val="00DF62CD"/>
    <w:rsid w:val="00DF735A"/>
    <w:rsid w:val="00E013A4"/>
    <w:rsid w:val="00E01C03"/>
    <w:rsid w:val="00E01DA0"/>
    <w:rsid w:val="00E0356A"/>
    <w:rsid w:val="00E105F0"/>
    <w:rsid w:val="00E1196C"/>
    <w:rsid w:val="00E119FE"/>
    <w:rsid w:val="00E13DFA"/>
    <w:rsid w:val="00E16509"/>
    <w:rsid w:val="00E225ED"/>
    <w:rsid w:val="00E23310"/>
    <w:rsid w:val="00E24BC1"/>
    <w:rsid w:val="00E24D1B"/>
    <w:rsid w:val="00E27121"/>
    <w:rsid w:val="00E32931"/>
    <w:rsid w:val="00E34E1E"/>
    <w:rsid w:val="00E36011"/>
    <w:rsid w:val="00E44582"/>
    <w:rsid w:val="00E44DFC"/>
    <w:rsid w:val="00E51CCD"/>
    <w:rsid w:val="00E63C10"/>
    <w:rsid w:val="00E66E80"/>
    <w:rsid w:val="00E7020E"/>
    <w:rsid w:val="00E71E75"/>
    <w:rsid w:val="00E72286"/>
    <w:rsid w:val="00E7644E"/>
    <w:rsid w:val="00E76B6A"/>
    <w:rsid w:val="00E77417"/>
    <w:rsid w:val="00E77645"/>
    <w:rsid w:val="00E77E7F"/>
    <w:rsid w:val="00E80252"/>
    <w:rsid w:val="00E8175A"/>
    <w:rsid w:val="00E86907"/>
    <w:rsid w:val="00EA15B0"/>
    <w:rsid w:val="00EA5EA7"/>
    <w:rsid w:val="00EB2888"/>
    <w:rsid w:val="00EC43D6"/>
    <w:rsid w:val="00EC49E6"/>
    <w:rsid w:val="00EC4A25"/>
    <w:rsid w:val="00EC78E3"/>
    <w:rsid w:val="00EC7AE1"/>
    <w:rsid w:val="00ED25D7"/>
    <w:rsid w:val="00ED2CE3"/>
    <w:rsid w:val="00ED5119"/>
    <w:rsid w:val="00ED6E33"/>
    <w:rsid w:val="00EE2779"/>
    <w:rsid w:val="00EE311E"/>
    <w:rsid w:val="00EF3505"/>
    <w:rsid w:val="00EF485E"/>
    <w:rsid w:val="00EF6DFC"/>
    <w:rsid w:val="00F025A2"/>
    <w:rsid w:val="00F04712"/>
    <w:rsid w:val="00F0562E"/>
    <w:rsid w:val="00F06E29"/>
    <w:rsid w:val="00F06EA6"/>
    <w:rsid w:val="00F07254"/>
    <w:rsid w:val="00F077B6"/>
    <w:rsid w:val="00F07C45"/>
    <w:rsid w:val="00F1202C"/>
    <w:rsid w:val="00F13360"/>
    <w:rsid w:val="00F1400A"/>
    <w:rsid w:val="00F21CD3"/>
    <w:rsid w:val="00F22EC7"/>
    <w:rsid w:val="00F252BF"/>
    <w:rsid w:val="00F2798D"/>
    <w:rsid w:val="00F325C8"/>
    <w:rsid w:val="00F33E9B"/>
    <w:rsid w:val="00F36682"/>
    <w:rsid w:val="00F42BE8"/>
    <w:rsid w:val="00F463F6"/>
    <w:rsid w:val="00F5571F"/>
    <w:rsid w:val="00F56779"/>
    <w:rsid w:val="00F64E49"/>
    <w:rsid w:val="00F653B8"/>
    <w:rsid w:val="00F73DD7"/>
    <w:rsid w:val="00F81735"/>
    <w:rsid w:val="00F82812"/>
    <w:rsid w:val="00F82EB4"/>
    <w:rsid w:val="00F83424"/>
    <w:rsid w:val="00F86E62"/>
    <w:rsid w:val="00F9008D"/>
    <w:rsid w:val="00F90680"/>
    <w:rsid w:val="00FA1105"/>
    <w:rsid w:val="00FA1266"/>
    <w:rsid w:val="00FA6186"/>
    <w:rsid w:val="00FB1337"/>
    <w:rsid w:val="00FB4128"/>
    <w:rsid w:val="00FB6799"/>
    <w:rsid w:val="00FB795B"/>
    <w:rsid w:val="00FC1192"/>
    <w:rsid w:val="00FC5D98"/>
    <w:rsid w:val="00FC7E4E"/>
    <w:rsid w:val="00FD0318"/>
    <w:rsid w:val="00FD231D"/>
    <w:rsid w:val="00FE31DD"/>
    <w:rsid w:val="00FE735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11894-98D1-4BAC-A55C-CE4A5B0B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32048</Words>
  <Characters>182677</Characters>
  <Application>Microsoft Office Word</Application>
  <DocSecurity>0</DocSecurity>
  <Lines>1522</Lines>
  <Paragraphs>428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214297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KK/MCC</cp:lastModifiedBy>
  <cp:revision>6</cp:revision>
  <cp:lastPrinted>2019-02-25T14:05:00Z</cp:lastPrinted>
  <dcterms:created xsi:type="dcterms:W3CDTF">2023-11-22T07:43:00Z</dcterms:created>
  <dcterms:modified xsi:type="dcterms:W3CDTF">2023-12-19T08:59:00Z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(3)nX9+QogpFE3/fxkpAMrATxzsOWH9TGwo40hX91LgSuY8Qpt738dyA2UPZUdNPP2+eD++GwDw
pMuSke1jjZcc/CHlPQOR1k96zccU4uK8xRjvWGklEdDwtWdsEP7WAwE2uN1FoQ4wIRAqUEOh
Pq/RYr/bNjxlngp0VTMkartpb/TLZigx0OkyJM0TuwOO4LHeIHcp2QXpLi3X0vRspJEEHrrf
Xq49N8S0C66GpepKdL</vt:lpwstr>
  </property>
  <property fmtid="{D5CDD505-2E9C-101B-9397-08002B2CF9AE}" pid="3" name="_2015_ms_pID_7253431">
    <vt:lpwstr>FZ8MMYcS1ifbSat9JDcseFZo/tJBKZVtD9TCQYn4PbkB4NLMwBkBCI
sXGfw1Fd2iWnbksKn74WUYS09MEepzFNPNIW60Cyczv0dOmt8Xj1nLk18DvkRSVLxs4p3HH4
Xh+rNaOYA191jBYGKH9oHflP1WhVirNDRzMkVab6iqI+5jpnHecraZgvgz7LsfD0R1oZTyde
1YE6VaDlgzFvcq1Bc/BqiF5J6VQmB+ycaqck</vt:lpwstr>
  </property>
  <property fmtid="{D5CDD505-2E9C-101B-9397-08002B2CF9AE}" pid="4" name="_2015_ms_pID_7253432">
    <vt:lpwstr>Xo9n6ic9PlwTFLaYVQFzZA0=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1700638048</vt:lpwstr>
  </property>
</Properties>
</file>