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6EF8B5" w:rsidR="004F0988" w:rsidRDefault="009E5347" w:rsidP="00E20B2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E20B21">
              <w:t>4</w:t>
            </w:r>
            <w:r w:rsidRPr="00CE3036">
              <w:t>.</w:t>
            </w:r>
            <w:bookmarkEnd w:id="3"/>
            <w:r w:rsidR="00197F3B">
              <w:t>1</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E20B21">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850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850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850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850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850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850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850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36428508"/>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36428509"/>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36428510"/>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36428511"/>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36428512"/>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36428513"/>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36428514"/>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36428515"/>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36428516"/>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36428517"/>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36428518"/>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36428519"/>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36428520"/>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36428521"/>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36428522"/>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36428523"/>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36428524"/>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36428525"/>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36428526"/>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36428527"/>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36428528"/>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36428529"/>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36428530"/>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36428532"/>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36428533"/>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36428535"/>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36428536"/>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36428538"/>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36428539"/>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36428541"/>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36428542"/>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36428544"/>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36428545"/>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36428546"/>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36428547"/>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36428548"/>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36428549"/>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36428550"/>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36428551"/>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36428552"/>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36428553"/>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36428554"/>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36428555"/>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36428556"/>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36428557"/>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36428558"/>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36428560"/>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36428561"/>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36428562"/>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36428563"/>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36428564"/>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36428565"/>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36428566"/>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36428567"/>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36428568"/>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36428569"/>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36428570"/>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36428571"/>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36428572"/>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36428573"/>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36428574"/>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36428575"/>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946620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36428576"/>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36428577"/>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36428581"/>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36428582"/>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36428586"/>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36428587"/>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36428588"/>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36428589"/>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36428591"/>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36428597"/>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36428598"/>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36428599"/>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36428600"/>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36428601"/>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36428602"/>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36428603"/>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36428604"/>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36428605"/>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36428606"/>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36428607"/>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36428608"/>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946620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36428609"/>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36428610"/>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36428613"/>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36428614"/>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36428615"/>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36428618"/>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36428619"/>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36428622"/>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36428623"/>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36428624"/>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36428625"/>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36428626"/>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36428627"/>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36428628"/>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36428629"/>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36428630"/>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36428631"/>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36428632"/>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36428634"/>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36428641"/>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36428642"/>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36428643"/>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36428647"/>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36428648"/>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36428649"/>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36428650"/>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36428651"/>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36428652"/>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36428653"/>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36428654"/>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36428655"/>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36428656"/>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36428657"/>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36428658"/>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36428659"/>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2.5pt" o:ole="">
            <v:imagedata r:id="rId15" o:title=""/>
          </v:shape>
          <o:OLEObject Type="Embed" ProgID="Visio.Drawing.15" ShapeID="_x0000_i1027" DrawAspect="Content" ObjectID="_174946620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36428660"/>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36428661"/>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36428662"/>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36428663"/>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36428664"/>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36428665"/>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36428666"/>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36428667"/>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36428668"/>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36428669"/>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36428670"/>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36428671"/>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36428672"/>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36428673"/>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36428674"/>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36428675"/>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36428676"/>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36428677"/>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36428678"/>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36428679"/>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36428680"/>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36428686"/>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36428687"/>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36428688"/>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36428689"/>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36428690"/>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36428691"/>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36428692"/>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36428694"/>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36428695"/>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36428696"/>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5pt" o:ole="">
            <v:imagedata r:id="rId17" o:title=""/>
          </v:shape>
          <o:OLEObject Type="Embed" ProgID="Visio.Drawing.15" ShapeID="_x0000_i1028" DrawAspect="Content" ObjectID="_174946620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36428697"/>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36428698"/>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36428699"/>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36428700"/>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36428701"/>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36428702"/>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36428703"/>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36428704"/>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36428705"/>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36428706"/>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36428707"/>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36428708"/>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36428709"/>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36428710"/>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36428711"/>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36428712"/>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36428713"/>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36428714"/>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36428715"/>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36428716"/>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36428717"/>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36428718"/>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36428719"/>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36428720"/>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36428721"/>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36428722"/>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36428723"/>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36428724"/>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36428725"/>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36428726"/>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36428727"/>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36428728"/>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36428729"/>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36428730"/>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36428731"/>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36428732"/>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36428733"/>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36428735"/>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36428736"/>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36428738"/>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36428739"/>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36428740"/>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36428741"/>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36428742"/>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9466207"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36428743"/>
      <w:bookmarkStart w:id="819"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36428744"/>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36428745"/>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36428746"/>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36428747"/>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36428748"/>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36428749"/>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36428750"/>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36428751"/>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36428752"/>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36428753"/>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pt" o:ole="">
            <v:imagedata r:id="rId21" o:title=""/>
          </v:shape>
          <o:OLEObject Type="Embed" ProgID="Visio.Drawing.15" ShapeID="_x0000_i1030" DrawAspect="Content" ObjectID="_1749466208"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36428754"/>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36428755"/>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36428756"/>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36428757"/>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36428758"/>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36428759"/>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36428760"/>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36428761"/>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36428762"/>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36428763"/>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36428764"/>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36428765"/>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36428766"/>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36428767"/>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36428768"/>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36428769"/>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36428770"/>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36428771"/>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36428772"/>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36428774"/>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36428775"/>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36428776"/>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36428777"/>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36428778"/>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36428779"/>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36428780"/>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36428781"/>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36428782"/>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36428783"/>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36428784"/>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lastRenderedPageBreak/>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36428785"/>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36428786"/>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lastRenderedPageBreak/>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lastRenderedPageBreak/>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lastRenderedPageBreak/>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lastRenderedPageBreak/>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lastRenderedPageBreak/>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lastRenderedPageBreak/>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36428787"/>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36428788"/>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00000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8335" w14:textId="77777777" w:rsidR="001171E6" w:rsidRDefault="001171E6">
      <w:r>
        <w:separator/>
      </w:r>
    </w:p>
  </w:endnote>
  <w:endnote w:type="continuationSeparator" w:id="0">
    <w:p w14:paraId="5318E206" w14:textId="77777777" w:rsidR="001171E6" w:rsidRDefault="0011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30E8" w14:textId="77777777" w:rsidR="001171E6" w:rsidRDefault="001171E6">
      <w:r>
        <w:separator/>
      </w:r>
    </w:p>
  </w:footnote>
  <w:footnote w:type="continuationSeparator" w:id="0">
    <w:p w14:paraId="2AD65E61" w14:textId="77777777" w:rsidR="001171E6" w:rsidRDefault="00117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43946C"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49B">
      <w:rPr>
        <w:rFonts w:ascii="Arial" w:hAnsi="Arial" w:cs="Arial"/>
        <w:b/>
        <w:noProof/>
        <w:sz w:val="18"/>
        <w:szCs w:val="18"/>
      </w:rPr>
      <w:t>3GPP TS 24.558 V17.4.1 (2023-05)</w:t>
    </w:r>
    <w:r>
      <w:rPr>
        <w:rFonts w:ascii="Arial" w:hAnsi="Arial" w:cs="Arial"/>
        <w:b/>
        <w:sz w:val="18"/>
        <w:szCs w:val="18"/>
      </w:rPr>
      <w:fldChar w:fldCharType="end"/>
    </w:r>
  </w:p>
  <w:p w14:paraId="7A6BC72E" w14:textId="7307F6EA"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83B">
      <w:rPr>
        <w:rFonts w:ascii="Arial" w:hAnsi="Arial" w:cs="Arial"/>
        <w:b/>
        <w:noProof/>
        <w:sz w:val="18"/>
        <w:szCs w:val="18"/>
      </w:rPr>
      <w:t>8</w:t>
    </w:r>
    <w:r>
      <w:rPr>
        <w:rFonts w:ascii="Arial" w:hAnsi="Arial" w:cs="Arial"/>
        <w:b/>
        <w:sz w:val="18"/>
        <w:szCs w:val="18"/>
      </w:rPr>
      <w:fldChar w:fldCharType="end"/>
    </w:r>
  </w:p>
  <w:p w14:paraId="13C538E8" w14:textId="1D51D3A2"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49B">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43253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57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1537070">
    <w:abstractNumId w:val="11"/>
  </w:num>
  <w:num w:numId="4" w16cid:durableId="711154888">
    <w:abstractNumId w:val="12"/>
  </w:num>
  <w:num w:numId="5" w16cid:durableId="1101340600">
    <w:abstractNumId w:val="9"/>
  </w:num>
  <w:num w:numId="6" w16cid:durableId="341979925">
    <w:abstractNumId w:val="7"/>
  </w:num>
  <w:num w:numId="7" w16cid:durableId="203176376">
    <w:abstractNumId w:val="6"/>
  </w:num>
  <w:num w:numId="8" w16cid:durableId="1502694444">
    <w:abstractNumId w:val="5"/>
  </w:num>
  <w:num w:numId="9" w16cid:durableId="87431688">
    <w:abstractNumId w:val="4"/>
  </w:num>
  <w:num w:numId="10" w16cid:durableId="191693268">
    <w:abstractNumId w:val="8"/>
  </w:num>
  <w:num w:numId="11" w16cid:durableId="580523712">
    <w:abstractNumId w:val="3"/>
  </w:num>
  <w:num w:numId="12" w16cid:durableId="2059891283">
    <w:abstractNumId w:val="2"/>
  </w:num>
  <w:num w:numId="13" w16cid:durableId="1762485664">
    <w:abstractNumId w:val="1"/>
  </w:num>
  <w:num w:numId="14" w16cid:durableId="233586316">
    <w:abstractNumId w:val="0"/>
  </w:num>
  <w:num w:numId="15" w16cid:durableId="2024934756">
    <w:abstractNumId w:val="14"/>
  </w:num>
  <w:num w:numId="16" w16cid:durableId="709454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E17"/>
    <w:rsid w:val="00025D76"/>
    <w:rsid w:val="00033397"/>
    <w:rsid w:val="00040095"/>
    <w:rsid w:val="00043167"/>
    <w:rsid w:val="0004449B"/>
    <w:rsid w:val="00051834"/>
    <w:rsid w:val="00054A22"/>
    <w:rsid w:val="00057937"/>
    <w:rsid w:val="00062023"/>
    <w:rsid w:val="000655A6"/>
    <w:rsid w:val="00077A3E"/>
    <w:rsid w:val="00080512"/>
    <w:rsid w:val="000A6743"/>
    <w:rsid w:val="000B665E"/>
    <w:rsid w:val="000B6BD5"/>
    <w:rsid w:val="000C47C3"/>
    <w:rsid w:val="000D3AC7"/>
    <w:rsid w:val="000D58AB"/>
    <w:rsid w:val="00114059"/>
    <w:rsid w:val="001171E6"/>
    <w:rsid w:val="00133525"/>
    <w:rsid w:val="0013383B"/>
    <w:rsid w:val="00145E3E"/>
    <w:rsid w:val="00163166"/>
    <w:rsid w:val="00170A70"/>
    <w:rsid w:val="0019474E"/>
    <w:rsid w:val="00196CB3"/>
    <w:rsid w:val="00197F3B"/>
    <w:rsid w:val="001A4C42"/>
    <w:rsid w:val="001A7420"/>
    <w:rsid w:val="001B1052"/>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21A5"/>
    <w:rsid w:val="003C2885"/>
    <w:rsid w:val="003C3971"/>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39C9"/>
    <w:rsid w:val="005C63CF"/>
    <w:rsid w:val="005D2E01"/>
    <w:rsid w:val="005D7526"/>
    <w:rsid w:val="005E4BB2"/>
    <w:rsid w:val="005F788A"/>
    <w:rsid w:val="00602AEA"/>
    <w:rsid w:val="00614FDF"/>
    <w:rsid w:val="0062472A"/>
    <w:rsid w:val="00626C72"/>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3961"/>
    <w:rsid w:val="00933FB0"/>
    <w:rsid w:val="00942EC2"/>
    <w:rsid w:val="0094576F"/>
    <w:rsid w:val="00963FE8"/>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B4A5D"/>
    <w:rsid w:val="00AC6BC6"/>
    <w:rsid w:val="00AE65E2"/>
    <w:rsid w:val="00AF1460"/>
    <w:rsid w:val="00AF39E5"/>
    <w:rsid w:val="00B15449"/>
    <w:rsid w:val="00B20124"/>
    <w:rsid w:val="00B27B86"/>
    <w:rsid w:val="00B61EA7"/>
    <w:rsid w:val="00B62C53"/>
    <w:rsid w:val="00B87608"/>
    <w:rsid w:val="00B91EDF"/>
    <w:rsid w:val="00B93086"/>
    <w:rsid w:val="00BA14D9"/>
    <w:rsid w:val="00BA19ED"/>
    <w:rsid w:val="00BA4B8D"/>
    <w:rsid w:val="00BC0F7D"/>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24B1-040A-477F-BD34-8B0678D4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118</Pages>
  <Words>40950</Words>
  <Characters>233418</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24.501_CR5414R1_(Rel-18)_eNPN_Ph2, eNPN, SINE_5G</cp:lastModifiedBy>
  <cp:revision>8</cp:revision>
  <cp:lastPrinted>2019-02-25T14:05:00Z</cp:lastPrinted>
  <dcterms:created xsi:type="dcterms:W3CDTF">2023-05-31T06:58:00Z</dcterms:created>
  <dcterms:modified xsi:type="dcterms:W3CDTF">2023-06-28T12:03:00Z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