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374B3" w:rsidRPr="00D7099A" w14:paraId="7D603CFC" w14:textId="77777777" w:rsidTr="00316A4E">
        <w:trPr>
          <w:cantSplit/>
        </w:trPr>
        <w:tc>
          <w:tcPr>
            <w:tcW w:w="10423" w:type="dxa"/>
            <w:gridSpan w:val="2"/>
            <w:shd w:val="clear" w:color="auto" w:fill="auto"/>
          </w:tcPr>
          <w:p w14:paraId="4631BE59" w14:textId="4CC2CA15" w:rsidR="009374B3" w:rsidRPr="00D7099A" w:rsidRDefault="009374B3" w:rsidP="00316A4E">
            <w:pPr>
              <w:pStyle w:val="ZA"/>
              <w:framePr w:w="0" w:hRule="auto" w:wrap="auto" w:vAnchor="margin" w:hAnchor="text" w:yAlign="inline"/>
            </w:pPr>
            <w:bookmarkStart w:id="0" w:name="page1"/>
            <w:r>
              <w:rPr>
                <w:sz w:val="64"/>
              </w:rPr>
              <w:t xml:space="preserve">3GPP TS 24.093 </w:t>
            </w:r>
            <w:r>
              <w:t>V</w:t>
            </w:r>
            <w:r w:rsidR="006853D8">
              <w:t>17.0.0</w:t>
            </w:r>
            <w:r>
              <w:t xml:space="preserve"> </w:t>
            </w:r>
            <w:r>
              <w:rPr>
                <w:sz w:val="32"/>
              </w:rPr>
              <w:t>(</w:t>
            </w:r>
            <w:r w:rsidR="006853D8">
              <w:rPr>
                <w:sz w:val="32"/>
              </w:rPr>
              <w:t>2022-03</w:t>
            </w:r>
            <w:r>
              <w:rPr>
                <w:sz w:val="32"/>
              </w:rPr>
              <w:t>)</w:t>
            </w:r>
          </w:p>
        </w:tc>
      </w:tr>
      <w:tr w:rsidR="009374B3" w:rsidRPr="00D7099A" w14:paraId="4839358C" w14:textId="77777777" w:rsidTr="00316A4E">
        <w:trPr>
          <w:cantSplit/>
          <w:trHeight w:hRule="exact" w:val="1134"/>
        </w:trPr>
        <w:tc>
          <w:tcPr>
            <w:tcW w:w="10423" w:type="dxa"/>
            <w:gridSpan w:val="2"/>
            <w:shd w:val="clear" w:color="auto" w:fill="auto"/>
          </w:tcPr>
          <w:p w14:paraId="70109BE3" w14:textId="77777777" w:rsidR="009374B3" w:rsidRPr="00D7099A" w:rsidRDefault="009374B3" w:rsidP="00316A4E">
            <w:pPr>
              <w:pStyle w:val="TAR"/>
            </w:pPr>
            <w:r>
              <w:t>Technical Specification</w:t>
            </w:r>
          </w:p>
        </w:tc>
      </w:tr>
      <w:tr w:rsidR="009374B3" w:rsidRPr="00D7099A" w14:paraId="7328A529" w14:textId="77777777" w:rsidTr="00316A4E">
        <w:trPr>
          <w:cantSplit/>
          <w:trHeight w:hRule="exact" w:val="3685"/>
        </w:trPr>
        <w:tc>
          <w:tcPr>
            <w:tcW w:w="10423" w:type="dxa"/>
            <w:gridSpan w:val="2"/>
            <w:shd w:val="clear" w:color="auto" w:fill="auto"/>
          </w:tcPr>
          <w:p w14:paraId="55C80CDB" w14:textId="77777777" w:rsidR="009374B3" w:rsidRDefault="009374B3" w:rsidP="00316A4E">
            <w:pPr>
              <w:pStyle w:val="ZT"/>
              <w:framePr w:wrap="auto" w:hAnchor="text" w:yAlign="inline"/>
            </w:pPr>
            <w:r>
              <w:t>3rd Generation Partnership Project;</w:t>
            </w:r>
          </w:p>
          <w:p w14:paraId="76A214F5" w14:textId="77777777" w:rsidR="009374B3" w:rsidRDefault="009374B3" w:rsidP="00316A4E">
            <w:pPr>
              <w:pStyle w:val="ZT"/>
              <w:framePr w:wrap="auto" w:hAnchor="text" w:yAlign="inline"/>
            </w:pPr>
            <w:r>
              <w:t>Technical Specification Group Core Network and Terminals;</w:t>
            </w:r>
          </w:p>
          <w:p w14:paraId="430AEE52" w14:textId="77777777" w:rsidR="009374B3" w:rsidRDefault="009374B3" w:rsidP="00316A4E">
            <w:pPr>
              <w:pStyle w:val="ZT"/>
              <w:framePr w:wrap="auto" w:hAnchor="text" w:yAlign="inline"/>
            </w:pPr>
            <w:r>
              <w:t>Completion of Calls to Busy Subscriber (CCBS);</w:t>
            </w:r>
            <w:r>
              <w:br/>
              <w:t>Stage 3</w:t>
            </w:r>
          </w:p>
          <w:p w14:paraId="1565883F" w14:textId="17F54020" w:rsidR="009374B3" w:rsidRPr="00D7099A" w:rsidRDefault="009374B3" w:rsidP="00316A4E">
            <w:pPr>
              <w:pStyle w:val="ZT"/>
              <w:framePr w:wrap="auto" w:hAnchor="text" w:yAlign="inline"/>
              <w:rPr>
                <w:i/>
                <w:sz w:val="28"/>
              </w:rPr>
            </w:pPr>
            <w:r>
              <w:t>(</w:t>
            </w:r>
            <w:r>
              <w:rPr>
                <w:rStyle w:val="ZGSM"/>
                <w:sz w:val="34"/>
              </w:rPr>
              <w:t>Release</w:t>
            </w:r>
            <w:r w:rsidR="006853D8">
              <w:rPr>
                <w:rStyle w:val="ZGSM"/>
                <w:sz w:val="34"/>
              </w:rPr>
              <w:t xml:space="preserve"> 17</w:t>
            </w:r>
            <w:r>
              <w:t>)</w:t>
            </w:r>
          </w:p>
        </w:tc>
      </w:tr>
      <w:tr w:rsidR="009374B3" w:rsidRPr="00D7099A" w14:paraId="4FB954C7" w14:textId="77777777" w:rsidTr="00316A4E">
        <w:trPr>
          <w:cantSplit/>
        </w:trPr>
        <w:tc>
          <w:tcPr>
            <w:tcW w:w="10423" w:type="dxa"/>
            <w:gridSpan w:val="2"/>
            <w:shd w:val="clear" w:color="auto" w:fill="auto"/>
          </w:tcPr>
          <w:p w14:paraId="795512A6" w14:textId="77777777" w:rsidR="009374B3" w:rsidRDefault="009374B3" w:rsidP="00316A4E">
            <w:pPr>
              <w:pStyle w:val="FP"/>
            </w:pPr>
          </w:p>
        </w:tc>
      </w:tr>
      <w:tr w:rsidR="009374B3" w:rsidRPr="00D7099A" w14:paraId="52FB6F3A" w14:textId="77777777" w:rsidTr="00316A4E">
        <w:trPr>
          <w:cantSplit/>
          <w:trHeight w:hRule="exact" w:val="1531"/>
        </w:trPr>
        <w:tc>
          <w:tcPr>
            <w:tcW w:w="4883" w:type="dxa"/>
            <w:shd w:val="clear" w:color="auto" w:fill="auto"/>
          </w:tcPr>
          <w:p w14:paraId="13F6347B" w14:textId="77777777" w:rsidR="009374B3" w:rsidRPr="00D7099A" w:rsidRDefault="009374B3" w:rsidP="00316A4E">
            <w:pPr>
              <w:rPr>
                <w:i/>
              </w:rPr>
            </w:pPr>
            <w:r>
              <w:rPr>
                <w:lang w:val="fr-FR"/>
              </w:rPr>
              <w:object w:dxaOrig="2551" w:dyaOrig="1300" w14:anchorId="18992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4pt;height:64.8pt" o:ole="">
                  <v:imagedata r:id="rId7" o:title=""/>
                </v:shape>
                <o:OLEObject Type="Embed" ProgID="Word.Picture.8" ShapeID="_x0000_i1025" DrawAspect="Content" ObjectID="_1709130074" r:id="rId8"/>
              </w:object>
            </w:r>
          </w:p>
        </w:tc>
        <w:tc>
          <w:tcPr>
            <w:tcW w:w="5540" w:type="dxa"/>
            <w:shd w:val="clear" w:color="auto" w:fill="auto"/>
          </w:tcPr>
          <w:p w14:paraId="67481285" w14:textId="77777777" w:rsidR="009374B3" w:rsidRPr="00D7099A" w:rsidRDefault="009374B3" w:rsidP="00316A4E">
            <w:pPr>
              <w:jc w:val="right"/>
            </w:pPr>
          </w:p>
        </w:tc>
      </w:tr>
      <w:tr w:rsidR="009374B3" w:rsidRPr="00D7099A" w14:paraId="3F6013DC" w14:textId="77777777" w:rsidTr="00316A4E">
        <w:trPr>
          <w:cantSplit/>
          <w:trHeight w:hRule="exact" w:val="5783"/>
        </w:trPr>
        <w:tc>
          <w:tcPr>
            <w:tcW w:w="10423" w:type="dxa"/>
            <w:gridSpan w:val="2"/>
            <w:shd w:val="clear" w:color="auto" w:fill="auto"/>
          </w:tcPr>
          <w:p w14:paraId="12E6E807" w14:textId="77777777" w:rsidR="009374B3" w:rsidRPr="00D7099A" w:rsidRDefault="009374B3" w:rsidP="00316A4E">
            <w:pPr>
              <w:pStyle w:val="FP"/>
              <w:rPr>
                <w:b/>
              </w:rPr>
            </w:pPr>
          </w:p>
        </w:tc>
      </w:tr>
      <w:tr w:rsidR="009374B3" w:rsidRPr="00D7099A" w14:paraId="1359CA16" w14:textId="77777777" w:rsidTr="00316A4E">
        <w:trPr>
          <w:cantSplit/>
          <w:trHeight w:hRule="exact" w:val="964"/>
        </w:trPr>
        <w:tc>
          <w:tcPr>
            <w:tcW w:w="10423" w:type="dxa"/>
            <w:gridSpan w:val="2"/>
            <w:shd w:val="clear" w:color="auto" w:fill="auto"/>
          </w:tcPr>
          <w:p w14:paraId="63E6A50E" w14:textId="77777777" w:rsidR="009374B3" w:rsidRPr="00D7099A" w:rsidRDefault="009374B3" w:rsidP="00316A4E">
            <w:pPr>
              <w:rPr>
                <w:sz w:val="16"/>
              </w:rPr>
            </w:pPr>
            <w:bookmarkStart w:id="1" w:name="warningNotice"/>
            <w:r w:rsidRPr="00D7099A">
              <w:rPr>
                <w:sz w:val="16"/>
              </w:rPr>
              <w:t>The present document has been developed within the 3rd Generation Partnership Project (3GPP</w:t>
            </w:r>
            <w:r w:rsidRPr="00D7099A">
              <w:rPr>
                <w:sz w:val="16"/>
                <w:vertAlign w:val="superscript"/>
              </w:rPr>
              <w:t xml:space="preserve"> TM</w:t>
            </w:r>
            <w:r w:rsidRPr="00D7099A">
              <w:rPr>
                <w:sz w:val="16"/>
              </w:rPr>
              <w:t>) and may be further elaborated for the purposes of 3GPP.</w:t>
            </w:r>
            <w:r w:rsidRPr="00D7099A">
              <w:rPr>
                <w:sz w:val="16"/>
              </w:rPr>
              <w:br/>
              <w:t>The present document has not been subject to any approval process by the 3GPP</w:t>
            </w:r>
            <w:r w:rsidRPr="00D7099A">
              <w:rPr>
                <w:sz w:val="16"/>
                <w:vertAlign w:val="superscript"/>
              </w:rPr>
              <w:t xml:space="preserve"> </w:t>
            </w:r>
            <w:r w:rsidRPr="00D7099A">
              <w:rPr>
                <w:sz w:val="16"/>
              </w:rPr>
              <w:t>Organizational Partners and shall not be implemented.</w:t>
            </w:r>
            <w:r w:rsidRPr="00D7099A">
              <w:rPr>
                <w:sz w:val="16"/>
              </w:rPr>
              <w:br/>
              <w:t>This Specification is provided for future development work within 3GPP</w:t>
            </w:r>
            <w:r w:rsidRPr="00D7099A">
              <w:rPr>
                <w:sz w:val="16"/>
                <w:vertAlign w:val="superscript"/>
              </w:rPr>
              <w:t xml:space="preserve"> </w:t>
            </w:r>
            <w:r w:rsidRPr="00D7099A">
              <w:rPr>
                <w:sz w:val="16"/>
              </w:rPr>
              <w:t>only. The Organizational Partners accept no liability for any use of this Specification.</w:t>
            </w:r>
            <w:r w:rsidRPr="00D7099A">
              <w:rPr>
                <w:sz w:val="16"/>
              </w:rPr>
              <w:br/>
              <w:t>Specifications and Reports for implementation of the 3GPP</w:t>
            </w:r>
            <w:r w:rsidRPr="00D7099A">
              <w:rPr>
                <w:sz w:val="16"/>
                <w:vertAlign w:val="superscript"/>
              </w:rPr>
              <w:t xml:space="preserve"> TM</w:t>
            </w:r>
            <w:r w:rsidRPr="00D7099A">
              <w:rPr>
                <w:sz w:val="16"/>
              </w:rPr>
              <w:t xml:space="preserve"> system should be obtained via the 3GPP Organizational Partners' Publications Offices.</w:t>
            </w:r>
            <w:bookmarkEnd w:id="1"/>
          </w:p>
          <w:p w14:paraId="2256E487" w14:textId="77777777" w:rsidR="009374B3" w:rsidRPr="00D7099A" w:rsidRDefault="009374B3" w:rsidP="00316A4E">
            <w:pPr>
              <w:pStyle w:val="ZV"/>
              <w:framePr w:w="0" w:wrap="auto" w:vAnchor="margin" w:hAnchor="text" w:yAlign="inline"/>
            </w:pPr>
          </w:p>
          <w:p w14:paraId="7A89CBBB" w14:textId="77777777" w:rsidR="009374B3" w:rsidRPr="00D7099A" w:rsidRDefault="009374B3" w:rsidP="00316A4E">
            <w:pPr>
              <w:rPr>
                <w:sz w:val="16"/>
              </w:rPr>
            </w:pPr>
          </w:p>
        </w:tc>
      </w:tr>
      <w:bookmarkEnd w:id="0"/>
    </w:tbl>
    <w:p w14:paraId="76AA58EC" w14:textId="77777777" w:rsidR="009374B3" w:rsidRPr="00D7099A" w:rsidRDefault="009374B3" w:rsidP="009374B3">
      <w:pPr>
        <w:sectPr w:rsidR="009374B3" w:rsidRPr="00D7099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374B3" w:rsidRPr="00D7099A" w14:paraId="40BD848F" w14:textId="77777777" w:rsidTr="00316A4E">
        <w:trPr>
          <w:cantSplit/>
          <w:trHeight w:hRule="exact" w:val="5669"/>
        </w:trPr>
        <w:tc>
          <w:tcPr>
            <w:tcW w:w="10423" w:type="dxa"/>
            <w:shd w:val="clear" w:color="auto" w:fill="auto"/>
          </w:tcPr>
          <w:p w14:paraId="00225903" w14:textId="77777777" w:rsidR="009374B3" w:rsidRPr="00D7099A" w:rsidRDefault="009374B3" w:rsidP="00316A4E">
            <w:pPr>
              <w:pStyle w:val="FP"/>
            </w:pPr>
            <w:bookmarkStart w:id="2" w:name="page2"/>
          </w:p>
        </w:tc>
      </w:tr>
      <w:tr w:rsidR="009374B3" w:rsidRPr="00D7099A" w14:paraId="30D7DBA9" w14:textId="77777777" w:rsidTr="00316A4E">
        <w:trPr>
          <w:cantSplit/>
          <w:trHeight w:hRule="exact" w:val="5386"/>
        </w:trPr>
        <w:tc>
          <w:tcPr>
            <w:tcW w:w="10423" w:type="dxa"/>
            <w:shd w:val="clear" w:color="auto" w:fill="auto"/>
          </w:tcPr>
          <w:p w14:paraId="41932BD5" w14:textId="77777777" w:rsidR="009374B3" w:rsidRPr="00D7099A" w:rsidRDefault="009374B3" w:rsidP="00316A4E">
            <w:pPr>
              <w:pStyle w:val="FP"/>
              <w:spacing w:after="240"/>
              <w:ind w:left="2835" w:right="2835"/>
              <w:jc w:val="center"/>
              <w:rPr>
                <w:rFonts w:ascii="Arial" w:hAnsi="Arial"/>
                <w:b/>
                <w:i/>
                <w:noProof/>
              </w:rPr>
            </w:pPr>
            <w:bookmarkStart w:id="3" w:name="coords3gpp"/>
            <w:r w:rsidRPr="00D7099A">
              <w:rPr>
                <w:rFonts w:ascii="Arial" w:hAnsi="Arial"/>
                <w:b/>
                <w:i/>
                <w:noProof/>
              </w:rPr>
              <w:t>3GPP</w:t>
            </w:r>
          </w:p>
          <w:p w14:paraId="46054FFD" w14:textId="77777777" w:rsidR="009374B3" w:rsidRPr="00D7099A" w:rsidRDefault="009374B3" w:rsidP="00316A4E">
            <w:pPr>
              <w:pStyle w:val="FP"/>
              <w:pBdr>
                <w:bottom w:val="single" w:sz="6" w:space="1" w:color="auto"/>
              </w:pBdr>
              <w:ind w:left="2835" w:right="2835"/>
              <w:jc w:val="center"/>
              <w:rPr>
                <w:noProof/>
              </w:rPr>
            </w:pPr>
            <w:r w:rsidRPr="00D7099A">
              <w:rPr>
                <w:noProof/>
              </w:rPr>
              <w:t>Postal address</w:t>
            </w:r>
          </w:p>
          <w:p w14:paraId="54DA6CEF" w14:textId="77777777" w:rsidR="009374B3" w:rsidRPr="00D7099A" w:rsidRDefault="009374B3" w:rsidP="00316A4E">
            <w:pPr>
              <w:pStyle w:val="FP"/>
              <w:ind w:left="2835" w:right="2835"/>
              <w:jc w:val="center"/>
              <w:rPr>
                <w:rFonts w:ascii="Arial" w:hAnsi="Arial"/>
                <w:noProof/>
                <w:sz w:val="18"/>
              </w:rPr>
            </w:pPr>
          </w:p>
          <w:p w14:paraId="5A91E65D" w14:textId="77777777" w:rsidR="009374B3" w:rsidRPr="00D7099A" w:rsidRDefault="009374B3" w:rsidP="00316A4E">
            <w:pPr>
              <w:pStyle w:val="FP"/>
              <w:pBdr>
                <w:bottom w:val="single" w:sz="6" w:space="1" w:color="auto"/>
              </w:pBdr>
              <w:spacing w:before="240"/>
              <w:ind w:left="2835" w:right="2835"/>
              <w:jc w:val="center"/>
              <w:rPr>
                <w:noProof/>
              </w:rPr>
            </w:pPr>
            <w:r w:rsidRPr="00D7099A">
              <w:rPr>
                <w:noProof/>
              </w:rPr>
              <w:t>3GPP support office address</w:t>
            </w:r>
          </w:p>
          <w:p w14:paraId="2A3F59F3" w14:textId="77777777" w:rsidR="009374B3" w:rsidRPr="00D7099A" w:rsidRDefault="009374B3" w:rsidP="00316A4E">
            <w:pPr>
              <w:pStyle w:val="FP"/>
              <w:ind w:left="2835" w:right="2835"/>
              <w:jc w:val="center"/>
              <w:rPr>
                <w:rFonts w:ascii="Arial" w:hAnsi="Arial"/>
                <w:noProof/>
                <w:sz w:val="18"/>
              </w:rPr>
            </w:pPr>
            <w:r w:rsidRPr="00D7099A">
              <w:rPr>
                <w:rFonts w:ascii="Arial" w:hAnsi="Arial"/>
                <w:noProof/>
                <w:sz w:val="18"/>
              </w:rPr>
              <w:t>650 Route des Lucioles - Sophia Antipolis</w:t>
            </w:r>
          </w:p>
          <w:p w14:paraId="5B6A82C9" w14:textId="77777777" w:rsidR="009374B3" w:rsidRPr="00D7099A" w:rsidRDefault="009374B3" w:rsidP="00316A4E">
            <w:pPr>
              <w:pStyle w:val="FP"/>
              <w:ind w:left="2835" w:right="2835"/>
              <w:jc w:val="center"/>
              <w:rPr>
                <w:rFonts w:ascii="Arial" w:hAnsi="Arial"/>
                <w:noProof/>
                <w:sz w:val="18"/>
              </w:rPr>
            </w:pPr>
            <w:r w:rsidRPr="00D7099A">
              <w:rPr>
                <w:rFonts w:ascii="Arial" w:hAnsi="Arial"/>
                <w:noProof/>
                <w:sz w:val="18"/>
              </w:rPr>
              <w:t>Valbonne - FRANCE</w:t>
            </w:r>
          </w:p>
          <w:p w14:paraId="20284C1D" w14:textId="77777777" w:rsidR="009374B3" w:rsidRPr="00D7099A" w:rsidRDefault="009374B3" w:rsidP="00316A4E">
            <w:pPr>
              <w:pStyle w:val="FP"/>
              <w:spacing w:after="20"/>
              <w:ind w:left="2835" w:right="2835"/>
              <w:jc w:val="center"/>
              <w:rPr>
                <w:rFonts w:ascii="Arial" w:hAnsi="Arial"/>
                <w:noProof/>
                <w:sz w:val="18"/>
              </w:rPr>
            </w:pPr>
            <w:r w:rsidRPr="00D7099A">
              <w:rPr>
                <w:rFonts w:ascii="Arial" w:hAnsi="Arial"/>
                <w:noProof/>
                <w:sz w:val="18"/>
              </w:rPr>
              <w:t>Tel.: +33 4 92 94 42 00 Fax: +33 4 93 65 47 16</w:t>
            </w:r>
          </w:p>
          <w:p w14:paraId="44FCA803" w14:textId="77777777" w:rsidR="009374B3" w:rsidRPr="00D7099A" w:rsidRDefault="009374B3" w:rsidP="00316A4E">
            <w:pPr>
              <w:pStyle w:val="FP"/>
              <w:pBdr>
                <w:bottom w:val="single" w:sz="6" w:space="1" w:color="auto"/>
              </w:pBdr>
              <w:spacing w:before="240"/>
              <w:ind w:left="2835" w:right="2835"/>
              <w:jc w:val="center"/>
              <w:rPr>
                <w:noProof/>
              </w:rPr>
            </w:pPr>
            <w:r w:rsidRPr="00D7099A">
              <w:rPr>
                <w:noProof/>
              </w:rPr>
              <w:t>Internet</w:t>
            </w:r>
          </w:p>
          <w:p w14:paraId="2BC64CC3" w14:textId="77777777" w:rsidR="009374B3" w:rsidRPr="00D7099A" w:rsidRDefault="009374B3" w:rsidP="00316A4E">
            <w:pPr>
              <w:pStyle w:val="FP"/>
              <w:ind w:left="2835" w:right="2835"/>
              <w:jc w:val="center"/>
              <w:rPr>
                <w:rFonts w:ascii="Arial" w:hAnsi="Arial"/>
                <w:noProof/>
                <w:sz w:val="18"/>
              </w:rPr>
            </w:pPr>
            <w:r w:rsidRPr="00D7099A">
              <w:rPr>
                <w:rFonts w:ascii="Arial" w:hAnsi="Arial"/>
                <w:noProof/>
                <w:sz w:val="18"/>
              </w:rPr>
              <w:t>http://www.3gpp.org</w:t>
            </w:r>
            <w:bookmarkEnd w:id="3"/>
          </w:p>
          <w:p w14:paraId="717BAE3A" w14:textId="77777777" w:rsidR="009374B3" w:rsidRPr="00D7099A" w:rsidRDefault="009374B3" w:rsidP="00316A4E">
            <w:pPr>
              <w:rPr>
                <w:noProof/>
              </w:rPr>
            </w:pPr>
          </w:p>
        </w:tc>
      </w:tr>
      <w:tr w:rsidR="009374B3" w:rsidRPr="00D7099A" w14:paraId="57505933" w14:textId="77777777" w:rsidTr="00316A4E">
        <w:trPr>
          <w:cantSplit/>
        </w:trPr>
        <w:tc>
          <w:tcPr>
            <w:tcW w:w="10423" w:type="dxa"/>
            <w:shd w:val="clear" w:color="auto" w:fill="auto"/>
            <w:vAlign w:val="bottom"/>
          </w:tcPr>
          <w:p w14:paraId="6412AE25" w14:textId="77777777" w:rsidR="009374B3" w:rsidRPr="00D7099A" w:rsidRDefault="009374B3" w:rsidP="00316A4E">
            <w:pPr>
              <w:pStyle w:val="FP"/>
              <w:pBdr>
                <w:bottom w:val="single" w:sz="6" w:space="1" w:color="auto"/>
              </w:pBdr>
              <w:spacing w:after="240"/>
              <w:jc w:val="center"/>
              <w:rPr>
                <w:rFonts w:ascii="Arial" w:hAnsi="Arial"/>
                <w:b/>
                <w:i/>
                <w:noProof/>
              </w:rPr>
            </w:pPr>
            <w:bookmarkStart w:id="4" w:name="copyrightNotification"/>
            <w:r w:rsidRPr="00D7099A">
              <w:rPr>
                <w:rFonts w:ascii="Arial" w:hAnsi="Arial"/>
                <w:b/>
                <w:i/>
                <w:noProof/>
              </w:rPr>
              <w:t>Copyright Notification</w:t>
            </w:r>
          </w:p>
          <w:p w14:paraId="3BAFB3C8" w14:textId="77777777" w:rsidR="009374B3" w:rsidRPr="00D7099A" w:rsidRDefault="009374B3" w:rsidP="00316A4E">
            <w:pPr>
              <w:pStyle w:val="FP"/>
              <w:jc w:val="center"/>
              <w:rPr>
                <w:noProof/>
              </w:rPr>
            </w:pPr>
            <w:r w:rsidRPr="00D7099A">
              <w:rPr>
                <w:noProof/>
              </w:rPr>
              <w:t>No part may be reproduced except as authorized by written permission.</w:t>
            </w:r>
            <w:r w:rsidRPr="00D7099A">
              <w:rPr>
                <w:noProof/>
              </w:rPr>
              <w:br/>
              <w:t>The copyright and the foregoing restriction extend to reproduction in all media.</w:t>
            </w:r>
          </w:p>
          <w:p w14:paraId="5E90E089" w14:textId="77777777" w:rsidR="009374B3" w:rsidRPr="00D7099A" w:rsidRDefault="009374B3" w:rsidP="00316A4E">
            <w:pPr>
              <w:pStyle w:val="FP"/>
              <w:jc w:val="center"/>
              <w:rPr>
                <w:noProof/>
              </w:rPr>
            </w:pPr>
          </w:p>
          <w:p w14:paraId="7702E2A6" w14:textId="07F556C1" w:rsidR="009374B3" w:rsidRPr="00D7099A" w:rsidRDefault="009374B3" w:rsidP="00316A4E">
            <w:pPr>
              <w:pStyle w:val="FP"/>
              <w:jc w:val="center"/>
              <w:rPr>
                <w:noProof/>
                <w:sz w:val="18"/>
              </w:rPr>
            </w:pPr>
            <w:r w:rsidRPr="00D7099A">
              <w:rPr>
                <w:noProof/>
                <w:sz w:val="18"/>
              </w:rPr>
              <w:t>©</w:t>
            </w:r>
            <w:r w:rsidR="006853D8">
              <w:rPr>
                <w:noProof/>
                <w:sz w:val="18"/>
              </w:rPr>
              <w:t xml:space="preserve"> 2022</w:t>
            </w:r>
            <w:r w:rsidRPr="00D7099A">
              <w:rPr>
                <w:noProof/>
                <w:sz w:val="18"/>
              </w:rPr>
              <w:t>, 3GPP Organizational Partners (ARIB, ATIS, CCSA, ETSI, TSDSI, TTA, TTC).</w:t>
            </w:r>
            <w:bookmarkStart w:id="5" w:name="copyrightaddon"/>
            <w:bookmarkEnd w:id="5"/>
          </w:p>
          <w:p w14:paraId="44BDF650" w14:textId="77777777" w:rsidR="009374B3" w:rsidRPr="00D7099A" w:rsidRDefault="009374B3" w:rsidP="00316A4E">
            <w:pPr>
              <w:pStyle w:val="FP"/>
              <w:jc w:val="center"/>
              <w:rPr>
                <w:noProof/>
                <w:sz w:val="18"/>
              </w:rPr>
            </w:pPr>
            <w:r w:rsidRPr="00D7099A">
              <w:rPr>
                <w:noProof/>
                <w:sz w:val="18"/>
              </w:rPr>
              <w:t>All rights reserved.</w:t>
            </w:r>
          </w:p>
          <w:p w14:paraId="469F2637" w14:textId="77777777" w:rsidR="009374B3" w:rsidRPr="00D7099A" w:rsidRDefault="009374B3" w:rsidP="00316A4E">
            <w:pPr>
              <w:pStyle w:val="FP"/>
              <w:rPr>
                <w:noProof/>
                <w:sz w:val="18"/>
              </w:rPr>
            </w:pPr>
          </w:p>
          <w:p w14:paraId="6289ECF0" w14:textId="77777777" w:rsidR="009374B3" w:rsidRPr="00D7099A" w:rsidRDefault="009374B3" w:rsidP="00316A4E">
            <w:pPr>
              <w:pStyle w:val="FP"/>
              <w:rPr>
                <w:noProof/>
                <w:sz w:val="18"/>
              </w:rPr>
            </w:pPr>
            <w:r w:rsidRPr="00D7099A">
              <w:rPr>
                <w:noProof/>
                <w:sz w:val="18"/>
              </w:rPr>
              <w:t>UMTS™ is a Trade Mark of ETSI registered for the benefit of its members</w:t>
            </w:r>
          </w:p>
          <w:p w14:paraId="60538EAC" w14:textId="77777777" w:rsidR="009374B3" w:rsidRPr="00D7099A" w:rsidRDefault="009374B3" w:rsidP="00316A4E">
            <w:pPr>
              <w:pStyle w:val="FP"/>
              <w:rPr>
                <w:noProof/>
                <w:sz w:val="18"/>
              </w:rPr>
            </w:pPr>
            <w:r w:rsidRPr="00D7099A">
              <w:rPr>
                <w:noProof/>
                <w:sz w:val="18"/>
              </w:rPr>
              <w:t>3GPP™ is a Trade Mark of ETSI registered for the benefit of its Members and of the 3GPP Organizational Partners</w:t>
            </w:r>
            <w:r w:rsidRPr="00D7099A">
              <w:rPr>
                <w:noProof/>
                <w:sz w:val="18"/>
              </w:rPr>
              <w:br/>
              <w:t>LTE™ is a Trade Mark of ETSI registered for the benefit of its Members and of the 3GPP Organizational Partners</w:t>
            </w:r>
          </w:p>
          <w:p w14:paraId="00955460" w14:textId="77777777" w:rsidR="009374B3" w:rsidRPr="00D7099A" w:rsidRDefault="009374B3" w:rsidP="00316A4E">
            <w:pPr>
              <w:pStyle w:val="FP"/>
              <w:rPr>
                <w:noProof/>
                <w:sz w:val="18"/>
              </w:rPr>
            </w:pPr>
            <w:r w:rsidRPr="00D7099A">
              <w:rPr>
                <w:noProof/>
                <w:sz w:val="18"/>
              </w:rPr>
              <w:t>GSM® and the GSM logo are registered and owned by the GSM Association</w:t>
            </w:r>
            <w:bookmarkEnd w:id="4"/>
          </w:p>
          <w:p w14:paraId="7BD28BF6" w14:textId="77777777" w:rsidR="009374B3" w:rsidRPr="00D7099A" w:rsidRDefault="009374B3" w:rsidP="00316A4E"/>
        </w:tc>
      </w:tr>
      <w:bookmarkEnd w:id="2"/>
    </w:tbl>
    <w:p w14:paraId="442CBA7E" w14:textId="407AD012" w:rsidR="006C0418" w:rsidRDefault="009374B3">
      <w:pPr>
        <w:pStyle w:val="TT"/>
      </w:pPr>
      <w:r w:rsidRPr="00D7099A">
        <w:br w:type="page"/>
      </w:r>
      <w:r w:rsidR="006C0418">
        <w:lastRenderedPageBreak/>
        <w:t>Contents</w:t>
      </w:r>
    </w:p>
    <w:p w14:paraId="02FB5436" w14:textId="77777777" w:rsidR="00E96F7A" w:rsidRPr="00B219A2" w:rsidRDefault="00E96F7A">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_Toc517468875 \h </w:instrText>
      </w:r>
      <w:r>
        <w:rPr>
          <w:noProof/>
        </w:rPr>
      </w:r>
      <w:r>
        <w:rPr>
          <w:noProof/>
        </w:rPr>
        <w:fldChar w:fldCharType="separate"/>
      </w:r>
      <w:r>
        <w:rPr>
          <w:noProof/>
        </w:rPr>
        <w:t>4</w:t>
      </w:r>
      <w:r>
        <w:rPr>
          <w:noProof/>
        </w:rPr>
        <w:fldChar w:fldCharType="end"/>
      </w:r>
    </w:p>
    <w:p w14:paraId="7EDA4653" w14:textId="77777777" w:rsidR="00E96F7A" w:rsidRPr="00B219A2" w:rsidRDefault="00E96F7A">
      <w:pPr>
        <w:pStyle w:val="TOC1"/>
        <w:rPr>
          <w:rFonts w:ascii="Calibri" w:hAnsi="Calibri"/>
          <w:noProof/>
          <w:szCs w:val="22"/>
        </w:rPr>
      </w:pPr>
      <w:r>
        <w:t>1</w:t>
      </w:r>
      <w:r w:rsidRPr="00B219A2">
        <w:rPr>
          <w:rFonts w:ascii="Calibri" w:hAnsi="Calibri"/>
          <w:szCs w:val="22"/>
        </w:rPr>
        <w:tab/>
      </w:r>
      <w:r>
        <w:rPr>
          <w:noProof/>
        </w:rPr>
        <w:t>Scope</w:t>
      </w:r>
      <w:r>
        <w:rPr>
          <w:noProof/>
        </w:rPr>
        <w:tab/>
      </w:r>
      <w:r>
        <w:rPr>
          <w:noProof/>
        </w:rPr>
        <w:fldChar w:fldCharType="begin" w:fldLock="1"/>
      </w:r>
      <w:r>
        <w:rPr>
          <w:noProof/>
        </w:rPr>
        <w:instrText xml:space="preserve"> PAGEREF _Toc517468876 \h </w:instrText>
      </w:r>
      <w:r>
        <w:rPr>
          <w:noProof/>
        </w:rPr>
      </w:r>
      <w:r>
        <w:rPr>
          <w:noProof/>
        </w:rPr>
        <w:fldChar w:fldCharType="separate"/>
      </w:r>
      <w:r>
        <w:rPr>
          <w:noProof/>
        </w:rPr>
        <w:t>5</w:t>
      </w:r>
      <w:r>
        <w:rPr>
          <w:noProof/>
        </w:rPr>
        <w:fldChar w:fldCharType="end"/>
      </w:r>
    </w:p>
    <w:p w14:paraId="16C8CC87" w14:textId="77777777" w:rsidR="00E96F7A" w:rsidRPr="00B219A2" w:rsidRDefault="00E96F7A">
      <w:pPr>
        <w:pStyle w:val="TOC1"/>
        <w:rPr>
          <w:rFonts w:ascii="Calibri" w:hAnsi="Calibri"/>
          <w:noProof/>
          <w:szCs w:val="22"/>
        </w:rPr>
      </w:pPr>
      <w:r>
        <w:t>2</w:t>
      </w:r>
      <w:r w:rsidRPr="00B219A2">
        <w:rPr>
          <w:rFonts w:ascii="Calibri" w:hAnsi="Calibri"/>
          <w:szCs w:val="22"/>
        </w:rPr>
        <w:tab/>
      </w:r>
      <w:r>
        <w:rPr>
          <w:noProof/>
        </w:rPr>
        <w:t>References</w:t>
      </w:r>
      <w:r>
        <w:rPr>
          <w:noProof/>
        </w:rPr>
        <w:tab/>
      </w:r>
      <w:r>
        <w:rPr>
          <w:noProof/>
        </w:rPr>
        <w:fldChar w:fldCharType="begin" w:fldLock="1"/>
      </w:r>
      <w:r>
        <w:rPr>
          <w:noProof/>
        </w:rPr>
        <w:instrText xml:space="preserve"> PAGEREF _Toc517468877 \h </w:instrText>
      </w:r>
      <w:r>
        <w:rPr>
          <w:noProof/>
        </w:rPr>
      </w:r>
      <w:r>
        <w:rPr>
          <w:noProof/>
        </w:rPr>
        <w:fldChar w:fldCharType="separate"/>
      </w:r>
      <w:r>
        <w:rPr>
          <w:noProof/>
        </w:rPr>
        <w:t>5</w:t>
      </w:r>
      <w:r>
        <w:rPr>
          <w:noProof/>
        </w:rPr>
        <w:fldChar w:fldCharType="end"/>
      </w:r>
    </w:p>
    <w:p w14:paraId="305B1084" w14:textId="77777777" w:rsidR="00E96F7A" w:rsidRPr="00B219A2" w:rsidRDefault="00E96F7A">
      <w:pPr>
        <w:pStyle w:val="TOC1"/>
        <w:rPr>
          <w:rFonts w:ascii="Calibri" w:hAnsi="Calibri"/>
          <w:noProof/>
          <w:szCs w:val="22"/>
        </w:rPr>
      </w:pPr>
      <w:r>
        <w:t>3</w:t>
      </w:r>
      <w:r w:rsidRPr="00B219A2">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_Toc517468878 \h </w:instrText>
      </w:r>
      <w:r>
        <w:rPr>
          <w:noProof/>
        </w:rPr>
      </w:r>
      <w:r>
        <w:rPr>
          <w:noProof/>
        </w:rPr>
        <w:fldChar w:fldCharType="separate"/>
      </w:r>
      <w:r>
        <w:rPr>
          <w:noProof/>
        </w:rPr>
        <w:t>6</w:t>
      </w:r>
      <w:r>
        <w:rPr>
          <w:noProof/>
        </w:rPr>
        <w:fldChar w:fldCharType="end"/>
      </w:r>
    </w:p>
    <w:p w14:paraId="309557A5" w14:textId="77777777" w:rsidR="00E96F7A" w:rsidRPr="00B219A2" w:rsidRDefault="00E96F7A">
      <w:pPr>
        <w:pStyle w:val="TOC2"/>
        <w:rPr>
          <w:rFonts w:ascii="Calibri" w:hAnsi="Calibri"/>
          <w:noProof/>
          <w:sz w:val="22"/>
          <w:szCs w:val="22"/>
        </w:rPr>
      </w:pPr>
      <w:r>
        <w:t>3.1</w:t>
      </w:r>
      <w:r w:rsidRPr="00B219A2">
        <w:rPr>
          <w:rFonts w:ascii="Calibri" w:hAnsi="Calibri"/>
          <w:sz w:val="22"/>
          <w:szCs w:val="22"/>
        </w:rPr>
        <w:tab/>
      </w:r>
      <w:r>
        <w:rPr>
          <w:noProof/>
        </w:rPr>
        <w:t>Definitions</w:t>
      </w:r>
      <w:r>
        <w:rPr>
          <w:noProof/>
        </w:rPr>
        <w:tab/>
      </w:r>
      <w:r>
        <w:rPr>
          <w:noProof/>
        </w:rPr>
        <w:fldChar w:fldCharType="begin" w:fldLock="1"/>
      </w:r>
      <w:r>
        <w:rPr>
          <w:noProof/>
        </w:rPr>
        <w:instrText xml:space="preserve"> PAGEREF _Toc517468879 \h </w:instrText>
      </w:r>
      <w:r>
        <w:rPr>
          <w:noProof/>
        </w:rPr>
      </w:r>
      <w:r>
        <w:rPr>
          <w:noProof/>
        </w:rPr>
        <w:fldChar w:fldCharType="separate"/>
      </w:r>
      <w:r>
        <w:rPr>
          <w:noProof/>
        </w:rPr>
        <w:t>6</w:t>
      </w:r>
      <w:r>
        <w:rPr>
          <w:noProof/>
        </w:rPr>
        <w:fldChar w:fldCharType="end"/>
      </w:r>
    </w:p>
    <w:p w14:paraId="6C50178D" w14:textId="77777777" w:rsidR="00E96F7A" w:rsidRPr="00B219A2" w:rsidRDefault="00E96F7A">
      <w:pPr>
        <w:pStyle w:val="TOC2"/>
        <w:rPr>
          <w:rFonts w:ascii="Calibri" w:hAnsi="Calibri"/>
          <w:noProof/>
          <w:sz w:val="22"/>
          <w:szCs w:val="22"/>
        </w:rPr>
      </w:pPr>
      <w:r>
        <w:t>3.2</w:t>
      </w:r>
      <w:r w:rsidRPr="00B219A2">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_Toc517468880 \h </w:instrText>
      </w:r>
      <w:r>
        <w:rPr>
          <w:noProof/>
        </w:rPr>
      </w:r>
      <w:r>
        <w:rPr>
          <w:noProof/>
        </w:rPr>
        <w:fldChar w:fldCharType="separate"/>
      </w:r>
      <w:r>
        <w:rPr>
          <w:noProof/>
        </w:rPr>
        <w:t>6</w:t>
      </w:r>
      <w:r>
        <w:rPr>
          <w:noProof/>
        </w:rPr>
        <w:fldChar w:fldCharType="end"/>
      </w:r>
    </w:p>
    <w:p w14:paraId="57A4686B" w14:textId="77777777" w:rsidR="00E96F7A" w:rsidRPr="00B219A2" w:rsidRDefault="00E96F7A">
      <w:pPr>
        <w:pStyle w:val="TOC1"/>
        <w:rPr>
          <w:rFonts w:ascii="Calibri" w:hAnsi="Calibri"/>
          <w:noProof/>
          <w:szCs w:val="22"/>
        </w:rPr>
      </w:pPr>
      <w:r>
        <w:t>4</w:t>
      </w:r>
      <w:r w:rsidRPr="00B219A2">
        <w:rPr>
          <w:rFonts w:ascii="Calibri" w:hAnsi="Calibri"/>
          <w:szCs w:val="22"/>
        </w:rPr>
        <w:tab/>
      </w:r>
      <w:r>
        <w:rPr>
          <w:noProof/>
        </w:rPr>
        <w:t>General</w:t>
      </w:r>
      <w:r>
        <w:rPr>
          <w:noProof/>
        </w:rPr>
        <w:tab/>
      </w:r>
      <w:r>
        <w:rPr>
          <w:noProof/>
        </w:rPr>
        <w:fldChar w:fldCharType="begin" w:fldLock="1"/>
      </w:r>
      <w:r>
        <w:rPr>
          <w:noProof/>
        </w:rPr>
        <w:instrText xml:space="preserve"> PAGEREF _Toc517468881 \h </w:instrText>
      </w:r>
      <w:r>
        <w:rPr>
          <w:noProof/>
        </w:rPr>
      </w:r>
      <w:r>
        <w:rPr>
          <w:noProof/>
        </w:rPr>
        <w:fldChar w:fldCharType="separate"/>
      </w:r>
      <w:r>
        <w:rPr>
          <w:noProof/>
        </w:rPr>
        <w:t>7</w:t>
      </w:r>
      <w:r>
        <w:rPr>
          <w:noProof/>
        </w:rPr>
        <w:fldChar w:fldCharType="end"/>
      </w:r>
    </w:p>
    <w:p w14:paraId="5946B5CC" w14:textId="77777777" w:rsidR="00E96F7A" w:rsidRPr="00B219A2" w:rsidRDefault="00E96F7A">
      <w:pPr>
        <w:pStyle w:val="TOC2"/>
        <w:rPr>
          <w:rFonts w:ascii="Calibri" w:hAnsi="Calibri"/>
          <w:noProof/>
          <w:sz w:val="22"/>
          <w:szCs w:val="22"/>
        </w:rPr>
      </w:pPr>
      <w:r>
        <w:t>4.1</w:t>
      </w:r>
      <w:r w:rsidRPr="00B219A2">
        <w:rPr>
          <w:rFonts w:ascii="Calibri" w:hAnsi="Calibri"/>
          <w:sz w:val="22"/>
          <w:szCs w:val="22"/>
        </w:rPr>
        <w:tab/>
      </w:r>
      <w:r>
        <w:rPr>
          <w:noProof/>
        </w:rPr>
        <w:t>Overview</w:t>
      </w:r>
      <w:r>
        <w:rPr>
          <w:noProof/>
        </w:rPr>
        <w:tab/>
      </w:r>
      <w:r>
        <w:rPr>
          <w:noProof/>
        </w:rPr>
        <w:fldChar w:fldCharType="begin" w:fldLock="1"/>
      </w:r>
      <w:r>
        <w:rPr>
          <w:noProof/>
        </w:rPr>
        <w:instrText xml:space="preserve"> PAGEREF _Toc517468882 \h </w:instrText>
      </w:r>
      <w:r>
        <w:rPr>
          <w:noProof/>
        </w:rPr>
      </w:r>
      <w:r>
        <w:rPr>
          <w:noProof/>
        </w:rPr>
        <w:fldChar w:fldCharType="separate"/>
      </w:r>
      <w:r>
        <w:rPr>
          <w:noProof/>
        </w:rPr>
        <w:t>7</w:t>
      </w:r>
      <w:r>
        <w:rPr>
          <w:noProof/>
        </w:rPr>
        <w:fldChar w:fldCharType="end"/>
      </w:r>
    </w:p>
    <w:p w14:paraId="08B946A7" w14:textId="77777777" w:rsidR="00E96F7A" w:rsidRPr="00B219A2" w:rsidRDefault="00E96F7A">
      <w:pPr>
        <w:pStyle w:val="TOC2"/>
        <w:rPr>
          <w:rFonts w:ascii="Calibri" w:hAnsi="Calibri"/>
          <w:noProof/>
          <w:sz w:val="22"/>
          <w:szCs w:val="22"/>
        </w:rPr>
      </w:pPr>
      <w:r>
        <w:t>4.2</w:t>
      </w:r>
      <w:r w:rsidRPr="00B219A2">
        <w:rPr>
          <w:rFonts w:ascii="Calibri" w:hAnsi="Calibri"/>
          <w:sz w:val="22"/>
          <w:szCs w:val="22"/>
        </w:rPr>
        <w:tab/>
      </w:r>
      <w:r>
        <w:rPr>
          <w:noProof/>
        </w:rPr>
        <w:t>Activation</w:t>
      </w:r>
      <w:r>
        <w:rPr>
          <w:noProof/>
        </w:rPr>
        <w:tab/>
      </w:r>
      <w:r>
        <w:rPr>
          <w:noProof/>
        </w:rPr>
        <w:fldChar w:fldCharType="begin" w:fldLock="1"/>
      </w:r>
      <w:r>
        <w:rPr>
          <w:noProof/>
        </w:rPr>
        <w:instrText xml:space="preserve"> PAGEREF _Toc517468883 \h </w:instrText>
      </w:r>
      <w:r>
        <w:rPr>
          <w:noProof/>
        </w:rPr>
      </w:r>
      <w:r>
        <w:rPr>
          <w:noProof/>
        </w:rPr>
        <w:fldChar w:fldCharType="separate"/>
      </w:r>
      <w:r>
        <w:rPr>
          <w:noProof/>
        </w:rPr>
        <w:t>7</w:t>
      </w:r>
      <w:r>
        <w:rPr>
          <w:noProof/>
        </w:rPr>
        <w:fldChar w:fldCharType="end"/>
      </w:r>
    </w:p>
    <w:p w14:paraId="46D82B97" w14:textId="77777777" w:rsidR="00E96F7A" w:rsidRPr="00B219A2" w:rsidRDefault="00E96F7A">
      <w:pPr>
        <w:pStyle w:val="TOC2"/>
        <w:rPr>
          <w:rFonts w:ascii="Calibri" w:hAnsi="Calibri"/>
          <w:noProof/>
          <w:sz w:val="22"/>
          <w:szCs w:val="22"/>
        </w:rPr>
      </w:pPr>
      <w:r>
        <w:t>4.3</w:t>
      </w:r>
      <w:r w:rsidRPr="00B219A2">
        <w:rPr>
          <w:rFonts w:ascii="Calibri" w:hAnsi="Calibri"/>
          <w:sz w:val="22"/>
          <w:szCs w:val="22"/>
        </w:rPr>
        <w:tab/>
      </w:r>
      <w:r>
        <w:rPr>
          <w:noProof/>
        </w:rPr>
        <w:t>CCBS Recall and CCBS Call Set-up</w:t>
      </w:r>
      <w:r>
        <w:rPr>
          <w:noProof/>
        </w:rPr>
        <w:tab/>
      </w:r>
      <w:r>
        <w:rPr>
          <w:noProof/>
        </w:rPr>
        <w:fldChar w:fldCharType="begin" w:fldLock="1"/>
      </w:r>
      <w:r>
        <w:rPr>
          <w:noProof/>
        </w:rPr>
        <w:instrText xml:space="preserve"> PAGEREF _Toc517468884 \h </w:instrText>
      </w:r>
      <w:r>
        <w:rPr>
          <w:noProof/>
        </w:rPr>
      </w:r>
      <w:r>
        <w:rPr>
          <w:noProof/>
        </w:rPr>
        <w:fldChar w:fldCharType="separate"/>
      </w:r>
      <w:r>
        <w:rPr>
          <w:noProof/>
        </w:rPr>
        <w:t>9</w:t>
      </w:r>
      <w:r>
        <w:rPr>
          <w:noProof/>
        </w:rPr>
        <w:fldChar w:fldCharType="end"/>
      </w:r>
    </w:p>
    <w:p w14:paraId="6E0D1F29" w14:textId="77777777" w:rsidR="00E96F7A" w:rsidRPr="00B219A2" w:rsidRDefault="00E96F7A">
      <w:pPr>
        <w:pStyle w:val="TOC3"/>
        <w:rPr>
          <w:rFonts w:ascii="Calibri" w:hAnsi="Calibri"/>
          <w:noProof/>
          <w:sz w:val="22"/>
          <w:szCs w:val="22"/>
        </w:rPr>
      </w:pPr>
      <w:r>
        <w:t>4.3.1</w:t>
      </w:r>
      <w:r w:rsidRPr="00B219A2">
        <w:rPr>
          <w:rFonts w:ascii="Calibri" w:hAnsi="Calibri"/>
          <w:sz w:val="22"/>
          <w:szCs w:val="22"/>
        </w:rPr>
        <w:tab/>
      </w:r>
      <w:r>
        <w:rPr>
          <w:noProof/>
        </w:rPr>
        <w:t>CCBS Call Set-up (MS A idle)</w:t>
      </w:r>
      <w:r>
        <w:rPr>
          <w:noProof/>
        </w:rPr>
        <w:tab/>
      </w:r>
      <w:r>
        <w:rPr>
          <w:noProof/>
        </w:rPr>
        <w:fldChar w:fldCharType="begin" w:fldLock="1"/>
      </w:r>
      <w:r>
        <w:rPr>
          <w:noProof/>
        </w:rPr>
        <w:instrText xml:space="preserve"> PAGEREF _Toc517468885 \h </w:instrText>
      </w:r>
      <w:r>
        <w:rPr>
          <w:noProof/>
        </w:rPr>
      </w:r>
      <w:r>
        <w:rPr>
          <w:noProof/>
        </w:rPr>
        <w:fldChar w:fldCharType="separate"/>
      </w:r>
      <w:r>
        <w:rPr>
          <w:noProof/>
        </w:rPr>
        <w:t>9</w:t>
      </w:r>
      <w:r>
        <w:rPr>
          <w:noProof/>
        </w:rPr>
        <w:fldChar w:fldCharType="end"/>
      </w:r>
    </w:p>
    <w:p w14:paraId="087169E6" w14:textId="77777777" w:rsidR="00E96F7A" w:rsidRPr="00B219A2" w:rsidRDefault="00E96F7A">
      <w:pPr>
        <w:pStyle w:val="TOC3"/>
        <w:rPr>
          <w:rFonts w:ascii="Calibri" w:hAnsi="Calibri"/>
          <w:noProof/>
          <w:sz w:val="22"/>
          <w:szCs w:val="22"/>
        </w:rPr>
      </w:pPr>
      <w:r>
        <w:t>4.3.2</w:t>
      </w:r>
      <w:r w:rsidRPr="00B219A2">
        <w:rPr>
          <w:rFonts w:ascii="Calibri" w:hAnsi="Calibri"/>
          <w:sz w:val="22"/>
          <w:szCs w:val="22"/>
        </w:rPr>
        <w:tab/>
      </w:r>
      <w:r>
        <w:rPr>
          <w:noProof/>
        </w:rPr>
        <w:t>CCBS Call Set-up (MS A not idle)</w:t>
      </w:r>
      <w:r>
        <w:rPr>
          <w:noProof/>
        </w:rPr>
        <w:tab/>
      </w:r>
      <w:r>
        <w:rPr>
          <w:noProof/>
        </w:rPr>
        <w:fldChar w:fldCharType="begin" w:fldLock="1"/>
      </w:r>
      <w:r>
        <w:rPr>
          <w:noProof/>
        </w:rPr>
        <w:instrText xml:space="preserve"> PAGEREF _Toc517468886 \h </w:instrText>
      </w:r>
      <w:r>
        <w:rPr>
          <w:noProof/>
        </w:rPr>
      </w:r>
      <w:r>
        <w:rPr>
          <w:noProof/>
        </w:rPr>
        <w:fldChar w:fldCharType="separate"/>
      </w:r>
      <w:r>
        <w:rPr>
          <w:noProof/>
        </w:rPr>
        <w:t>11</w:t>
      </w:r>
      <w:r>
        <w:rPr>
          <w:noProof/>
        </w:rPr>
        <w:fldChar w:fldCharType="end"/>
      </w:r>
    </w:p>
    <w:p w14:paraId="01F855BB" w14:textId="77777777" w:rsidR="00E96F7A" w:rsidRPr="00B219A2" w:rsidRDefault="00E96F7A">
      <w:pPr>
        <w:pStyle w:val="TOC4"/>
        <w:rPr>
          <w:rFonts w:ascii="Calibri" w:hAnsi="Calibri"/>
          <w:noProof/>
          <w:sz w:val="22"/>
          <w:szCs w:val="22"/>
        </w:rPr>
      </w:pPr>
      <w:r>
        <w:t>4.3.2.1</w:t>
      </w:r>
      <w:r w:rsidRPr="00B219A2">
        <w:rPr>
          <w:rFonts w:ascii="Calibri" w:hAnsi="Calibri"/>
          <w:sz w:val="22"/>
          <w:szCs w:val="22"/>
        </w:rPr>
        <w:tab/>
      </w:r>
      <w:r>
        <w:rPr>
          <w:noProof/>
        </w:rPr>
        <w:t>Existing call released</w:t>
      </w:r>
      <w:r>
        <w:rPr>
          <w:noProof/>
        </w:rPr>
        <w:tab/>
      </w:r>
      <w:r>
        <w:rPr>
          <w:noProof/>
        </w:rPr>
        <w:fldChar w:fldCharType="begin" w:fldLock="1"/>
      </w:r>
      <w:r>
        <w:rPr>
          <w:noProof/>
        </w:rPr>
        <w:instrText xml:space="preserve"> PAGEREF _Toc517468887 \h </w:instrText>
      </w:r>
      <w:r>
        <w:rPr>
          <w:noProof/>
        </w:rPr>
      </w:r>
      <w:r>
        <w:rPr>
          <w:noProof/>
        </w:rPr>
        <w:fldChar w:fldCharType="separate"/>
      </w:r>
      <w:r>
        <w:rPr>
          <w:noProof/>
        </w:rPr>
        <w:t>11</w:t>
      </w:r>
      <w:r>
        <w:rPr>
          <w:noProof/>
        </w:rPr>
        <w:fldChar w:fldCharType="end"/>
      </w:r>
    </w:p>
    <w:p w14:paraId="2EFD8AC0" w14:textId="77777777" w:rsidR="00E96F7A" w:rsidRPr="00B219A2" w:rsidRDefault="00E96F7A">
      <w:pPr>
        <w:pStyle w:val="TOC4"/>
        <w:rPr>
          <w:rFonts w:ascii="Calibri" w:hAnsi="Calibri"/>
          <w:noProof/>
          <w:sz w:val="22"/>
          <w:szCs w:val="22"/>
        </w:rPr>
      </w:pPr>
      <w:r>
        <w:t>4.3.2.2</w:t>
      </w:r>
      <w:r w:rsidRPr="00B219A2">
        <w:rPr>
          <w:rFonts w:ascii="Calibri" w:hAnsi="Calibri"/>
          <w:sz w:val="22"/>
          <w:szCs w:val="22"/>
        </w:rPr>
        <w:tab/>
      </w:r>
      <w:r>
        <w:rPr>
          <w:noProof/>
        </w:rPr>
        <w:t>Existing call placed on hold</w:t>
      </w:r>
      <w:r>
        <w:rPr>
          <w:noProof/>
        </w:rPr>
        <w:tab/>
      </w:r>
      <w:r>
        <w:rPr>
          <w:noProof/>
        </w:rPr>
        <w:fldChar w:fldCharType="begin" w:fldLock="1"/>
      </w:r>
      <w:r>
        <w:rPr>
          <w:noProof/>
        </w:rPr>
        <w:instrText xml:space="preserve"> PAGEREF _Toc517468888 \h </w:instrText>
      </w:r>
      <w:r>
        <w:rPr>
          <w:noProof/>
        </w:rPr>
      </w:r>
      <w:r>
        <w:rPr>
          <w:noProof/>
        </w:rPr>
        <w:fldChar w:fldCharType="separate"/>
      </w:r>
      <w:r>
        <w:rPr>
          <w:noProof/>
        </w:rPr>
        <w:t>13</w:t>
      </w:r>
      <w:r>
        <w:rPr>
          <w:noProof/>
        </w:rPr>
        <w:fldChar w:fldCharType="end"/>
      </w:r>
    </w:p>
    <w:p w14:paraId="4FC0BAD9" w14:textId="77777777" w:rsidR="00E96F7A" w:rsidRPr="00B219A2" w:rsidRDefault="00E96F7A">
      <w:pPr>
        <w:pStyle w:val="TOC2"/>
        <w:rPr>
          <w:rFonts w:ascii="Calibri" w:hAnsi="Calibri"/>
          <w:noProof/>
          <w:sz w:val="22"/>
          <w:szCs w:val="22"/>
        </w:rPr>
      </w:pPr>
      <w:r>
        <w:t>4.4</w:t>
      </w:r>
      <w:r w:rsidRPr="00B219A2">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_Toc517468889 \h </w:instrText>
      </w:r>
      <w:r>
        <w:rPr>
          <w:noProof/>
        </w:rPr>
      </w:r>
      <w:r>
        <w:rPr>
          <w:noProof/>
        </w:rPr>
        <w:fldChar w:fldCharType="separate"/>
      </w:r>
      <w:r>
        <w:rPr>
          <w:noProof/>
        </w:rPr>
        <w:t>15</w:t>
      </w:r>
      <w:r>
        <w:rPr>
          <w:noProof/>
        </w:rPr>
        <w:fldChar w:fldCharType="end"/>
      </w:r>
    </w:p>
    <w:p w14:paraId="2FCCF22C" w14:textId="77777777" w:rsidR="00E96F7A" w:rsidRPr="00B219A2" w:rsidRDefault="00E96F7A">
      <w:pPr>
        <w:pStyle w:val="TOC2"/>
        <w:rPr>
          <w:rFonts w:ascii="Calibri" w:hAnsi="Calibri"/>
          <w:noProof/>
          <w:sz w:val="22"/>
          <w:szCs w:val="22"/>
        </w:rPr>
      </w:pPr>
      <w:r>
        <w:t>4.5</w:t>
      </w:r>
      <w:r w:rsidRPr="00B219A2">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_Toc517468890 \h </w:instrText>
      </w:r>
      <w:r>
        <w:rPr>
          <w:noProof/>
        </w:rPr>
      </w:r>
      <w:r>
        <w:rPr>
          <w:noProof/>
        </w:rPr>
        <w:fldChar w:fldCharType="separate"/>
      </w:r>
      <w:r>
        <w:rPr>
          <w:noProof/>
        </w:rPr>
        <w:t>16</w:t>
      </w:r>
      <w:r>
        <w:rPr>
          <w:noProof/>
        </w:rPr>
        <w:fldChar w:fldCharType="end"/>
      </w:r>
    </w:p>
    <w:p w14:paraId="64734591" w14:textId="77777777" w:rsidR="00E96F7A" w:rsidRPr="00B219A2" w:rsidRDefault="00E96F7A" w:rsidP="00E96F7A">
      <w:pPr>
        <w:pStyle w:val="TOC8"/>
        <w:rPr>
          <w:rFonts w:ascii="Calibri" w:hAnsi="Calibri"/>
          <w:b w:val="0"/>
          <w:noProof/>
          <w:szCs w:val="22"/>
        </w:rPr>
      </w:pPr>
      <w:r>
        <w:t>Annex A (informative):</w:t>
      </w:r>
      <w:r>
        <w:tab/>
        <w:t>Operation for non-supporting MSs</w:t>
      </w:r>
      <w:r>
        <w:tab/>
      </w:r>
      <w:r>
        <w:rPr>
          <w:noProof/>
        </w:rPr>
        <w:fldChar w:fldCharType="begin" w:fldLock="1"/>
      </w:r>
      <w:r>
        <w:rPr>
          <w:noProof/>
        </w:rPr>
        <w:instrText xml:space="preserve"> PAGEREF _Toc517468891 \h </w:instrText>
      </w:r>
      <w:r>
        <w:rPr>
          <w:noProof/>
        </w:rPr>
      </w:r>
      <w:r>
        <w:rPr>
          <w:noProof/>
        </w:rPr>
        <w:fldChar w:fldCharType="separate"/>
      </w:r>
      <w:r>
        <w:rPr>
          <w:noProof/>
        </w:rPr>
        <w:t>18</w:t>
      </w:r>
      <w:r>
        <w:rPr>
          <w:noProof/>
        </w:rPr>
        <w:fldChar w:fldCharType="end"/>
      </w:r>
    </w:p>
    <w:p w14:paraId="3540C5BC" w14:textId="77777777" w:rsidR="00E96F7A" w:rsidRPr="00B219A2" w:rsidRDefault="00E96F7A">
      <w:pPr>
        <w:pStyle w:val="TOC1"/>
        <w:rPr>
          <w:rFonts w:ascii="Calibri" w:hAnsi="Calibri"/>
          <w:noProof/>
          <w:szCs w:val="22"/>
        </w:rPr>
      </w:pPr>
      <w:r>
        <w:t>A.0</w:t>
      </w:r>
      <w:r w:rsidRPr="00B219A2">
        <w:rPr>
          <w:rFonts w:ascii="Calibri" w:hAnsi="Calibri"/>
          <w:szCs w:val="22"/>
        </w:rPr>
        <w:tab/>
      </w:r>
      <w:r>
        <w:rPr>
          <w:noProof/>
        </w:rPr>
        <w:t>Scope</w:t>
      </w:r>
      <w:r>
        <w:rPr>
          <w:noProof/>
        </w:rPr>
        <w:tab/>
      </w:r>
      <w:r>
        <w:rPr>
          <w:noProof/>
        </w:rPr>
        <w:fldChar w:fldCharType="begin" w:fldLock="1"/>
      </w:r>
      <w:r>
        <w:rPr>
          <w:noProof/>
        </w:rPr>
        <w:instrText xml:space="preserve"> PAGEREF _Toc517468892 \h </w:instrText>
      </w:r>
      <w:r>
        <w:rPr>
          <w:noProof/>
        </w:rPr>
      </w:r>
      <w:r>
        <w:rPr>
          <w:noProof/>
        </w:rPr>
        <w:fldChar w:fldCharType="separate"/>
      </w:r>
      <w:r>
        <w:rPr>
          <w:noProof/>
        </w:rPr>
        <w:t>18</w:t>
      </w:r>
      <w:r>
        <w:rPr>
          <w:noProof/>
        </w:rPr>
        <w:fldChar w:fldCharType="end"/>
      </w:r>
    </w:p>
    <w:p w14:paraId="10EE9305" w14:textId="77777777" w:rsidR="00E96F7A" w:rsidRPr="00B219A2" w:rsidRDefault="00E96F7A">
      <w:pPr>
        <w:pStyle w:val="TOC1"/>
        <w:rPr>
          <w:rFonts w:ascii="Calibri" w:hAnsi="Calibri"/>
          <w:noProof/>
          <w:szCs w:val="22"/>
        </w:rPr>
      </w:pPr>
      <w:r>
        <w:t>A.1</w:t>
      </w:r>
      <w:r w:rsidRPr="00B219A2">
        <w:rPr>
          <w:rFonts w:ascii="Calibri" w:hAnsi="Calibri"/>
          <w:szCs w:val="22"/>
        </w:rPr>
        <w:tab/>
      </w:r>
      <w:r>
        <w:rPr>
          <w:noProof/>
        </w:rPr>
        <w:t>MSs which do not support CCBS</w:t>
      </w:r>
      <w:r>
        <w:rPr>
          <w:noProof/>
        </w:rPr>
        <w:tab/>
      </w:r>
      <w:r>
        <w:rPr>
          <w:noProof/>
        </w:rPr>
        <w:fldChar w:fldCharType="begin" w:fldLock="1"/>
      </w:r>
      <w:r>
        <w:rPr>
          <w:noProof/>
        </w:rPr>
        <w:instrText xml:space="preserve"> PAGEREF _Toc517468893 \h </w:instrText>
      </w:r>
      <w:r>
        <w:rPr>
          <w:noProof/>
        </w:rPr>
      </w:r>
      <w:r>
        <w:rPr>
          <w:noProof/>
        </w:rPr>
        <w:fldChar w:fldCharType="separate"/>
      </w:r>
      <w:r>
        <w:rPr>
          <w:noProof/>
        </w:rPr>
        <w:t>18</w:t>
      </w:r>
      <w:r>
        <w:rPr>
          <w:noProof/>
        </w:rPr>
        <w:fldChar w:fldCharType="end"/>
      </w:r>
    </w:p>
    <w:p w14:paraId="2B8AD280" w14:textId="77777777" w:rsidR="00E96F7A" w:rsidRPr="00B219A2" w:rsidRDefault="00E96F7A">
      <w:pPr>
        <w:pStyle w:val="TOC2"/>
        <w:rPr>
          <w:rFonts w:ascii="Calibri" w:hAnsi="Calibri"/>
          <w:noProof/>
          <w:sz w:val="22"/>
          <w:szCs w:val="22"/>
        </w:rPr>
      </w:pPr>
      <w:r>
        <w:t>A.1.1</w:t>
      </w:r>
      <w:r w:rsidRPr="00B219A2">
        <w:rPr>
          <w:rFonts w:ascii="Calibri" w:hAnsi="Calibri"/>
          <w:sz w:val="22"/>
          <w:szCs w:val="22"/>
        </w:rPr>
        <w:tab/>
      </w:r>
      <w:r>
        <w:rPr>
          <w:noProof/>
        </w:rPr>
        <w:t>Activation for non-supporting MSs</w:t>
      </w:r>
      <w:r>
        <w:rPr>
          <w:noProof/>
        </w:rPr>
        <w:tab/>
      </w:r>
      <w:r>
        <w:rPr>
          <w:noProof/>
        </w:rPr>
        <w:fldChar w:fldCharType="begin" w:fldLock="1"/>
      </w:r>
      <w:r>
        <w:rPr>
          <w:noProof/>
        </w:rPr>
        <w:instrText xml:space="preserve"> PAGEREF _Toc517468894 \h </w:instrText>
      </w:r>
      <w:r>
        <w:rPr>
          <w:noProof/>
        </w:rPr>
      </w:r>
      <w:r>
        <w:rPr>
          <w:noProof/>
        </w:rPr>
        <w:fldChar w:fldCharType="separate"/>
      </w:r>
      <w:r>
        <w:rPr>
          <w:noProof/>
        </w:rPr>
        <w:t>18</w:t>
      </w:r>
      <w:r>
        <w:rPr>
          <w:noProof/>
        </w:rPr>
        <w:fldChar w:fldCharType="end"/>
      </w:r>
    </w:p>
    <w:p w14:paraId="07BA4E5F" w14:textId="77777777" w:rsidR="00E96F7A" w:rsidRPr="00B219A2" w:rsidRDefault="00E96F7A">
      <w:pPr>
        <w:pStyle w:val="TOC1"/>
        <w:rPr>
          <w:rFonts w:ascii="Calibri" w:hAnsi="Calibri"/>
          <w:noProof/>
          <w:szCs w:val="22"/>
        </w:rPr>
      </w:pPr>
      <w:r>
        <w:t>A.2</w:t>
      </w:r>
      <w:r w:rsidRPr="00B219A2">
        <w:rPr>
          <w:rFonts w:ascii="Calibri" w:hAnsi="Calibri"/>
          <w:szCs w:val="22"/>
        </w:rPr>
        <w:tab/>
      </w:r>
      <w:r>
        <w:rPr>
          <w:noProof/>
        </w:rPr>
        <w:t>CCBS Call Set-up for non-supporting MSs</w:t>
      </w:r>
      <w:r>
        <w:rPr>
          <w:noProof/>
        </w:rPr>
        <w:tab/>
      </w:r>
      <w:r>
        <w:rPr>
          <w:noProof/>
        </w:rPr>
        <w:fldChar w:fldCharType="begin" w:fldLock="1"/>
      </w:r>
      <w:r>
        <w:rPr>
          <w:noProof/>
        </w:rPr>
        <w:instrText xml:space="preserve"> PAGEREF _Toc517468895 \h </w:instrText>
      </w:r>
      <w:r>
        <w:rPr>
          <w:noProof/>
        </w:rPr>
      </w:r>
      <w:r>
        <w:rPr>
          <w:noProof/>
        </w:rPr>
        <w:fldChar w:fldCharType="separate"/>
      </w:r>
      <w:r>
        <w:rPr>
          <w:noProof/>
        </w:rPr>
        <w:t>20</w:t>
      </w:r>
      <w:r>
        <w:rPr>
          <w:noProof/>
        </w:rPr>
        <w:fldChar w:fldCharType="end"/>
      </w:r>
    </w:p>
    <w:p w14:paraId="115D4C22" w14:textId="77777777" w:rsidR="00E96F7A" w:rsidRPr="00B219A2" w:rsidRDefault="00E96F7A">
      <w:pPr>
        <w:pStyle w:val="TOC1"/>
        <w:rPr>
          <w:rFonts w:ascii="Calibri" w:hAnsi="Calibri"/>
          <w:noProof/>
          <w:szCs w:val="22"/>
        </w:rPr>
      </w:pPr>
      <w:r>
        <w:t>A.3</w:t>
      </w:r>
      <w:r w:rsidRPr="00B219A2">
        <w:rPr>
          <w:rFonts w:ascii="Calibri" w:hAnsi="Calibri"/>
          <w:szCs w:val="22"/>
        </w:rPr>
        <w:tab/>
      </w:r>
      <w:r>
        <w:rPr>
          <w:noProof/>
        </w:rPr>
        <w:t>Deactivation for non-supporting MSs</w:t>
      </w:r>
      <w:r>
        <w:rPr>
          <w:noProof/>
        </w:rPr>
        <w:tab/>
      </w:r>
      <w:r>
        <w:rPr>
          <w:noProof/>
        </w:rPr>
        <w:fldChar w:fldCharType="begin" w:fldLock="1"/>
      </w:r>
      <w:r>
        <w:rPr>
          <w:noProof/>
        </w:rPr>
        <w:instrText xml:space="preserve"> PAGEREF _Toc517468896 \h </w:instrText>
      </w:r>
      <w:r>
        <w:rPr>
          <w:noProof/>
        </w:rPr>
      </w:r>
      <w:r>
        <w:rPr>
          <w:noProof/>
        </w:rPr>
        <w:fldChar w:fldCharType="separate"/>
      </w:r>
      <w:r>
        <w:rPr>
          <w:noProof/>
        </w:rPr>
        <w:t>21</w:t>
      </w:r>
      <w:r>
        <w:rPr>
          <w:noProof/>
        </w:rPr>
        <w:fldChar w:fldCharType="end"/>
      </w:r>
    </w:p>
    <w:p w14:paraId="433E81FA" w14:textId="77777777" w:rsidR="00E96F7A" w:rsidRPr="00B219A2" w:rsidRDefault="00E96F7A">
      <w:pPr>
        <w:pStyle w:val="TOC1"/>
        <w:rPr>
          <w:rFonts w:ascii="Calibri" w:hAnsi="Calibri"/>
          <w:noProof/>
          <w:szCs w:val="22"/>
        </w:rPr>
      </w:pPr>
      <w:r>
        <w:t>A.4</w:t>
      </w:r>
      <w:r w:rsidRPr="00B219A2">
        <w:rPr>
          <w:rFonts w:ascii="Calibri" w:hAnsi="Calibri"/>
          <w:szCs w:val="22"/>
        </w:rPr>
        <w:tab/>
      </w:r>
      <w:r>
        <w:rPr>
          <w:noProof/>
        </w:rPr>
        <w:t>Interrogation for non-supporting MSs</w:t>
      </w:r>
      <w:r>
        <w:rPr>
          <w:noProof/>
        </w:rPr>
        <w:tab/>
      </w:r>
      <w:r>
        <w:rPr>
          <w:noProof/>
        </w:rPr>
        <w:fldChar w:fldCharType="begin" w:fldLock="1"/>
      </w:r>
      <w:r>
        <w:rPr>
          <w:noProof/>
        </w:rPr>
        <w:instrText xml:space="preserve"> PAGEREF _Toc517468897 \h </w:instrText>
      </w:r>
      <w:r>
        <w:rPr>
          <w:noProof/>
        </w:rPr>
      </w:r>
      <w:r>
        <w:rPr>
          <w:noProof/>
        </w:rPr>
        <w:fldChar w:fldCharType="separate"/>
      </w:r>
      <w:r>
        <w:rPr>
          <w:noProof/>
        </w:rPr>
        <w:t>21</w:t>
      </w:r>
      <w:r>
        <w:rPr>
          <w:noProof/>
        </w:rPr>
        <w:fldChar w:fldCharType="end"/>
      </w:r>
    </w:p>
    <w:p w14:paraId="500D348D" w14:textId="77777777" w:rsidR="00E96F7A" w:rsidRPr="00B219A2" w:rsidRDefault="00E96F7A" w:rsidP="00E96F7A">
      <w:pPr>
        <w:pStyle w:val="TOC8"/>
        <w:rPr>
          <w:rFonts w:ascii="Calibri" w:hAnsi="Calibri"/>
          <w:b w:val="0"/>
          <w:noProof/>
          <w:szCs w:val="22"/>
        </w:rPr>
      </w:pPr>
      <w:r>
        <w:t>Annex B (informative):</w:t>
      </w:r>
      <w:r>
        <w:tab/>
        <w:t>Change history</w:t>
      </w:r>
      <w:r>
        <w:tab/>
      </w:r>
      <w:r>
        <w:rPr>
          <w:noProof/>
        </w:rPr>
        <w:fldChar w:fldCharType="begin" w:fldLock="1"/>
      </w:r>
      <w:r>
        <w:rPr>
          <w:noProof/>
        </w:rPr>
        <w:instrText xml:space="preserve"> PAGEREF _Toc517468898 \h </w:instrText>
      </w:r>
      <w:r>
        <w:rPr>
          <w:noProof/>
        </w:rPr>
      </w:r>
      <w:r>
        <w:rPr>
          <w:noProof/>
        </w:rPr>
        <w:fldChar w:fldCharType="separate"/>
      </w:r>
      <w:r>
        <w:rPr>
          <w:noProof/>
        </w:rPr>
        <w:t>22</w:t>
      </w:r>
      <w:r>
        <w:rPr>
          <w:noProof/>
        </w:rPr>
        <w:fldChar w:fldCharType="end"/>
      </w:r>
    </w:p>
    <w:p w14:paraId="25A5F22C" w14:textId="77777777" w:rsidR="006C0418" w:rsidRDefault="00E96F7A">
      <w:r>
        <w:rPr>
          <w:sz w:val="22"/>
        </w:rPr>
        <w:fldChar w:fldCharType="end"/>
      </w:r>
    </w:p>
    <w:p w14:paraId="6A483981" w14:textId="77777777" w:rsidR="006C0418" w:rsidRDefault="006C0418">
      <w:pPr>
        <w:pStyle w:val="Heading1"/>
      </w:pPr>
      <w:r>
        <w:br w:type="page"/>
      </w:r>
      <w:bookmarkStart w:id="6" w:name="_Toc517468875"/>
      <w:r>
        <w:lastRenderedPageBreak/>
        <w:t>Foreword</w:t>
      </w:r>
      <w:bookmarkEnd w:id="6"/>
    </w:p>
    <w:p w14:paraId="6FD2FA8E" w14:textId="77777777" w:rsidR="006C0418" w:rsidRDefault="006C0418">
      <w:r>
        <w:t>This Technical Specification has been produced by the 3GPP.</w:t>
      </w:r>
    </w:p>
    <w:p w14:paraId="0BE2FA9F" w14:textId="77777777" w:rsidR="006C0418" w:rsidRDefault="006C0418">
      <w:r>
        <w:t>This TS gives the stage 3 description of the Completion of Calls to Busy Subscriber (CCBS) supplementary service within the 3GPP system.</w:t>
      </w:r>
    </w:p>
    <w:p w14:paraId="1DB561EE" w14:textId="77777777" w:rsidR="006C0418" w:rsidRDefault="006C0418">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27ABBD4" w14:textId="77777777" w:rsidR="006C0418" w:rsidRDefault="006C0418">
      <w:pPr>
        <w:pStyle w:val="B1"/>
      </w:pPr>
      <w:r>
        <w:t>Version 3.y.z</w:t>
      </w:r>
    </w:p>
    <w:p w14:paraId="4984A216" w14:textId="77777777" w:rsidR="006C0418" w:rsidRDefault="006C0418">
      <w:pPr>
        <w:pStyle w:val="B1"/>
      </w:pPr>
      <w:r>
        <w:t>where:</w:t>
      </w:r>
    </w:p>
    <w:p w14:paraId="004AF951" w14:textId="77777777" w:rsidR="006C0418" w:rsidRDefault="006C0418">
      <w:pPr>
        <w:pStyle w:val="B2"/>
      </w:pPr>
      <w:r>
        <w:t>x</w:t>
      </w:r>
      <w:r>
        <w:tab/>
        <w:t>the first digit:</w:t>
      </w:r>
    </w:p>
    <w:p w14:paraId="574B4B4D" w14:textId="77777777" w:rsidR="006C0418" w:rsidRDefault="006C0418">
      <w:pPr>
        <w:pStyle w:val="B3"/>
      </w:pPr>
      <w:r>
        <w:t>1</w:t>
      </w:r>
      <w:r>
        <w:tab/>
        <w:t>presented to TSG for information;</w:t>
      </w:r>
    </w:p>
    <w:p w14:paraId="7E94AF9F" w14:textId="77777777" w:rsidR="006C0418" w:rsidRDefault="006C0418">
      <w:pPr>
        <w:pStyle w:val="B3"/>
      </w:pPr>
      <w:r>
        <w:t>2</w:t>
      </w:r>
      <w:r>
        <w:tab/>
        <w:t>presented to TSG for approval;</w:t>
      </w:r>
    </w:p>
    <w:p w14:paraId="29226F82" w14:textId="77777777" w:rsidR="006C0418" w:rsidRDefault="006C0418">
      <w:pPr>
        <w:pStyle w:val="B3"/>
      </w:pPr>
      <w:r>
        <w:t>3</w:t>
      </w:r>
      <w:r>
        <w:tab/>
        <w:t>Indicates TSG approved document under change control.</w:t>
      </w:r>
    </w:p>
    <w:p w14:paraId="291C94BC" w14:textId="77777777" w:rsidR="006C0418" w:rsidRDefault="006C0418">
      <w:pPr>
        <w:pStyle w:val="B2"/>
      </w:pPr>
      <w:proofErr w:type="spellStart"/>
      <w:r>
        <w:t>y</w:t>
      </w:r>
      <w:proofErr w:type="spellEnd"/>
      <w:r>
        <w:tab/>
        <w:t>the second digit is incremented for all changes of substance, i.e. technical enhancements, corrections, updates, etc.</w:t>
      </w:r>
    </w:p>
    <w:p w14:paraId="4882C737" w14:textId="77777777" w:rsidR="006C0418" w:rsidRDefault="006C0418">
      <w:pPr>
        <w:pStyle w:val="B2"/>
      </w:pPr>
      <w:r>
        <w:t>z</w:t>
      </w:r>
      <w:r>
        <w:tab/>
        <w:t>the third digit is incremented when editorial only changes have been incorporated in the specification;</w:t>
      </w:r>
    </w:p>
    <w:p w14:paraId="5C21576E" w14:textId="77777777" w:rsidR="006C0418" w:rsidRDefault="006C0418">
      <w:pPr>
        <w:pStyle w:val="Heading1"/>
      </w:pPr>
      <w:r>
        <w:br w:type="page"/>
      </w:r>
      <w:bookmarkStart w:id="7" w:name="_Toc517468876"/>
      <w:r>
        <w:lastRenderedPageBreak/>
        <w:t>1</w:t>
      </w:r>
      <w:r>
        <w:tab/>
        <w:t>Scope</w:t>
      </w:r>
      <w:bookmarkEnd w:id="7"/>
    </w:p>
    <w:p w14:paraId="0623F79F" w14:textId="77777777" w:rsidR="006C0418" w:rsidRDefault="006C0418">
      <w:r>
        <w:t xml:space="preserve">The present </w:t>
      </w:r>
      <w:proofErr w:type="spellStart"/>
      <w:r>
        <w:t>dcoument</w:t>
      </w:r>
      <w:proofErr w:type="spellEnd"/>
      <w:r>
        <w:t xml:space="preserve"> gives the stage 3 description of the Completion of Calls to Busy Subscriber (CCBS) supplementary service. The present document specifies the procedures used at the radio interface (Reference point Um as defined in 3GPP TS 24.002) for normal operation, activation, deactivation, invocation and interrogation of the completion of calls to busy subscriber supplementary services. Provision and withdrawal of supplementary services is an administrative matter between the mobile subscriber and the service provider and cause no signalling on the radio interface.</w:t>
      </w:r>
    </w:p>
    <w:p w14:paraId="2CDF4E61" w14:textId="77777777" w:rsidR="006C0418" w:rsidRDefault="006C0418">
      <w:r>
        <w:t>In 3GPP TS 24.010 the general aspects of the specification of supplementary services at the layer 3 radio interface are given.</w:t>
      </w:r>
    </w:p>
    <w:p w14:paraId="0DCE9AE2" w14:textId="77777777" w:rsidR="006C0418" w:rsidRDefault="006C0418">
      <w:r>
        <w:t>3GPP TS 24.080 specifies the formats and coding for the supplementary services.</w:t>
      </w:r>
    </w:p>
    <w:p w14:paraId="4A189A0E" w14:textId="77777777" w:rsidR="006C0418" w:rsidRDefault="006C0418">
      <w:r>
        <w:t>Definitions and descriptions of supplementary services are given in 3GPP TS 22.004, 3GPP TS 22.08x and 3GPP TS 22.09x-series. Technical specification 3GPP TS 22.093 is related specifically to the Completion of Calls to Busy Subscriber supplementary service.</w:t>
      </w:r>
    </w:p>
    <w:p w14:paraId="2CDAEFA4" w14:textId="77777777" w:rsidR="006C0418" w:rsidRDefault="006C0418">
      <w:r>
        <w:t>The technical realization of supplementary services is described in technical specifications 3GPP TS 23.011, 3GPP TS 23.08x and 3GPP TS 23.09x-series. 3GPP TS 23.093 is related specifically to Completion of Calls to Busy Subscriber supplementary service.</w:t>
      </w:r>
    </w:p>
    <w:p w14:paraId="66283746" w14:textId="77777777" w:rsidR="006C0418" w:rsidRDefault="006C0418">
      <w:r>
        <w:t>The procedures for Call Control, Mobility Management and Radio Resource management at the layer 3 radio interface are defined in 3GPP TS 24.007 and 3GPP TS 24.008.</w:t>
      </w:r>
    </w:p>
    <w:p w14:paraId="2FDD6A52" w14:textId="77777777" w:rsidR="006C0418" w:rsidRDefault="006C0418">
      <w:r>
        <w:t>The following supplementary services belong to the call completion supplementary services and are described in the present document:</w:t>
      </w:r>
    </w:p>
    <w:p w14:paraId="5C44A939" w14:textId="77777777" w:rsidR="006C0418" w:rsidRDefault="006C0418">
      <w:pPr>
        <w:pStyle w:val="B1"/>
      </w:pPr>
      <w:r>
        <w:t>-</w:t>
      </w:r>
      <w:r>
        <w:tab/>
        <w:t>Completion of Calls to Busy Subscriber</w:t>
      </w:r>
      <w:r>
        <w:tab/>
        <w:t>(CCBS) (see clause 4).</w:t>
      </w:r>
    </w:p>
    <w:p w14:paraId="511CDCF4" w14:textId="77777777" w:rsidR="006C0418" w:rsidRDefault="006C0418">
      <w:pPr>
        <w:pStyle w:val="Heading1"/>
      </w:pPr>
      <w:bookmarkStart w:id="8" w:name="_Toc517468877"/>
      <w:r>
        <w:t>2</w:t>
      </w:r>
      <w:r>
        <w:tab/>
        <w:t>References</w:t>
      </w:r>
      <w:bookmarkEnd w:id="8"/>
    </w:p>
    <w:p w14:paraId="5B555009" w14:textId="77777777" w:rsidR="006C0418" w:rsidRDefault="006C0418">
      <w:r>
        <w:t>The following documents contain provisions which, through reference in this text, constitute provisions of the present document.</w:t>
      </w:r>
    </w:p>
    <w:p w14:paraId="72EC497A" w14:textId="77777777" w:rsidR="006C0418" w:rsidRDefault="00362E31" w:rsidP="00362E31">
      <w:pPr>
        <w:pStyle w:val="B1"/>
      </w:pPr>
      <w:r>
        <w:t>-</w:t>
      </w:r>
      <w:r>
        <w:tab/>
      </w:r>
      <w:r w:rsidR="006C0418">
        <w:t>References are either specific (identified by date of publication, edition number, version number, etc.) or non</w:t>
      </w:r>
      <w:r w:rsidR="006C0418">
        <w:noBreakHyphen/>
        <w:t>specific.</w:t>
      </w:r>
    </w:p>
    <w:p w14:paraId="6DCBAFD9" w14:textId="77777777" w:rsidR="006C0418" w:rsidRDefault="00362E31" w:rsidP="00362E31">
      <w:pPr>
        <w:pStyle w:val="B1"/>
      </w:pPr>
      <w:r>
        <w:t>-</w:t>
      </w:r>
      <w:r>
        <w:tab/>
      </w:r>
      <w:r w:rsidR="006C0418">
        <w:t>For a specific reference, subsequent revisions do not apply.</w:t>
      </w:r>
    </w:p>
    <w:p w14:paraId="3A2612A4" w14:textId="77777777" w:rsidR="006C0418" w:rsidRDefault="00362E31" w:rsidP="00362E31">
      <w:pPr>
        <w:pStyle w:val="B1"/>
      </w:pPr>
      <w:r>
        <w:t>-</w:t>
      </w:r>
      <w:r>
        <w:tab/>
      </w:r>
      <w:r w:rsidR="006C0418">
        <w:t xml:space="preserve">For a non-specific reference, the latest version applies.  In the case of a reference to a 3GPP document (including a GSM document), a non-specific reference implicitly refers to the latest version of that document </w:t>
      </w:r>
      <w:r w:rsidR="006C0418">
        <w:rPr>
          <w:i/>
        </w:rPr>
        <w:t>in the same Release as the present document</w:t>
      </w:r>
      <w:r w:rsidR="006C0418">
        <w:t>.</w:t>
      </w:r>
    </w:p>
    <w:p w14:paraId="61A5EC53" w14:textId="77777777" w:rsidR="006C0418" w:rsidRDefault="006C0418" w:rsidP="002E4368">
      <w:pPr>
        <w:pStyle w:val="EX"/>
        <w:numPr>
          <w:ilvl w:val="12"/>
          <w:numId w:val="0"/>
        </w:numPr>
        <w:ind w:left="1702" w:hanging="1418"/>
      </w:pPr>
      <w:r>
        <w:t>[1]</w:t>
      </w:r>
      <w:r>
        <w:tab/>
        <w:t>3GPP TR 21.905: "Vocabulary for 3GPP Specifications".</w:t>
      </w:r>
    </w:p>
    <w:p w14:paraId="356828AF" w14:textId="77777777" w:rsidR="006C0418" w:rsidRDefault="006C0418" w:rsidP="002E4368">
      <w:pPr>
        <w:pStyle w:val="EX"/>
        <w:numPr>
          <w:ilvl w:val="12"/>
          <w:numId w:val="0"/>
        </w:numPr>
        <w:ind w:left="1702" w:hanging="1418"/>
      </w:pPr>
      <w:r>
        <w:t>[2]</w:t>
      </w:r>
      <w:r>
        <w:tab/>
        <w:t>3GPP TS 22.004: "General on supplementary services".</w:t>
      </w:r>
    </w:p>
    <w:p w14:paraId="77ED9710" w14:textId="77777777" w:rsidR="006C0418" w:rsidRDefault="006C0418" w:rsidP="002E4368">
      <w:pPr>
        <w:pStyle w:val="EX"/>
        <w:numPr>
          <w:ilvl w:val="12"/>
          <w:numId w:val="0"/>
        </w:numPr>
        <w:ind w:left="1702" w:hanging="1418"/>
      </w:pPr>
      <w:r>
        <w:t>[3]</w:t>
      </w:r>
      <w:r>
        <w:tab/>
        <w:t>3GPP TS 22.007: "Mobile Stations (MS) features".</w:t>
      </w:r>
    </w:p>
    <w:p w14:paraId="70C94AAE" w14:textId="77777777" w:rsidR="006C0418" w:rsidRDefault="006C0418" w:rsidP="002E4368">
      <w:pPr>
        <w:pStyle w:val="EX"/>
        <w:numPr>
          <w:ilvl w:val="12"/>
          <w:numId w:val="0"/>
        </w:numPr>
        <w:ind w:left="1702" w:hanging="1418"/>
      </w:pPr>
      <w:r>
        <w:t>[4]</w:t>
      </w:r>
      <w:r>
        <w:tab/>
        <w:t xml:space="preserve">3GPP TS 22.030: "Man-Machine Interface (MMI) of the </w:t>
      </w:r>
      <w:smartTag w:uri="urn:schemas-microsoft-com:office:smarttags" w:element="place">
        <w:r>
          <w:t>Mobile</w:t>
        </w:r>
      </w:smartTag>
      <w:r>
        <w:t xml:space="preserve"> Station (MS)".</w:t>
      </w:r>
    </w:p>
    <w:p w14:paraId="7542D770" w14:textId="77777777" w:rsidR="006C0418" w:rsidRDefault="006C0418" w:rsidP="002E4368">
      <w:pPr>
        <w:pStyle w:val="EX"/>
        <w:numPr>
          <w:ilvl w:val="12"/>
          <w:numId w:val="0"/>
        </w:numPr>
        <w:ind w:left="1702" w:hanging="1418"/>
      </w:pPr>
      <w:r>
        <w:t>[5]</w:t>
      </w:r>
      <w:r>
        <w:tab/>
        <w:t>3GPP TS 22.093: "Completion of Calls to Busy Subscriber (CCBS) Service description, Stage 1".</w:t>
      </w:r>
    </w:p>
    <w:p w14:paraId="204FE8FD" w14:textId="77777777" w:rsidR="006C0418" w:rsidRDefault="006C0418" w:rsidP="002E4368">
      <w:pPr>
        <w:pStyle w:val="EX"/>
        <w:numPr>
          <w:ilvl w:val="12"/>
          <w:numId w:val="0"/>
        </w:numPr>
        <w:ind w:left="1702" w:hanging="1418"/>
      </w:pPr>
      <w:r>
        <w:t>[6]</w:t>
      </w:r>
      <w:r>
        <w:tab/>
        <w:t>3GPP TS 23.011: "Technical realization of supplementary services".</w:t>
      </w:r>
    </w:p>
    <w:p w14:paraId="34A9EAC8" w14:textId="77777777" w:rsidR="006C0418" w:rsidRDefault="006C0418" w:rsidP="002E4368">
      <w:pPr>
        <w:pStyle w:val="EX"/>
        <w:numPr>
          <w:ilvl w:val="12"/>
          <w:numId w:val="0"/>
        </w:numPr>
        <w:ind w:left="1702" w:hanging="1418"/>
      </w:pPr>
      <w:r>
        <w:t>[7]</w:t>
      </w:r>
      <w:r>
        <w:tab/>
        <w:t>3GPP TS 23.093: "Technical realization of Completion of Calls to Busy Subscriber (CCBS)".</w:t>
      </w:r>
    </w:p>
    <w:p w14:paraId="75A0CF53" w14:textId="77777777" w:rsidR="006C0418" w:rsidRDefault="006C0418" w:rsidP="002E4368">
      <w:pPr>
        <w:pStyle w:val="EX"/>
        <w:numPr>
          <w:ilvl w:val="12"/>
          <w:numId w:val="0"/>
        </w:numPr>
        <w:ind w:left="1702" w:hanging="1418"/>
      </w:pPr>
      <w:r>
        <w:t>[8]</w:t>
      </w:r>
      <w:r>
        <w:tab/>
        <w:t>3GPP TS 24.002: "GSM-UMTS Public Land Mobile Network (PLMN) access reference configuration".</w:t>
      </w:r>
    </w:p>
    <w:p w14:paraId="353E86BC" w14:textId="77777777" w:rsidR="006C0418" w:rsidRDefault="006C0418" w:rsidP="002E4368">
      <w:pPr>
        <w:pStyle w:val="EX"/>
        <w:numPr>
          <w:ilvl w:val="12"/>
          <w:numId w:val="0"/>
        </w:numPr>
        <w:ind w:left="1702" w:hanging="1418"/>
      </w:pPr>
      <w:r>
        <w:t>[9]</w:t>
      </w:r>
      <w:r>
        <w:tab/>
        <w:t>3GPP TS 24.007: "</w:t>
      </w:r>
      <w:smartTag w:uri="urn:schemas-microsoft-com:office:smarttags" w:element="place">
        <w:r>
          <w:t>Mobile</w:t>
        </w:r>
      </w:smartTag>
      <w:r>
        <w:t xml:space="preserve"> radio interface signalling layer 3  General aspects".</w:t>
      </w:r>
    </w:p>
    <w:p w14:paraId="3AC39D35" w14:textId="77777777" w:rsidR="006C0418" w:rsidRDefault="006C0418" w:rsidP="002E4368">
      <w:pPr>
        <w:pStyle w:val="EX"/>
        <w:numPr>
          <w:ilvl w:val="12"/>
          <w:numId w:val="0"/>
        </w:numPr>
        <w:ind w:left="1702" w:hanging="1418"/>
      </w:pPr>
      <w:r>
        <w:lastRenderedPageBreak/>
        <w:t>[10]</w:t>
      </w:r>
      <w:r>
        <w:tab/>
        <w:t>3GPP TS 24.008: "</w:t>
      </w:r>
      <w:smartTag w:uri="urn:schemas-microsoft-com:office:smarttags" w:element="place">
        <w:r>
          <w:t>Mobile</w:t>
        </w:r>
      </w:smartTag>
      <w:r>
        <w:t xml:space="preserve"> radio interface layer 3 specification".</w:t>
      </w:r>
    </w:p>
    <w:p w14:paraId="7D72DBF5" w14:textId="77777777" w:rsidR="006C0418" w:rsidRDefault="006C0418" w:rsidP="002E4368">
      <w:pPr>
        <w:pStyle w:val="EX"/>
        <w:numPr>
          <w:ilvl w:val="12"/>
          <w:numId w:val="0"/>
        </w:numPr>
        <w:ind w:left="1702" w:hanging="1418"/>
      </w:pPr>
      <w:r>
        <w:t>[11]</w:t>
      </w:r>
      <w:r>
        <w:tab/>
        <w:t>3GPP TS 24.010: "</w:t>
      </w:r>
      <w:smartTag w:uri="urn:schemas-microsoft-com:office:smarttags" w:element="place">
        <w:r>
          <w:t>Mobile</w:t>
        </w:r>
      </w:smartTag>
      <w:r>
        <w:t xml:space="preserve"> radio interface layer 3  Supplementary services specification  General aspects".</w:t>
      </w:r>
    </w:p>
    <w:p w14:paraId="3A6D40D0" w14:textId="77777777" w:rsidR="006C0418" w:rsidRDefault="006C0418" w:rsidP="002E4368">
      <w:pPr>
        <w:pStyle w:val="EX"/>
        <w:numPr>
          <w:ilvl w:val="12"/>
          <w:numId w:val="0"/>
        </w:numPr>
        <w:ind w:left="1702" w:hanging="1418"/>
      </w:pPr>
      <w:r>
        <w:t>[12]</w:t>
      </w:r>
      <w:r>
        <w:tab/>
        <w:t>3GPP TS 24.080: "</w:t>
      </w:r>
      <w:smartTag w:uri="urn:schemas-microsoft-com:office:smarttags" w:element="place">
        <w:r>
          <w:t>Mobile</w:t>
        </w:r>
      </w:smartTag>
      <w:r>
        <w:t xml:space="preserve"> radio interface layer 3 supplementary services specification  Formats and coding".</w:t>
      </w:r>
    </w:p>
    <w:p w14:paraId="0C5C3A51" w14:textId="77777777" w:rsidR="006C0418" w:rsidRDefault="006C0418" w:rsidP="002E4368">
      <w:pPr>
        <w:pStyle w:val="EX"/>
        <w:numPr>
          <w:ilvl w:val="12"/>
          <w:numId w:val="0"/>
        </w:numPr>
        <w:ind w:left="1702" w:hanging="1418"/>
      </w:pPr>
      <w:r>
        <w:t>[13]</w:t>
      </w:r>
      <w:r>
        <w:tab/>
        <w:t xml:space="preserve">3GPP TS 24.083: "Call Waiting (CW) and Call Hold (HOLD) supplementary services </w:t>
      </w:r>
      <w:r>
        <w:noBreakHyphen/>
        <w:t xml:space="preserve"> Stage 3".</w:t>
      </w:r>
    </w:p>
    <w:p w14:paraId="4935E53B" w14:textId="77777777" w:rsidR="006C0418" w:rsidRDefault="006C0418" w:rsidP="002E4368">
      <w:pPr>
        <w:pStyle w:val="Heading1"/>
        <w:numPr>
          <w:ilvl w:val="12"/>
          <w:numId w:val="0"/>
        </w:numPr>
        <w:ind w:left="1134" w:hanging="1134"/>
      </w:pPr>
      <w:bookmarkStart w:id="9" w:name="_Toc517468878"/>
      <w:r>
        <w:t>3</w:t>
      </w:r>
      <w:r>
        <w:tab/>
        <w:t>Definitions and abbreviations</w:t>
      </w:r>
      <w:bookmarkEnd w:id="9"/>
    </w:p>
    <w:p w14:paraId="33A7DDEE" w14:textId="77777777" w:rsidR="006C0418" w:rsidRDefault="006C0418" w:rsidP="002E4368">
      <w:pPr>
        <w:pStyle w:val="Heading2"/>
        <w:numPr>
          <w:ilvl w:val="12"/>
          <w:numId w:val="0"/>
        </w:numPr>
        <w:ind w:left="1134" w:hanging="1134"/>
      </w:pPr>
      <w:bookmarkStart w:id="10" w:name="_Toc517468879"/>
      <w:r>
        <w:t>3.1</w:t>
      </w:r>
      <w:r>
        <w:tab/>
        <w:t>Definitions</w:t>
      </w:r>
      <w:bookmarkEnd w:id="10"/>
    </w:p>
    <w:p w14:paraId="49F9B09A" w14:textId="77777777" w:rsidR="006C0418" w:rsidRDefault="006C0418" w:rsidP="002E4368">
      <w:pPr>
        <w:numPr>
          <w:ilvl w:val="12"/>
          <w:numId w:val="0"/>
        </w:numPr>
      </w:pPr>
      <w:r>
        <w:t>For the purposes of the present document the following definitions apply.</w:t>
      </w:r>
    </w:p>
    <w:p w14:paraId="0AF8E62E" w14:textId="77777777" w:rsidR="006C0418" w:rsidRDefault="006C0418" w:rsidP="002E4368">
      <w:pPr>
        <w:numPr>
          <w:ilvl w:val="12"/>
          <w:numId w:val="0"/>
        </w:numPr>
      </w:pPr>
      <w:r>
        <w:rPr>
          <w:b/>
        </w:rPr>
        <w:t xml:space="preserve">Subscriber A: </w:t>
      </w:r>
      <w:r>
        <w:t>The user of MS A, requesting CCBS.</w:t>
      </w:r>
    </w:p>
    <w:p w14:paraId="09A32B36" w14:textId="77777777" w:rsidR="006C0418" w:rsidRDefault="006C0418" w:rsidP="002E4368">
      <w:pPr>
        <w:numPr>
          <w:ilvl w:val="12"/>
          <w:numId w:val="0"/>
        </w:numPr>
      </w:pPr>
      <w:r>
        <w:rPr>
          <w:b/>
        </w:rPr>
        <w:t xml:space="preserve">Destination B: </w:t>
      </w:r>
      <w:r>
        <w:t>The entity addressed in the original call set up, which is busy when first called by subscriber A.</w:t>
      </w:r>
    </w:p>
    <w:p w14:paraId="53BD6872" w14:textId="77777777" w:rsidR="006C0418" w:rsidRDefault="006C0418" w:rsidP="002E4368">
      <w:pPr>
        <w:pStyle w:val="Heading2"/>
        <w:numPr>
          <w:ilvl w:val="12"/>
          <w:numId w:val="0"/>
        </w:numPr>
        <w:ind w:left="1134" w:hanging="1134"/>
      </w:pPr>
      <w:bookmarkStart w:id="11" w:name="_Toc517468880"/>
      <w:r>
        <w:t>3.2</w:t>
      </w:r>
      <w:r>
        <w:tab/>
        <w:t>Abbreviations</w:t>
      </w:r>
      <w:bookmarkEnd w:id="11"/>
    </w:p>
    <w:p w14:paraId="245CAF3D" w14:textId="77777777" w:rsidR="006C0418" w:rsidRDefault="006C0418" w:rsidP="002E4368">
      <w:pPr>
        <w:numPr>
          <w:ilvl w:val="12"/>
          <w:numId w:val="0"/>
        </w:numPr>
      </w:pPr>
      <w:r>
        <w:t>For the purposes of the present document the following abbreviations apply:</w:t>
      </w:r>
    </w:p>
    <w:p w14:paraId="12BB7820" w14:textId="77777777" w:rsidR="006C0418" w:rsidRDefault="006C0418" w:rsidP="002E4368">
      <w:pPr>
        <w:pStyle w:val="EW"/>
        <w:numPr>
          <w:ilvl w:val="12"/>
          <w:numId w:val="0"/>
        </w:numPr>
        <w:ind w:left="1702" w:hanging="1418"/>
      </w:pPr>
      <w:r>
        <w:t>CCBS</w:t>
      </w:r>
      <w:r>
        <w:tab/>
        <w:t>Completion of Calls to Busy Subscriber</w:t>
      </w:r>
    </w:p>
    <w:p w14:paraId="3CFC299C" w14:textId="77777777" w:rsidR="006C0418" w:rsidRDefault="006C0418" w:rsidP="002E4368">
      <w:pPr>
        <w:pStyle w:val="EW"/>
        <w:numPr>
          <w:ilvl w:val="12"/>
          <w:numId w:val="0"/>
        </w:numPr>
        <w:ind w:left="1702" w:hanging="1418"/>
      </w:pPr>
      <w:r>
        <w:t>MS A</w:t>
      </w:r>
      <w:r>
        <w:tab/>
        <w:t>Mobile Station of subscriber A</w:t>
      </w:r>
    </w:p>
    <w:p w14:paraId="30D5122D" w14:textId="77777777" w:rsidR="006C0418" w:rsidRDefault="006C0418" w:rsidP="002E4368">
      <w:pPr>
        <w:pStyle w:val="EW"/>
        <w:numPr>
          <w:ilvl w:val="12"/>
          <w:numId w:val="0"/>
        </w:numPr>
        <w:ind w:left="1702" w:hanging="1418"/>
      </w:pPr>
      <w:r>
        <w:t>NDUB</w:t>
      </w:r>
      <w:r>
        <w:tab/>
        <w:t>Network Determined User Busy</w:t>
      </w:r>
    </w:p>
    <w:p w14:paraId="79270D47" w14:textId="77777777" w:rsidR="006C0418" w:rsidRDefault="006C0418" w:rsidP="002E4368">
      <w:pPr>
        <w:pStyle w:val="EW"/>
        <w:numPr>
          <w:ilvl w:val="12"/>
          <w:numId w:val="0"/>
        </w:numPr>
        <w:ind w:left="1702" w:hanging="1418"/>
      </w:pPr>
    </w:p>
    <w:p w14:paraId="6A356130" w14:textId="77777777" w:rsidR="006C0418" w:rsidRDefault="006C0418" w:rsidP="002E4368">
      <w:pPr>
        <w:numPr>
          <w:ilvl w:val="12"/>
          <w:numId w:val="0"/>
        </w:numPr>
      </w:pPr>
      <w:r>
        <w:t>Further related abbreviations are given in 3GPP TR 21.905</w:t>
      </w:r>
    </w:p>
    <w:p w14:paraId="1CDE6D25" w14:textId="77777777" w:rsidR="006C0418" w:rsidRDefault="006C0418" w:rsidP="002E4368">
      <w:pPr>
        <w:pStyle w:val="Heading1"/>
        <w:numPr>
          <w:ilvl w:val="12"/>
          <w:numId w:val="0"/>
        </w:numPr>
        <w:ind w:left="1134" w:hanging="1134"/>
      </w:pPr>
      <w:r>
        <w:br w:type="page"/>
      </w:r>
      <w:bookmarkStart w:id="12" w:name="_Toc517468881"/>
      <w:r>
        <w:lastRenderedPageBreak/>
        <w:t>4</w:t>
      </w:r>
      <w:r>
        <w:tab/>
        <w:t>General</w:t>
      </w:r>
      <w:bookmarkEnd w:id="12"/>
    </w:p>
    <w:p w14:paraId="1C0DDDD7" w14:textId="77777777" w:rsidR="006C0418" w:rsidRDefault="006C0418" w:rsidP="002E4368">
      <w:pPr>
        <w:pStyle w:val="Heading2"/>
        <w:numPr>
          <w:ilvl w:val="12"/>
          <w:numId w:val="0"/>
        </w:numPr>
        <w:ind w:left="1134" w:hanging="1134"/>
      </w:pPr>
      <w:bookmarkStart w:id="13" w:name="_Toc517468882"/>
      <w:r>
        <w:t>4.1</w:t>
      </w:r>
      <w:r>
        <w:tab/>
        <w:t>Overview</w:t>
      </w:r>
      <w:bookmarkEnd w:id="13"/>
    </w:p>
    <w:p w14:paraId="5B0439D3" w14:textId="77777777" w:rsidR="006C0418" w:rsidRDefault="006C0418" w:rsidP="002E4368">
      <w:pPr>
        <w:numPr>
          <w:ilvl w:val="12"/>
          <w:numId w:val="0"/>
        </w:numPr>
      </w:pPr>
      <w:r>
        <w:t>CCBS allows a calling subscriber A, encountering a Network Determined User Busy (NDUB) called destination B, to be notified when destination B is idle and to have the network reinitiate the call to destination B, if subscriber A desires.</w:t>
      </w:r>
    </w:p>
    <w:p w14:paraId="4C2B40BF" w14:textId="77777777" w:rsidR="006C0418" w:rsidRDefault="006C0418" w:rsidP="002E4368">
      <w:pPr>
        <w:numPr>
          <w:ilvl w:val="12"/>
          <w:numId w:val="0"/>
        </w:numPr>
      </w:pPr>
      <w:r>
        <w:t>All of the radio signalling specific to CCBS is at the subscriber A-side. Each procedure is described in turn. There is no radio signalling specific to CCBS at destination B-side. The radio signalling on the destination B-side uses basic call signalling procedures only.</w:t>
      </w:r>
    </w:p>
    <w:p w14:paraId="325FCB36" w14:textId="77777777" w:rsidR="006C0418" w:rsidRDefault="006C0418" w:rsidP="002E4368">
      <w:pPr>
        <w:numPr>
          <w:ilvl w:val="12"/>
          <w:numId w:val="0"/>
        </w:numPr>
      </w:pPr>
      <w:r>
        <w:t>A mobile station that supports CCBS shall support the requirements of the following options used in 3GPP TS 24.008:</w:t>
      </w:r>
    </w:p>
    <w:p w14:paraId="200398B5" w14:textId="77777777" w:rsidR="006C0418" w:rsidRDefault="006C0418" w:rsidP="002E4368">
      <w:pPr>
        <w:pStyle w:val="B1"/>
        <w:numPr>
          <w:ilvl w:val="12"/>
          <w:numId w:val="0"/>
        </w:numPr>
        <w:ind w:left="568" w:hanging="284"/>
      </w:pPr>
      <w:r>
        <w:t>1)</w:t>
      </w:r>
      <w:r>
        <w:tab/>
        <w:t>Prolonged Clearing Procedure;</w:t>
      </w:r>
    </w:p>
    <w:p w14:paraId="4506132C" w14:textId="77777777" w:rsidR="006C0418" w:rsidRDefault="006C0418" w:rsidP="002E4368">
      <w:pPr>
        <w:pStyle w:val="B1"/>
        <w:numPr>
          <w:ilvl w:val="12"/>
          <w:numId w:val="0"/>
        </w:numPr>
        <w:ind w:left="568" w:hanging="284"/>
      </w:pPr>
      <w:r>
        <w:t>2)</w:t>
      </w:r>
      <w:r>
        <w:tab/>
        <w:t xml:space="preserve">Network Initiated </w:t>
      </w:r>
      <w:smartTag w:uri="urn:schemas-microsoft-com:office:smarttags" w:element="place">
        <w:r>
          <w:t>Mobile</w:t>
        </w:r>
      </w:smartTag>
      <w:r>
        <w:t xml:space="preserve"> Originated Connection Management (MO CM) Connection Request;</w:t>
      </w:r>
    </w:p>
    <w:p w14:paraId="151A5A66" w14:textId="77777777" w:rsidR="006C0418" w:rsidRDefault="006C0418" w:rsidP="002E4368">
      <w:pPr>
        <w:pStyle w:val="B1"/>
        <w:numPr>
          <w:ilvl w:val="12"/>
          <w:numId w:val="0"/>
        </w:numPr>
        <w:ind w:left="568" w:hanging="284"/>
      </w:pPr>
      <w:r>
        <w:t>3)</w:t>
      </w:r>
      <w:r>
        <w:tab/>
        <w:t>Network initiated MO call.</w:t>
      </w:r>
    </w:p>
    <w:p w14:paraId="2F0AC59C" w14:textId="77777777" w:rsidR="006C0418" w:rsidRDefault="006C0418" w:rsidP="002E4368">
      <w:pPr>
        <w:numPr>
          <w:ilvl w:val="12"/>
          <w:numId w:val="0"/>
        </w:numPr>
      </w:pPr>
      <w:r>
        <w:t>A network supporting CCBS shall support the requirements of the following options used in 3GPP TS 24.008:</w:t>
      </w:r>
    </w:p>
    <w:p w14:paraId="4B4BC13F" w14:textId="77777777" w:rsidR="006C0418" w:rsidRDefault="006C0418" w:rsidP="002E4368">
      <w:pPr>
        <w:pStyle w:val="B1"/>
        <w:numPr>
          <w:ilvl w:val="12"/>
          <w:numId w:val="0"/>
        </w:numPr>
        <w:ind w:left="568" w:hanging="284"/>
      </w:pPr>
      <w:r>
        <w:t>1)</w:t>
      </w:r>
      <w:r>
        <w:tab/>
        <w:t>CCBS Request activation; and</w:t>
      </w:r>
    </w:p>
    <w:p w14:paraId="344163FB" w14:textId="77777777" w:rsidR="006C0418" w:rsidRDefault="006C0418" w:rsidP="002E4368">
      <w:pPr>
        <w:pStyle w:val="B1"/>
        <w:numPr>
          <w:ilvl w:val="12"/>
          <w:numId w:val="0"/>
        </w:numPr>
        <w:ind w:left="568" w:hanging="284"/>
      </w:pPr>
      <w:r>
        <w:t>2)</w:t>
      </w:r>
      <w:r>
        <w:tab/>
        <w:t>Network initiated MO call.</w:t>
      </w:r>
    </w:p>
    <w:p w14:paraId="4BA562B5" w14:textId="77777777" w:rsidR="006C0418" w:rsidRDefault="006C0418" w:rsidP="002E4368">
      <w:pPr>
        <w:pStyle w:val="Heading2"/>
        <w:numPr>
          <w:ilvl w:val="12"/>
          <w:numId w:val="0"/>
        </w:numPr>
        <w:ind w:left="1134" w:hanging="1134"/>
      </w:pPr>
      <w:bookmarkStart w:id="14" w:name="_Toc517468883"/>
      <w:r>
        <w:t>4.2</w:t>
      </w:r>
      <w:r>
        <w:tab/>
        <w:t>Activation</w:t>
      </w:r>
      <w:bookmarkEnd w:id="14"/>
    </w:p>
    <w:p w14:paraId="22C8A162" w14:textId="77777777" w:rsidR="006C0418" w:rsidRDefault="006C0418" w:rsidP="002E4368">
      <w:pPr>
        <w:numPr>
          <w:ilvl w:val="12"/>
          <w:numId w:val="0"/>
        </w:numPr>
      </w:pPr>
      <w:r>
        <w:t>When CCBS is allowed the network shall give subscriber A the option of activating a CCBS Request.</w:t>
      </w:r>
    </w:p>
    <w:p w14:paraId="05E3E819" w14:textId="77777777" w:rsidR="006C0418" w:rsidRDefault="006C0418" w:rsidP="002E4368">
      <w:pPr>
        <w:numPr>
          <w:ilvl w:val="12"/>
          <w:numId w:val="0"/>
        </w:numPr>
      </w:pPr>
      <w:r>
        <w:t>The network shall send a DISCONNECT message to MS A (cause #17 (User Busy) or cause #34 (no circuit / channel available)) with diagnostic field indicating CCBS is Possible and allowed actions indicating CCBS is Possible. The network starts the retention timer T1 when it sends the DISCONNECT message. The MS shall not release the connection with the network if allowed actions is present.</w:t>
      </w:r>
    </w:p>
    <w:p w14:paraId="134BC31A" w14:textId="77777777" w:rsidR="006C0418" w:rsidRDefault="006C0418" w:rsidP="002E4368">
      <w:pPr>
        <w:numPr>
          <w:ilvl w:val="12"/>
          <w:numId w:val="0"/>
        </w:numPr>
      </w:pPr>
      <w:r>
        <w:t xml:space="preserve">If subscriber A attempts to activate a CCBS Request, MS A shall send a RELEASE message, with the Facility information element indicating </w:t>
      </w:r>
      <w:proofErr w:type="spellStart"/>
      <w:r>
        <w:t>CCBSRequest</w:t>
      </w:r>
      <w:proofErr w:type="spellEnd"/>
      <w:r>
        <w:t xml:space="preserve"> and the network shall stop T1. If the subscriber A does not accept CCBS activation, the MS shall send normal RELEASE message and the network shall stop T1 and continue normal call clearing. If the timer T1 expires before the RELEASE message is received from the MS, the network shall continue normal call clearing.</w:t>
      </w:r>
    </w:p>
    <w:p w14:paraId="5C8882E0" w14:textId="77777777" w:rsidR="006C0418" w:rsidRDefault="006C0418" w:rsidP="002E4368">
      <w:pPr>
        <w:numPr>
          <w:ilvl w:val="12"/>
          <w:numId w:val="0"/>
        </w:numPr>
      </w:pPr>
      <w:r>
        <w:t xml:space="preserve">If the network accepts the activation attempt, it shall acknowledge it by sending a RELEASE COMPLETE message containing the Facility information element with the CCBS index and optionally the </w:t>
      </w:r>
      <w:proofErr w:type="spellStart"/>
      <w:r>
        <w:t>AddressOfB</w:t>
      </w:r>
      <w:proofErr w:type="spellEnd"/>
      <w:r>
        <w:t xml:space="preserve">, </w:t>
      </w:r>
      <w:proofErr w:type="spellStart"/>
      <w:r>
        <w:t>SubAddressOfB</w:t>
      </w:r>
      <w:proofErr w:type="spellEnd"/>
      <w:r>
        <w:t xml:space="preserve"> and the </w:t>
      </w:r>
      <w:proofErr w:type="spellStart"/>
      <w:r>
        <w:t>BasicServiceCode</w:t>
      </w:r>
      <w:proofErr w:type="spellEnd"/>
      <w:r>
        <w:t>. If the network rejects the activation attempt, it shall send a RELEASE COMPLETE message containing the Facility information element with a return error indication.</w:t>
      </w:r>
    </w:p>
    <w:p w14:paraId="7C11C1AF" w14:textId="77777777" w:rsidR="006C0418" w:rsidRDefault="006C0418" w:rsidP="002E4368">
      <w:pPr>
        <w:numPr>
          <w:ilvl w:val="12"/>
          <w:numId w:val="0"/>
        </w:numPr>
      </w:pPr>
      <w:r>
        <w:t>If a TCH has been allocated for the initial call and there are no further need for this channel configuration, the network may reconfigure the ongoing connection from TCH(s) mode to SDCCH only mode while waiting for further user input activity.</w:t>
      </w:r>
    </w:p>
    <w:p w14:paraId="50404F82" w14:textId="77777777" w:rsidR="006C0418" w:rsidRDefault="006C0418" w:rsidP="002E4368">
      <w:pPr>
        <w:numPr>
          <w:ilvl w:val="12"/>
          <w:numId w:val="0"/>
        </w:numPr>
      </w:pPr>
      <w:r>
        <w:t>It is a network option to maintain the ongoing connection in TCH mode while waiting for further user input activity.</w:t>
      </w:r>
    </w:p>
    <w:p w14:paraId="4E370EA9" w14:textId="77777777" w:rsidR="006C0418" w:rsidRDefault="006C0418" w:rsidP="002E4368">
      <w:pPr>
        <w:numPr>
          <w:ilvl w:val="12"/>
          <w:numId w:val="0"/>
        </w:numPr>
      </w:pPr>
      <w:r>
        <w:t>SS Version Indicator value 3 or above has to be used.</w:t>
      </w:r>
    </w:p>
    <w:p w14:paraId="313A3A78" w14:textId="77777777" w:rsidR="006C0418" w:rsidRDefault="006C0418" w:rsidP="002E4368">
      <w:pPr>
        <w:pStyle w:val="TH"/>
        <w:numPr>
          <w:ilvl w:val="12"/>
          <w:numId w:val="0"/>
        </w:numPr>
      </w:pPr>
      <w:r>
        <w:br w:type="page"/>
      </w:r>
    </w:p>
    <w:tbl>
      <w:tblPr>
        <w:tblW w:w="0" w:type="auto"/>
        <w:tblLayout w:type="fixed"/>
        <w:tblLook w:val="0000" w:firstRow="0" w:lastRow="0" w:firstColumn="0" w:lastColumn="0" w:noHBand="0" w:noVBand="0"/>
      </w:tblPr>
      <w:tblGrid>
        <w:gridCol w:w="9570"/>
      </w:tblGrid>
      <w:tr w:rsidR="006C0418" w14:paraId="6FCC3DC6" w14:textId="77777777">
        <w:trPr>
          <w:cantSplit/>
          <w:trHeight w:val="200"/>
        </w:trPr>
        <w:tc>
          <w:tcPr>
            <w:tcW w:w="9570" w:type="dxa"/>
            <w:tcBorders>
              <w:top w:val="nil"/>
              <w:left w:val="nil"/>
              <w:bottom w:val="nil"/>
              <w:right w:val="nil"/>
            </w:tcBorders>
          </w:tcPr>
          <w:p w14:paraId="21E1D59A"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SETUP  (Note 1)</w:t>
            </w:r>
            <w:r>
              <w:br/>
              <w:t>-------------------------------------------------------------------------------------------------------------------------------&gt;</w:t>
            </w:r>
            <w:r>
              <w:br/>
              <w:t>(Bearer capability, CC capabilities, Called party BCD number)</w:t>
            </w:r>
          </w:p>
        </w:tc>
      </w:tr>
      <w:tr w:rsidR="006C0418" w14:paraId="5FEFE895" w14:textId="77777777">
        <w:tc>
          <w:tcPr>
            <w:tcW w:w="9570" w:type="dxa"/>
            <w:tcBorders>
              <w:top w:val="nil"/>
              <w:left w:val="nil"/>
              <w:bottom w:val="nil"/>
              <w:right w:val="nil"/>
            </w:tcBorders>
          </w:tcPr>
          <w:p w14:paraId="096AC40D" w14:textId="77777777" w:rsidR="006C0418" w:rsidRDefault="006C0418" w:rsidP="002E4368">
            <w:pPr>
              <w:numPr>
                <w:ilvl w:val="12"/>
                <w:numId w:val="0"/>
              </w:numPr>
              <w:spacing w:after="120" w:line="200" w:lineRule="exact"/>
              <w:jc w:val="center"/>
            </w:pPr>
            <w:r>
              <w:br/>
              <w:t>DISCONNECT  (Note 2)</w:t>
            </w:r>
            <w:r>
              <w:br/>
              <w:t>&lt;------------------------------------------------------------------------------------------------------------------------------</w:t>
            </w:r>
            <w:r>
              <w:br/>
              <w:t xml:space="preserve">((Cause #17 (User Busy) / Cause #34 (no circuit/channel available)), diagnostic = </w:t>
            </w:r>
            <w:proofErr w:type="spellStart"/>
            <w:r>
              <w:t>CCBSPossible</w:t>
            </w:r>
            <w:proofErr w:type="spellEnd"/>
            <w:r>
              <w:t>,</w:t>
            </w:r>
            <w:r>
              <w:br/>
              <w:t>allowed actions = CCBS Possible)</w:t>
            </w:r>
          </w:p>
        </w:tc>
      </w:tr>
      <w:tr w:rsidR="006C0418" w14:paraId="3D1AF0ED" w14:textId="77777777">
        <w:tc>
          <w:tcPr>
            <w:tcW w:w="9570" w:type="dxa"/>
            <w:tcBorders>
              <w:top w:val="nil"/>
              <w:left w:val="nil"/>
              <w:bottom w:val="nil"/>
              <w:right w:val="nil"/>
            </w:tcBorders>
          </w:tcPr>
          <w:p w14:paraId="11BA8F5F" w14:textId="77777777" w:rsidR="006C0418" w:rsidRDefault="006C0418" w:rsidP="002E4368">
            <w:pPr>
              <w:numPr>
                <w:ilvl w:val="12"/>
                <w:numId w:val="0"/>
              </w:numPr>
              <w:spacing w:after="120" w:line="200" w:lineRule="exact"/>
              <w:jc w:val="center"/>
            </w:pPr>
            <w:r>
              <w:br/>
              <w:t>RELEASE  (Note 3)</w:t>
            </w:r>
            <w:r>
              <w:br/>
              <w:t>- - - - - - - - - - - - - - - - - - - - - - - - - - - - - - - - - - - - - - - - - - - - - - - - - - - - - - - - - - - - - - - - - - - - - - - -&gt;</w:t>
            </w:r>
          </w:p>
        </w:tc>
      </w:tr>
      <w:tr w:rsidR="006C0418" w14:paraId="14717E2F" w14:textId="77777777">
        <w:tc>
          <w:tcPr>
            <w:tcW w:w="9570" w:type="dxa"/>
            <w:tcBorders>
              <w:top w:val="nil"/>
              <w:left w:val="nil"/>
              <w:bottom w:val="nil"/>
              <w:right w:val="nil"/>
            </w:tcBorders>
          </w:tcPr>
          <w:p w14:paraId="4D997D87" w14:textId="77777777" w:rsidR="006C0418" w:rsidRDefault="006C0418" w:rsidP="002E4368">
            <w:pPr>
              <w:numPr>
                <w:ilvl w:val="12"/>
                <w:numId w:val="0"/>
              </w:numPr>
              <w:spacing w:after="120" w:line="200" w:lineRule="exact"/>
              <w:jc w:val="center"/>
            </w:pPr>
            <w:r>
              <w:br/>
              <w:t>RELEASE COMPLETE</w:t>
            </w:r>
            <w:r>
              <w:br/>
              <w:t xml:space="preserve">&lt;- - - - - - - - - - - - - - - - - - - - - - - - - - - - - - - - - - - - - - - - - - - - - - - - - - - - - - - - - - - - - - - - - - - - - - - - </w:t>
            </w:r>
          </w:p>
        </w:tc>
      </w:tr>
      <w:tr w:rsidR="006C0418" w14:paraId="3B97E4E2" w14:textId="77777777">
        <w:tc>
          <w:tcPr>
            <w:tcW w:w="9570" w:type="dxa"/>
            <w:tcBorders>
              <w:top w:val="nil"/>
              <w:left w:val="nil"/>
              <w:bottom w:val="nil"/>
              <w:right w:val="nil"/>
            </w:tcBorders>
          </w:tcPr>
          <w:p w14:paraId="61029841" w14:textId="77777777" w:rsidR="006C0418" w:rsidRDefault="006C0418" w:rsidP="002E4368">
            <w:pPr>
              <w:numPr>
                <w:ilvl w:val="12"/>
                <w:numId w:val="0"/>
              </w:numPr>
              <w:spacing w:after="120" w:line="200" w:lineRule="exact"/>
              <w:jc w:val="center"/>
            </w:pPr>
            <w:r>
              <w:br/>
              <w:t>RELEASE  (Note 4)</w:t>
            </w:r>
            <w:r>
              <w:br/>
              <w:t>&lt;- - - - - - - - - - - - - - - - - - - - - - - - - - - - - - - - - - - - - - - - - - - - - - - - - - - - - - - - - - - - - - - - - - - - - - - -</w:t>
            </w:r>
            <w:r>
              <w:br/>
              <w:t xml:space="preserve">((Cause #17 (User Busy) / Cause #34 (no circuit/channel available) ) / </w:t>
            </w:r>
            <w:r>
              <w:br/>
              <w:t>Cause #102 (recovery on timer expiry))</w:t>
            </w:r>
          </w:p>
        </w:tc>
      </w:tr>
      <w:tr w:rsidR="006C0418" w14:paraId="72655FAE" w14:textId="77777777">
        <w:tc>
          <w:tcPr>
            <w:tcW w:w="9570" w:type="dxa"/>
            <w:tcBorders>
              <w:top w:val="nil"/>
              <w:left w:val="nil"/>
              <w:bottom w:val="nil"/>
              <w:right w:val="nil"/>
            </w:tcBorders>
          </w:tcPr>
          <w:p w14:paraId="4D3481D3" w14:textId="77777777" w:rsidR="006C0418" w:rsidRDefault="006C0418" w:rsidP="002E4368">
            <w:pPr>
              <w:numPr>
                <w:ilvl w:val="12"/>
                <w:numId w:val="0"/>
              </w:numPr>
              <w:spacing w:after="120" w:line="200" w:lineRule="exact"/>
              <w:jc w:val="center"/>
            </w:pPr>
            <w:r>
              <w:br/>
              <w:t>RELEASE COMPLETE</w:t>
            </w:r>
            <w:r>
              <w:br/>
              <w:t>- - - - - - - - - - - - - - - - - - - - - - - - - - - - - - - - - - - - - - - - - - - - - - - - - - - - - - - - - - - - - - - - - - - - - - - - - -&gt;</w:t>
            </w:r>
          </w:p>
        </w:tc>
      </w:tr>
      <w:tr w:rsidR="006C0418" w14:paraId="4BECF415" w14:textId="77777777">
        <w:tc>
          <w:tcPr>
            <w:tcW w:w="9570" w:type="dxa"/>
            <w:tcBorders>
              <w:top w:val="nil"/>
              <w:left w:val="nil"/>
              <w:bottom w:val="nil"/>
              <w:right w:val="nil"/>
            </w:tcBorders>
          </w:tcPr>
          <w:p w14:paraId="361482DC" w14:textId="77777777" w:rsidR="006C0418" w:rsidRDefault="006C0418" w:rsidP="002E4368">
            <w:pPr>
              <w:numPr>
                <w:ilvl w:val="12"/>
                <w:numId w:val="0"/>
              </w:numPr>
              <w:spacing w:after="120" w:line="200" w:lineRule="exact"/>
              <w:jc w:val="center"/>
            </w:pPr>
            <w:r>
              <w:br/>
              <w:t xml:space="preserve">RELEASE </w:t>
            </w:r>
            <w:r>
              <w:br/>
              <w:t>---------------------------------------------------------------------------------------------------------------------------------&gt;</w:t>
            </w:r>
            <w:r>
              <w:br/>
              <w:t xml:space="preserve">Facility (Invoke = </w:t>
            </w:r>
            <w:proofErr w:type="spellStart"/>
            <w:r>
              <w:t>AccessRegisterCCEntry</w:t>
            </w:r>
            <w:proofErr w:type="spellEnd"/>
            <w:r>
              <w:t>)</w:t>
            </w:r>
          </w:p>
        </w:tc>
      </w:tr>
      <w:tr w:rsidR="006C0418" w14:paraId="6B340A87" w14:textId="77777777">
        <w:tc>
          <w:tcPr>
            <w:tcW w:w="9570" w:type="dxa"/>
            <w:tcBorders>
              <w:top w:val="nil"/>
              <w:left w:val="nil"/>
              <w:bottom w:val="nil"/>
              <w:right w:val="nil"/>
            </w:tcBorders>
          </w:tcPr>
          <w:p w14:paraId="5C5CB261" w14:textId="77777777" w:rsidR="006C0418" w:rsidRDefault="006C0418" w:rsidP="002E4368">
            <w:pPr>
              <w:numPr>
                <w:ilvl w:val="12"/>
                <w:numId w:val="0"/>
              </w:numPr>
              <w:spacing w:after="120" w:line="200" w:lineRule="exact"/>
              <w:jc w:val="center"/>
            </w:pPr>
            <w:r>
              <w:br/>
              <w:t xml:space="preserve">RELEASE COMPLETE </w:t>
            </w:r>
            <w:r>
              <w:br/>
              <w:t>&lt;--------------------------------------------------------------------------------------------------------------------------------</w:t>
            </w:r>
            <w:r>
              <w:br/>
              <w:t xml:space="preserve">Facility (Return Result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 (Note 5)</w:t>
            </w:r>
          </w:p>
        </w:tc>
      </w:tr>
      <w:tr w:rsidR="006C0418" w14:paraId="6FEC854B" w14:textId="77777777">
        <w:tc>
          <w:tcPr>
            <w:tcW w:w="9570" w:type="dxa"/>
            <w:tcBorders>
              <w:top w:val="nil"/>
              <w:left w:val="nil"/>
              <w:bottom w:val="nil"/>
              <w:right w:val="nil"/>
            </w:tcBorders>
          </w:tcPr>
          <w:p w14:paraId="4684CE56"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w:t>
            </w:r>
            <w:r>
              <w:br/>
              <w:t>Facility (Return Error = (Error))</w:t>
            </w:r>
          </w:p>
        </w:tc>
      </w:tr>
      <w:tr w:rsidR="006C0418" w14:paraId="302F9D72" w14:textId="77777777">
        <w:tc>
          <w:tcPr>
            <w:tcW w:w="9570" w:type="dxa"/>
            <w:tcBorders>
              <w:top w:val="nil"/>
              <w:left w:val="nil"/>
              <w:bottom w:val="nil"/>
              <w:right w:val="nil"/>
            </w:tcBorders>
          </w:tcPr>
          <w:p w14:paraId="5FC27618" w14:textId="77777777" w:rsidR="006C0418" w:rsidRDefault="006C0418" w:rsidP="002E4368">
            <w:pPr>
              <w:numPr>
                <w:ilvl w:val="12"/>
                <w:numId w:val="0"/>
              </w:numPr>
              <w:spacing w:after="120" w:line="200" w:lineRule="exact"/>
              <w:jc w:val="center"/>
            </w:pPr>
            <w:r>
              <w:br/>
              <w:t xml:space="preserve">RELEASE COMPLETE </w:t>
            </w:r>
            <w:r>
              <w:br/>
              <w:t>&lt;- - - - - - - - - - - - - - - - - - - - - - - - - - - - - - - - - - - - - - - - - - - - - - - - - - - - - - - - - - - - - - - - - - - - -</w:t>
            </w:r>
            <w:r>
              <w:br/>
              <w:t>Facility (Reject = (Invoke Problem))</w:t>
            </w:r>
          </w:p>
          <w:p w14:paraId="42396DA1" w14:textId="77777777" w:rsidR="006C0418" w:rsidRDefault="006C0418" w:rsidP="002E4368">
            <w:pPr>
              <w:numPr>
                <w:ilvl w:val="12"/>
                <w:numId w:val="0"/>
              </w:numPr>
              <w:spacing w:after="120" w:line="200" w:lineRule="exact"/>
              <w:jc w:val="center"/>
            </w:pPr>
          </w:p>
        </w:tc>
      </w:tr>
    </w:tbl>
    <w:p w14:paraId="2DB7DDBB" w14:textId="77777777" w:rsidR="006C0418" w:rsidRDefault="006C0418" w:rsidP="002E4368">
      <w:pPr>
        <w:pStyle w:val="TF"/>
        <w:numPr>
          <w:ilvl w:val="12"/>
          <w:numId w:val="0"/>
        </w:numPr>
      </w:pPr>
      <w:r>
        <w:t>Figure 4.2: Activation of a CCBS Request for supporting MSs</w:t>
      </w:r>
    </w:p>
    <w:p w14:paraId="01C21512" w14:textId="77777777" w:rsidR="006C0418" w:rsidRDefault="006C0418" w:rsidP="002E4368">
      <w:pPr>
        <w:pStyle w:val="NF"/>
        <w:numPr>
          <w:ilvl w:val="12"/>
          <w:numId w:val="0"/>
        </w:numPr>
        <w:ind w:left="1135" w:hanging="851"/>
      </w:pPr>
      <w:r>
        <w:t>NOTE 1:</w:t>
      </w:r>
      <w:r>
        <w:tab/>
        <w:t>The original call set-up is shown for completeness.</w:t>
      </w:r>
    </w:p>
    <w:p w14:paraId="0DAF079E" w14:textId="77777777" w:rsidR="006C0418" w:rsidRDefault="006C0418" w:rsidP="002E4368">
      <w:pPr>
        <w:pStyle w:val="NF"/>
        <w:numPr>
          <w:ilvl w:val="12"/>
          <w:numId w:val="0"/>
        </w:numPr>
        <w:ind w:left="1135" w:hanging="851"/>
      </w:pPr>
      <w:r>
        <w:t>NOTE 2:</w:t>
      </w:r>
      <w:r>
        <w:tab/>
        <w:t>The CCBS activation is possible only when allowed actions field contains CCBS Possible indication</w:t>
      </w:r>
    </w:p>
    <w:p w14:paraId="0EC3F519" w14:textId="77777777" w:rsidR="006C0418" w:rsidRDefault="006C0418" w:rsidP="002E4368">
      <w:pPr>
        <w:pStyle w:val="NF"/>
        <w:numPr>
          <w:ilvl w:val="12"/>
          <w:numId w:val="0"/>
        </w:numPr>
        <w:ind w:left="1135" w:hanging="851"/>
      </w:pPr>
      <w:r>
        <w:t>NOTE 3:</w:t>
      </w:r>
      <w:r>
        <w:tab/>
        <w:t>If Subscriber A rejects the CCBS Possible indication, then the MS shall send RELEASE.</w:t>
      </w:r>
    </w:p>
    <w:p w14:paraId="0E9E6925" w14:textId="77777777" w:rsidR="006C0418" w:rsidRDefault="006C0418" w:rsidP="002E4368">
      <w:pPr>
        <w:pStyle w:val="NF"/>
        <w:numPr>
          <w:ilvl w:val="12"/>
          <w:numId w:val="0"/>
        </w:numPr>
        <w:ind w:left="1135" w:hanging="851"/>
      </w:pPr>
      <w:r>
        <w:t>NOTE 4:</w:t>
      </w:r>
      <w:r>
        <w:tab/>
        <w:t>If T1 (Retention timer) expires then the network shall send a RELEASE message to the MS. The Timer expiry cause may be included.</w:t>
      </w:r>
    </w:p>
    <w:p w14:paraId="6E347898" w14:textId="77777777" w:rsidR="006C0418" w:rsidRDefault="006C0418" w:rsidP="002E4368">
      <w:pPr>
        <w:pStyle w:val="NF"/>
        <w:numPr>
          <w:ilvl w:val="12"/>
          <w:numId w:val="0"/>
        </w:numPr>
        <w:ind w:left="1135" w:hanging="851"/>
      </w:pPr>
      <w:r>
        <w:t>NOTE 5:</w:t>
      </w:r>
      <w:r>
        <w:tab/>
      </w:r>
      <w:proofErr w:type="spellStart"/>
      <w:r>
        <w:t>AddressOfB</w:t>
      </w:r>
      <w:proofErr w:type="spellEnd"/>
      <w:r>
        <w:t xml:space="preserve">, </w:t>
      </w:r>
      <w:proofErr w:type="spellStart"/>
      <w:r>
        <w:t>Sub_AddressOfB</w:t>
      </w:r>
      <w:proofErr w:type="spellEnd"/>
      <w:r>
        <w:t xml:space="preserve"> and </w:t>
      </w:r>
      <w:proofErr w:type="spellStart"/>
      <w:r>
        <w:t>BasicServiceCode</w:t>
      </w:r>
      <w:proofErr w:type="spellEnd"/>
      <w:r>
        <w:t xml:space="preserve"> are optional parameters.</w:t>
      </w:r>
    </w:p>
    <w:p w14:paraId="6E035C59" w14:textId="77777777" w:rsidR="006C0418" w:rsidRDefault="006C0418" w:rsidP="002E4368">
      <w:pPr>
        <w:pStyle w:val="Heading2"/>
        <w:numPr>
          <w:ilvl w:val="12"/>
          <w:numId w:val="0"/>
        </w:numPr>
        <w:ind w:left="1134" w:hanging="1134"/>
      </w:pPr>
      <w:r>
        <w:br w:type="page"/>
      </w:r>
      <w:bookmarkStart w:id="15" w:name="_Toc517468884"/>
      <w:r>
        <w:lastRenderedPageBreak/>
        <w:t>4.3</w:t>
      </w:r>
      <w:r>
        <w:tab/>
        <w:t>CCBS Recall and CCBS Call Set-up</w:t>
      </w:r>
      <w:bookmarkEnd w:id="15"/>
    </w:p>
    <w:p w14:paraId="11FAA95D" w14:textId="77777777" w:rsidR="006C0418" w:rsidRDefault="006C0418" w:rsidP="002E4368">
      <w:pPr>
        <w:numPr>
          <w:ilvl w:val="12"/>
          <w:numId w:val="0"/>
        </w:numPr>
      </w:pPr>
      <w:r>
        <w:t>When destination B becomes free the network shall offer subscriber A the option of recalling destination B.</w:t>
      </w:r>
    </w:p>
    <w:p w14:paraId="583FFEF8" w14:textId="77777777" w:rsidR="006C0418" w:rsidRDefault="006C0418" w:rsidP="002E4368">
      <w:pPr>
        <w:numPr>
          <w:ilvl w:val="12"/>
          <w:numId w:val="0"/>
        </w:numPr>
      </w:pPr>
      <w:r>
        <w:t xml:space="preserve">The network shall prompt MS A to allocate a Transaction Identifier (TI) and establish the CC connection by sending a CM SERVICE PROMPT message. MS A establishes the CC connection by sending a START CC message to the network. The network shall then send a CC ESTABLISHMENT message to MS A and shall include the Setup container. The Setup container contains information necessary to set-up the CCBS Call. The MS can modify the Bearer Capability (BC), High Level Compatibility (HLC) and Low Level Compatibility (LLC) information within the Setup container provided that the same Basic Service Group is maintained. If MS A is compatible with the basic service group it sends CC ESTABLISHMENT CONFIRMED message to the network. Once the network has received the CC ESTABLISHMENT CONFIRMED message it shall send a RECALL message to MS A, which contains information to be presented to the subscriber. At this stage, if the MS detects that  ACM </w:t>
      </w:r>
      <w:r>
        <w:sym w:font="Symbol" w:char="F0B3"/>
      </w:r>
      <w:r>
        <w:t xml:space="preserve"> </w:t>
      </w:r>
      <w:proofErr w:type="spellStart"/>
      <w:r>
        <w:t>ACMmax</w:t>
      </w:r>
      <w:proofErr w:type="spellEnd"/>
      <w:r>
        <w:t>, the MS shall interrupt the recall procedure, shall not alert the user and shall send a RELEASE COMPLETE message with the appropriate cause value to the network. If subscriber A accepts the CCBS recall, MS A shall establish a new call with the SETUP message. MSC A shall maintain the RR connection with MS A throughout the time when acceptance of the CCBS Recall is possible. Once the SETUP message is received, normal call handling continues.</w:t>
      </w:r>
    </w:p>
    <w:p w14:paraId="2A25540D" w14:textId="77777777" w:rsidR="006C0418" w:rsidRDefault="006C0418" w:rsidP="002E4368">
      <w:pPr>
        <w:pStyle w:val="Heading3"/>
        <w:numPr>
          <w:ilvl w:val="12"/>
          <w:numId w:val="0"/>
        </w:numPr>
        <w:ind w:left="1134" w:hanging="1134"/>
      </w:pPr>
      <w:bookmarkStart w:id="16" w:name="_Toc517468885"/>
      <w:r>
        <w:t>4.3.1</w:t>
      </w:r>
      <w:r>
        <w:tab/>
        <w:t>CCBS Call Set-up (MS A idle)</w:t>
      </w:r>
      <w:bookmarkEnd w:id="16"/>
    </w:p>
    <w:p w14:paraId="75163609" w14:textId="77777777" w:rsidR="006C0418" w:rsidRDefault="006C0418" w:rsidP="002E4368">
      <w:pPr>
        <w:numPr>
          <w:ilvl w:val="12"/>
          <w:numId w:val="0"/>
        </w:numPr>
      </w:pPr>
      <w:r>
        <w:t>Figure 4.3.1 shows the case where MS A is idle when a CCBS Recall is received by the originating network. The different possibilities for allocating a traffic channel are described in 3GPP TS 24.008.</w:t>
      </w:r>
    </w:p>
    <w:p w14:paraId="7023E3C3" w14:textId="77777777" w:rsidR="006C0418" w:rsidRDefault="006C0418" w:rsidP="002E4368">
      <w:pPr>
        <w:pStyle w:val="TH"/>
        <w:numPr>
          <w:ilvl w:val="12"/>
          <w:numId w:val="0"/>
        </w:numPr>
      </w:pPr>
      <w:r>
        <w:br w:type="page"/>
      </w:r>
    </w:p>
    <w:tbl>
      <w:tblPr>
        <w:tblW w:w="0" w:type="auto"/>
        <w:jc w:val="center"/>
        <w:tblLayout w:type="fixed"/>
        <w:tblCellMar>
          <w:left w:w="28" w:type="dxa"/>
          <w:right w:w="28" w:type="dxa"/>
        </w:tblCellMar>
        <w:tblLook w:val="0000" w:firstRow="0" w:lastRow="0" w:firstColumn="0" w:lastColumn="0" w:noHBand="0" w:noVBand="0"/>
      </w:tblPr>
      <w:tblGrid>
        <w:gridCol w:w="9822"/>
      </w:tblGrid>
      <w:tr w:rsidR="006C0418" w14:paraId="25B666B6" w14:textId="77777777">
        <w:trPr>
          <w:jc w:val="center"/>
        </w:trPr>
        <w:tc>
          <w:tcPr>
            <w:tcW w:w="9822" w:type="dxa"/>
            <w:tcBorders>
              <w:top w:val="nil"/>
              <w:left w:val="nil"/>
              <w:bottom w:val="nil"/>
              <w:right w:val="nil"/>
            </w:tcBorders>
          </w:tcPr>
          <w:p w14:paraId="2BE5B0A5" w14:textId="77777777" w:rsidR="006C0418" w:rsidRDefault="006C0418" w:rsidP="002E4368">
            <w:pPr>
              <w:numPr>
                <w:ilvl w:val="12"/>
                <w:numId w:val="0"/>
              </w:numPr>
              <w:spacing w:after="120" w:line="200" w:lineRule="exact"/>
              <w:jc w:val="center"/>
              <w:rPr>
                <w:b/>
              </w:rP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RR CONNECTION ESTABLISHED</w:t>
            </w:r>
            <w:r>
              <w:br/>
              <w:t>&lt;--------------------------------------------------------------------------------------------------------------------------------&gt;</w:t>
            </w:r>
            <w:r>
              <w:br/>
            </w:r>
            <w:r>
              <w:br/>
              <w:t>CM SERVICE PROMPT</w:t>
            </w:r>
            <w:r>
              <w:br/>
              <w:t>&lt;----------------------------------------------------------------------------------------------------------------------------------</w:t>
            </w:r>
            <w:r>
              <w:br/>
            </w:r>
            <w:r>
              <w:br/>
              <w:t>START CC</w:t>
            </w:r>
            <w:r>
              <w:br/>
              <w:t>---------------------------------------------------------------------------------------------------------------------------------&gt;</w:t>
            </w:r>
            <w:r>
              <w:br/>
            </w:r>
            <w:r>
              <w:br/>
              <w:t xml:space="preserve">MM_STATUS </w:t>
            </w:r>
            <w:r>
              <w:br/>
              <w:t>- - - - - - - - - - - - - - - - - - - - - - - - - - - - - - - - - - - - - - - - - - - - - - - - - - - - - - - - - - - - - - - - - - - - - - - -&gt;</w:t>
            </w:r>
            <w:r>
              <w:br/>
              <w:t>(Cause #32 (Service option not supported) / Cause #34 (Service option temporarily out of order) /</w:t>
            </w:r>
            <w:r>
              <w:br/>
              <w:t>Cause #97 (message type non-existent or not implemented))</w:t>
            </w:r>
            <w:r>
              <w:br/>
            </w:r>
            <w:r>
              <w:br/>
              <w:t>CC ESTABLISHMENT</w:t>
            </w:r>
            <w:r>
              <w:br/>
              <w:t>&lt;----------------------------------------------------------------------------------------------------------------------------------</w:t>
            </w:r>
            <w:r>
              <w:br/>
              <w:t xml:space="preserve">(Setup container) </w:t>
            </w:r>
          </w:p>
        </w:tc>
      </w:tr>
      <w:tr w:rsidR="006C0418" w14:paraId="27E07FD6" w14:textId="77777777">
        <w:trPr>
          <w:jc w:val="center"/>
        </w:trPr>
        <w:tc>
          <w:tcPr>
            <w:tcW w:w="9822" w:type="dxa"/>
            <w:tcBorders>
              <w:top w:val="nil"/>
              <w:left w:val="nil"/>
              <w:bottom w:val="nil"/>
              <w:right w:val="nil"/>
            </w:tcBorders>
          </w:tcPr>
          <w:p w14:paraId="618F1381" w14:textId="77777777" w:rsidR="006C0418" w:rsidRDefault="006C0418" w:rsidP="002E4368">
            <w:pPr>
              <w:numPr>
                <w:ilvl w:val="12"/>
                <w:numId w:val="0"/>
              </w:numPr>
              <w:spacing w:after="120" w:line="200" w:lineRule="exact"/>
              <w:jc w:val="center"/>
              <w:rPr>
                <w:u w:val="single"/>
              </w:rPr>
            </w:pPr>
            <w:r>
              <w:br/>
              <w:t>CC ESTABLISHMENT CONFIRMED</w:t>
            </w:r>
            <w:r>
              <w:br/>
              <w:t>---------------------------------------------------------------------------------------------------------------------------------&gt;</w:t>
            </w:r>
            <w:r>
              <w:br/>
              <w:t>(BC</w:t>
            </w:r>
            <w:r w:rsidR="00E96F7A">
              <w:t>'</w:t>
            </w:r>
            <w:r>
              <w:t>(s)),  (Note 1)</w:t>
            </w:r>
          </w:p>
          <w:p w14:paraId="48EC2F54" w14:textId="77777777" w:rsidR="006C0418" w:rsidRDefault="006C0418" w:rsidP="002E4368">
            <w:pPr>
              <w:numPr>
                <w:ilvl w:val="12"/>
                <w:numId w:val="0"/>
              </w:numPr>
              <w:spacing w:after="120" w:line="200" w:lineRule="exact"/>
              <w:jc w:val="center"/>
              <w:rPr>
                <w:b/>
              </w:rPr>
            </w:pPr>
            <w:r>
              <w:t xml:space="preserve">RELEASE COMPLETE </w:t>
            </w:r>
            <w:r>
              <w:br/>
              <w:t>- - - - - - - - - - - - - - - - - - - - - - - - - - - - - - - - - - - - - - - - - - - - - - - - - - - - - - - - - - - - - - - - - - - - - - - - -&gt;</w:t>
            </w:r>
            <w:r>
              <w:br/>
              <w:t>(Cause #29 (facility rejected) / Cause #88 (incompatible destination) / Cause #17 ( User Busy))  (Note 2)</w:t>
            </w:r>
            <w:r>
              <w:br/>
            </w:r>
            <w:r>
              <w:br/>
              <w:t>RECALL</w:t>
            </w:r>
            <w:r>
              <w:br/>
              <w:t>&lt;----------------------------------------------------------------------------------------------------------------------------------</w:t>
            </w:r>
            <w:r>
              <w:br/>
              <w:t xml:space="preserve">Facility (Invoke = </w:t>
            </w:r>
            <w:proofErr w:type="spellStart"/>
            <w:r>
              <w:t>NotifySS</w:t>
            </w:r>
            <w:proofErr w:type="spellEnd"/>
            <w:r>
              <w:t xml:space="preserve"> (SS-Code = CCBS,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 xml:space="preserve">, </w:t>
            </w:r>
            <w:r>
              <w:br/>
              <w:t>Alerting Pattern))  (Note 3)</w:t>
            </w:r>
            <w:r>
              <w:br/>
            </w:r>
            <w:r>
              <w:br/>
              <w:t xml:space="preserve">RELEASE COMPLETE </w:t>
            </w:r>
            <w:r>
              <w:br/>
              <w:t>- - - - - - - - - - - - - - - - - - - - - - - - - - - - - - - - - - - - - - - - - - - - - - - - - - - - - - - - - - - - - - - - - - - - - - - -&gt;</w:t>
            </w:r>
            <w:r>
              <w:br/>
              <w:t xml:space="preserve">(Cause #21 (call rejected) / Cause #17 (User Busy) / Cause #68 (ACM </w:t>
            </w:r>
            <w:r>
              <w:sym w:font="Symbol" w:char="F0B3"/>
            </w:r>
            <w:r>
              <w:t xml:space="preserve"> </w:t>
            </w:r>
            <w:proofErr w:type="spellStart"/>
            <w:r>
              <w:t>ACMmax</w:t>
            </w:r>
            <w:proofErr w:type="spellEnd"/>
            <w:r>
              <w:t>))  (Note 4)</w:t>
            </w:r>
            <w:r>
              <w:br/>
            </w:r>
            <w:r>
              <w:br/>
              <w:t xml:space="preserve">RELEASE COMPLETE </w:t>
            </w:r>
            <w:r>
              <w:br/>
              <w:t>&lt; - - - - - - - - - - - - - - - - - - - - - - - - - - - - - - - - - - - - - - - - - - - - - - - - - - - - - - - - - - - - - - - - - - - - - - - -</w:t>
            </w:r>
            <w:r>
              <w:br/>
              <w:t>(Cause #102 (recovery on timer expiry))  (Note 5)</w:t>
            </w:r>
            <w:r>
              <w:br/>
            </w:r>
            <w:r>
              <w:br/>
              <w:t>SETUP</w:t>
            </w:r>
            <w:r>
              <w:br/>
              <w:t>----------------------------------------------------------------------------------------------------------------------------------&gt;</w:t>
            </w:r>
            <w:r>
              <w:br/>
              <w:t>(Note 6)</w:t>
            </w:r>
          </w:p>
        </w:tc>
      </w:tr>
    </w:tbl>
    <w:p w14:paraId="6A94F1CE" w14:textId="77777777" w:rsidR="006C0418" w:rsidRDefault="006C0418" w:rsidP="002E4368">
      <w:pPr>
        <w:pStyle w:val="TF"/>
        <w:numPr>
          <w:ilvl w:val="12"/>
          <w:numId w:val="0"/>
        </w:numPr>
        <w:spacing w:after="0"/>
      </w:pPr>
      <w:r>
        <w:t>Figure 4.3.1: CCBS Call Set-up for supporting MSs - subscriber A idle when RECALL arrives</w:t>
      </w:r>
    </w:p>
    <w:p w14:paraId="6F0D6D76" w14:textId="77777777" w:rsidR="006C0418" w:rsidRDefault="006C0418" w:rsidP="002E4368">
      <w:pPr>
        <w:pStyle w:val="NF"/>
        <w:numPr>
          <w:ilvl w:val="12"/>
          <w:numId w:val="0"/>
        </w:numPr>
        <w:ind w:left="1135" w:hanging="851"/>
      </w:pPr>
      <w:r>
        <w:t>NOTE 1:</w:t>
      </w:r>
      <w:r>
        <w:tab/>
        <w:t>The BC may be modified by the MS as long as the same Basic Service Group is maintained.</w:t>
      </w:r>
    </w:p>
    <w:p w14:paraId="712D2AD8" w14:textId="77777777" w:rsidR="006C0418" w:rsidRDefault="006C0418" w:rsidP="002E4368">
      <w:pPr>
        <w:pStyle w:val="NF"/>
        <w:numPr>
          <w:ilvl w:val="12"/>
          <w:numId w:val="0"/>
        </w:numPr>
        <w:ind w:left="1135" w:hanging="851"/>
      </w:pPr>
      <w:r>
        <w:t>NOTE 2:</w:t>
      </w:r>
      <w:r>
        <w:tab/>
        <w:t>The MS releases the transaction if the BC,HLC,LLC received in the CC ESTABLISHMENT message are incompatible with the MS, the MS cannot decode the contents of the "advanced recall alignment" Facility information element correctly (see 3GPP TS 24.010) or the MS responds by indicating UDUB.</w:t>
      </w:r>
    </w:p>
    <w:p w14:paraId="6CD19EB8" w14:textId="77777777" w:rsidR="006C0418" w:rsidRDefault="006C0418" w:rsidP="002E4368">
      <w:pPr>
        <w:pStyle w:val="NF"/>
        <w:numPr>
          <w:ilvl w:val="12"/>
          <w:numId w:val="0"/>
        </w:numPr>
        <w:ind w:left="1135" w:hanging="851"/>
        <w:rPr>
          <w:strike/>
        </w:rPr>
      </w:pPr>
      <w:r>
        <w:t>NOTE 3:</w:t>
      </w:r>
      <w:r>
        <w:tab/>
        <w:t xml:space="preserve">MS shall start CCBS Recall alerting on receiving the RECALL message. The CCBS timer T4 is started when the RECALL message is sent to the MS. </w:t>
      </w:r>
      <w:proofErr w:type="spellStart"/>
      <w:r>
        <w:t>Sub_Address</w:t>
      </w:r>
      <w:proofErr w:type="spellEnd"/>
      <w:r>
        <w:t xml:space="preserve"> information may be included. The Alerting Pattern parameter may be included by the network to give some indication about alerting (category or level). If supported in the MS, this optional parameter is to be used by the MS as specified in 3GPP TS 22.007.</w:t>
      </w:r>
    </w:p>
    <w:p w14:paraId="40C2FB98" w14:textId="77777777" w:rsidR="006C0418" w:rsidRDefault="006C0418" w:rsidP="002E4368">
      <w:pPr>
        <w:pStyle w:val="NF"/>
        <w:numPr>
          <w:ilvl w:val="12"/>
          <w:numId w:val="0"/>
        </w:numPr>
        <w:ind w:left="1135" w:hanging="851"/>
      </w:pPr>
      <w:r>
        <w:t>NOTE 4:</w:t>
      </w:r>
      <w:r>
        <w:tab/>
        <w:t xml:space="preserve">Subscriber A explicitly rejects the CCBS Recall or subscriber A responds to the CCBS Recall by indicating UDUB or ACM </w:t>
      </w:r>
      <w:r>
        <w:sym w:font="Symbol" w:char="F0B3"/>
      </w:r>
      <w:r>
        <w:t xml:space="preserve"> </w:t>
      </w:r>
      <w:proofErr w:type="spellStart"/>
      <w:r>
        <w:t>ACMmax</w:t>
      </w:r>
      <w:proofErr w:type="spellEnd"/>
      <w:r>
        <w:t>.</w:t>
      </w:r>
    </w:p>
    <w:p w14:paraId="133ACEB6" w14:textId="77777777" w:rsidR="006C0418" w:rsidRDefault="006C0418" w:rsidP="002E4368">
      <w:pPr>
        <w:pStyle w:val="NF"/>
        <w:numPr>
          <w:ilvl w:val="12"/>
          <w:numId w:val="0"/>
        </w:numPr>
        <w:ind w:left="1135" w:hanging="851"/>
      </w:pPr>
      <w:r>
        <w:t>NOTE 5:</w:t>
      </w:r>
      <w:r>
        <w:tab/>
        <w:t>The network releases the transaction if CCBS timer T4 expires.</w:t>
      </w:r>
    </w:p>
    <w:p w14:paraId="5218E373" w14:textId="77777777" w:rsidR="006C0418" w:rsidRDefault="006C0418" w:rsidP="002E4368">
      <w:pPr>
        <w:pStyle w:val="NF"/>
        <w:numPr>
          <w:ilvl w:val="12"/>
          <w:numId w:val="0"/>
        </w:numPr>
        <w:ind w:left="1135" w:hanging="851"/>
      </w:pPr>
      <w:r>
        <w:t>NOTE 6:</w:t>
      </w:r>
      <w:r>
        <w:tab/>
        <w:t>The information elements within the SETUP message are derived from the Setup container in the CC ESTABLISHMENT Message. The SETUP message must contain the same BC(s) that was (were) sent to the network in the CC ESTABLISHMENT CONFIRMED message.</w:t>
      </w:r>
    </w:p>
    <w:p w14:paraId="1FDA899F" w14:textId="77777777" w:rsidR="006C0418" w:rsidRDefault="006C0418" w:rsidP="002E4368">
      <w:pPr>
        <w:pStyle w:val="Heading3"/>
        <w:numPr>
          <w:ilvl w:val="12"/>
          <w:numId w:val="0"/>
        </w:numPr>
        <w:ind w:left="1134" w:hanging="1134"/>
      </w:pPr>
      <w:r>
        <w:br w:type="page"/>
      </w:r>
      <w:bookmarkStart w:id="17" w:name="_Toc517468886"/>
      <w:r>
        <w:lastRenderedPageBreak/>
        <w:t>4.3.2</w:t>
      </w:r>
      <w:r>
        <w:tab/>
        <w:t>CCBS Call Set-up (MS A not idle)</w:t>
      </w:r>
      <w:bookmarkEnd w:id="17"/>
    </w:p>
    <w:p w14:paraId="1DDE603F" w14:textId="77777777" w:rsidR="006C0418" w:rsidRDefault="006C0418" w:rsidP="002E4368">
      <w:pPr>
        <w:numPr>
          <w:ilvl w:val="12"/>
          <w:numId w:val="0"/>
        </w:numPr>
      </w:pPr>
      <w:r>
        <w:t>If a CCBS Recall is offered to MS A and MS A is not idle, subscriber A may accept the CCBS Recall and either release the existing call or put the existing call on hold.</w:t>
      </w:r>
    </w:p>
    <w:p w14:paraId="771F0F4D" w14:textId="77777777" w:rsidR="006C0418" w:rsidRDefault="006C0418" w:rsidP="002E4368">
      <w:pPr>
        <w:pStyle w:val="Heading4"/>
        <w:numPr>
          <w:ilvl w:val="12"/>
          <w:numId w:val="0"/>
        </w:numPr>
        <w:tabs>
          <w:tab w:val="left" w:pos="1425"/>
        </w:tabs>
        <w:ind w:left="1425" w:hanging="1425"/>
      </w:pPr>
      <w:bookmarkStart w:id="18" w:name="_Toc517468887"/>
      <w:r>
        <w:t>4.3.2.1</w:t>
      </w:r>
      <w:r>
        <w:tab/>
        <w:t>Existing call released</w:t>
      </w:r>
      <w:bookmarkEnd w:id="18"/>
    </w:p>
    <w:p w14:paraId="7D9AE292" w14:textId="77777777" w:rsidR="006C0418" w:rsidRDefault="006C0418" w:rsidP="002E4368">
      <w:pPr>
        <w:pStyle w:val="TH"/>
        <w:numPr>
          <w:ilvl w:val="12"/>
          <w:numId w:val="0"/>
        </w:numPr>
      </w:pPr>
    </w:p>
    <w:tbl>
      <w:tblPr>
        <w:tblW w:w="0" w:type="auto"/>
        <w:jc w:val="center"/>
        <w:tblLayout w:type="fixed"/>
        <w:tblCellMar>
          <w:left w:w="28" w:type="dxa"/>
          <w:right w:w="28" w:type="dxa"/>
        </w:tblCellMar>
        <w:tblLook w:val="0000" w:firstRow="0" w:lastRow="0" w:firstColumn="0" w:lastColumn="0" w:noHBand="0" w:noVBand="0"/>
      </w:tblPr>
      <w:tblGrid>
        <w:gridCol w:w="9732"/>
      </w:tblGrid>
      <w:tr w:rsidR="006C0418" w14:paraId="3B5DB719" w14:textId="77777777">
        <w:trPr>
          <w:jc w:val="center"/>
        </w:trPr>
        <w:tc>
          <w:tcPr>
            <w:tcW w:w="9732" w:type="dxa"/>
            <w:tcBorders>
              <w:top w:val="nil"/>
              <w:left w:val="nil"/>
              <w:bottom w:val="nil"/>
              <w:right w:val="nil"/>
            </w:tcBorders>
          </w:tcPr>
          <w:p w14:paraId="39F306EE"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CM SERVICE PROMPT</w:t>
            </w:r>
            <w:r>
              <w:br/>
              <w:t>&lt;----------------------------------------------------------------------------------------------------------------------------------</w:t>
            </w:r>
            <w:r>
              <w:br/>
            </w:r>
            <w:r>
              <w:br/>
              <w:t>START CC (TI = CCBS call)  (Note 1)</w:t>
            </w:r>
            <w:r>
              <w:br/>
              <w:t>----------------------------------------------------------------------------------------------------------------------------------&gt;</w:t>
            </w:r>
          </w:p>
        </w:tc>
      </w:tr>
      <w:tr w:rsidR="006C0418" w14:paraId="3915DD56" w14:textId="77777777">
        <w:trPr>
          <w:jc w:val="center"/>
        </w:trPr>
        <w:tc>
          <w:tcPr>
            <w:tcW w:w="9732" w:type="dxa"/>
            <w:tcBorders>
              <w:top w:val="nil"/>
              <w:left w:val="nil"/>
              <w:bottom w:val="nil"/>
              <w:right w:val="nil"/>
            </w:tcBorders>
          </w:tcPr>
          <w:p w14:paraId="1545FD5F" w14:textId="77777777" w:rsidR="006C0418" w:rsidRDefault="006C0418" w:rsidP="002E4368">
            <w:pPr>
              <w:numPr>
                <w:ilvl w:val="12"/>
                <w:numId w:val="0"/>
              </w:numPr>
              <w:spacing w:after="120" w:line="200" w:lineRule="exact"/>
              <w:jc w:val="center"/>
            </w:pPr>
            <w:r>
              <w:t xml:space="preserve">MM_STATUS </w:t>
            </w:r>
            <w:r>
              <w:br/>
              <w:t>- - - - - - - - - - - - - - - - - - - - - - - - - - - - - - - - - - - - - - - - - - - - - - - - - - - - - - - - - - - - - - - - - - - - - - - - - -&gt;</w:t>
            </w:r>
            <w:r>
              <w:br/>
              <w:t>(Cause #32 (Service option not supported) / Cause #34 (Service option temporarily out of order) /</w:t>
            </w:r>
            <w:r>
              <w:br/>
              <w:t xml:space="preserve"> Cause #97 (message type non-existent or not implemented))</w:t>
            </w:r>
            <w:r>
              <w:br/>
            </w:r>
            <w:r>
              <w:br/>
              <w:t>CC ESTABLISHMENT (TI = CCBS call)</w:t>
            </w:r>
            <w:r>
              <w:br/>
              <w:t>&lt;----------------------------------------------------------------------------------------------------------------------------------</w:t>
            </w:r>
            <w:r>
              <w:br/>
              <w:t>(Setup container)</w:t>
            </w:r>
            <w:r>
              <w:br/>
            </w:r>
          </w:p>
        </w:tc>
      </w:tr>
      <w:tr w:rsidR="006C0418" w14:paraId="1AE5B22E" w14:textId="77777777">
        <w:trPr>
          <w:jc w:val="center"/>
        </w:trPr>
        <w:tc>
          <w:tcPr>
            <w:tcW w:w="9732" w:type="dxa"/>
            <w:tcBorders>
              <w:top w:val="nil"/>
              <w:left w:val="nil"/>
              <w:bottom w:val="nil"/>
              <w:right w:val="nil"/>
            </w:tcBorders>
          </w:tcPr>
          <w:p w14:paraId="16D8EC15" w14:textId="77777777" w:rsidR="006C0418" w:rsidRDefault="006C0418" w:rsidP="002E4368">
            <w:pPr>
              <w:numPr>
                <w:ilvl w:val="12"/>
                <w:numId w:val="0"/>
              </w:numPr>
              <w:spacing w:after="120" w:line="200" w:lineRule="exact"/>
              <w:jc w:val="center"/>
            </w:pPr>
            <w:r>
              <w:t>CC ESTABLISHMENT CONFIRMED (TI = CCBS call)</w:t>
            </w:r>
            <w:r>
              <w:br/>
              <w:t>---------------------------------------------------------------------------------------------------------------------------------&gt;</w:t>
            </w:r>
            <w:r>
              <w:br/>
              <w:t>(BC</w:t>
            </w:r>
            <w:r w:rsidR="00E96F7A">
              <w:t>'</w:t>
            </w:r>
            <w:r>
              <w:t>(s), Cause #17 ( User Busy))  (Note 2)</w:t>
            </w:r>
            <w:r>
              <w:br/>
            </w:r>
            <w:r>
              <w:br/>
              <w:t>RELEASE COMPLETE (TI = CCBS call)</w:t>
            </w:r>
            <w:r>
              <w:br/>
              <w:t xml:space="preserve">- - - - - - - - - - - - - - - - - - - - - - - - - - - - - - - - - - - - - - - - - - - - - - - - - - - - - - - - - - - - - - - - - - - - - - -&gt; </w:t>
            </w:r>
            <w:r>
              <w:br/>
              <w:t>(Cause #29 (facility rejected) / Cause #88 (incompatible destination) / Cause #17 (User Busy))  (Note 3)</w:t>
            </w:r>
            <w:r>
              <w:br/>
            </w:r>
            <w:r>
              <w:br/>
              <w:t>RECALL (TI = CCBS call)</w:t>
            </w:r>
            <w:r>
              <w:br/>
              <w:t>&lt;-------------------------------------------------------------------------------------------------------------------------------------</w:t>
            </w:r>
            <w:r>
              <w:br/>
              <w:t xml:space="preserve">Facility (Invoke = </w:t>
            </w:r>
            <w:proofErr w:type="spellStart"/>
            <w:r>
              <w:t>NotifySS</w:t>
            </w:r>
            <w:proofErr w:type="spellEnd"/>
            <w:r>
              <w:t xml:space="preserve"> (SS-Code = CCBS,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w:t>
            </w:r>
            <w:r>
              <w:br/>
              <w:t>Alerting Pattern))  (Note 4)</w:t>
            </w:r>
            <w:r>
              <w:br/>
            </w:r>
            <w:r>
              <w:br/>
              <w:t>RELEASE COMPLETE (TI = CCBS call)</w:t>
            </w:r>
            <w:r>
              <w:br/>
              <w:t>- - - - - - - - - - - - - - - - - - - - - - - - - - - - - - - - - - - - - - - - - - - - - - - - - - - - - - - - - - - - - - - - - - - - - - - -&gt;</w:t>
            </w:r>
            <w:r>
              <w:br/>
              <w:t xml:space="preserve">(Cause #21 (call rejected) / Cause #17 (User Busy) / Cause #68 (ACM </w:t>
            </w:r>
            <w:r>
              <w:sym w:font="Symbol" w:char="F0B3"/>
            </w:r>
            <w:r>
              <w:t xml:space="preserve"> </w:t>
            </w:r>
            <w:proofErr w:type="spellStart"/>
            <w:r>
              <w:t>ACMmax</w:t>
            </w:r>
            <w:proofErr w:type="spellEnd"/>
            <w:r>
              <w:t>))  (Note 5)</w:t>
            </w:r>
            <w:r>
              <w:br/>
            </w:r>
            <w:r>
              <w:br/>
              <w:t>RELEASE COMPLETE (TI = CCBS call)</w:t>
            </w:r>
            <w:r>
              <w:br/>
              <w:t>&lt; - - - - - - - - - - - - - - - - - - - - - - - - - - - - - - - - - - - - - - - - - - - - - - - - - - - - - - - - - - - - - - - - - - - - - - - -</w:t>
            </w:r>
            <w:r>
              <w:br/>
              <w:t>(Cause #102 (recovery on timer expiry))  (Note 6)</w:t>
            </w:r>
            <w:r>
              <w:br/>
            </w:r>
            <w:r>
              <w:br/>
              <w:t>DISCONNECT (TI = existing call)</w:t>
            </w:r>
            <w:r>
              <w:br/>
              <w:t>----------------------------------------------------------------------------------------------------------------------------------&gt;</w:t>
            </w:r>
            <w:r>
              <w:br/>
              <w:t>(Cause #16 (normal clearing))  (Note 1, Note 7)</w:t>
            </w:r>
            <w:r>
              <w:br/>
            </w:r>
            <w:r>
              <w:br/>
              <w:t>SETUP (TI = CCBS call)</w:t>
            </w:r>
            <w:r>
              <w:br/>
              <w:t>----------------------------------------------------------------------------------------------------------------------------------&gt;</w:t>
            </w:r>
            <w:r>
              <w:br/>
              <w:t>(Note 8)</w:t>
            </w:r>
          </w:p>
        </w:tc>
      </w:tr>
    </w:tbl>
    <w:p w14:paraId="78F14C4D" w14:textId="77777777" w:rsidR="006C0418" w:rsidRDefault="006C0418" w:rsidP="002E4368">
      <w:pPr>
        <w:pStyle w:val="TF"/>
        <w:numPr>
          <w:ilvl w:val="12"/>
          <w:numId w:val="0"/>
        </w:numPr>
        <w:rPr>
          <w:u w:val="single"/>
        </w:rPr>
      </w:pPr>
      <w:r>
        <w:t>Figure 4.3.2: CCBS Recall arrives while MS involved in a call, the existing call is released on acceptance of the CCBS Recall</w:t>
      </w:r>
    </w:p>
    <w:p w14:paraId="5C090BA6" w14:textId="77777777" w:rsidR="006C0418" w:rsidRDefault="006C0418" w:rsidP="002E4368">
      <w:pPr>
        <w:pStyle w:val="NO"/>
        <w:numPr>
          <w:ilvl w:val="12"/>
          <w:numId w:val="0"/>
        </w:numPr>
        <w:ind w:left="1135" w:hanging="851"/>
      </w:pPr>
      <w:r>
        <w:rPr>
          <w:b/>
        </w:rPr>
        <w:br w:type="page"/>
      </w:r>
      <w:r>
        <w:rPr>
          <w:b/>
        </w:rPr>
        <w:lastRenderedPageBreak/>
        <w:t>Notes to figure 4.3.2:</w:t>
      </w:r>
    </w:p>
    <w:p w14:paraId="6210CBE0" w14:textId="77777777" w:rsidR="006C0418" w:rsidRDefault="006C0418" w:rsidP="002E4368">
      <w:pPr>
        <w:pStyle w:val="NF"/>
        <w:numPr>
          <w:ilvl w:val="12"/>
          <w:numId w:val="0"/>
        </w:numPr>
        <w:ind w:left="1135" w:hanging="851"/>
      </w:pPr>
      <w:r>
        <w:t>NOTE 1:</w:t>
      </w:r>
      <w:r>
        <w:tab/>
        <w:t>A new TI value indicated by "TI = CCBS call" is allocated by the MS for the subsequent CCBS call. The already existing call is referred to by the TI value "TI = existing call".</w:t>
      </w:r>
    </w:p>
    <w:p w14:paraId="396A31C8" w14:textId="77777777" w:rsidR="006C0418" w:rsidRDefault="006C0418" w:rsidP="002E4368">
      <w:pPr>
        <w:pStyle w:val="NF"/>
        <w:numPr>
          <w:ilvl w:val="12"/>
          <w:numId w:val="0"/>
        </w:numPr>
        <w:ind w:left="1135" w:hanging="851"/>
      </w:pPr>
      <w:r>
        <w:t>NOTE 2:</w:t>
      </w:r>
      <w:r>
        <w:tab/>
        <w:t>The BC may be modified by the MS as long as the same Basic Service Group is maintained. The MS shall indicate "User Busy" if it is not idle.</w:t>
      </w:r>
    </w:p>
    <w:p w14:paraId="3A04A497" w14:textId="77777777" w:rsidR="006C0418" w:rsidRDefault="006C0418" w:rsidP="002E4368">
      <w:pPr>
        <w:pStyle w:val="NF"/>
        <w:numPr>
          <w:ilvl w:val="12"/>
          <w:numId w:val="0"/>
        </w:numPr>
        <w:ind w:left="1135" w:hanging="851"/>
      </w:pPr>
      <w:r>
        <w:t>NOTE 3:</w:t>
      </w:r>
      <w:r>
        <w:tab/>
        <w:t>The MS releases the transaction if the BC,HLC,LLC received in the CC ESTABLISHMENT message are incompatible with the MS, the MS cannot decode the contents of the "advanced recall alignment" Facility information element correctly (see 3GPP TS 24.010) or the MS responds by indicating UDUB.</w:t>
      </w:r>
    </w:p>
    <w:p w14:paraId="5F2B1403" w14:textId="77777777" w:rsidR="006C0418" w:rsidRDefault="006C0418" w:rsidP="002E4368">
      <w:pPr>
        <w:pStyle w:val="NF"/>
        <w:numPr>
          <w:ilvl w:val="12"/>
          <w:numId w:val="0"/>
        </w:numPr>
        <w:ind w:left="1135" w:hanging="851"/>
        <w:rPr>
          <w:strike/>
        </w:rPr>
      </w:pPr>
      <w:r>
        <w:t>NOTE 4:</w:t>
      </w:r>
      <w:r>
        <w:tab/>
        <w:t xml:space="preserve">MS shall start CCBS Recall alerting on receiving the RECALL message. The CCBS timer T10 is started when the RECALL message is sent to the MS. </w:t>
      </w:r>
      <w:proofErr w:type="spellStart"/>
      <w:r>
        <w:t>Sub_Address</w:t>
      </w:r>
      <w:proofErr w:type="spellEnd"/>
      <w:r>
        <w:t xml:space="preserve"> information may be included. The Alerting Pattern parameter may be included by the network to give some indication about alerting (category or level). If supported in the MS, this optional parameter is to be used by the MS as specified in 3GPP TS 22.007.</w:t>
      </w:r>
    </w:p>
    <w:p w14:paraId="12ABAB28" w14:textId="77777777" w:rsidR="006C0418" w:rsidRDefault="006C0418" w:rsidP="002E4368">
      <w:pPr>
        <w:pStyle w:val="NF"/>
        <w:numPr>
          <w:ilvl w:val="12"/>
          <w:numId w:val="0"/>
        </w:numPr>
        <w:ind w:left="1135" w:hanging="851"/>
      </w:pPr>
      <w:r>
        <w:t>NOTE 5:</w:t>
      </w:r>
      <w:r>
        <w:tab/>
        <w:t xml:space="preserve">Subscriber A explicitly rejects the CCBS Recall or subscriber A responds to the CCBS Recall by indicating UDUB or ACM </w:t>
      </w:r>
      <w:r>
        <w:sym w:font="Symbol" w:char="F0B3"/>
      </w:r>
      <w:r>
        <w:t xml:space="preserve"> </w:t>
      </w:r>
      <w:proofErr w:type="spellStart"/>
      <w:r>
        <w:t>ACMmax</w:t>
      </w:r>
      <w:proofErr w:type="spellEnd"/>
      <w:r>
        <w:t>.</w:t>
      </w:r>
    </w:p>
    <w:p w14:paraId="5ED1DEDE" w14:textId="77777777" w:rsidR="006C0418" w:rsidRDefault="006C0418" w:rsidP="002E4368">
      <w:pPr>
        <w:pStyle w:val="NF"/>
        <w:numPr>
          <w:ilvl w:val="12"/>
          <w:numId w:val="0"/>
        </w:numPr>
        <w:ind w:left="1135" w:hanging="851"/>
      </w:pPr>
      <w:r>
        <w:t>NOTE 6:</w:t>
      </w:r>
      <w:r>
        <w:tab/>
        <w:t>The network releases the transaction if CCBS timer T10 expires.</w:t>
      </w:r>
    </w:p>
    <w:p w14:paraId="345FD379" w14:textId="77777777" w:rsidR="006C0418" w:rsidRDefault="006C0418" w:rsidP="002E4368">
      <w:pPr>
        <w:pStyle w:val="NF"/>
        <w:numPr>
          <w:ilvl w:val="12"/>
          <w:numId w:val="0"/>
        </w:numPr>
        <w:ind w:left="1135" w:hanging="851"/>
      </w:pPr>
      <w:r>
        <w:t>NOTE 7:</w:t>
      </w:r>
      <w:r>
        <w:tab/>
        <w:t>The existing call is released to make resources available for the CCBS call. The existing call is released according to normal call clearing procedures (see 3GPP TS 24.008).</w:t>
      </w:r>
    </w:p>
    <w:p w14:paraId="5B40A737" w14:textId="77777777" w:rsidR="006C0418" w:rsidRDefault="006C0418" w:rsidP="002E4368">
      <w:pPr>
        <w:pStyle w:val="NF"/>
        <w:numPr>
          <w:ilvl w:val="12"/>
          <w:numId w:val="0"/>
        </w:numPr>
        <w:ind w:left="1135" w:hanging="851"/>
      </w:pPr>
      <w:r>
        <w:t>NOTE 8:</w:t>
      </w:r>
      <w:r>
        <w:tab/>
        <w:t>The information elements within the SETUP message are derived from the Setup container in the CC ESTABLISHMENT message. The SETUP message must contain the same BC(s) that was (were) sent to the network in the CC ESTABLISHMENT CONFIRMED message.</w:t>
      </w:r>
    </w:p>
    <w:p w14:paraId="5A5BD626" w14:textId="77777777" w:rsidR="006C0418" w:rsidRDefault="006C0418" w:rsidP="002E4368">
      <w:pPr>
        <w:pStyle w:val="Heading4"/>
        <w:numPr>
          <w:ilvl w:val="12"/>
          <w:numId w:val="0"/>
        </w:numPr>
        <w:ind w:left="1418" w:hanging="1418"/>
      </w:pPr>
      <w:r>
        <w:br w:type="page"/>
      </w:r>
      <w:bookmarkStart w:id="19" w:name="_Toc517468888"/>
      <w:r>
        <w:lastRenderedPageBreak/>
        <w:t>4.3.2.2</w:t>
      </w:r>
      <w:r>
        <w:tab/>
        <w:t>Existing call placed on hold</w:t>
      </w:r>
      <w:bookmarkEnd w:id="19"/>
    </w:p>
    <w:p w14:paraId="10336299" w14:textId="77777777" w:rsidR="006C0418" w:rsidRDefault="006C0418" w:rsidP="002E4368">
      <w:pPr>
        <w:numPr>
          <w:ilvl w:val="12"/>
          <w:numId w:val="0"/>
        </w:numPr>
      </w:pPr>
      <w:r>
        <w:t>If the existing call is a telephony call, subscriber A may place this call on hold in order to accept the CCBS Recall.</w:t>
      </w:r>
    </w:p>
    <w:p w14:paraId="1E5A458D" w14:textId="77777777" w:rsidR="006C0418" w:rsidRDefault="006C0418" w:rsidP="002E4368">
      <w:pPr>
        <w:pStyle w:val="TH"/>
        <w:numPr>
          <w:ilvl w:val="12"/>
          <w:numId w:val="0"/>
        </w:numPr>
      </w:pPr>
    </w:p>
    <w:tbl>
      <w:tblPr>
        <w:tblW w:w="0" w:type="auto"/>
        <w:jc w:val="center"/>
        <w:tblLayout w:type="fixed"/>
        <w:tblCellMar>
          <w:left w:w="28" w:type="dxa"/>
          <w:right w:w="28" w:type="dxa"/>
        </w:tblCellMar>
        <w:tblLook w:val="0000" w:firstRow="0" w:lastRow="0" w:firstColumn="0" w:lastColumn="0" w:noHBand="0" w:noVBand="0"/>
      </w:tblPr>
      <w:tblGrid>
        <w:gridCol w:w="9498"/>
      </w:tblGrid>
      <w:tr w:rsidR="006C0418" w14:paraId="1B2CF748" w14:textId="77777777">
        <w:trPr>
          <w:jc w:val="center"/>
        </w:trPr>
        <w:tc>
          <w:tcPr>
            <w:tcW w:w="9498" w:type="dxa"/>
            <w:tcBorders>
              <w:top w:val="nil"/>
              <w:left w:val="nil"/>
              <w:bottom w:val="nil"/>
              <w:right w:val="nil"/>
            </w:tcBorders>
          </w:tcPr>
          <w:p w14:paraId="082AEE05" w14:textId="77777777" w:rsidR="006C0418" w:rsidRDefault="006C0418" w:rsidP="002E4368">
            <w:pPr>
              <w:numPr>
                <w:ilvl w:val="12"/>
                <w:numId w:val="0"/>
              </w:num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71F9E757" w14:textId="77777777" w:rsidR="006C0418" w:rsidRDefault="006C0418" w:rsidP="002E4368">
            <w:pPr>
              <w:numPr>
                <w:ilvl w:val="12"/>
                <w:numId w:val="0"/>
              </w:numPr>
              <w:spacing w:line="200" w:lineRule="exact"/>
              <w:jc w:val="center"/>
            </w:pPr>
            <w:r>
              <w:t>CM SERVICE PROMPT</w:t>
            </w:r>
            <w:r>
              <w:br/>
              <w:t>&lt;----------------------------------------------------------------------------------------------------------------------------------</w:t>
            </w:r>
            <w:r>
              <w:br/>
            </w:r>
            <w:r>
              <w:br/>
              <w:t>START CC (TI = CCBS call)  (Note 1)</w:t>
            </w:r>
            <w:r>
              <w:br/>
              <w:t>----------------------------------------------------------------------------------------------------------------------------------&gt;</w:t>
            </w:r>
            <w:r>
              <w:br/>
            </w:r>
          </w:p>
        </w:tc>
      </w:tr>
      <w:tr w:rsidR="006C0418" w14:paraId="45623CCB" w14:textId="77777777">
        <w:trPr>
          <w:jc w:val="center"/>
        </w:trPr>
        <w:tc>
          <w:tcPr>
            <w:tcW w:w="9498" w:type="dxa"/>
            <w:tcBorders>
              <w:top w:val="nil"/>
              <w:left w:val="nil"/>
              <w:bottom w:val="nil"/>
              <w:right w:val="nil"/>
            </w:tcBorders>
          </w:tcPr>
          <w:p w14:paraId="2717569B" w14:textId="77777777" w:rsidR="006C0418" w:rsidRDefault="006C0418" w:rsidP="002E4368">
            <w:pPr>
              <w:numPr>
                <w:ilvl w:val="12"/>
                <w:numId w:val="0"/>
              </w:numPr>
              <w:spacing w:line="200" w:lineRule="exact"/>
              <w:jc w:val="center"/>
            </w:pPr>
            <w:r>
              <w:t xml:space="preserve">MM_STATUS </w:t>
            </w:r>
            <w:r>
              <w:br/>
              <w:t>- - - - - - - - - - - - - - - - - - - - - - - - - - - - - - - - - - - - - - - - - - - - - - - - - - - - - - - - - - - - - - - - - - - - - - - -&gt;</w:t>
            </w:r>
            <w:r>
              <w:br/>
              <w:t>(Cause #32 (Service option not supported) / Cause #34 (Service option temporarily out of order) /</w:t>
            </w:r>
            <w:r>
              <w:br/>
              <w:t>Cause #97 (message type non-existent or not implemented))</w:t>
            </w:r>
            <w:r>
              <w:br/>
            </w:r>
            <w:r>
              <w:br/>
              <w:t>CC ESTABLISHMENT(TI = CCBS call)</w:t>
            </w:r>
            <w:r>
              <w:br/>
              <w:t>&lt;----------------------------------------------------------------------------------------------------------------------------------</w:t>
            </w:r>
            <w:r>
              <w:br/>
              <w:t>(Setup container)</w:t>
            </w:r>
          </w:p>
        </w:tc>
      </w:tr>
      <w:tr w:rsidR="006C0418" w14:paraId="2AA337DF" w14:textId="77777777">
        <w:trPr>
          <w:jc w:val="center"/>
        </w:trPr>
        <w:tc>
          <w:tcPr>
            <w:tcW w:w="9498" w:type="dxa"/>
            <w:tcBorders>
              <w:top w:val="nil"/>
              <w:left w:val="nil"/>
              <w:bottom w:val="nil"/>
              <w:right w:val="nil"/>
            </w:tcBorders>
          </w:tcPr>
          <w:p w14:paraId="64C31255" w14:textId="77777777" w:rsidR="006C0418" w:rsidRDefault="006C0418" w:rsidP="002E4368">
            <w:pPr>
              <w:numPr>
                <w:ilvl w:val="12"/>
                <w:numId w:val="0"/>
              </w:numPr>
              <w:spacing w:line="200" w:lineRule="exact"/>
              <w:jc w:val="center"/>
            </w:pPr>
            <w:r>
              <w:t>CC ESTABLISHMENT CONFIRMED (TI = CCBS call)</w:t>
            </w:r>
            <w:r>
              <w:br/>
              <w:t>---------------------------------------------------------------------------------------------------------------------------------&gt;</w:t>
            </w:r>
            <w:r>
              <w:br/>
              <w:t>(BC</w:t>
            </w:r>
            <w:r w:rsidR="00E96F7A">
              <w:t>'</w:t>
            </w:r>
            <w:r>
              <w:t>(s), Cause #17 ( User Busy))  (Note 2)</w:t>
            </w:r>
            <w:r>
              <w:br/>
            </w:r>
            <w:r>
              <w:br/>
              <w:t>RELEASE COMPLETE (TI = CCBS call)</w:t>
            </w:r>
            <w:r>
              <w:br/>
              <w:t>- - - - - - - - - - - - - - - - - - - - - - - - - - - - - - - - - - - - - - - - - - - - - - - - - - - - - - - - - - - - - - - - - - - - - - - &gt;</w:t>
            </w:r>
            <w:r>
              <w:br/>
              <w:t>(Cause #29 (facility rejected) / Cause #88 (incompatible destination) / Cause #17 (User Busy))  (Note 3)</w:t>
            </w:r>
            <w:r>
              <w:br/>
            </w:r>
            <w:r>
              <w:br/>
              <w:t>RECALL (TI = CCBS call)</w:t>
            </w:r>
            <w:r>
              <w:br/>
              <w:t>&lt;-------------------------------------------------------------------------------------------------------------------------------------</w:t>
            </w:r>
            <w:r>
              <w:br/>
              <w:t xml:space="preserve">Facility (Invoke = </w:t>
            </w:r>
            <w:proofErr w:type="spellStart"/>
            <w:r>
              <w:t>NotifySS</w:t>
            </w:r>
            <w:proofErr w:type="spellEnd"/>
            <w:r>
              <w:t xml:space="preserve"> (SS-Code = CCBS, CCBS index, </w:t>
            </w:r>
            <w:proofErr w:type="spellStart"/>
            <w:r>
              <w:t>AddressOfB</w:t>
            </w:r>
            <w:proofErr w:type="spellEnd"/>
            <w:r>
              <w:t xml:space="preserve">, </w:t>
            </w:r>
            <w:proofErr w:type="spellStart"/>
            <w:r>
              <w:t>Sub_AddressOfB</w:t>
            </w:r>
            <w:proofErr w:type="spellEnd"/>
            <w:r>
              <w:t xml:space="preserve">, </w:t>
            </w:r>
            <w:proofErr w:type="spellStart"/>
            <w:r>
              <w:t>BasicServiceCode</w:t>
            </w:r>
            <w:proofErr w:type="spellEnd"/>
            <w:r>
              <w:t>,</w:t>
            </w:r>
            <w:r>
              <w:br/>
              <w:t>Alerting Pattern))  (Note 4)</w:t>
            </w:r>
            <w:r>
              <w:br/>
            </w:r>
            <w:r>
              <w:br/>
              <w:t>RELEASE COMPLETE (TI = CCBS call)</w:t>
            </w:r>
            <w:r>
              <w:br/>
              <w:t>- - - - - - - - - - - - - - - - - - - - - - - - - - - - - - - - - - - - - - - - - - - - - - - - - - - - - - - - - - - - - - - - - - - - - - - -&gt;</w:t>
            </w:r>
            <w:r>
              <w:br/>
              <w:t xml:space="preserve">(Cause #21 (call rejected) / Cause #17 (UDUB) / Cause #68 (ACM </w:t>
            </w:r>
            <w:r>
              <w:sym w:font="Symbol" w:char="F0B3"/>
            </w:r>
            <w:r>
              <w:t xml:space="preserve"> </w:t>
            </w:r>
            <w:proofErr w:type="spellStart"/>
            <w:r>
              <w:t>ACMmax</w:t>
            </w:r>
            <w:proofErr w:type="spellEnd"/>
            <w:r>
              <w:t>))   (Note 5)</w:t>
            </w:r>
            <w:r>
              <w:br/>
            </w:r>
            <w:r>
              <w:br/>
              <w:t>RELEASE COMPLETE (TI = CCBS call)</w:t>
            </w:r>
            <w:r>
              <w:br/>
              <w:t>&lt; - - - - - - - - - - - - - - - - - - - - - - - - - - - - - - - - - - - - - - - - - - - - - - - - - - - - - - - - - - - - - - - - - - - - - - --</w:t>
            </w:r>
            <w:r>
              <w:br/>
              <w:t>(Cause #102 (recovery on timer expiry))    (Note 6)</w:t>
            </w:r>
            <w:r>
              <w:br/>
            </w:r>
            <w:r>
              <w:br/>
              <w:t>HOLD (TI = existing call)  (Note 1, Note 7)</w:t>
            </w:r>
            <w:r>
              <w:br/>
              <w:t>----------------------------------------------------------------------------------------------------------------------------------&gt;</w:t>
            </w:r>
            <w:r>
              <w:br/>
            </w:r>
            <w:r>
              <w:br/>
              <w:t>HOLD ACKNOWLEDGE (TI = existing call)</w:t>
            </w:r>
            <w:r>
              <w:br/>
              <w:t>&lt;----------------------------------------------------------------------------------------------------------------------------------</w:t>
            </w:r>
            <w:r>
              <w:br/>
            </w:r>
            <w:r>
              <w:br/>
              <w:t>SETUP (TI = CCBS call)  (Note 8)</w:t>
            </w:r>
            <w:r>
              <w:br/>
              <w:t>----------------------------------------------------------------------------------------------------------------------------------&gt;</w:t>
            </w:r>
            <w:r>
              <w:br/>
            </w:r>
          </w:p>
        </w:tc>
      </w:tr>
    </w:tbl>
    <w:p w14:paraId="52A33C8E" w14:textId="77777777" w:rsidR="006C0418" w:rsidRDefault="006C0418" w:rsidP="002E4368">
      <w:pPr>
        <w:pStyle w:val="TF"/>
        <w:numPr>
          <w:ilvl w:val="12"/>
          <w:numId w:val="0"/>
        </w:numPr>
        <w:rPr>
          <w:u w:val="single"/>
        </w:rPr>
      </w:pPr>
      <w:r>
        <w:t>Figure 4.3.3: CCBS Recall arrives while MS involved in a call, the existing call is placed on hold on acceptance of the CCBS Recall</w:t>
      </w:r>
    </w:p>
    <w:p w14:paraId="5B56E58E" w14:textId="77777777" w:rsidR="006C0418" w:rsidRDefault="006C0418" w:rsidP="002E4368">
      <w:pPr>
        <w:pStyle w:val="NO"/>
        <w:numPr>
          <w:ilvl w:val="12"/>
          <w:numId w:val="0"/>
        </w:numPr>
        <w:ind w:left="1135" w:hanging="851"/>
        <w:rPr>
          <w:b/>
        </w:rPr>
      </w:pPr>
      <w:r>
        <w:br w:type="page"/>
      </w:r>
      <w:r>
        <w:rPr>
          <w:b/>
        </w:rPr>
        <w:lastRenderedPageBreak/>
        <w:t>Notes to figure 4.3.3:</w:t>
      </w:r>
    </w:p>
    <w:p w14:paraId="2FB16DDA" w14:textId="77777777" w:rsidR="006C0418" w:rsidRDefault="006C0418" w:rsidP="002E4368">
      <w:pPr>
        <w:pStyle w:val="NF"/>
        <w:numPr>
          <w:ilvl w:val="12"/>
          <w:numId w:val="0"/>
        </w:numPr>
        <w:ind w:left="1135" w:hanging="851"/>
      </w:pPr>
      <w:r>
        <w:t>NOTE 1:</w:t>
      </w:r>
      <w:r>
        <w:tab/>
        <w:t>A new TI value indicated by "TI = CCBS call" is allocated by the MS for the subsequent CCBS call. The already existing call is referred to by the TI value "TI = existing call".</w:t>
      </w:r>
    </w:p>
    <w:p w14:paraId="44D001F0" w14:textId="77777777" w:rsidR="006C0418" w:rsidRDefault="006C0418" w:rsidP="002E4368">
      <w:pPr>
        <w:pStyle w:val="NF"/>
        <w:numPr>
          <w:ilvl w:val="12"/>
          <w:numId w:val="0"/>
        </w:numPr>
        <w:ind w:left="1135" w:hanging="851"/>
      </w:pPr>
      <w:r>
        <w:t>NOTE 2:</w:t>
      </w:r>
      <w:r>
        <w:tab/>
        <w:t>The BC may be modified by the MS as long as the same Basic Service Group is maintained. The MS shall indicate "User Busy" if it is not idle.</w:t>
      </w:r>
    </w:p>
    <w:p w14:paraId="7AE7216F" w14:textId="77777777" w:rsidR="006C0418" w:rsidRDefault="006C0418" w:rsidP="002E4368">
      <w:pPr>
        <w:pStyle w:val="NF"/>
        <w:numPr>
          <w:ilvl w:val="12"/>
          <w:numId w:val="0"/>
        </w:numPr>
        <w:ind w:left="1135" w:hanging="851"/>
      </w:pPr>
      <w:r>
        <w:t>NOTE 3:</w:t>
      </w:r>
      <w:r>
        <w:tab/>
        <w:t>The MS releases the transaction if the BC,HLC,LLC received in the CC ESTABLISHMENT message are incompatible with the MS, the MS cannot decode the contents of the "advanced recall alignment" Facility information element correctly, or the MS responds by indicating UDUB.</w:t>
      </w:r>
    </w:p>
    <w:p w14:paraId="0FFAA9F2" w14:textId="77777777" w:rsidR="006C0418" w:rsidRDefault="006C0418" w:rsidP="002E4368">
      <w:pPr>
        <w:pStyle w:val="NF"/>
        <w:numPr>
          <w:ilvl w:val="12"/>
          <w:numId w:val="0"/>
        </w:numPr>
        <w:ind w:left="1135" w:hanging="851"/>
      </w:pPr>
      <w:r>
        <w:t>NOTE 4:</w:t>
      </w:r>
      <w:r>
        <w:tab/>
        <w:t xml:space="preserve">MS shall start CCBS Recall alerting on receiving the RECALL message. The CCBS timer T10 is started when the RECALL message is sent to the MS. </w:t>
      </w:r>
      <w:proofErr w:type="spellStart"/>
      <w:r>
        <w:t>Sub_Address</w:t>
      </w:r>
      <w:proofErr w:type="spellEnd"/>
      <w:r>
        <w:t xml:space="preserve"> information may be included. The Alerting Pattern parameter may be included by the network to give some indication about alerting (category or level). If supported in the MS, this optional parameter is to be used by the MS as specified in 3GPP TS 22.007.</w:t>
      </w:r>
    </w:p>
    <w:p w14:paraId="1E565DE4" w14:textId="77777777" w:rsidR="006C0418" w:rsidRDefault="006C0418" w:rsidP="002E4368">
      <w:pPr>
        <w:pStyle w:val="NF"/>
        <w:numPr>
          <w:ilvl w:val="12"/>
          <w:numId w:val="0"/>
        </w:numPr>
        <w:ind w:left="1135" w:hanging="851"/>
      </w:pPr>
      <w:r>
        <w:t>NOTE 5:</w:t>
      </w:r>
      <w:r>
        <w:tab/>
        <w:t xml:space="preserve">Subscriber A explicitly rejects the CCBS Recall or subscriber A responds to the CCBS Recall by indicating UDUB or ACM </w:t>
      </w:r>
      <w:r>
        <w:sym w:font="Symbol" w:char="F0B3"/>
      </w:r>
      <w:r>
        <w:t xml:space="preserve"> </w:t>
      </w:r>
      <w:proofErr w:type="spellStart"/>
      <w:r>
        <w:t>ACMmax</w:t>
      </w:r>
      <w:proofErr w:type="spellEnd"/>
      <w:r>
        <w:t>.</w:t>
      </w:r>
    </w:p>
    <w:p w14:paraId="725CB769" w14:textId="77777777" w:rsidR="006C0418" w:rsidRDefault="006C0418" w:rsidP="002E4368">
      <w:pPr>
        <w:pStyle w:val="NF"/>
        <w:numPr>
          <w:ilvl w:val="12"/>
          <w:numId w:val="0"/>
        </w:numPr>
        <w:ind w:left="1135" w:hanging="851"/>
      </w:pPr>
      <w:r>
        <w:t>NOTE 6:</w:t>
      </w:r>
      <w:r>
        <w:tab/>
        <w:t>The network releases the transaction if CCBS timer T10 expires.</w:t>
      </w:r>
    </w:p>
    <w:p w14:paraId="69F53133" w14:textId="77777777" w:rsidR="006C0418" w:rsidRDefault="006C0418" w:rsidP="002E4368">
      <w:pPr>
        <w:pStyle w:val="NF"/>
        <w:numPr>
          <w:ilvl w:val="12"/>
          <w:numId w:val="0"/>
        </w:numPr>
        <w:ind w:left="1135" w:hanging="851"/>
      </w:pPr>
      <w:r>
        <w:t>NOTE 7:</w:t>
      </w:r>
      <w:r>
        <w:tab/>
        <w:t>The existing call is placed on hold to make resources available for the CCBS call. The existing call is placed on hold according to normal call hold procedures (see 3GPP TS 24.083).</w:t>
      </w:r>
    </w:p>
    <w:p w14:paraId="7E6D6DAE" w14:textId="77777777" w:rsidR="006C0418" w:rsidRDefault="006C0418" w:rsidP="002E4368">
      <w:pPr>
        <w:pStyle w:val="NF"/>
        <w:numPr>
          <w:ilvl w:val="12"/>
          <w:numId w:val="0"/>
        </w:numPr>
        <w:ind w:left="1135" w:hanging="851"/>
      </w:pPr>
      <w:r>
        <w:t>NOTE 8:</w:t>
      </w:r>
      <w:r>
        <w:tab/>
        <w:t>The information elements within the SETUP message derived from the Setup container in the CC ESTABLISHMENT Message. The SETUP message must contain the same BC(s) that was (were) sent to the network in the CC ESTABLISHMENT CONFIRMED message.</w:t>
      </w:r>
    </w:p>
    <w:p w14:paraId="4715AB97" w14:textId="77777777" w:rsidR="006C0418" w:rsidRDefault="006C0418" w:rsidP="002E4368">
      <w:pPr>
        <w:pStyle w:val="Heading2"/>
        <w:numPr>
          <w:ilvl w:val="12"/>
          <w:numId w:val="0"/>
        </w:numPr>
        <w:ind w:left="1134" w:hanging="1134"/>
      </w:pPr>
      <w:r>
        <w:br w:type="page"/>
      </w:r>
      <w:bookmarkStart w:id="20" w:name="_Toc517468889"/>
      <w:r>
        <w:lastRenderedPageBreak/>
        <w:t>4.4</w:t>
      </w:r>
      <w:r>
        <w:tab/>
        <w:t>Deactivation</w:t>
      </w:r>
      <w:bookmarkEnd w:id="20"/>
    </w:p>
    <w:p w14:paraId="2564919B" w14:textId="77777777" w:rsidR="006C0418" w:rsidRDefault="006C0418" w:rsidP="002E4368">
      <w:pPr>
        <w:numPr>
          <w:ilvl w:val="12"/>
          <w:numId w:val="0"/>
        </w:numPr>
      </w:pPr>
      <w:r>
        <w:t>Subscriber A can perform the following operations:</w:t>
      </w:r>
    </w:p>
    <w:p w14:paraId="1E32A14E" w14:textId="77777777" w:rsidR="006C0418" w:rsidRDefault="006C0418" w:rsidP="002E4368">
      <w:pPr>
        <w:pStyle w:val="B1"/>
        <w:numPr>
          <w:ilvl w:val="12"/>
          <w:numId w:val="0"/>
        </w:numPr>
        <w:ind w:left="568" w:hanging="284"/>
      </w:pPr>
      <w:r>
        <w:t>-</w:t>
      </w:r>
      <w:r>
        <w:tab/>
        <w:t>deactivate all outstanding CCBS requests;</w:t>
      </w:r>
    </w:p>
    <w:p w14:paraId="1762F771" w14:textId="77777777" w:rsidR="006C0418" w:rsidRDefault="006C0418" w:rsidP="002E4368">
      <w:pPr>
        <w:pStyle w:val="B1"/>
        <w:numPr>
          <w:ilvl w:val="12"/>
          <w:numId w:val="0"/>
        </w:numPr>
        <w:ind w:left="568" w:hanging="284"/>
      </w:pPr>
      <w:r>
        <w:t>-</w:t>
      </w:r>
      <w:r>
        <w:tab/>
        <w:t>deactivate a specific CCBS request.</w:t>
      </w:r>
    </w:p>
    <w:p w14:paraId="4ABB762D" w14:textId="77777777" w:rsidR="006C0418" w:rsidRDefault="006C0418" w:rsidP="002E4368">
      <w:pPr>
        <w:numPr>
          <w:ilvl w:val="12"/>
          <w:numId w:val="0"/>
        </w:numPr>
      </w:pPr>
      <w:r>
        <w:t xml:space="preserve">MS A shall send a REGISTER message, with the Facility information element, indicating </w:t>
      </w:r>
      <w:proofErr w:type="spellStart"/>
      <w:r>
        <w:t>EraseCCEntry</w:t>
      </w:r>
      <w:proofErr w:type="spellEnd"/>
      <w:r>
        <w:t xml:space="preserve">. </w:t>
      </w:r>
    </w:p>
    <w:p w14:paraId="14B18B2B" w14:textId="77777777" w:rsidR="006C0418" w:rsidRDefault="006C0418" w:rsidP="002E4368">
      <w:pPr>
        <w:numPr>
          <w:ilvl w:val="12"/>
          <w:numId w:val="0"/>
        </w:numPr>
      </w:pPr>
      <w:r>
        <w:t>SS Version Indicator value 3 or above has to be used.</w:t>
      </w:r>
    </w:p>
    <w:p w14:paraId="7A34BCE5" w14:textId="77777777" w:rsidR="006C0418" w:rsidRDefault="006C0418" w:rsidP="002E4368">
      <w:pPr>
        <w:pStyle w:val="TH"/>
        <w:numPr>
          <w:ilvl w:val="12"/>
          <w:numId w:val="0"/>
        </w:numPr>
      </w:pPr>
    </w:p>
    <w:tbl>
      <w:tblPr>
        <w:tblW w:w="0" w:type="auto"/>
        <w:tblLayout w:type="fixed"/>
        <w:tblLook w:val="0000" w:firstRow="0" w:lastRow="0" w:firstColumn="0" w:lastColumn="0" w:noHBand="0" w:noVBand="0"/>
      </w:tblPr>
      <w:tblGrid>
        <w:gridCol w:w="9570"/>
      </w:tblGrid>
      <w:tr w:rsidR="006C0418" w14:paraId="2701C364" w14:textId="77777777">
        <w:tc>
          <w:tcPr>
            <w:tcW w:w="9570" w:type="dxa"/>
            <w:tcBorders>
              <w:top w:val="nil"/>
              <w:left w:val="nil"/>
              <w:bottom w:val="nil"/>
              <w:right w:val="nil"/>
            </w:tcBorders>
          </w:tcPr>
          <w:p w14:paraId="543F99F2"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EraseCCEntry</w:t>
            </w:r>
            <w:proofErr w:type="spellEnd"/>
            <w:r>
              <w:t xml:space="preserve"> (CCBS))</w:t>
            </w:r>
          </w:p>
        </w:tc>
      </w:tr>
      <w:tr w:rsidR="006C0418" w14:paraId="7B313722" w14:textId="77777777">
        <w:tc>
          <w:tcPr>
            <w:tcW w:w="9570" w:type="dxa"/>
            <w:tcBorders>
              <w:top w:val="nil"/>
              <w:left w:val="nil"/>
              <w:bottom w:val="nil"/>
              <w:right w:val="nil"/>
            </w:tcBorders>
          </w:tcPr>
          <w:p w14:paraId="09B18B14" w14:textId="77777777" w:rsidR="006C0418" w:rsidRDefault="006C0418" w:rsidP="002E4368">
            <w:pPr>
              <w:numPr>
                <w:ilvl w:val="12"/>
                <w:numId w:val="0"/>
              </w:numPr>
              <w:spacing w:after="120" w:line="200" w:lineRule="exact"/>
              <w:jc w:val="center"/>
            </w:pPr>
            <w:r>
              <w:br/>
              <w:t>RELEASE COMPLETE</w:t>
            </w:r>
            <w:r>
              <w:br/>
              <w:t>&lt;--------------------------------------------------------------------------------------------------------------------------------</w:t>
            </w:r>
            <w:r>
              <w:br/>
              <w:t>Facility (Return Result)</w:t>
            </w:r>
          </w:p>
        </w:tc>
      </w:tr>
      <w:tr w:rsidR="006C0418" w14:paraId="37BDA955" w14:textId="77777777">
        <w:tc>
          <w:tcPr>
            <w:tcW w:w="9570" w:type="dxa"/>
            <w:tcBorders>
              <w:top w:val="nil"/>
              <w:left w:val="nil"/>
              <w:bottom w:val="nil"/>
              <w:right w:val="nil"/>
            </w:tcBorders>
          </w:tcPr>
          <w:p w14:paraId="2A1D0E63"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 -</w:t>
            </w:r>
            <w:r>
              <w:br/>
              <w:t>Facility (Return Error (Error))</w:t>
            </w:r>
          </w:p>
        </w:tc>
      </w:tr>
      <w:tr w:rsidR="006C0418" w14:paraId="1F0AC32B" w14:textId="77777777">
        <w:tc>
          <w:tcPr>
            <w:tcW w:w="9570" w:type="dxa"/>
            <w:tcBorders>
              <w:top w:val="nil"/>
              <w:left w:val="nil"/>
              <w:bottom w:val="nil"/>
              <w:right w:val="nil"/>
            </w:tcBorders>
          </w:tcPr>
          <w:p w14:paraId="0215F2A8"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 -</w:t>
            </w:r>
            <w:r>
              <w:br/>
              <w:t>Facility (Reject (</w:t>
            </w:r>
            <w:proofErr w:type="spellStart"/>
            <w:r>
              <w:t>Invoke_Problem</w:t>
            </w:r>
            <w:proofErr w:type="spellEnd"/>
            <w:r>
              <w:t>))</w:t>
            </w:r>
          </w:p>
        </w:tc>
      </w:tr>
    </w:tbl>
    <w:p w14:paraId="7AEDFB92" w14:textId="77777777" w:rsidR="006C0418" w:rsidRDefault="006C0418" w:rsidP="002E4368">
      <w:pPr>
        <w:pStyle w:val="TF"/>
        <w:numPr>
          <w:ilvl w:val="12"/>
          <w:numId w:val="0"/>
        </w:numPr>
      </w:pPr>
      <w:r>
        <w:t>Figure 4.4.1: Deactivation of all CCBS requests</w:t>
      </w:r>
    </w:p>
    <w:p w14:paraId="16D914AA" w14:textId="77777777" w:rsidR="006C0418" w:rsidRDefault="006C0418" w:rsidP="002E4368">
      <w:pPr>
        <w:pStyle w:val="TH"/>
        <w:numPr>
          <w:ilvl w:val="12"/>
          <w:numId w:val="0"/>
        </w:numPr>
      </w:pPr>
    </w:p>
    <w:tbl>
      <w:tblPr>
        <w:tblW w:w="0" w:type="auto"/>
        <w:tblLayout w:type="fixed"/>
        <w:tblLook w:val="0000" w:firstRow="0" w:lastRow="0" w:firstColumn="0" w:lastColumn="0" w:noHBand="0" w:noVBand="0"/>
      </w:tblPr>
      <w:tblGrid>
        <w:gridCol w:w="9570"/>
      </w:tblGrid>
      <w:tr w:rsidR="006C0418" w14:paraId="45C23AD8" w14:textId="77777777">
        <w:tc>
          <w:tcPr>
            <w:tcW w:w="9570" w:type="dxa"/>
            <w:tcBorders>
              <w:top w:val="nil"/>
              <w:left w:val="nil"/>
              <w:bottom w:val="nil"/>
              <w:right w:val="nil"/>
            </w:tcBorders>
          </w:tcPr>
          <w:p w14:paraId="20FA84B8" w14:textId="77777777" w:rsidR="006C0418" w:rsidRDefault="006C0418" w:rsidP="002E4368">
            <w:pPr>
              <w:numPr>
                <w:ilvl w:val="12"/>
                <w:numId w:val="0"/>
              </w:num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EraseCCEntry</w:t>
            </w:r>
            <w:proofErr w:type="spellEnd"/>
            <w:r>
              <w:t xml:space="preserve"> (CCBS, CCBS Index))</w:t>
            </w:r>
          </w:p>
        </w:tc>
      </w:tr>
      <w:tr w:rsidR="006C0418" w14:paraId="217DC67E" w14:textId="77777777">
        <w:tc>
          <w:tcPr>
            <w:tcW w:w="9570" w:type="dxa"/>
            <w:tcBorders>
              <w:top w:val="nil"/>
              <w:left w:val="nil"/>
              <w:bottom w:val="nil"/>
              <w:right w:val="nil"/>
            </w:tcBorders>
          </w:tcPr>
          <w:p w14:paraId="47584C8E" w14:textId="77777777" w:rsidR="006C0418" w:rsidRDefault="006C0418" w:rsidP="002E4368">
            <w:pPr>
              <w:numPr>
                <w:ilvl w:val="12"/>
                <w:numId w:val="0"/>
              </w:numPr>
              <w:spacing w:after="120" w:line="200" w:lineRule="exact"/>
              <w:jc w:val="center"/>
            </w:pPr>
            <w:r>
              <w:br/>
              <w:t>RELEASE COMPLETE</w:t>
            </w:r>
            <w:r>
              <w:br/>
              <w:t>&lt;--------------------------------------------------------------------------------------------------------------------------------</w:t>
            </w:r>
            <w:r>
              <w:br/>
              <w:t>Facility (Return Result)</w:t>
            </w:r>
          </w:p>
        </w:tc>
      </w:tr>
      <w:tr w:rsidR="006C0418" w14:paraId="0B02CD3B" w14:textId="77777777">
        <w:tc>
          <w:tcPr>
            <w:tcW w:w="9570" w:type="dxa"/>
            <w:tcBorders>
              <w:top w:val="nil"/>
              <w:left w:val="nil"/>
              <w:bottom w:val="nil"/>
              <w:right w:val="nil"/>
            </w:tcBorders>
          </w:tcPr>
          <w:p w14:paraId="7134A09E"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w:t>
            </w:r>
            <w:r>
              <w:br/>
              <w:t>Facility (Return Error (Error))</w:t>
            </w:r>
          </w:p>
        </w:tc>
      </w:tr>
      <w:tr w:rsidR="006C0418" w14:paraId="4D5E5B13" w14:textId="77777777">
        <w:tc>
          <w:tcPr>
            <w:tcW w:w="9570" w:type="dxa"/>
            <w:tcBorders>
              <w:top w:val="nil"/>
              <w:left w:val="nil"/>
              <w:bottom w:val="nil"/>
              <w:right w:val="nil"/>
            </w:tcBorders>
          </w:tcPr>
          <w:p w14:paraId="0587FF6B" w14:textId="77777777" w:rsidR="006C0418" w:rsidRDefault="006C0418" w:rsidP="002E4368">
            <w:pPr>
              <w:numPr>
                <w:ilvl w:val="12"/>
                <w:numId w:val="0"/>
              </w:numPr>
              <w:spacing w:after="120" w:line="200" w:lineRule="exact"/>
              <w:jc w:val="center"/>
            </w:pPr>
            <w:r>
              <w:br/>
              <w:t>RELEASE COMPLETE</w:t>
            </w:r>
            <w:r>
              <w:br/>
              <w:t>&lt;- - - - - - - - - - - - - - - - - - - - - - - - - - - - - - - - - - - - - - - - - - - - - - - - - - - - - - - - - - - - - - - - - - - - - - - - -</w:t>
            </w:r>
            <w:r>
              <w:br/>
              <w:t>Facility (Reject (</w:t>
            </w:r>
            <w:proofErr w:type="spellStart"/>
            <w:r>
              <w:t>Invoke_Problem</w:t>
            </w:r>
            <w:proofErr w:type="spellEnd"/>
            <w:r>
              <w:t>))</w:t>
            </w:r>
          </w:p>
        </w:tc>
      </w:tr>
    </w:tbl>
    <w:p w14:paraId="37D8D260" w14:textId="77777777" w:rsidR="006C0418" w:rsidRDefault="006C0418" w:rsidP="002E4368">
      <w:pPr>
        <w:pStyle w:val="TF"/>
        <w:numPr>
          <w:ilvl w:val="12"/>
          <w:numId w:val="0"/>
        </w:numPr>
      </w:pPr>
      <w:r>
        <w:t>Figure 4.4.2: Deactivation of a specific CCBS request</w:t>
      </w:r>
    </w:p>
    <w:p w14:paraId="140B8AFD" w14:textId="77777777" w:rsidR="006C0418" w:rsidRDefault="006C0418" w:rsidP="002E4368">
      <w:pPr>
        <w:pStyle w:val="Heading2"/>
        <w:numPr>
          <w:ilvl w:val="12"/>
          <w:numId w:val="0"/>
        </w:numPr>
        <w:ind w:left="1134" w:hanging="1134"/>
      </w:pPr>
      <w:r>
        <w:br w:type="page"/>
      </w:r>
      <w:bookmarkStart w:id="21" w:name="_Toc517468890"/>
      <w:r>
        <w:lastRenderedPageBreak/>
        <w:t>4.5</w:t>
      </w:r>
      <w:r>
        <w:tab/>
        <w:t>Interrogation</w:t>
      </w:r>
      <w:bookmarkEnd w:id="21"/>
    </w:p>
    <w:p w14:paraId="19DFC4C9" w14:textId="77777777" w:rsidR="006C0418" w:rsidRDefault="006C0418" w:rsidP="002E4368">
      <w:pPr>
        <w:numPr>
          <w:ilvl w:val="12"/>
          <w:numId w:val="0"/>
        </w:numPr>
        <w:rPr>
          <w:color w:val="000000"/>
        </w:rPr>
      </w:pPr>
      <w:r>
        <w:t>Subscriber A can perform an interrogation of the CCBS service</w:t>
      </w:r>
      <w:r>
        <w:rPr>
          <w:color w:val="000000"/>
        </w:rPr>
        <w:t>, with the three possible outcomes:</w:t>
      </w:r>
    </w:p>
    <w:p w14:paraId="388D0153" w14:textId="77777777" w:rsidR="006C0418" w:rsidRDefault="006C0418" w:rsidP="002E4368">
      <w:pPr>
        <w:pStyle w:val="B1"/>
        <w:numPr>
          <w:ilvl w:val="12"/>
          <w:numId w:val="0"/>
        </w:numPr>
        <w:ind w:left="568" w:hanging="284"/>
      </w:pPr>
      <w:r>
        <w:t>-</w:t>
      </w:r>
      <w:r>
        <w:tab/>
        <w:t>the CCBS service is not provisioned for the subscriber;</w:t>
      </w:r>
    </w:p>
    <w:p w14:paraId="1478B0BC" w14:textId="77777777" w:rsidR="006C0418" w:rsidRDefault="006C0418" w:rsidP="002E4368">
      <w:pPr>
        <w:pStyle w:val="B1"/>
        <w:numPr>
          <w:ilvl w:val="12"/>
          <w:numId w:val="0"/>
        </w:numPr>
        <w:ind w:left="568" w:hanging="284"/>
      </w:pPr>
      <w:r>
        <w:t>-</w:t>
      </w:r>
      <w:r w:rsidR="00E96F7A">
        <w:tab/>
      </w:r>
      <w:r>
        <w:t>the CCBS service is provisioned for the subscriber, but the queue of requests is empty;</w:t>
      </w:r>
    </w:p>
    <w:p w14:paraId="7520DF21" w14:textId="77777777" w:rsidR="006C0418" w:rsidRDefault="006C0418" w:rsidP="002E4368">
      <w:pPr>
        <w:pStyle w:val="B1"/>
        <w:numPr>
          <w:ilvl w:val="12"/>
          <w:numId w:val="0"/>
        </w:numPr>
        <w:ind w:left="568" w:hanging="284"/>
      </w:pPr>
      <w:r>
        <w:t>-</w:t>
      </w:r>
      <w:r>
        <w:tab/>
        <w:t>the CCBS service is provisioned for the subscriber and there are requests in the queue.</w:t>
      </w:r>
    </w:p>
    <w:p w14:paraId="091CF618" w14:textId="77777777" w:rsidR="006C0418" w:rsidRDefault="006C0418" w:rsidP="002E4368">
      <w:pPr>
        <w:numPr>
          <w:ilvl w:val="12"/>
          <w:numId w:val="0"/>
        </w:numPr>
        <w:rPr>
          <w:color w:val="000000"/>
        </w:rPr>
      </w:pPr>
      <w:r>
        <w:t xml:space="preserve">MS A shall send a REGISTER message, with the Facility information element, indicating </w:t>
      </w:r>
      <w:proofErr w:type="spellStart"/>
      <w:r>
        <w:t>InterrogateSS</w:t>
      </w:r>
      <w:proofErr w:type="spellEnd"/>
      <w:r>
        <w:t xml:space="preserve">. SS Version Indicator value 2 or above has to be used. </w:t>
      </w:r>
      <w:r>
        <w:rPr>
          <w:color w:val="000000"/>
        </w:rPr>
        <w:t>Depending on the outcome of the interrogation, the network shall return:</w:t>
      </w:r>
    </w:p>
    <w:p w14:paraId="3719A8FF" w14:textId="77777777" w:rsidR="006C0418" w:rsidRDefault="006C0418" w:rsidP="002E4368">
      <w:pPr>
        <w:pStyle w:val="B1"/>
        <w:numPr>
          <w:ilvl w:val="12"/>
          <w:numId w:val="0"/>
        </w:numPr>
        <w:ind w:left="568" w:hanging="284"/>
      </w:pPr>
      <w:r>
        <w:t>a)</w:t>
      </w:r>
      <w:r>
        <w:tab/>
        <w:t>SS-status set to not provisioned when the CCBS service is not provisioned (figure 4.5.1);</w:t>
      </w:r>
    </w:p>
    <w:p w14:paraId="6E7513E7" w14:textId="77777777" w:rsidR="006C0418" w:rsidRDefault="006C0418" w:rsidP="002E4368">
      <w:pPr>
        <w:pStyle w:val="B1"/>
        <w:numPr>
          <w:ilvl w:val="12"/>
          <w:numId w:val="0"/>
        </w:numPr>
        <w:ind w:left="568" w:hanging="284"/>
        <w:rPr>
          <w:color w:val="000000"/>
        </w:rPr>
      </w:pPr>
      <w:r>
        <w:rPr>
          <w:color w:val="000000"/>
        </w:rPr>
        <w:t>b)</w:t>
      </w:r>
      <w:r>
        <w:rPr>
          <w:color w:val="000000"/>
        </w:rPr>
        <w:tab/>
        <w:t>SS status set to provisioned when the CCBS service is provisioned, but there are no outstanding requests (figure 4.5.2);</w:t>
      </w:r>
    </w:p>
    <w:p w14:paraId="1C8979E2" w14:textId="77777777" w:rsidR="006C0418" w:rsidRDefault="006C0418" w:rsidP="002E4368">
      <w:pPr>
        <w:pStyle w:val="B1"/>
        <w:numPr>
          <w:ilvl w:val="12"/>
          <w:numId w:val="0"/>
        </w:numPr>
        <w:ind w:left="568" w:hanging="284"/>
      </w:pPr>
      <w:r>
        <w:t>c)</w:t>
      </w:r>
      <w:r>
        <w:tab/>
      </w:r>
      <w:r>
        <w:rPr>
          <w:color w:val="000000"/>
        </w:rPr>
        <w:t xml:space="preserve">SS-status set to provisioned and </w:t>
      </w:r>
      <w:r>
        <w:t>the list of outstanding CCBS requests in the queue (figure 4.5.3).</w:t>
      </w:r>
    </w:p>
    <w:p w14:paraId="61159B68" w14:textId="77777777" w:rsidR="006C0418" w:rsidRDefault="006C0418" w:rsidP="002E4368">
      <w:pPr>
        <w:numPr>
          <w:ilvl w:val="12"/>
          <w:numId w:val="0"/>
        </w:numPr>
        <w:rPr>
          <w:color w:val="000000"/>
        </w:rPr>
      </w:pPr>
      <w:r>
        <w:rPr>
          <w:color w:val="000000"/>
        </w:rPr>
        <w:t>For each request in the queue, the following data shall be returned:</w:t>
      </w:r>
    </w:p>
    <w:p w14:paraId="14F7C97D" w14:textId="77777777" w:rsidR="006C0418" w:rsidRDefault="006C0418" w:rsidP="002E4368">
      <w:pPr>
        <w:pStyle w:val="B1"/>
        <w:numPr>
          <w:ilvl w:val="12"/>
          <w:numId w:val="0"/>
        </w:numPr>
        <w:ind w:left="568" w:hanging="284"/>
      </w:pPr>
      <w:r>
        <w:t>-</w:t>
      </w:r>
      <w:r>
        <w:tab/>
        <w:t>CCBS index;</w:t>
      </w:r>
    </w:p>
    <w:p w14:paraId="00F978AF" w14:textId="77777777" w:rsidR="006C0418" w:rsidRDefault="006C0418" w:rsidP="002E4368">
      <w:pPr>
        <w:pStyle w:val="B1"/>
        <w:numPr>
          <w:ilvl w:val="12"/>
          <w:numId w:val="0"/>
        </w:numPr>
        <w:ind w:left="568" w:hanging="284"/>
      </w:pPr>
      <w:r>
        <w:t>-</w:t>
      </w:r>
      <w:r>
        <w:tab/>
        <w:t>Address of B;</w:t>
      </w:r>
    </w:p>
    <w:p w14:paraId="7D9794DB" w14:textId="77777777" w:rsidR="006C0418" w:rsidRDefault="006C0418" w:rsidP="002E4368">
      <w:pPr>
        <w:pStyle w:val="B1"/>
        <w:numPr>
          <w:ilvl w:val="12"/>
          <w:numId w:val="0"/>
        </w:numPr>
        <w:ind w:left="568" w:hanging="284"/>
      </w:pPr>
      <w:r>
        <w:t>-</w:t>
      </w:r>
      <w:r>
        <w:tab/>
        <w:t>Sub-Address of B (optional);</w:t>
      </w:r>
    </w:p>
    <w:p w14:paraId="3B369A1C" w14:textId="77777777" w:rsidR="006C0418" w:rsidRDefault="00362E31" w:rsidP="00362E31">
      <w:pPr>
        <w:pStyle w:val="B1"/>
      </w:pPr>
      <w:r>
        <w:t>-</w:t>
      </w:r>
      <w:r>
        <w:tab/>
      </w:r>
      <w:r w:rsidR="006C0418">
        <w:t>Basic Service Code.</w:t>
      </w:r>
    </w:p>
    <w:p w14:paraId="38C2EFA0"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3AE3C939" w14:textId="77777777">
        <w:tc>
          <w:tcPr>
            <w:tcW w:w="9570" w:type="dxa"/>
            <w:tcBorders>
              <w:top w:val="nil"/>
              <w:left w:val="nil"/>
              <w:bottom w:val="nil"/>
              <w:right w:val="nil"/>
            </w:tcBorders>
          </w:tcPr>
          <w:p w14:paraId="296FA398" w14:textId="77777777" w:rsidR="006C0418" w:rsidRDefault="006C0418">
            <w:pPr>
              <w:spacing w:after="120" w:line="200" w:lineRule="exact"/>
              <w:jc w:val="center"/>
            </w:pPr>
            <w:r>
              <w:br w:type="page"/>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InterrogateSS</w:t>
            </w:r>
            <w:proofErr w:type="spellEnd"/>
            <w:r>
              <w:t xml:space="preserve"> (CCBS))</w:t>
            </w:r>
          </w:p>
        </w:tc>
      </w:tr>
      <w:tr w:rsidR="006C0418" w14:paraId="7CF75D4C" w14:textId="77777777">
        <w:tc>
          <w:tcPr>
            <w:tcW w:w="9570" w:type="dxa"/>
            <w:tcBorders>
              <w:top w:val="nil"/>
              <w:left w:val="nil"/>
              <w:bottom w:val="nil"/>
              <w:right w:val="nil"/>
            </w:tcBorders>
          </w:tcPr>
          <w:p w14:paraId="4FAB62BA" w14:textId="77777777" w:rsidR="006C0418" w:rsidRDefault="006C0418">
            <w:pPr>
              <w:spacing w:after="120" w:line="200" w:lineRule="exact"/>
              <w:jc w:val="center"/>
            </w:pPr>
            <w:r>
              <w:br/>
              <w:t>RELEASE COMPLETE</w:t>
            </w:r>
            <w:r>
              <w:br/>
              <w:t>&lt;--------------------------------------------------------------------------------------------------------------------------------</w:t>
            </w:r>
            <w:r>
              <w:br/>
              <w:t xml:space="preserve">Facility (Return Result = </w:t>
            </w:r>
            <w:proofErr w:type="spellStart"/>
            <w:r>
              <w:t>InterrogateSS</w:t>
            </w:r>
            <w:proofErr w:type="spellEnd"/>
            <w:r>
              <w:t xml:space="preserve"> (SS-status))</w:t>
            </w:r>
          </w:p>
        </w:tc>
      </w:tr>
      <w:tr w:rsidR="006C0418" w14:paraId="313F2909" w14:textId="77777777">
        <w:tc>
          <w:tcPr>
            <w:tcW w:w="9570" w:type="dxa"/>
            <w:tcBorders>
              <w:top w:val="nil"/>
              <w:left w:val="nil"/>
              <w:bottom w:val="nil"/>
              <w:right w:val="nil"/>
            </w:tcBorders>
          </w:tcPr>
          <w:p w14:paraId="38C323BF" w14:textId="77777777" w:rsidR="006C0418" w:rsidRDefault="006C0418">
            <w:pPr>
              <w:spacing w:after="120" w:line="200" w:lineRule="exact"/>
              <w:jc w:val="center"/>
            </w:pPr>
            <w:r>
              <w:t>RELEASE COMPLETE</w:t>
            </w:r>
            <w:r>
              <w:br/>
              <w:t>&lt;- - - - - - - - - - - - - - - - - - - - - - - - - - - - - - - - - - - - - - - - - - - - - - - - - - - - - - - - - - - - - - - - - - - - - - -</w:t>
            </w:r>
            <w:r>
              <w:br/>
              <w:t>Facility (Return Error (Error))</w:t>
            </w:r>
          </w:p>
        </w:tc>
      </w:tr>
      <w:tr w:rsidR="006C0418" w14:paraId="69EA86E8" w14:textId="77777777">
        <w:tc>
          <w:tcPr>
            <w:tcW w:w="9570" w:type="dxa"/>
            <w:tcBorders>
              <w:top w:val="nil"/>
              <w:left w:val="nil"/>
              <w:bottom w:val="nil"/>
              <w:right w:val="nil"/>
            </w:tcBorders>
          </w:tcPr>
          <w:p w14:paraId="5F15FF28" w14:textId="77777777" w:rsidR="006C0418" w:rsidRDefault="006C0418">
            <w:pPr>
              <w:spacing w:after="120" w:line="200" w:lineRule="exact"/>
              <w:jc w:val="center"/>
            </w:pPr>
            <w:r>
              <w:br/>
              <w:t>RELEASE COMPLETE</w:t>
            </w:r>
            <w:r>
              <w:br/>
              <w:t>&lt;- - - - - - - - - - - - - - - - - - - - - - - - - - - - - - - - - - - - - - - - - - - - - - - - - - - - - - - - - - - - - - - - - - - - - - -</w:t>
            </w:r>
            <w:r>
              <w:br/>
              <w:t>Facility (Reject (</w:t>
            </w:r>
            <w:proofErr w:type="spellStart"/>
            <w:r>
              <w:t>Invoke_Problem</w:t>
            </w:r>
            <w:proofErr w:type="spellEnd"/>
            <w:r>
              <w:t>))</w:t>
            </w:r>
          </w:p>
        </w:tc>
      </w:tr>
    </w:tbl>
    <w:p w14:paraId="65466944" w14:textId="77777777" w:rsidR="006C0418" w:rsidRDefault="006C0418">
      <w:pPr>
        <w:pStyle w:val="TF"/>
        <w:keepLines w:val="0"/>
        <w:spacing w:line="200" w:lineRule="exact"/>
      </w:pPr>
      <w:r>
        <w:t>Figure 4.5.1: Interrogation of the CCBS</w:t>
      </w:r>
      <w:r>
        <w:rPr>
          <w:color w:val="000000"/>
        </w:rPr>
        <w:t xml:space="preserve"> </w:t>
      </w:r>
      <w:r>
        <w:t>- service not provisioned</w:t>
      </w:r>
    </w:p>
    <w:p w14:paraId="594140A0" w14:textId="77777777" w:rsidR="006C0418" w:rsidRDefault="006C0418">
      <w:pPr>
        <w:pStyle w:val="TH"/>
      </w:pPr>
      <w:r>
        <w:br w:type="page"/>
      </w:r>
    </w:p>
    <w:tbl>
      <w:tblPr>
        <w:tblW w:w="0" w:type="auto"/>
        <w:tblLayout w:type="fixed"/>
        <w:tblLook w:val="0000" w:firstRow="0" w:lastRow="0" w:firstColumn="0" w:lastColumn="0" w:noHBand="0" w:noVBand="0"/>
      </w:tblPr>
      <w:tblGrid>
        <w:gridCol w:w="9570"/>
      </w:tblGrid>
      <w:tr w:rsidR="006C0418" w14:paraId="7087CF14" w14:textId="77777777">
        <w:tc>
          <w:tcPr>
            <w:tcW w:w="9570" w:type="dxa"/>
            <w:tcBorders>
              <w:top w:val="nil"/>
              <w:left w:val="nil"/>
              <w:bottom w:val="nil"/>
              <w:right w:val="nil"/>
            </w:tcBorders>
          </w:tcPr>
          <w:p w14:paraId="37591BAF" w14:textId="77777777" w:rsidR="006C0418" w:rsidRDefault="006C0418">
            <w:p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InterrogateSS</w:t>
            </w:r>
            <w:proofErr w:type="spellEnd"/>
            <w:r>
              <w:t xml:space="preserve"> (CCBS))</w:t>
            </w:r>
          </w:p>
        </w:tc>
      </w:tr>
      <w:tr w:rsidR="006C0418" w14:paraId="5ECCDC4F" w14:textId="77777777">
        <w:tc>
          <w:tcPr>
            <w:tcW w:w="9570" w:type="dxa"/>
            <w:tcBorders>
              <w:top w:val="nil"/>
              <w:left w:val="nil"/>
              <w:bottom w:val="nil"/>
              <w:right w:val="nil"/>
            </w:tcBorders>
          </w:tcPr>
          <w:p w14:paraId="25202F8C" w14:textId="77777777" w:rsidR="006C0418" w:rsidRDefault="006C0418">
            <w:pPr>
              <w:spacing w:after="120" w:line="200" w:lineRule="exact"/>
              <w:jc w:val="center"/>
            </w:pPr>
            <w:r>
              <w:br/>
              <w:t>RELEASE COMPLETE</w:t>
            </w:r>
            <w:r>
              <w:br/>
              <w:t>&lt;--------------------------------------------------------------------------------------------------------------------------------</w:t>
            </w:r>
            <w:r>
              <w:br/>
              <w:t xml:space="preserve">Facility (Return Result = </w:t>
            </w:r>
            <w:proofErr w:type="spellStart"/>
            <w:r>
              <w:t>InterrogateSS</w:t>
            </w:r>
            <w:proofErr w:type="spellEnd"/>
            <w:r>
              <w:t xml:space="preserve"> (SS-status))</w:t>
            </w:r>
          </w:p>
        </w:tc>
      </w:tr>
      <w:tr w:rsidR="006C0418" w14:paraId="6F83C009" w14:textId="77777777">
        <w:tc>
          <w:tcPr>
            <w:tcW w:w="9570" w:type="dxa"/>
            <w:tcBorders>
              <w:top w:val="nil"/>
              <w:left w:val="nil"/>
              <w:bottom w:val="nil"/>
              <w:right w:val="nil"/>
            </w:tcBorders>
          </w:tcPr>
          <w:p w14:paraId="742CA35B" w14:textId="77777777" w:rsidR="006C0418" w:rsidRDefault="006C0418">
            <w:pPr>
              <w:spacing w:after="120" w:line="200" w:lineRule="exact"/>
              <w:jc w:val="center"/>
            </w:pPr>
            <w:r>
              <w:br/>
              <w:t>RELEASE COMPLETE</w:t>
            </w:r>
            <w:r>
              <w:br/>
              <w:t>&lt;- - - - - - - - - - - - - - - - - - - - - - - - - - - - - - - - - - - - - - - - - - - - - - - - - - - - - - - - - - - - - - - - - - - - - - - -</w:t>
            </w:r>
            <w:r>
              <w:br/>
              <w:t>Facility (Return Error (Error))</w:t>
            </w:r>
          </w:p>
        </w:tc>
      </w:tr>
      <w:tr w:rsidR="006C0418" w14:paraId="1F397CB2" w14:textId="77777777">
        <w:tc>
          <w:tcPr>
            <w:tcW w:w="9570" w:type="dxa"/>
            <w:tcBorders>
              <w:top w:val="nil"/>
              <w:left w:val="nil"/>
              <w:bottom w:val="nil"/>
              <w:right w:val="nil"/>
            </w:tcBorders>
          </w:tcPr>
          <w:p w14:paraId="2C6AFB5A" w14:textId="77777777" w:rsidR="006C0418" w:rsidRDefault="006C0418">
            <w:pPr>
              <w:spacing w:after="120" w:line="200" w:lineRule="exact"/>
              <w:jc w:val="center"/>
            </w:pPr>
            <w:r>
              <w:br/>
              <w:t>RELEASE COMPLETE</w:t>
            </w:r>
            <w:r>
              <w:br/>
              <w:t>&lt;- - - - - - - - - - - - - - - - - - - - - - - - - - - - - - - - - - - - - - - - - - - - - - - - - - - - - - - - - - - - - - - - - - - - - - - -</w:t>
            </w:r>
            <w:r>
              <w:br/>
              <w:t>Facility (Reject (</w:t>
            </w:r>
            <w:proofErr w:type="spellStart"/>
            <w:r>
              <w:t>Invoke_Problem</w:t>
            </w:r>
            <w:proofErr w:type="spellEnd"/>
            <w:r>
              <w:t>))</w:t>
            </w:r>
          </w:p>
        </w:tc>
      </w:tr>
    </w:tbl>
    <w:p w14:paraId="7B7179B3" w14:textId="77777777" w:rsidR="006C0418" w:rsidRDefault="006C0418">
      <w:pPr>
        <w:pStyle w:val="TF"/>
      </w:pPr>
      <w:r>
        <w:t>Figure 4.5.2: Interrogation of the CCBS</w:t>
      </w:r>
      <w:r>
        <w:rPr>
          <w:color w:val="000000"/>
        </w:rPr>
        <w:t xml:space="preserve"> </w:t>
      </w:r>
      <w:r>
        <w:t>- the request queue is empty</w:t>
      </w:r>
    </w:p>
    <w:p w14:paraId="4B56BB57"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1EEEC3C5" w14:textId="77777777">
        <w:tc>
          <w:tcPr>
            <w:tcW w:w="9570" w:type="dxa"/>
            <w:tcBorders>
              <w:top w:val="nil"/>
              <w:left w:val="nil"/>
              <w:bottom w:val="nil"/>
              <w:right w:val="nil"/>
            </w:tcBorders>
          </w:tcPr>
          <w:p w14:paraId="595DE76C" w14:textId="77777777" w:rsidR="006C0418" w:rsidRDefault="006C0418">
            <w:pPr>
              <w:spacing w:after="120" w:line="200" w:lineRule="exact"/>
              <w:jc w:val="center"/>
            </w:pPr>
          </w:p>
          <w:p w14:paraId="02840CE1" w14:textId="77777777" w:rsidR="006C0418" w:rsidRDefault="006C0418">
            <w:pPr>
              <w:spacing w:after="120"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InterrogateSS</w:t>
            </w:r>
            <w:proofErr w:type="spellEnd"/>
            <w:r>
              <w:t>(CCBS))</w:t>
            </w:r>
          </w:p>
        </w:tc>
      </w:tr>
      <w:tr w:rsidR="006C0418" w14:paraId="4CC4A217" w14:textId="77777777">
        <w:tc>
          <w:tcPr>
            <w:tcW w:w="9570" w:type="dxa"/>
            <w:tcBorders>
              <w:top w:val="nil"/>
              <w:left w:val="nil"/>
              <w:bottom w:val="nil"/>
              <w:right w:val="nil"/>
            </w:tcBorders>
          </w:tcPr>
          <w:p w14:paraId="48D9209A" w14:textId="77777777" w:rsidR="006C0418" w:rsidRDefault="006C0418">
            <w:pPr>
              <w:spacing w:after="120" w:line="200" w:lineRule="exact"/>
              <w:jc w:val="center"/>
            </w:pPr>
            <w:r>
              <w:br/>
              <w:t>RELEASE COMPLETE</w:t>
            </w:r>
            <w:r>
              <w:br/>
              <w:t>&lt;--------------------------------------------------------------------------------------------------------------------------------</w:t>
            </w:r>
            <w:r>
              <w:br/>
              <w:t xml:space="preserve">Facility (Return Result = </w:t>
            </w:r>
            <w:proofErr w:type="spellStart"/>
            <w:r>
              <w:t>InterrogateSS</w:t>
            </w:r>
            <w:proofErr w:type="spellEnd"/>
            <w:r>
              <w:t xml:space="preserve"> (SS-status, CCBS index, </w:t>
            </w:r>
            <w:proofErr w:type="spellStart"/>
            <w:r>
              <w:t>AddressOfB</w:t>
            </w:r>
            <w:proofErr w:type="spellEnd"/>
            <w:r>
              <w:t>, Sub-</w:t>
            </w:r>
            <w:proofErr w:type="spellStart"/>
            <w:r>
              <w:t>AddressOfB</w:t>
            </w:r>
            <w:proofErr w:type="spellEnd"/>
            <w:r>
              <w:t xml:space="preserve">, </w:t>
            </w:r>
            <w:proofErr w:type="spellStart"/>
            <w:r>
              <w:t>BasicServiceCode</w:t>
            </w:r>
            <w:proofErr w:type="spellEnd"/>
            <w:r>
              <w:t>))  (Note)</w:t>
            </w:r>
          </w:p>
        </w:tc>
      </w:tr>
      <w:tr w:rsidR="006C0418" w14:paraId="2B565D10" w14:textId="77777777">
        <w:tc>
          <w:tcPr>
            <w:tcW w:w="9570" w:type="dxa"/>
            <w:tcBorders>
              <w:top w:val="nil"/>
              <w:left w:val="nil"/>
              <w:bottom w:val="nil"/>
              <w:right w:val="nil"/>
            </w:tcBorders>
          </w:tcPr>
          <w:p w14:paraId="2E8B26A5" w14:textId="77777777" w:rsidR="006C0418" w:rsidRDefault="006C0418">
            <w:pPr>
              <w:spacing w:after="120" w:line="200" w:lineRule="exact"/>
              <w:jc w:val="center"/>
            </w:pPr>
            <w:r>
              <w:br/>
              <w:t>RELEASE COMPLETE</w:t>
            </w:r>
            <w:r>
              <w:br/>
              <w:t>&lt;- - - - - - - - - - - - - - - - - - - - - - - - - - - - - - - - - - - - - - - - - - - - - - - - - - - - - - - - - - - - - - - - - - - - - - - - -</w:t>
            </w:r>
            <w:r>
              <w:br/>
              <w:t>Facility (Return Error (Error))</w:t>
            </w:r>
          </w:p>
        </w:tc>
      </w:tr>
      <w:tr w:rsidR="006C0418" w14:paraId="5BBBEBCB" w14:textId="77777777">
        <w:tc>
          <w:tcPr>
            <w:tcW w:w="9570" w:type="dxa"/>
            <w:tcBorders>
              <w:top w:val="nil"/>
              <w:left w:val="nil"/>
              <w:bottom w:val="nil"/>
              <w:right w:val="nil"/>
            </w:tcBorders>
          </w:tcPr>
          <w:p w14:paraId="2B3CEF7A" w14:textId="77777777" w:rsidR="006C0418" w:rsidRDefault="006C0418">
            <w:pPr>
              <w:spacing w:after="120" w:line="200" w:lineRule="exact"/>
              <w:jc w:val="center"/>
            </w:pPr>
            <w:r>
              <w:br/>
              <w:t>RELEASE COMPLETE</w:t>
            </w:r>
            <w:r>
              <w:br/>
              <w:t>&lt;- - - - - - - - - - - - - - - - - - - - - - - - - - - - - - - - - - - - - - - - - - - - - - - - - - - - - - - - - - - - - - - - - - - - - - - - -</w:t>
            </w:r>
            <w:r>
              <w:br/>
              <w:t>Facility (Reject (</w:t>
            </w:r>
            <w:proofErr w:type="spellStart"/>
            <w:r>
              <w:t>Invoke_Problem</w:t>
            </w:r>
            <w:proofErr w:type="spellEnd"/>
            <w:r>
              <w:t>))</w:t>
            </w:r>
          </w:p>
        </w:tc>
      </w:tr>
    </w:tbl>
    <w:p w14:paraId="5351A7BB" w14:textId="77777777" w:rsidR="006C0418" w:rsidRDefault="006C0418">
      <w:pPr>
        <w:pStyle w:val="TF"/>
      </w:pPr>
      <w:r>
        <w:t>Figure 4.5.3: Interrogation of the CCBS - all existing requests</w:t>
      </w:r>
    </w:p>
    <w:p w14:paraId="7E9C9ABB" w14:textId="77777777" w:rsidR="006C0418" w:rsidRDefault="006C0418">
      <w:pPr>
        <w:pStyle w:val="NF"/>
      </w:pPr>
      <w:r>
        <w:t>NOTE:</w:t>
      </w:r>
      <w:r>
        <w:tab/>
        <w:t>The information for up to five CCBS Requests can be included.</w:t>
      </w:r>
    </w:p>
    <w:p w14:paraId="58E8E40E" w14:textId="77777777" w:rsidR="006C0418" w:rsidRDefault="006C0418">
      <w:pPr>
        <w:pStyle w:val="Heading8"/>
      </w:pPr>
      <w:r>
        <w:br w:type="page"/>
      </w:r>
      <w:bookmarkStart w:id="22" w:name="_Toc517468891"/>
      <w:r>
        <w:lastRenderedPageBreak/>
        <w:t>Annex A (informative):</w:t>
      </w:r>
      <w:r>
        <w:br/>
        <w:t>Operation for non-supporting MSs</w:t>
      </w:r>
      <w:bookmarkEnd w:id="22"/>
    </w:p>
    <w:p w14:paraId="7981CB1E" w14:textId="77777777" w:rsidR="006C0418" w:rsidRDefault="006C0418">
      <w:pPr>
        <w:pStyle w:val="Heading1"/>
      </w:pPr>
      <w:bookmarkStart w:id="23" w:name="_Toc517468892"/>
      <w:r>
        <w:t>A.0</w:t>
      </w:r>
      <w:r>
        <w:tab/>
        <w:t>Scope</w:t>
      </w:r>
      <w:bookmarkEnd w:id="23"/>
    </w:p>
    <w:p w14:paraId="035A3C88" w14:textId="77777777" w:rsidR="006C0418" w:rsidRDefault="006C0418">
      <w:r>
        <w:t>This annex is included for information only and is for further study.</w:t>
      </w:r>
    </w:p>
    <w:p w14:paraId="37D0DFFC" w14:textId="77777777" w:rsidR="006C0418" w:rsidRDefault="006C0418">
      <w:pPr>
        <w:pStyle w:val="Heading1"/>
      </w:pPr>
      <w:bookmarkStart w:id="24" w:name="_Toc517468893"/>
      <w:r>
        <w:t>A.1</w:t>
      </w:r>
      <w:r>
        <w:tab/>
        <w:t>MSs which do not support CCBS</w:t>
      </w:r>
      <w:bookmarkEnd w:id="24"/>
    </w:p>
    <w:p w14:paraId="632D9153" w14:textId="77777777" w:rsidR="006C0418" w:rsidRDefault="006C0418">
      <w:r>
        <w:t>MSs which do not explicitly support CCBS are not precluded from attempting to activate CCBS or from accepting a CCBS Recall.</w:t>
      </w:r>
      <w:r>
        <w:rPr>
          <w:color w:val="000000"/>
        </w:rPr>
        <w:t xml:space="preserve"> </w:t>
      </w:r>
      <w:r>
        <w:t>The mechanisms employed to offer the CCBS service to these MSs shall be a matter for individual networks.</w:t>
      </w:r>
    </w:p>
    <w:p w14:paraId="662D01A1" w14:textId="77777777" w:rsidR="006C0418" w:rsidRDefault="006C0418">
      <w:pPr>
        <w:pStyle w:val="Heading2"/>
      </w:pPr>
      <w:bookmarkStart w:id="25" w:name="_Toc517468894"/>
      <w:r>
        <w:t>A.1.1</w:t>
      </w:r>
      <w:r>
        <w:tab/>
        <w:t>Activation for non-supporting MSs</w:t>
      </w:r>
      <w:bookmarkEnd w:id="25"/>
    </w:p>
    <w:p w14:paraId="67A46D94" w14:textId="77777777" w:rsidR="006C0418" w:rsidRDefault="006C0418">
      <w:r>
        <w:t xml:space="preserve">The network shall send DISCONNECT to MS A (cause #17 or #34) with diagnostic field indicating CCBS is Possible, and a progress indicator indicating </w:t>
      </w:r>
      <w:proofErr w:type="spellStart"/>
      <w:r>
        <w:t>inband</w:t>
      </w:r>
      <w:proofErr w:type="spellEnd"/>
      <w:r>
        <w:t xml:space="preserve"> information is available.</w:t>
      </w:r>
      <w:r>
        <w:rPr>
          <w:color w:val="000000"/>
        </w:rPr>
        <w:t xml:space="preserve"> </w:t>
      </w:r>
      <w:r>
        <w:t xml:space="preserve">This </w:t>
      </w:r>
      <w:proofErr w:type="spellStart"/>
      <w:r>
        <w:t>inband</w:t>
      </w:r>
      <w:proofErr w:type="spellEnd"/>
      <w:r>
        <w:t xml:space="preserve"> information shall be used to indicate CCBS possible.</w:t>
      </w:r>
      <w:r>
        <w:rPr>
          <w:color w:val="000000"/>
        </w:rPr>
        <w:t xml:space="preserve"> </w:t>
      </w:r>
      <w:r>
        <w:t>The absence of a progress indicator in the DISCONNECT, prevents subscriber A from successfully activating CCBS.</w:t>
      </w:r>
      <w:r>
        <w:rPr>
          <w:color w:val="000000"/>
        </w:rPr>
        <w:t xml:space="preserve"> </w:t>
      </w:r>
      <w:r>
        <w:t xml:space="preserve">If subscriber A requests CCBS, MS A will send a REGISTER message, containing a </w:t>
      </w:r>
      <w:proofErr w:type="spellStart"/>
      <w:r>
        <w:t>ProcessUnstructuredSS</w:t>
      </w:r>
      <w:proofErr w:type="spellEnd"/>
      <w:r>
        <w:t>-Request invoke component. The receiving network entity shall pass the data received in the request to the application handling USSD operations and shall wait for the response of the application.</w:t>
      </w:r>
      <w:r>
        <w:rPr>
          <w:color w:val="000000"/>
        </w:rPr>
        <w:t xml:space="preserve"> </w:t>
      </w:r>
      <w:r>
        <w:t>When the application accepts the request and terminates the dialogue, the network shall clear the transaction by sending a RELEASE COMPLETE message containing a return result component.</w:t>
      </w:r>
    </w:p>
    <w:p w14:paraId="2A0CBCC8" w14:textId="77777777" w:rsidR="006C0418" w:rsidRDefault="006C0418">
      <w:r>
        <w:t>If the network is unable to process the request received from the MS, it shall clear the call independent transaction by sending a RELEASE COMPLETE message containing a return error component.</w:t>
      </w:r>
    </w:p>
    <w:p w14:paraId="45B2FB5B" w14:textId="77777777" w:rsidR="006C0418" w:rsidRDefault="006C0418">
      <w:r>
        <w:t>When the call independent transaction has been cleared, either the MS or the network shall release the call related transaction by sending a RELEASE COMPLETE message.</w:t>
      </w:r>
    </w:p>
    <w:p w14:paraId="7E619C75" w14:textId="77777777" w:rsidR="006C0418" w:rsidRDefault="006C0418">
      <w:pPr>
        <w:pStyle w:val="TH"/>
      </w:pPr>
      <w:r>
        <w:br w:type="page"/>
      </w:r>
    </w:p>
    <w:tbl>
      <w:tblPr>
        <w:tblW w:w="0" w:type="auto"/>
        <w:tblLayout w:type="fixed"/>
        <w:tblLook w:val="0000" w:firstRow="0" w:lastRow="0" w:firstColumn="0" w:lastColumn="0" w:noHBand="0" w:noVBand="0"/>
      </w:tblPr>
      <w:tblGrid>
        <w:gridCol w:w="9570"/>
      </w:tblGrid>
      <w:tr w:rsidR="006C0418" w14:paraId="2E5E1CFC" w14:textId="77777777">
        <w:trPr>
          <w:trHeight w:val="20"/>
        </w:trPr>
        <w:tc>
          <w:tcPr>
            <w:tcW w:w="9570" w:type="dxa"/>
            <w:tcBorders>
              <w:top w:val="nil"/>
              <w:left w:val="nil"/>
              <w:bottom w:val="nil"/>
              <w:right w:val="nil"/>
            </w:tcBorders>
          </w:tcPr>
          <w:p w14:paraId="01BC42DF" w14:textId="77777777" w:rsidR="006C0418" w:rsidRDefault="006C0418">
            <w:p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 xml:space="preserve">DISCONNECT (PD = CC) </w:t>
            </w:r>
            <w:r>
              <w:br/>
              <w:t>&lt;------------------------------------------------------------------------------------------------------------------------------------</w:t>
            </w:r>
            <w:r>
              <w:br/>
              <w:t>(Cause = #17 or 34, Diagnostic = CCBS Possible) Progress Indicator = #8</w:t>
            </w:r>
          </w:p>
        </w:tc>
      </w:tr>
      <w:tr w:rsidR="006C0418" w14:paraId="448DF876" w14:textId="77777777">
        <w:trPr>
          <w:trHeight w:val="20"/>
        </w:trPr>
        <w:tc>
          <w:tcPr>
            <w:tcW w:w="9570" w:type="dxa"/>
            <w:tcBorders>
              <w:top w:val="nil"/>
              <w:left w:val="nil"/>
              <w:bottom w:val="nil"/>
              <w:right w:val="nil"/>
            </w:tcBorders>
          </w:tcPr>
          <w:p w14:paraId="6B8ABD53" w14:textId="77777777" w:rsidR="006C0418" w:rsidRDefault="006C0418">
            <w:pPr>
              <w:spacing w:line="200" w:lineRule="exact"/>
              <w:jc w:val="center"/>
            </w:pPr>
            <w:r>
              <w:t>REGISTER (PD = SS)</w:t>
            </w:r>
            <w:r>
              <w:br/>
              <w:t>------------------------------------------------------------------------------------------------------------------------------------&gt;</w:t>
            </w:r>
            <w:r>
              <w:br/>
              <w:t xml:space="preserve">Facility (Invoke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29440E53" w14:textId="77777777">
        <w:tc>
          <w:tcPr>
            <w:tcW w:w="9570" w:type="dxa"/>
            <w:tcBorders>
              <w:top w:val="nil"/>
              <w:left w:val="nil"/>
              <w:bottom w:val="nil"/>
              <w:right w:val="nil"/>
            </w:tcBorders>
          </w:tcPr>
          <w:p w14:paraId="1581A282" w14:textId="77777777" w:rsidR="006C0418" w:rsidRDefault="006C0418">
            <w:pPr>
              <w:spacing w:line="200" w:lineRule="exact"/>
              <w:jc w:val="center"/>
            </w:pPr>
            <w:r>
              <w:t>RELEASE COMPLETE (PD = SS)</w:t>
            </w:r>
            <w:r>
              <w:br/>
              <w:t>&lt;------------------------------------------------------------------------------------------------------------------------------------</w:t>
            </w:r>
            <w:r>
              <w:br/>
              <w:t xml:space="preserve">Facility (Return Result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47994C00" w14:textId="77777777">
        <w:tc>
          <w:tcPr>
            <w:tcW w:w="9570" w:type="dxa"/>
            <w:tcBorders>
              <w:top w:val="nil"/>
              <w:left w:val="nil"/>
              <w:bottom w:val="nil"/>
              <w:right w:val="nil"/>
            </w:tcBorders>
          </w:tcPr>
          <w:p w14:paraId="32E6495D" w14:textId="77777777" w:rsidR="006C0418" w:rsidRDefault="006C0418">
            <w:pPr>
              <w:spacing w:line="200" w:lineRule="exact"/>
              <w:jc w:val="center"/>
            </w:pPr>
            <w:r>
              <w:t>RELEASE COMPLETE (PD = SS)</w:t>
            </w:r>
            <w:r>
              <w:br/>
              <w:t>&lt;------------------------------------------------------------------------------------------------------------------------------------</w:t>
            </w:r>
            <w:r>
              <w:br/>
              <w:t xml:space="preserve">Facility (Return Error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71FEEE53" w14:textId="77777777">
        <w:tc>
          <w:tcPr>
            <w:tcW w:w="9570" w:type="dxa"/>
            <w:tcBorders>
              <w:top w:val="nil"/>
              <w:left w:val="nil"/>
              <w:bottom w:val="nil"/>
              <w:right w:val="nil"/>
            </w:tcBorders>
          </w:tcPr>
          <w:p w14:paraId="5F058652" w14:textId="77777777" w:rsidR="006C0418" w:rsidRDefault="006C0418">
            <w:pPr>
              <w:spacing w:line="200" w:lineRule="exact"/>
              <w:jc w:val="center"/>
            </w:pPr>
            <w:r>
              <w:t>RELEASE COMPLETE (PD = SS)</w:t>
            </w:r>
            <w:r>
              <w:br/>
              <w:t>&lt; - - - - - - - - - - - - - - - - - - - - - - - - - - - - - - - - - - - - - - - - - - - - - - - - - - - - - - - - - - - - - - - - - - - - - - - - - -</w:t>
            </w:r>
            <w:r>
              <w:br/>
              <w:t>Facility (Return Error (Error))</w:t>
            </w:r>
          </w:p>
        </w:tc>
      </w:tr>
      <w:tr w:rsidR="006C0418" w14:paraId="7F226D7B" w14:textId="77777777">
        <w:tc>
          <w:tcPr>
            <w:tcW w:w="9570" w:type="dxa"/>
            <w:tcBorders>
              <w:top w:val="nil"/>
              <w:left w:val="nil"/>
              <w:bottom w:val="nil"/>
              <w:right w:val="nil"/>
            </w:tcBorders>
          </w:tcPr>
          <w:p w14:paraId="5C09CDA0" w14:textId="77777777" w:rsidR="006C0418" w:rsidRDefault="006C0418">
            <w:pPr>
              <w:spacing w:line="200" w:lineRule="exact"/>
              <w:jc w:val="center"/>
            </w:pPr>
            <w:r>
              <w:t>RELEASE COMPLETE (PD = SS)</w:t>
            </w:r>
            <w:r>
              <w:br/>
              <w:t>&lt; - - - - - - - - - - - - - - - - - - - - - - - - - - - - - - - - - - - - - - - - - - - - - - - - - - - - - - - - - - - - - - - - - - - - - - - - - -</w:t>
            </w:r>
            <w:r>
              <w:br/>
              <w:t>Facility (Reject (</w:t>
            </w:r>
            <w:proofErr w:type="spellStart"/>
            <w:r>
              <w:t>Invoke_Problem</w:t>
            </w:r>
            <w:proofErr w:type="spellEnd"/>
            <w:r>
              <w:t>))</w:t>
            </w:r>
          </w:p>
        </w:tc>
      </w:tr>
      <w:tr w:rsidR="006C0418" w14:paraId="2D3DDA5B" w14:textId="77777777">
        <w:tc>
          <w:tcPr>
            <w:tcW w:w="9570" w:type="dxa"/>
            <w:tcBorders>
              <w:top w:val="nil"/>
              <w:left w:val="nil"/>
              <w:bottom w:val="nil"/>
              <w:right w:val="nil"/>
            </w:tcBorders>
          </w:tcPr>
          <w:p w14:paraId="66CEF946" w14:textId="77777777" w:rsidR="006C0418" w:rsidRDefault="006C0418">
            <w:pPr>
              <w:spacing w:line="200" w:lineRule="exact"/>
              <w:jc w:val="center"/>
            </w:pPr>
            <w:r>
              <w:t>RELEASE (PD = CC)   (Note1)</w:t>
            </w:r>
            <w:r>
              <w:br/>
              <w:t>- - - - - - - - - - - - - - - - - - - - - - - - - - - - - - - - - - - - - - - - - - - - - - - - - - - - - - - - - - - - - - - - - - - - - - - - - - - &gt;</w:t>
            </w:r>
          </w:p>
        </w:tc>
      </w:tr>
      <w:tr w:rsidR="006C0418" w14:paraId="3759A37F" w14:textId="77777777">
        <w:tc>
          <w:tcPr>
            <w:tcW w:w="9570" w:type="dxa"/>
            <w:tcBorders>
              <w:top w:val="nil"/>
              <w:left w:val="nil"/>
              <w:bottom w:val="nil"/>
              <w:right w:val="nil"/>
            </w:tcBorders>
          </w:tcPr>
          <w:p w14:paraId="38EEAC6D" w14:textId="77777777" w:rsidR="006C0418" w:rsidRDefault="006C0418">
            <w:pPr>
              <w:spacing w:line="200" w:lineRule="exact"/>
              <w:jc w:val="center"/>
            </w:pPr>
            <w:r>
              <w:t>RELEASE COMPLETE (PD = CC)</w:t>
            </w:r>
            <w:r>
              <w:br/>
              <w:t>&lt; - - - - - - - - - - - - - - - - - - - - - - - - - - - - - - - - - - - - - - - - - - - - - - - - - - - - - - - - - - - - - - - - - - - - - - - - - -</w:t>
            </w:r>
          </w:p>
        </w:tc>
      </w:tr>
      <w:tr w:rsidR="006C0418" w14:paraId="6E35FF66" w14:textId="77777777">
        <w:tc>
          <w:tcPr>
            <w:tcW w:w="9570" w:type="dxa"/>
            <w:tcBorders>
              <w:top w:val="nil"/>
              <w:left w:val="nil"/>
              <w:bottom w:val="nil"/>
              <w:right w:val="nil"/>
            </w:tcBorders>
          </w:tcPr>
          <w:p w14:paraId="04E20712" w14:textId="77777777" w:rsidR="006C0418" w:rsidRDefault="006C0418">
            <w:pPr>
              <w:spacing w:line="200" w:lineRule="exact"/>
              <w:jc w:val="center"/>
            </w:pPr>
            <w:r>
              <w:t>RELEASE (PD = CC)    (Note 2)</w:t>
            </w:r>
            <w:r>
              <w:br/>
              <w:t>&lt; - - - - - - - - - - - - - - - - - - - - - - - - - - - - - - - - - - - - - - - - - - - - - - - - - - - - - - - - - - - - - - - - - - - - - - - - - -</w:t>
            </w:r>
          </w:p>
        </w:tc>
      </w:tr>
      <w:tr w:rsidR="006C0418" w14:paraId="4BEA282C" w14:textId="77777777">
        <w:tc>
          <w:tcPr>
            <w:tcW w:w="9570" w:type="dxa"/>
            <w:tcBorders>
              <w:top w:val="nil"/>
              <w:left w:val="nil"/>
              <w:bottom w:val="nil"/>
              <w:right w:val="nil"/>
            </w:tcBorders>
          </w:tcPr>
          <w:p w14:paraId="2893DF4C" w14:textId="77777777" w:rsidR="006C0418" w:rsidRDefault="006C0418">
            <w:pPr>
              <w:spacing w:line="200" w:lineRule="exact"/>
              <w:jc w:val="center"/>
            </w:pPr>
            <w:r>
              <w:t>RELEASE COMPLETE (PD = CC)</w:t>
            </w:r>
            <w:r>
              <w:br/>
              <w:t>- - - - - - - - - - - - - - - - - - - - - - - - - - - - - - - - - - - - - - - - - - - - - - - - - - - - - - - - - - - - - - - - - - - - - - - - - - - &gt;</w:t>
            </w:r>
          </w:p>
        </w:tc>
      </w:tr>
    </w:tbl>
    <w:p w14:paraId="7113F759" w14:textId="77777777" w:rsidR="006C0418" w:rsidRDefault="006C0418">
      <w:pPr>
        <w:pStyle w:val="TF"/>
      </w:pPr>
      <w:r>
        <w:t xml:space="preserve">Figure A.1: Activation of CCBS for </w:t>
      </w:r>
      <w:proofErr w:type="spellStart"/>
      <w:r>
        <w:t>non supporting</w:t>
      </w:r>
      <w:proofErr w:type="spellEnd"/>
      <w:r>
        <w:t xml:space="preserve"> MSs</w:t>
      </w:r>
    </w:p>
    <w:p w14:paraId="26050998" w14:textId="77777777" w:rsidR="006C0418" w:rsidRDefault="006C0418">
      <w:pPr>
        <w:pStyle w:val="NF"/>
      </w:pPr>
      <w:r>
        <w:t>NOTE 1:</w:t>
      </w:r>
      <w:r>
        <w:tab/>
        <w:t>If Subscriber A rejects the CCBS Possible indication or ends the call having received either a successful or unsuccessful indication following an activation attempt, then the MS shall send a RELEASE message.</w:t>
      </w:r>
    </w:p>
    <w:p w14:paraId="2A4DD43A" w14:textId="77777777" w:rsidR="006C0418" w:rsidRDefault="006C0418">
      <w:pPr>
        <w:pStyle w:val="NF"/>
      </w:pPr>
      <w:r>
        <w:t>NOTE 2:</w:t>
      </w:r>
      <w:r>
        <w:tab/>
        <w:t>If the call control timer expires (T306) or if T1 expires, then network shall send a RELEASE message to MS.</w:t>
      </w:r>
    </w:p>
    <w:p w14:paraId="06D37DE8" w14:textId="77777777" w:rsidR="006C0418" w:rsidRDefault="006C0418">
      <w:pPr>
        <w:pStyle w:val="Heading1"/>
      </w:pPr>
      <w:r>
        <w:br w:type="page"/>
      </w:r>
      <w:bookmarkStart w:id="26" w:name="_Toc517468895"/>
      <w:r>
        <w:lastRenderedPageBreak/>
        <w:t>A.2</w:t>
      </w:r>
      <w:r>
        <w:tab/>
        <w:t>CCBS Call Set-up for non-supporting MSs</w:t>
      </w:r>
      <w:bookmarkEnd w:id="26"/>
    </w:p>
    <w:p w14:paraId="7A91CFAC" w14:textId="77777777" w:rsidR="006C0418" w:rsidRDefault="006C0418">
      <w:r>
        <w:t>The CCBS recall shall be treated as a mobile terminated call set-up.</w:t>
      </w:r>
      <w:r>
        <w:rPr>
          <w:color w:val="000000"/>
        </w:rPr>
        <w:t xml:space="preserve"> </w:t>
      </w:r>
      <w:r>
        <w:t>The network shall send a SETUP message to MS A, which causes the MS to ring indicating that destination B is now idle.</w:t>
      </w:r>
      <w:r>
        <w:rPr>
          <w:color w:val="000000"/>
        </w:rPr>
        <w:t xml:space="preserve"> </w:t>
      </w:r>
      <w:r>
        <w:t>If subscriber A accepts the CCBS recall, MS A shall establish a new call with the CONNECT message.</w:t>
      </w:r>
    </w:p>
    <w:p w14:paraId="46D8E1A2"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0167DEBC" w14:textId="77777777">
        <w:tc>
          <w:tcPr>
            <w:tcW w:w="9570" w:type="dxa"/>
            <w:tcBorders>
              <w:top w:val="nil"/>
              <w:left w:val="nil"/>
              <w:bottom w:val="nil"/>
              <w:right w:val="nil"/>
            </w:tcBorders>
          </w:tcPr>
          <w:p w14:paraId="0954F047" w14:textId="77777777" w:rsidR="006C0418" w:rsidRDefault="006C0418">
            <w:p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p>
          <w:p w14:paraId="1A9280E7" w14:textId="77777777" w:rsidR="006C0418" w:rsidRDefault="006C0418">
            <w:pPr>
              <w:spacing w:line="200" w:lineRule="exact"/>
              <w:jc w:val="center"/>
            </w:pPr>
            <w:r>
              <w:t>SETUP</w:t>
            </w:r>
            <w:r>
              <w:br/>
              <w:t>&lt;----------------------------------------------------------------------------------------------------------------------------------</w:t>
            </w:r>
            <w:r>
              <w:br/>
              <w:t xml:space="preserve">(Calling Party BCD Number, </w:t>
            </w:r>
            <w:proofErr w:type="spellStart"/>
            <w:r>
              <w:t>BearerCapability</w:t>
            </w:r>
            <w:proofErr w:type="spellEnd"/>
            <w:r>
              <w:t>, CCBS Remote User Free)</w:t>
            </w:r>
          </w:p>
        </w:tc>
      </w:tr>
      <w:tr w:rsidR="006C0418" w14:paraId="764026B6" w14:textId="77777777">
        <w:tc>
          <w:tcPr>
            <w:tcW w:w="9570" w:type="dxa"/>
            <w:tcBorders>
              <w:top w:val="nil"/>
              <w:left w:val="nil"/>
              <w:bottom w:val="nil"/>
              <w:right w:val="nil"/>
            </w:tcBorders>
          </w:tcPr>
          <w:p w14:paraId="08D88A59" w14:textId="77777777" w:rsidR="006C0418" w:rsidRDefault="006C0418">
            <w:pPr>
              <w:spacing w:line="200" w:lineRule="exact"/>
              <w:jc w:val="center"/>
            </w:pPr>
            <w:r>
              <w:t>CALL CONFIRMED</w:t>
            </w:r>
            <w:r>
              <w:br/>
              <w:t>----------------------------------------------------------------------------------------------------------------------------------&gt;</w:t>
            </w:r>
          </w:p>
        </w:tc>
      </w:tr>
      <w:tr w:rsidR="006C0418" w14:paraId="0004E107" w14:textId="77777777">
        <w:tc>
          <w:tcPr>
            <w:tcW w:w="9570" w:type="dxa"/>
            <w:tcBorders>
              <w:top w:val="nil"/>
              <w:left w:val="nil"/>
              <w:bottom w:val="nil"/>
              <w:right w:val="nil"/>
            </w:tcBorders>
          </w:tcPr>
          <w:p w14:paraId="161A0A2B" w14:textId="77777777" w:rsidR="006C0418" w:rsidRDefault="006C0418">
            <w:pPr>
              <w:spacing w:line="200" w:lineRule="exact"/>
              <w:jc w:val="center"/>
            </w:pPr>
            <w:r>
              <w:t>ALERTING</w:t>
            </w:r>
            <w:r>
              <w:br/>
              <w:t>----------------------------------------------------------------------------------------------------------------------------------&gt;</w:t>
            </w:r>
          </w:p>
        </w:tc>
      </w:tr>
      <w:tr w:rsidR="006C0418" w14:paraId="746472AC" w14:textId="77777777">
        <w:tc>
          <w:tcPr>
            <w:tcW w:w="9570" w:type="dxa"/>
            <w:tcBorders>
              <w:top w:val="nil"/>
              <w:left w:val="nil"/>
              <w:bottom w:val="nil"/>
              <w:right w:val="nil"/>
            </w:tcBorders>
          </w:tcPr>
          <w:p w14:paraId="56396F02" w14:textId="77777777" w:rsidR="006C0418" w:rsidRDefault="006C0418">
            <w:pPr>
              <w:spacing w:line="200" w:lineRule="exact"/>
              <w:jc w:val="center"/>
            </w:pPr>
            <w:r>
              <w:t>CONNECT</w:t>
            </w:r>
            <w:r>
              <w:br/>
              <w:t>----------------------------------------------------------------------------------------------------------------------------------&gt;</w:t>
            </w:r>
          </w:p>
        </w:tc>
      </w:tr>
      <w:tr w:rsidR="006C0418" w14:paraId="4F6CC6EE" w14:textId="77777777">
        <w:tc>
          <w:tcPr>
            <w:tcW w:w="9570" w:type="dxa"/>
            <w:tcBorders>
              <w:top w:val="nil"/>
              <w:left w:val="nil"/>
              <w:bottom w:val="nil"/>
              <w:right w:val="nil"/>
            </w:tcBorders>
          </w:tcPr>
          <w:p w14:paraId="4C901B1B" w14:textId="77777777" w:rsidR="006C0418" w:rsidRDefault="006C0418">
            <w:pPr>
              <w:spacing w:line="200" w:lineRule="exact"/>
              <w:jc w:val="center"/>
            </w:pPr>
            <w:r>
              <w:t>CONNECT ACKNOWLEDGE</w:t>
            </w:r>
            <w:r>
              <w:br/>
              <w:t>&lt;----------------------------------------------------------------------------------------------------------------------------------</w:t>
            </w:r>
          </w:p>
        </w:tc>
      </w:tr>
      <w:tr w:rsidR="006C0418" w14:paraId="1483DE89" w14:textId="77777777">
        <w:tc>
          <w:tcPr>
            <w:tcW w:w="9570" w:type="dxa"/>
            <w:tcBorders>
              <w:top w:val="nil"/>
              <w:left w:val="nil"/>
              <w:bottom w:val="nil"/>
              <w:right w:val="nil"/>
            </w:tcBorders>
          </w:tcPr>
          <w:p w14:paraId="1B18766C" w14:textId="77777777" w:rsidR="006C0418" w:rsidRDefault="006C0418">
            <w:pPr>
              <w:spacing w:line="200" w:lineRule="exact"/>
              <w:jc w:val="center"/>
            </w:pPr>
            <w:r>
              <w:t>START DTMF</w:t>
            </w:r>
            <w:r>
              <w:br/>
              <w:t>----------------------------------------------------------------------------------------------------------------------------------&gt;</w:t>
            </w:r>
          </w:p>
        </w:tc>
      </w:tr>
      <w:tr w:rsidR="006C0418" w14:paraId="7DCFDA41" w14:textId="77777777">
        <w:tc>
          <w:tcPr>
            <w:tcW w:w="9570" w:type="dxa"/>
            <w:tcBorders>
              <w:top w:val="nil"/>
              <w:left w:val="nil"/>
              <w:bottom w:val="nil"/>
              <w:right w:val="nil"/>
            </w:tcBorders>
          </w:tcPr>
          <w:p w14:paraId="21FCE452" w14:textId="77777777" w:rsidR="006C0418" w:rsidRDefault="006C0418">
            <w:pPr>
              <w:spacing w:line="200" w:lineRule="exact"/>
              <w:jc w:val="center"/>
            </w:pPr>
            <w:r>
              <w:t>START DTMF ACKNOWLEDGE</w:t>
            </w:r>
            <w:r>
              <w:rPr>
                <w:position w:val="6"/>
              </w:rPr>
              <w:br/>
            </w:r>
            <w:r>
              <w:t>&lt;----------------------------------------------------------------------------------------------------------------------------------</w:t>
            </w:r>
          </w:p>
        </w:tc>
      </w:tr>
      <w:tr w:rsidR="006C0418" w14:paraId="323CB24C" w14:textId="77777777">
        <w:tc>
          <w:tcPr>
            <w:tcW w:w="9570" w:type="dxa"/>
            <w:tcBorders>
              <w:top w:val="nil"/>
              <w:left w:val="nil"/>
              <w:bottom w:val="nil"/>
              <w:right w:val="nil"/>
            </w:tcBorders>
          </w:tcPr>
          <w:p w14:paraId="29F4DFDC" w14:textId="77777777" w:rsidR="006C0418" w:rsidRDefault="006C0418">
            <w:pPr>
              <w:spacing w:line="200" w:lineRule="exact"/>
              <w:jc w:val="center"/>
              <w:rPr>
                <w:position w:val="6"/>
              </w:rPr>
            </w:pPr>
            <w:r>
              <w:t>STOP DTMF</w:t>
            </w:r>
            <w:r>
              <w:br/>
              <w:t>----------------------------------------------------------------------------------------------------------------------------------&gt;</w:t>
            </w:r>
          </w:p>
        </w:tc>
      </w:tr>
      <w:tr w:rsidR="006C0418" w14:paraId="16A24B47" w14:textId="77777777">
        <w:tc>
          <w:tcPr>
            <w:tcW w:w="9570" w:type="dxa"/>
            <w:tcBorders>
              <w:top w:val="nil"/>
              <w:left w:val="nil"/>
              <w:bottom w:val="nil"/>
              <w:right w:val="nil"/>
            </w:tcBorders>
          </w:tcPr>
          <w:p w14:paraId="5D90CA00" w14:textId="77777777" w:rsidR="006C0418" w:rsidRDefault="006C0418">
            <w:pPr>
              <w:spacing w:line="200" w:lineRule="exact"/>
              <w:jc w:val="center"/>
            </w:pPr>
            <w:r>
              <w:t>STOP DTMF ACKNOWLEDGE</w:t>
            </w:r>
            <w:r>
              <w:br/>
              <w:t>&lt;----------------------------------------------------------------------------------------------------------------------------------</w:t>
            </w:r>
          </w:p>
        </w:tc>
      </w:tr>
      <w:tr w:rsidR="006C0418" w14:paraId="76757928" w14:textId="77777777">
        <w:tc>
          <w:tcPr>
            <w:tcW w:w="9570" w:type="dxa"/>
            <w:tcBorders>
              <w:top w:val="nil"/>
              <w:left w:val="nil"/>
              <w:bottom w:val="nil"/>
              <w:right w:val="nil"/>
            </w:tcBorders>
          </w:tcPr>
          <w:p w14:paraId="6B2E9E22" w14:textId="77777777" w:rsidR="006C0418" w:rsidRDefault="006C0418">
            <w:pPr>
              <w:spacing w:line="200" w:lineRule="exact"/>
              <w:jc w:val="center"/>
            </w:pPr>
            <w:r>
              <w:t>ALERT</w:t>
            </w:r>
            <w:r>
              <w:br/>
              <w:t>&lt;----------------------------------------------------------------------------------------------------------------------------------</w:t>
            </w:r>
          </w:p>
        </w:tc>
      </w:tr>
      <w:tr w:rsidR="006C0418" w14:paraId="44AAD82F" w14:textId="77777777">
        <w:tc>
          <w:tcPr>
            <w:tcW w:w="9570" w:type="dxa"/>
            <w:tcBorders>
              <w:top w:val="nil"/>
              <w:left w:val="nil"/>
              <w:bottom w:val="nil"/>
              <w:right w:val="nil"/>
            </w:tcBorders>
          </w:tcPr>
          <w:p w14:paraId="13B5E8A6" w14:textId="77777777" w:rsidR="006C0418" w:rsidRDefault="006C0418">
            <w:pPr>
              <w:spacing w:line="200" w:lineRule="exact"/>
              <w:jc w:val="center"/>
            </w:pPr>
            <w:r>
              <w:t>FACILITY</w:t>
            </w:r>
            <w:r>
              <w:br/>
              <w:t>&lt;----------------------------------------------------------------------------------------------------------------------------------</w:t>
            </w:r>
          </w:p>
        </w:tc>
      </w:tr>
    </w:tbl>
    <w:p w14:paraId="69345F89" w14:textId="77777777" w:rsidR="006C0418" w:rsidRDefault="006C0418">
      <w:pPr>
        <w:pStyle w:val="TF"/>
      </w:pPr>
      <w:r>
        <w:t>Figure A.2: CCBS Call Set-up</w:t>
      </w:r>
      <w:r>
        <w:rPr>
          <w:b w:val="0"/>
        </w:rPr>
        <w:t xml:space="preserve"> </w:t>
      </w:r>
      <w:r>
        <w:t xml:space="preserve">for </w:t>
      </w:r>
      <w:proofErr w:type="spellStart"/>
      <w:r>
        <w:t>non supporting</w:t>
      </w:r>
      <w:proofErr w:type="spellEnd"/>
      <w:r>
        <w:t xml:space="preserve"> MSs</w:t>
      </w:r>
    </w:p>
    <w:p w14:paraId="1941EA28" w14:textId="77777777" w:rsidR="006C0418" w:rsidRDefault="006C0418">
      <w:pPr>
        <w:pStyle w:val="NF"/>
      </w:pPr>
      <w:r>
        <w:t>NOTE</w:t>
      </w:r>
      <w:r>
        <w:rPr>
          <w:position w:val="6"/>
        </w:rPr>
        <w:t>*</w:t>
      </w:r>
      <w:r>
        <w:t>:</w:t>
      </w:r>
      <w:r>
        <w:tab/>
        <w:t>It is an operator option to request the user if he/she wishes to continue</w:t>
      </w:r>
    </w:p>
    <w:p w14:paraId="10C0BCC7" w14:textId="77777777" w:rsidR="006C0418" w:rsidRDefault="006C0418"/>
    <w:p w14:paraId="4D16D344" w14:textId="77777777" w:rsidR="006C0418" w:rsidRDefault="006C0418">
      <w:pPr>
        <w:pStyle w:val="NO"/>
      </w:pPr>
      <w:proofErr w:type="spellStart"/>
      <w:r>
        <w:t>Editors</w:t>
      </w:r>
      <w:proofErr w:type="spellEnd"/>
      <w:r>
        <w:t xml:space="preserve"> Note: The network needs to know that this is a CCBS Call so that the destination network can be informed.</w:t>
      </w:r>
      <w:r>
        <w:rPr>
          <w:color w:val="000000"/>
        </w:rPr>
        <w:t xml:space="preserve"> </w:t>
      </w:r>
      <w:r>
        <w:t>How does the originating network know that this is a CCBS Call?</w:t>
      </w:r>
      <w:r>
        <w:rPr>
          <w:color w:val="000000"/>
        </w:rPr>
        <w:t xml:space="preserve"> </w:t>
      </w:r>
      <w:r>
        <w:t>Can the network determine this based on the transaction identifier?</w:t>
      </w:r>
    </w:p>
    <w:p w14:paraId="7FB3C1A6" w14:textId="77777777" w:rsidR="006C0418" w:rsidRDefault="006C0418">
      <w:pPr>
        <w:pStyle w:val="NO"/>
      </w:pPr>
      <w:proofErr w:type="spellStart"/>
      <w:r>
        <w:t>Editors</w:t>
      </w:r>
      <w:proofErr w:type="spellEnd"/>
      <w:r>
        <w:t xml:space="preserve"> Note:</w:t>
      </w:r>
      <w:r>
        <w:rPr>
          <w:color w:val="000000"/>
        </w:rPr>
        <w:t xml:space="preserve"> </w:t>
      </w:r>
      <w:r>
        <w:t>This area is currently under discussion within SMG1 &amp; SMG3</w:t>
      </w:r>
    </w:p>
    <w:p w14:paraId="2E18F75D" w14:textId="77777777" w:rsidR="006C0418" w:rsidRDefault="006C0418">
      <w:pPr>
        <w:pStyle w:val="Heading1"/>
      </w:pPr>
      <w:r>
        <w:br w:type="page"/>
      </w:r>
      <w:bookmarkStart w:id="27" w:name="_Toc517468896"/>
      <w:r>
        <w:lastRenderedPageBreak/>
        <w:t>A.3</w:t>
      </w:r>
      <w:r>
        <w:tab/>
        <w:t>Deactivation for non-supporting MSs</w:t>
      </w:r>
      <w:bookmarkEnd w:id="27"/>
    </w:p>
    <w:p w14:paraId="0ED68095" w14:textId="77777777" w:rsidR="006C0418" w:rsidRDefault="006C0418">
      <w:r>
        <w:t xml:space="preserve">MS A shall send a REGISTER message to the network, with the Facility information element, indicating </w:t>
      </w:r>
      <w:proofErr w:type="spellStart"/>
      <w:r>
        <w:t>ProcessUnstructuredSS</w:t>
      </w:r>
      <w:proofErr w:type="spellEnd"/>
      <w:r>
        <w:t>-Request.</w:t>
      </w:r>
      <w:r>
        <w:rPr>
          <w:color w:val="000000"/>
        </w:rPr>
        <w:t xml:space="preserve"> </w:t>
      </w:r>
      <w:r>
        <w:t>Different MMI is required (as specified in 3GPP TS 22.030) for the three different deactivation operations, although each deactivation operation uses the USSD mechanism to transport the information to the network.</w:t>
      </w:r>
    </w:p>
    <w:p w14:paraId="560F86C8"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55C1E7C6" w14:textId="77777777">
        <w:tc>
          <w:tcPr>
            <w:tcW w:w="9570" w:type="dxa"/>
            <w:tcBorders>
              <w:top w:val="nil"/>
              <w:left w:val="nil"/>
              <w:bottom w:val="nil"/>
              <w:right w:val="nil"/>
            </w:tcBorders>
          </w:tcPr>
          <w:p w14:paraId="2CB27868" w14:textId="77777777" w:rsidR="006C0418" w:rsidRDefault="006C0418">
            <w:pPr>
              <w:spacing w:line="200" w:lineRule="exact"/>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2288202F" w14:textId="77777777">
        <w:tc>
          <w:tcPr>
            <w:tcW w:w="9570" w:type="dxa"/>
            <w:tcBorders>
              <w:top w:val="nil"/>
              <w:left w:val="nil"/>
              <w:bottom w:val="nil"/>
              <w:right w:val="nil"/>
            </w:tcBorders>
          </w:tcPr>
          <w:p w14:paraId="0AE58767" w14:textId="77777777" w:rsidR="006C0418" w:rsidRDefault="006C0418">
            <w:pPr>
              <w:spacing w:line="200" w:lineRule="exact"/>
              <w:jc w:val="center"/>
            </w:pPr>
            <w:r>
              <w:t>RELEASE COMPLETE</w:t>
            </w:r>
            <w:r>
              <w:br/>
              <w:t>&lt;--------------------------------------------------------------------------------------------------------------------------------</w:t>
            </w:r>
            <w:r>
              <w:br/>
              <w:t xml:space="preserve">Facility (Return Result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5F27F4AF" w14:textId="77777777">
        <w:tc>
          <w:tcPr>
            <w:tcW w:w="9570" w:type="dxa"/>
            <w:tcBorders>
              <w:top w:val="nil"/>
              <w:left w:val="nil"/>
              <w:bottom w:val="nil"/>
              <w:right w:val="nil"/>
            </w:tcBorders>
          </w:tcPr>
          <w:p w14:paraId="5B477387" w14:textId="77777777" w:rsidR="006C0418" w:rsidRDefault="006C0418">
            <w:pPr>
              <w:spacing w:line="200" w:lineRule="exact"/>
              <w:jc w:val="center"/>
            </w:pPr>
            <w:r>
              <w:t>RELEASE COMPLETE</w:t>
            </w:r>
            <w:r>
              <w:br/>
              <w:t>&lt;- - - - - - - - - - - - - - - - - - - - - - - - - - - - - - - - - - - - - - - - - - - - - - - - - - - - - - - - - - - - - - - - - - - - - - - - -</w:t>
            </w:r>
            <w:r>
              <w:br/>
              <w:t>Facility (Return Error (Error))</w:t>
            </w:r>
          </w:p>
        </w:tc>
      </w:tr>
      <w:tr w:rsidR="006C0418" w14:paraId="061EF522" w14:textId="77777777">
        <w:tc>
          <w:tcPr>
            <w:tcW w:w="9570" w:type="dxa"/>
            <w:tcBorders>
              <w:top w:val="nil"/>
              <w:left w:val="nil"/>
              <w:bottom w:val="nil"/>
              <w:right w:val="nil"/>
            </w:tcBorders>
          </w:tcPr>
          <w:p w14:paraId="1AE2B3F8" w14:textId="77777777" w:rsidR="006C0418" w:rsidRDefault="006C0418">
            <w:pPr>
              <w:spacing w:line="200" w:lineRule="exact"/>
              <w:jc w:val="center"/>
            </w:pPr>
            <w:r>
              <w:t>RELEASE COMPLETE</w:t>
            </w:r>
            <w:r>
              <w:br/>
              <w:t>&lt;- - - - - - - - - - - - - - - - - - - - - - - - - - - - - - - - - - - - - - - - - - - - - - - - - - - - - - - - - - - - - - - - - - - - - - - - - -</w:t>
            </w:r>
            <w:r>
              <w:br/>
              <w:t>Facility (Reject (</w:t>
            </w:r>
            <w:proofErr w:type="spellStart"/>
            <w:r>
              <w:t>Invoke_Problem</w:t>
            </w:r>
            <w:proofErr w:type="spellEnd"/>
            <w:r>
              <w:t>))</w:t>
            </w:r>
          </w:p>
        </w:tc>
      </w:tr>
    </w:tbl>
    <w:p w14:paraId="6CAECA21" w14:textId="77777777" w:rsidR="006C0418" w:rsidRDefault="006C0418">
      <w:pPr>
        <w:pStyle w:val="TF"/>
      </w:pPr>
      <w:r>
        <w:t xml:space="preserve">Figure A.3: Deactivation of all CCBS requests, the last or a single CCBS Request for </w:t>
      </w:r>
      <w:proofErr w:type="spellStart"/>
      <w:r>
        <w:t>non supporting</w:t>
      </w:r>
      <w:proofErr w:type="spellEnd"/>
      <w:r>
        <w:t xml:space="preserve"> MSs</w:t>
      </w:r>
    </w:p>
    <w:p w14:paraId="088D3759" w14:textId="77777777" w:rsidR="006C0418" w:rsidRDefault="006C0418">
      <w:pPr>
        <w:pStyle w:val="Heading1"/>
      </w:pPr>
      <w:bookmarkStart w:id="28" w:name="_Toc517468897"/>
      <w:r>
        <w:t>A.4</w:t>
      </w:r>
      <w:r>
        <w:tab/>
        <w:t>Interrogation for non-supporting MSs</w:t>
      </w:r>
      <w:bookmarkEnd w:id="28"/>
    </w:p>
    <w:p w14:paraId="2C90FF6A" w14:textId="77777777" w:rsidR="006C0418" w:rsidRDefault="006C0418">
      <w:r>
        <w:t xml:space="preserve">MS A shall send a REGISTER message to the network, with the Facility information element, indicating </w:t>
      </w:r>
      <w:proofErr w:type="spellStart"/>
      <w:r>
        <w:t>ProcessUnstructuredSS</w:t>
      </w:r>
      <w:proofErr w:type="spellEnd"/>
      <w:r>
        <w:noBreakHyphen/>
        <w:t>Request.</w:t>
      </w:r>
      <w:r>
        <w:rPr>
          <w:color w:val="000000"/>
        </w:rPr>
        <w:t xml:space="preserve"> </w:t>
      </w:r>
      <w:r>
        <w:t>Different MMI is required (as specified in 3GPP TS 22.030) for the two different interrogation operations, although each interrogation operation uses the USSD mechanism to transport the information to the network.</w:t>
      </w:r>
    </w:p>
    <w:p w14:paraId="51A3542F" w14:textId="77777777" w:rsidR="006C0418" w:rsidRDefault="006C0418">
      <w:pPr>
        <w:pStyle w:val="TH"/>
      </w:pPr>
    </w:p>
    <w:tbl>
      <w:tblPr>
        <w:tblW w:w="0" w:type="auto"/>
        <w:tblLayout w:type="fixed"/>
        <w:tblLook w:val="0000" w:firstRow="0" w:lastRow="0" w:firstColumn="0" w:lastColumn="0" w:noHBand="0" w:noVBand="0"/>
      </w:tblPr>
      <w:tblGrid>
        <w:gridCol w:w="9570"/>
      </w:tblGrid>
      <w:tr w:rsidR="006C0418" w14:paraId="3DEA7D0B" w14:textId="77777777">
        <w:tc>
          <w:tcPr>
            <w:tcW w:w="9570" w:type="dxa"/>
            <w:tcBorders>
              <w:top w:val="nil"/>
              <w:left w:val="nil"/>
              <w:bottom w:val="nil"/>
              <w:right w:val="nil"/>
            </w:tcBorders>
          </w:tcPr>
          <w:p w14:paraId="01E15E47" w14:textId="77777777" w:rsidR="006C0418" w:rsidRDefault="006C0418">
            <w:pPr>
              <w:keepNext/>
              <w:keepLines/>
              <w:jc w:val="center"/>
            </w:pPr>
            <w:r>
              <w:t>MS A</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NETWORK</w:t>
            </w:r>
            <w:r>
              <w:br/>
              <w:t>REGISTER</w:t>
            </w:r>
            <w:r>
              <w:br/>
              <w:t>--------------------------------------------------------------------------------------------------------------------------------&gt;</w:t>
            </w:r>
            <w:r>
              <w:br/>
              <w:t xml:space="preserve">Facility (Invoke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1614B262" w14:textId="77777777">
        <w:tc>
          <w:tcPr>
            <w:tcW w:w="9570" w:type="dxa"/>
            <w:tcBorders>
              <w:top w:val="nil"/>
              <w:left w:val="nil"/>
              <w:bottom w:val="nil"/>
              <w:right w:val="nil"/>
            </w:tcBorders>
          </w:tcPr>
          <w:p w14:paraId="67CBF220" w14:textId="77777777" w:rsidR="006C0418" w:rsidRDefault="006C0418">
            <w:pPr>
              <w:keepNext/>
              <w:keepLines/>
              <w:spacing w:line="200" w:lineRule="exact"/>
              <w:jc w:val="center"/>
            </w:pPr>
            <w:r>
              <w:t>RELEASE COMPLETE</w:t>
            </w:r>
            <w:r>
              <w:br/>
              <w:t>&lt;--------------------------------------------------------------------------------------------------------------------------------</w:t>
            </w:r>
            <w:r>
              <w:br/>
              <w:t xml:space="preserve">Facility (Return result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tc>
      </w:tr>
      <w:tr w:rsidR="006C0418" w14:paraId="72D9CD5B" w14:textId="77777777">
        <w:tc>
          <w:tcPr>
            <w:tcW w:w="9570" w:type="dxa"/>
            <w:tcBorders>
              <w:top w:val="nil"/>
              <w:left w:val="nil"/>
              <w:bottom w:val="nil"/>
              <w:right w:val="nil"/>
            </w:tcBorders>
          </w:tcPr>
          <w:p w14:paraId="330C1DA3" w14:textId="77777777" w:rsidR="006C0418" w:rsidRDefault="006C0418">
            <w:pPr>
              <w:keepNext/>
              <w:keepLines/>
              <w:spacing w:line="200" w:lineRule="exact"/>
              <w:jc w:val="center"/>
            </w:pPr>
            <w:r>
              <w:t>RELEASE COMPLETE</w:t>
            </w:r>
            <w:r>
              <w:br/>
              <w:t>&lt;- - - - - - - - - - - - - - - - - - - - - - - - - - - - - - - - - - - - - - - - - - - - - - - - - - - - - - - - - - - - - - - - - - - - - - - - -</w:t>
            </w:r>
            <w:r>
              <w:br/>
              <w:t>Facility (Return Error (Error))</w:t>
            </w:r>
          </w:p>
        </w:tc>
      </w:tr>
      <w:tr w:rsidR="006C0418" w14:paraId="4FFE59F4" w14:textId="77777777">
        <w:tc>
          <w:tcPr>
            <w:tcW w:w="9570" w:type="dxa"/>
            <w:tcBorders>
              <w:top w:val="nil"/>
              <w:left w:val="nil"/>
              <w:bottom w:val="nil"/>
              <w:right w:val="nil"/>
            </w:tcBorders>
          </w:tcPr>
          <w:p w14:paraId="28A7FF6A" w14:textId="77777777" w:rsidR="006C0418" w:rsidRDefault="006C0418">
            <w:pPr>
              <w:keepNext/>
              <w:keepLines/>
              <w:spacing w:line="200" w:lineRule="exact"/>
              <w:jc w:val="center"/>
            </w:pPr>
            <w:r>
              <w:t>RELEASE COMPLETE</w:t>
            </w:r>
            <w:r>
              <w:br/>
              <w:t>&lt;- - - - - - - - - - - - - - - - - - - - - - - - - - - - - - - - - - - - - - - - - - - - - - - - - - - - - - - - - - - - - - - - - - - - - - - - -</w:t>
            </w:r>
            <w:r>
              <w:br/>
              <w:t>Facility (Reject (</w:t>
            </w:r>
            <w:proofErr w:type="spellStart"/>
            <w:r>
              <w:t>Invoke_Problem</w:t>
            </w:r>
            <w:proofErr w:type="spellEnd"/>
            <w:r>
              <w:t>))</w:t>
            </w:r>
          </w:p>
        </w:tc>
      </w:tr>
    </w:tbl>
    <w:p w14:paraId="6BCDB450" w14:textId="77777777" w:rsidR="006C0418" w:rsidRDefault="006C0418">
      <w:pPr>
        <w:pStyle w:val="TF"/>
      </w:pPr>
      <w:r>
        <w:t>Figure A.4: Interrogation of all CCBS requests or a single CCBS request for Non supporting MSs</w:t>
      </w:r>
    </w:p>
    <w:p w14:paraId="4D8B56A0" w14:textId="3BFEFC11" w:rsidR="006C0418" w:rsidRDefault="006C0418">
      <w:pPr>
        <w:pStyle w:val="Heading8"/>
      </w:pPr>
      <w:bookmarkStart w:id="29" w:name="historyclause"/>
      <w:r>
        <w:br w:type="page"/>
      </w:r>
      <w:bookmarkStart w:id="30" w:name="_Toc517468898"/>
      <w:r>
        <w:lastRenderedPageBreak/>
        <w:t>Annex B (informative):</w:t>
      </w:r>
      <w:r>
        <w:br/>
        <w:t>Change history</w:t>
      </w:r>
      <w:bookmarkEnd w:id="30"/>
    </w:p>
    <w:bookmarkEnd w:id="29"/>
    <w:p w14:paraId="7DDB37F5" w14:textId="77777777" w:rsidR="007F1FFF" w:rsidRPr="00235394" w:rsidRDefault="007F1FFF" w:rsidP="007F1FF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F1FFF" w:rsidRPr="00235394" w14:paraId="10F8B68E" w14:textId="77777777" w:rsidTr="00316A4E">
        <w:trPr>
          <w:cantSplit/>
        </w:trPr>
        <w:tc>
          <w:tcPr>
            <w:tcW w:w="9639" w:type="dxa"/>
            <w:gridSpan w:val="8"/>
            <w:tcBorders>
              <w:bottom w:val="nil"/>
            </w:tcBorders>
            <w:shd w:val="solid" w:color="FFFFFF" w:fill="auto"/>
          </w:tcPr>
          <w:p w14:paraId="5DFEBF2B" w14:textId="77777777" w:rsidR="007F1FFF" w:rsidRPr="00235394" w:rsidRDefault="007F1FFF" w:rsidP="00316A4E">
            <w:pPr>
              <w:pStyle w:val="TAL"/>
              <w:jc w:val="center"/>
              <w:rPr>
                <w:b/>
                <w:sz w:val="16"/>
              </w:rPr>
            </w:pPr>
            <w:r w:rsidRPr="00235394">
              <w:rPr>
                <w:b/>
              </w:rPr>
              <w:t>Change history</w:t>
            </w:r>
          </w:p>
        </w:tc>
      </w:tr>
      <w:tr w:rsidR="007F1FFF" w:rsidRPr="00235394" w14:paraId="640C37C8" w14:textId="77777777" w:rsidTr="00EB7ADB">
        <w:tc>
          <w:tcPr>
            <w:tcW w:w="800" w:type="dxa"/>
            <w:tcBorders>
              <w:bottom w:val="single" w:sz="4" w:space="0" w:color="auto"/>
            </w:tcBorders>
            <w:shd w:val="pct10" w:color="auto" w:fill="FFFFFF"/>
          </w:tcPr>
          <w:p w14:paraId="30802893" w14:textId="77777777" w:rsidR="007F1FFF" w:rsidRPr="00235394" w:rsidRDefault="007F1FFF"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3FA151B7" w14:textId="77777777" w:rsidR="007F1FFF" w:rsidRPr="00235394" w:rsidRDefault="007F1FFF" w:rsidP="00316A4E">
            <w:pPr>
              <w:pStyle w:val="TAL"/>
              <w:rPr>
                <w:b/>
                <w:sz w:val="16"/>
              </w:rPr>
            </w:pPr>
            <w:r>
              <w:rPr>
                <w:b/>
                <w:sz w:val="16"/>
              </w:rPr>
              <w:t>Meeting</w:t>
            </w:r>
          </w:p>
        </w:tc>
        <w:tc>
          <w:tcPr>
            <w:tcW w:w="1094" w:type="dxa"/>
            <w:tcBorders>
              <w:bottom w:val="single" w:sz="4" w:space="0" w:color="auto"/>
            </w:tcBorders>
            <w:shd w:val="pct10" w:color="auto" w:fill="FFFFFF"/>
          </w:tcPr>
          <w:p w14:paraId="2AC8A9CE" w14:textId="77777777" w:rsidR="007F1FFF" w:rsidRPr="00235394" w:rsidRDefault="007F1FFF"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6F2712E2" w14:textId="77777777" w:rsidR="007F1FFF" w:rsidRPr="00235394" w:rsidRDefault="007F1FFF" w:rsidP="00316A4E">
            <w:pPr>
              <w:pStyle w:val="TAL"/>
              <w:rPr>
                <w:b/>
                <w:sz w:val="16"/>
              </w:rPr>
            </w:pPr>
            <w:r w:rsidRPr="00235394">
              <w:rPr>
                <w:b/>
                <w:sz w:val="16"/>
              </w:rPr>
              <w:t>CR</w:t>
            </w:r>
          </w:p>
        </w:tc>
        <w:tc>
          <w:tcPr>
            <w:tcW w:w="425" w:type="dxa"/>
            <w:tcBorders>
              <w:bottom w:val="single" w:sz="4" w:space="0" w:color="auto"/>
            </w:tcBorders>
            <w:shd w:val="pct10" w:color="auto" w:fill="FFFFFF"/>
          </w:tcPr>
          <w:p w14:paraId="490C5A24" w14:textId="77777777" w:rsidR="007F1FFF" w:rsidRPr="00235394" w:rsidRDefault="007F1FFF" w:rsidP="00316A4E">
            <w:pPr>
              <w:pStyle w:val="TAL"/>
              <w:rPr>
                <w:b/>
                <w:sz w:val="16"/>
              </w:rPr>
            </w:pPr>
            <w:r w:rsidRPr="00235394">
              <w:rPr>
                <w:b/>
                <w:sz w:val="16"/>
              </w:rPr>
              <w:t>Rev</w:t>
            </w:r>
          </w:p>
        </w:tc>
        <w:tc>
          <w:tcPr>
            <w:tcW w:w="425" w:type="dxa"/>
            <w:tcBorders>
              <w:bottom w:val="single" w:sz="4" w:space="0" w:color="auto"/>
            </w:tcBorders>
            <w:shd w:val="pct10" w:color="auto" w:fill="FFFFFF"/>
          </w:tcPr>
          <w:p w14:paraId="79EB0299" w14:textId="77777777" w:rsidR="007F1FFF" w:rsidRPr="00235394" w:rsidRDefault="007F1FFF" w:rsidP="00316A4E">
            <w:pPr>
              <w:pStyle w:val="TAL"/>
              <w:rPr>
                <w:b/>
                <w:sz w:val="16"/>
              </w:rPr>
            </w:pPr>
            <w:r>
              <w:rPr>
                <w:b/>
                <w:sz w:val="16"/>
              </w:rPr>
              <w:t>Cat</w:t>
            </w:r>
          </w:p>
        </w:tc>
        <w:tc>
          <w:tcPr>
            <w:tcW w:w="4962" w:type="dxa"/>
            <w:tcBorders>
              <w:bottom w:val="single" w:sz="4" w:space="0" w:color="auto"/>
            </w:tcBorders>
            <w:shd w:val="pct10" w:color="auto" w:fill="FFFFFF"/>
          </w:tcPr>
          <w:p w14:paraId="47CF9A86" w14:textId="77777777" w:rsidR="007F1FFF" w:rsidRPr="00235394" w:rsidRDefault="007F1FFF"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0267D2BC" w14:textId="77777777" w:rsidR="007F1FFF" w:rsidRPr="00235394" w:rsidRDefault="007F1FFF" w:rsidP="00316A4E">
            <w:pPr>
              <w:pStyle w:val="TAL"/>
              <w:rPr>
                <w:b/>
                <w:sz w:val="16"/>
              </w:rPr>
            </w:pPr>
            <w:r w:rsidRPr="00235394">
              <w:rPr>
                <w:b/>
                <w:sz w:val="16"/>
              </w:rPr>
              <w:t>New</w:t>
            </w:r>
            <w:r>
              <w:rPr>
                <w:b/>
                <w:sz w:val="16"/>
              </w:rPr>
              <w:t xml:space="preserve"> version</w:t>
            </w:r>
          </w:p>
        </w:tc>
      </w:tr>
      <w:tr w:rsidR="007F1FFF" w:rsidRPr="00EB7ADB" w14:paraId="35391DED"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43C4EA6C" w14:textId="50F85C34" w:rsidR="007F1FFF" w:rsidRPr="00EB7ADB" w:rsidRDefault="007F1FFF" w:rsidP="007F1FFF">
            <w:pPr>
              <w:pStyle w:val="TAC"/>
              <w:rPr>
                <w:sz w:val="16"/>
                <w:szCs w:val="16"/>
              </w:rPr>
            </w:pPr>
            <w:proofErr w:type="spellStart"/>
            <w:r w:rsidRPr="00EB7ADB">
              <w:rPr>
                <w:lang w:val="fr-FR"/>
              </w:rPr>
              <w:t>Apr</w:t>
            </w:r>
            <w:proofErr w:type="spellEnd"/>
            <w:r w:rsidRPr="00EB7ADB">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61F7E4"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6FCAAE"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F61EE"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CD6E0"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C537A"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B2BCB" w14:textId="47FC7B96" w:rsidR="007F1FFF" w:rsidRPr="00EB7ADB" w:rsidRDefault="007F1FFF" w:rsidP="007F1FFF">
            <w:pPr>
              <w:pStyle w:val="TAL"/>
              <w:rPr>
                <w:sz w:val="16"/>
                <w:szCs w:val="16"/>
              </w:rPr>
            </w:pPr>
            <w:r w:rsidRPr="00EB7ADB">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BAE44" w14:textId="77777777" w:rsidR="007F1FFF" w:rsidRPr="00EB7ADB" w:rsidRDefault="007F1FFF" w:rsidP="007F1FFF">
            <w:pPr>
              <w:pStyle w:val="TAC"/>
              <w:rPr>
                <w:sz w:val="16"/>
                <w:szCs w:val="16"/>
              </w:rPr>
            </w:pPr>
          </w:p>
        </w:tc>
      </w:tr>
      <w:tr w:rsidR="007F1FFF" w:rsidRPr="00EB7ADB" w14:paraId="159233CF"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2CDE222" w14:textId="62F6252F" w:rsidR="007F1FFF" w:rsidRPr="00EB7ADB" w:rsidRDefault="007F1FFF" w:rsidP="007F1FFF">
            <w:pPr>
              <w:pStyle w:val="TAC"/>
              <w:rPr>
                <w:sz w:val="16"/>
                <w:szCs w:val="16"/>
              </w:rPr>
            </w:pPr>
            <w:r w:rsidRPr="00EB7ADB">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8FD34"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69F57"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B9237"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51801"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6B7E7"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F9F515" w14:textId="24DA3FAE" w:rsidR="007F1FFF" w:rsidRPr="00EB7ADB" w:rsidRDefault="007F1FFF" w:rsidP="007F1FFF">
            <w:pPr>
              <w:pStyle w:val="TAL"/>
            </w:pPr>
            <w:r w:rsidRPr="00EB7ADB">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BEA25" w14:textId="4875A632" w:rsidR="007F1FFF" w:rsidRPr="00EB7ADB" w:rsidRDefault="007F1FFF" w:rsidP="007F1FFF">
            <w:pPr>
              <w:pStyle w:val="TAC"/>
              <w:rPr>
                <w:sz w:val="16"/>
                <w:szCs w:val="16"/>
              </w:rPr>
            </w:pPr>
            <w:r w:rsidRPr="00EB7ADB">
              <w:t>3.0.0</w:t>
            </w:r>
          </w:p>
        </w:tc>
      </w:tr>
      <w:tr w:rsidR="007F1FFF" w:rsidRPr="00EB7ADB" w14:paraId="0E0F42AD"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3B527F51" w14:textId="17FD644D" w:rsidR="007F1FFF" w:rsidRPr="00EB7ADB" w:rsidRDefault="007F1FFF" w:rsidP="007F1FFF">
            <w:pPr>
              <w:pStyle w:val="TAC"/>
              <w:rPr>
                <w:sz w:val="16"/>
                <w:szCs w:val="16"/>
              </w:rPr>
            </w:pPr>
            <w:r w:rsidRPr="00EB7ADB">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B18C5"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22F4E"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B934"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A8A8"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0E151"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150" w14:textId="7A7DAB67" w:rsidR="007F1FFF" w:rsidRPr="00EB7ADB" w:rsidRDefault="007F1FFF" w:rsidP="007F1FFF">
            <w:pPr>
              <w:pStyle w:val="TAL"/>
            </w:pPr>
            <w:r w:rsidRPr="00EB7ADB">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95F71" w14:textId="6475B297" w:rsidR="007F1FFF" w:rsidRPr="00EB7ADB" w:rsidRDefault="007F1FFF" w:rsidP="007F1FFF">
            <w:pPr>
              <w:pStyle w:val="TAC"/>
              <w:rPr>
                <w:sz w:val="16"/>
                <w:szCs w:val="16"/>
              </w:rPr>
            </w:pPr>
            <w:r w:rsidRPr="00EB7ADB">
              <w:t>4.0.0</w:t>
            </w:r>
          </w:p>
        </w:tc>
      </w:tr>
      <w:tr w:rsidR="007F1FFF" w:rsidRPr="00EB7ADB" w14:paraId="67E152F0"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600CD755" w14:textId="6EFDAAD9" w:rsidR="007F1FFF" w:rsidRPr="00EB7ADB" w:rsidRDefault="007F1FFF" w:rsidP="007F1FFF">
            <w:pPr>
              <w:pStyle w:val="TAC"/>
              <w:rPr>
                <w:sz w:val="16"/>
                <w:szCs w:val="16"/>
              </w:rPr>
            </w:pPr>
            <w:r w:rsidRPr="00EB7AD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DC113"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4F702"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4B9ED"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DADC3"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FE4A3"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A3100A" w14:textId="4A37A511" w:rsidR="007F1FFF" w:rsidRPr="00EB7ADB" w:rsidRDefault="007F1FFF" w:rsidP="007F1FFF">
            <w:pPr>
              <w:pStyle w:val="TAL"/>
              <w:rPr>
                <w:lang w:val="en-AU"/>
              </w:rPr>
            </w:pPr>
            <w:r w:rsidRPr="00EB7ADB">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B2CC4" w14:textId="12513050" w:rsidR="007F1FFF" w:rsidRPr="00EB7ADB" w:rsidRDefault="007F1FFF" w:rsidP="007F1FFF">
            <w:pPr>
              <w:pStyle w:val="TAC"/>
              <w:rPr>
                <w:sz w:val="16"/>
                <w:szCs w:val="16"/>
              </w:rPr>
            </w:pPr>
            <w:r w:rsidRPr="00EB7ADB">
              <w:t>4.0.1</w:t>
            </w:r>
          </w:p>
        </w:tc>
      </w:tr>
      <w:tr w:rsidR="007F1FFF" w:rsidRPr="00EB7ADB" w14:paraId="5E2FD946"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031A0B1" w14:textId="14902E9C" w:rsidR="007F1FFF" w:rsidRPr="00EB7ADB" w:rsidRDefault="007F1FFF" w:rsidP="007F1FFF">
            <w:pPr>
              <w:pStyle w:val="TAC"/>
              <w:rPr>
                <w:sz w:val="16"/>
                <w:szCs w:val="16"/>
              </w:rPr>
            </w:pPr>
            <w:r w:rsidRPr="00EB7ADB">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E6CBC"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E3840"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509B75"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8B7C9"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F8384"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455591" w14:textId="6CAF3D6D" w:rsidR="007F1FFF" w:rsidRPr="00EB7ADB" w:rsidRDefault="007F1FFF" w:rsidP="007F1FFF">
            <w:pPr>
              <w:pStyle w:val="TAL"/>
            </w:pPr>
            <w:r w:rsidRPr="00EB7ADB">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063C1" w14:textId="4FB71E4A" w:rsidR="007F1FFF" w:rsidRPr="00EB7ADB" w:rsidRDefault="007F1FFF" w:rsidP="007F1FFF">
            <w:pPr>
              <w:pStyle w:val="TAC"/>
              <w:rPr>
                <w:sz w:val="16"/>
                <w:szCs w:val="16"/>
              </w:rPr>
            </w:pPr>
            <w:r w:rsidRPr="00EB7ADB">
              <w:t>5.0.0</w:t>
            </w:r>
          </w:p>
        </w:tc>
      </w:tr>
      <w:tr w:rsidR="007F1FFF" w:rsidRPr="00EB7ADB" w14:paraId="4C09FE49"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267CFD4" w14:textId="7A58E02C" w:rsidR="007F1FFF" w:rsidRPr="00EB7ADB" w:rsidRDefault="007F1FFF" w:rsidP="007F1FFF">
            <w:pPr>
              <w:pStyle w:val="TAC"/>
              <w:rPr>
                <w:sz w:val="16"/>
                <w:szCs w:val="16"/>
              </w:rPr>
            </w:pPr>
            <w:r w:rsidRPr="00EB7ADB">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CB5B0"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2C0DC"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D79EF"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A0A3"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E6CC0"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ECBEE" w14:textId="366D032C" w:rsidR="007F1FFF" w:rsidRPr="00EB7ADB" w:rsidRDefault="007F1FFF" w:rsidP="007F1FFF">
            <w:pPr>
              <w:pStyle w:val="TAL"/>
            </w:pPr>
            <w:r w:rsidRPr="00EB7ADB">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3C8F" w14:textId="3F11E3AF" w:rsidR="007F1FFF" w:rsidRPr="00EB7ADB" w:rsidRDefault="007F1FFF" w:rsidP="007F1FFF">
            <w:pPr>
              <w:pStyle w:val="TAC"/>
              <w:rPr>
                <w:sz w:val="16"/>
                <w:szCs w:val="16"/>
              </w:rPr>
            </w:pPr>
            <w:r w:rsidRPr="00EB7ADB">
              <w:t>6.0.0</w:t>
            </w:r>
          </w:p>
        </w:tc>
      </w:tr>
      <w:tr w:rsidR="007F1FFF" w:rsidRPr="00EB7ADB" w14:paraId="5C19C685"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0ED5DED" w14:textId="3E9CFF75" w:rsidR="007F1FFF" w:rsidRPr="00EB7ADB" w:rsidRDefault="007F1FFF" w:rsidP="007F1FFF">
            <w:pPr>
              <w:pStyle w:val="TAC"/>
              <w:rPr>
                <w:sz w:val="16"/>
                <w:szCs w:val="16"/>
              </w:rPr>
            </w:pPr>
            <w:r w:rsidRPr="00EB7ADB">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39237E"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35CCF"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4858"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14F5"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F5A9"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D3B92" w14:textId="63E1C6F0" w:rsidR="007F1FFF" w:rsidRPr="00EB7ADB" w:rsidRDefault="007F1FFF" w:rsidP="007F1FFF">
            <w:pPr>
              <w:pStyle w:val="TAL"/>
            </w:pPr>
            <w:r w:rsidRPr="00EB7AD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32E72" w14:textId="2C589282" w:rsidR="007F1FFF" w:rsidRPr="00EB7ADB" w:rsidRDefault="007F1FFF" w:rsidP="007F1FFF">
            <w:pPr>
              <w:pStyle w:val="TAC"/>
              <w:rPr>
                <w:sz w:val="16"/>
                <w:szCs w:val="16"/>
              </w:rPr>
            </w:pPr>
            <w:r w:rsidRPr="00EB7ADB">
              <w:t>7.0.0</w:t>
            </w:r>
          </w:p>
        </w:tc>
      </w:tr>
      <w:tr w:rsidR="007F1FFF" w:rsidRPr="00EB7ADB" w14:paraId="7AB1614A"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3186F0B3" w14:textId="2800EE91" w:rsidR="007F1FFF" w:rsidRPr="00EB7ADB" w:rsidRDefault="007F1FFF" w:rsidP="007F1FFF">
            <w:pPr>
              <w:pStyle w:val="TAC"/>
              <w:rPr>
                <w:sz w:val="16"/>
                <w:szCs w:val="16"/>
              </w:rPr>
            </w:pPr>
            <w:r w:rsidRPr="00EB7ADB">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CDA9F"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EBC633"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F7476"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395EE"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B94BD"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66093A" w14:textId="01EE5104" w:rsidR="007F1FFF" w:rsidRPr="00EB7ADB" w:rsidRDefault="007F1FFF" w:rsidP="007F1FFF">
            <w:pPr>
              <w:pStyle w:val="TAL"/>
            </w:pPr>
            <w:r w:rsidRPr="00EB7ADB">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CC57F" w14:textId="5CF94836" w:rsidR="007F1FFF" w:rsidRPr="00EB7ADB" w:rsidRDefault="007F1FFF" w:rsidP="007F1FFF">
            <w:pPr>
              <w:pStyle w:val="TAC"/>
              <w:rPr>
                <w:sz w:val="16"/>
                <w:szCs w:val="16"/>
              </w:rPr>
            </w:pPr>
            <w:r w:rsidRPr="00EB7ADB">
              <w:t>8.0.0</w:t>
            </w:r>
          </w:p>
        </w:tc>
      </w:tr>
      <w:tr w:rsidR="007F1FFF" w:rsidRPr="00EB7ADB" w14:paraId="3F5CCF60"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EF1" w14:textId="46CCF9F5" w:rsidR="007F1FFF" w:rsidRPr="00EB7ADB" w:rsidRDefault="007F1FFF" w:rsidP="007F1FFF">
            <w:pPr>
              <w:pStyle w:val="TAC"/>
              <w:rPr>
                <w:sz w:val="16"/>
                <w:szCs w:val="16"/>
              </w:rPr>
            </w:pPr>
            <w:r w:rsidRPr="00EB7ADB">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77F5"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9B4C3"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896F9"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4AB4B"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C381B"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51582C" w14:textId="668C7183" w:rsidR="007F1FFF" w:rsidRPr="00EB7ADB" w:rsidRDefault="007F1FFF" w:rsidP="007F1FFF">
            <w:pPr>
              <w:pStyle w:val="TAL"/>
            </w:pPr>
            <w:r w:rsidRPr="00EB7ADB">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06D45" w14:textId="6254284A" w:rsidR="007F1FFF" w:rsidRPr="00EB7ADB" w:rsidRDefault="007F1FFF" w:rsidP="007F1FFF">
            <w:pPr>
              <w:pStyle w:val="TAC"/>
              <w:rPr>
                <w:sz w:val="16"/>
                <w:szCs w:val="16"/>
              </w:rPr>
            </w:pPr>
            <w:r w:rsidRPr="00EB7ADB">
              <w:t>9.0.0</w:t>
            </w:r>
          </w:p>
        </w:tc>
      </w:tr>
      <w:tr w:rsidR="007F1FFF" w:rsidRPr="00EB7ADB" w14:paraId="426B07D5"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B5654D8" w14:textId="409DF835" w:rsidR="007F1FFF" w:rsidRPr="00EB7ADB" w:rsidRDefault="007F1FFF" w:rsidP="007F1FFF">
            <w:pPr>
              <w:pStyle w:val="TAC"/>
              <w:rPr>
                <w:sz w:val="16"/>
                <w:szCs w:val="16"/>
              </w:rPr>
            </w:pPr>
            <w:r w:rsidRPr="00EB7ADB">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1D8C8"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6433A"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DE85A"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7AE33"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28469"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E9E97" w14:textId="1F185B9C" w:rsidR="007F1FFF" w:rsidRPr="00EB7ADB" w:rsidRDefault="007F1FFF" w:rsidP="007F1FFF">
            <w:pPr>
              <w:pStyle w:val="TAL"/>
            </w:pPr>
            <w:r w:rsidRPr="00EB7ADB">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D6EDBC" w14:textId="519A9592" w:rsidR="007F1FFF" w:rsidRPr="00EB7ADB" w:rsidRDefault="007F1FFF" w:rsidP="007F1FFF">
            <w:pPr>
              <w:pStyle w:val="TAC"/>
              <w:rPr>
                <w:sz w:val="16"/>
                <w:szCs w:val="16"/>
              </w:rPr>
            </w:pPr>
            <w:r w:rsidRPr="00EB7ADB">
              <w:t>10.0.0</w:t>
            </w:r>
          </w:p>
        </w:tc>
      </w:tr>
      <w:tr w:rsidR="007F1FFF" w:rsidRPr="00EB7ADB" w14:paraId="180BE815"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2B882849" w14:textId="0747D8AF" w:rsidR="007F1FFF" w:rsidRPr="00EB7ADB" w:rsidRDefault="007F1FFF" w:rsidP="007F1FFF">
            <w:pPr>
              <w:pStyle w:val="TAC"/>
              <w:rPr>
                <w:sz w:val="16"/>
                <w:szCs w:val="16"/>
              </w:rPr>
            </w:pPr>
            <w:r w:rsidRPr="00EB7ADB">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E32BE"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D5BAC"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2953F"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481D4"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958D"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774606" w14:textId="1BD3235B" w:rsidR="007F1FFF" w:rsidRPr="00EB7ADB" w:rsidRDefault="007F1FFF" w:rsidP="007F1FFF">
            <w:pPr>
              <w:pStyle w:val="TAL"/>
            </w:pPr>
            <w:r w:rsidRPr="00EB7ADB">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61B23" w14:textId="3268D117" w:rsidR="007F1FFF" w:rsidRPr="00EB7ADB" w:rsidRDefault="007F1FFF" w:rsidP="007F1FFF">
            <w:pPr>
              <w:pStyle w:val="TAC"/>
              <w:rPr>
                <w:sz w:val="16"/>
                <w:szCs w:val="16"/>
              </w:rPr>
            </w:pPr>
            <w:r w:rsidRPr="00EB7ADB">
              <w:t>11.0.0</w:t>
            </w:r>
          </w:p>
        </w:tc>
      </w:tr>
      <w:tr w:rsidR="007F1FFF" w:rsidRPr="00EB7ADB" w14:paraId="5AF69464"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17087D33" w14:textId="6A50535D" w:rsidR="007F1FFF" w:rsidRPr="00EB7ADB" w:rsidRDefault="007F1FFF" w:rsidP="007F1FFF">
            <w:pPr>
              <w:pStyle w:val="TAC"/>
              <w:rPr>
                <w:sz w:val="16"/>
                <w:szCs w:val="16"/>
              </w:rPr>
            </w:pPr>
            <w:r w:rsidRPr="00EB7ADB">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7CDF7"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55EAA"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D62BE"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1FBB2"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1D26E"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02759D" w14:textId="40A798D2" w:rsidR="007F1FFF" w:rsidRPr="00EB7ADB" w:rsidRDefault="007F1FFF" w:rsidP="007F1FFF">
            <w:pPr>
              <w:pStyle w:val="TAL"/>
            </w:pPr>
            <w:r w:rsidRPr="00EB7ADB">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6F5F4" w14:textId="7A2A2B08" w:rsidR="007F1FFF" w:rsidRPr="00EB7ADB" w:rsidRDefault="007F1FFF" w:rsidP="007F1FFF">
            <w:pPr>
              <w:pStyle w:val="TAC"/>
              <w:rPr>
                <w:sz w:val="16"/>
                <w:szCs w:val="16"/>
              </w:rPr>
            </w:pPr>
            <w:r w:rsidRPr="00EB7ADB">
              <w:t>12.0.0</w:t>
            </w:r>
          </w:p>
        </w:tc>
      </w:tr>
      <w:tr w:rsidR="007F1FFF" w:rsidRPr="00EB7ADB" w14:paraId="705D108E"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49DC62D" w14:textId="269B13EB" w:rsidR="007F1FFF" w:rsidRPr="00EB7ADB" w:rsidRDefault="007F1FFF" w:rsidP="007F1FFF">
            <w:pPr>
              <w:pStyle w:val="TAC"/>
              <w:rPr>
                <w:sz w:val="16"/>
                <w:szCs w:val="16"/>
              </w:rPr>
            </w:pPr>
            <w:r w:rsidRPr="00EB7ADB">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C88271"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40F792"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6AA08"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5B07A"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FFB4F"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8C804" w14:textId="3D5109A1" w:rsidR="007F1FFF" w:rsidRPr="00EB7ADB" w:rsidRDefault="007F1FFF" w:rsidP="007F1FFF">
            <w:pPr>
              <w:pStyle w:val="TAL"/>
            </w:pPr>
            <w:r w:rsidRPr="00EB7ADB">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EB6A" w14:textId="3EC1BD47" w:rsidR="007F1FFF" w:rsidRPr="00EB7ADB" w:rsidRDefault="007F1FFF" w:rsidP="007F1FFF">
            <w:pPr>
              <w:pStyle w:val="TAC"/>
              <w:rPr>
                <w:sz w:val="16"/>
                <w:szCs w:val="16"/>
              </w:rPr>
            </w:pPr>
            <w:r w:rsidRPr="00EB7ADB">
              <w:t>13.0.0</w:t>
            </w:r>
          </w:p>
        </w:tc>
      </w:tr>
      <w:tr w:rsidR="007F1FFF" w:rsidRPr="00EB7ADB" w14:paraId="31BC7F12"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378B80D" w14:textId="2657DEE3" w:rsidR="007F1FFF" w:rsidRPr="00EB7ADB" w:rsidRDefault="007F1FFF" w:rsidP="007F1FFF">
            <w:pPr>
              <w:pStyle w:val="TAC"/>
              <w:rPr>
                <w:sz w:val="16"/>
                <w:szCs w:val="16"/>
              </w:rPr>
            </w:pPr>
            <w:r w:rsidRPr="00EB7ADB">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39AD7A"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C10A99"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04AED"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73A8C"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DB52C"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FC282F" w14:textId="276394EE" w:rsidR="007F1FFF" w:rsidRPr="00EB7ADB" w:rsidRDefault="007F1FFF" w:rsidP="007F1FFF">
            <w:pPr>
              <w:pStyle w:val="TAL"/>
            </w:pPr>
            <w:r w:rsidRPr="00EB7ADB">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E6CB1" w14:textId="298731DF" w:rsidR="007F1FFF" w:rsidRPr="00EB7ADB" w:rsidRDefault="007F1FFF" w:rsidP="007F1FFF">
            <w:pPr>
              <w:pStyle w:val="TAC"/>
              <w:rPr>
                <w:sz w:val="16"/>
                <w:szCs w:val="16"/>
              </w:rPr>
            </w:pPr>
            <w:r w:rsidRPr="00EB7ADB">
              <w:t>14.0.0</w:t>
            </w:r>
          </w:p>
        </w:tc>
      </w:tr>
      <w:tr w:rsidR="007F1FFF" w:rsidRPr="00EB7ADB" w14:paraId="74E56C32"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560EEB6C" w14:textId="140E6D01" w:rsidR="007F1FFF" w:rsidRPr="00EB7ADB" w:rsidRDefault="007F1FFF" w:rsidP="007F1FFF">
            <w:pPr>
              <w:pStyle w:val="TAC"/>
              <w:rPr>
                <w:sz w:val="16"/>
                <w:szCs w:val="16"/>
              </w:rPr>
            </w:pPr>
            <w:r w:rsidRPr="00EB7ADB">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A68D3"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443148"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36DB4"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43E00"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B54E7"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34DFA9" w14:textId="2074B2A7" w:rsidR="007F1FFF" w:rsidRPr="00EB7ADB" w:rsidRDefault="007F1FFF" w:rsidP="007F1FFF">
            <w:pPr>
              <w:pStyle w:val="TAL"/>
            </w:pPr>
            <w:r w:rsidRPr="00EB7ADB">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23A6" w14:textId="42911320" w:rsidR="007F1FFF" w:rsidRPr="00EB7ADB" w:rsidRDefault="007F1FFF" w:rsidP="007F1FFF">
            <w:pPr>
              <w:pStyle w:val="TAC"/>
              <w:rPr>
                <w:sz w:val="16"/>
                <w:szCs w:val="16"/>
              </w:rPr>
            </w:pPr>
            <w:r w:rsidRPr="00EB7ADB">
              <w:t>15.0.0</w:t>
            </w:r>
          </w:p>
        </w:tc>
      </w:tr>
      <w:tr w:rsidR="007F1FFF" w:rsidRPr="00EB7ADB" w14:paraId="55029F94"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11C225E4" w14:textId="08787E3B" w:rsidR="007F1FFF" w:rsidRPr="00EB7ADB" w:rsidRDefault="007F1FFF" w:rsidP="007F1FFF">
            <w:pPr>
              <w:pStyle w:val="TAC"/>
              <w:rPr>
                <w:sz w:val="16"/>
                <w:szCs w:val="16"/>
              </w:rPr>
            </w:pPr>
            <w:r w:rsidRPr="00EB7ADB">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46209" w14:textId="77777777" w:rsidR="007F1FFF" w:rsidRPr="00EB7ADB" w:rsidRDefault="007F1FFF" w:rsidP="007F1FFF">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1D4AD" w14:textId="77777777" w:rsidR="007F1FFF" w:rsidRPr="00EB7ADB" w:rsidRDefault="007F1FFF" w:rsidP="007F1F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CFC8" w14:textId="77777777" w:rsidR="007F1FFF" w:rsidRPr="00EB7ADB" w:rsidRDefault="007F1FFF" w:rsidP="007F1F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80AD0" w14:textId="77777777" w:rsidR="007F1FFF" w:rsidRPr="00EB7ADB" w:rsidRDefault="007F1FFF" w:rsidP="007F1F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3C1A1" w14:textId="77777777" w:rsidR="007F1FFF" w:rsidRPr="00EB7ADB" w:rsidRDefault="007F1FFF" w:rsidP="007F1F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E7FED3" w14:textId="60B0DDEF" w:rsidR="007F1FFF" w:rsidRPr="00EB7ADB" w:rsidRDefault="007F1FFF" w:rsidP="007F1FFF">
            <w:pPr>
              <w:pStyle w:val="TAL"/>
            </w:pPr>
            <w:r w:rsidRPr="00EB7ADB">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CD7B" w14:textId="529787AB" w:rsidR="007F1FFF" w:rsidRPr="00EB7ADB" w:rsidRDefault="007F1FFF" w:rsidP="007F1FFF">
            <w:pPr>
              <w:pStyle w:val="TAC"/>
              <w:rPr>
                <w:sz w:val="16"/>
                <w:szCs w:val="16"/>
              </w:rPr>
            </w:pPr>
            <w:r w:rsidRPr="00EB7ADB">
              <w:t>16.0.0</w:t>
            </w:r>
          </w:p>
        </w:tc>
      </w:tr>
      <w:tr w:rsidR="006853D8" w:rsidRPr="00EB7ADB" w14:paraId="2427B61B" w14:textId="77777777" w:rsidTr="00EB7ADB">
        <w:tc>
          <w:tcPr>
            <w:tcW w:w="800" w:type="dxa"/>
            <w:tcBorders>
              <w:top w:val="single" w:sz="4" w:space="0" w:color="auto"/>
              <w:left w:val="single" w:sz="4" w:space="0" w:color="auto"/>
              <w:bottom w:val="single" w:sz="4" w:space="0" w:color="auto"/>
              <w:right w:val="single" w:sz="4" w:space="0" w:color="auto"/>
            </w:tcBorders>
            <w:shd w:val="solid" w:color="FFFFFF" w:fill="auto"/>
          </w:tcPr>
          <w:p w14:paraId="0306C32A" w14:textId="3846EB0D" w:rsidR="006853D8" w:rsidRPr="00EB7ADB" w:rsidRDefault="006853D8" w:rsidP="007F1FFF">
            <w:pPr>
              <w:pStyle w:val="TAC"/>
            </w:pPr>
            <w:r w:rsidRPr="00EB7ADB">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CDF1" w14:textId="67FFB826" w:rsidR="006853D8" w:rsidRPr="00EB7ADB" w:rsidRDefault="00EB7ADB" w:rsidP="007F1FFF">
            <w:pPr>
              <w:pStyle w:val="TAC"/>
              <w:rPr>
                <w:sz w:val="16"/>
                <w:szCs w:val="16"/>
              </w:rPr>
            </w:pPr>
            <w:r w:rsidRPr="00EB7ADB">
              <w:rPr>
                <w:sz w:val="16"/>
                <w:szCs w:val="16"/>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E6C6C" w14:textId="006129C7" w:rsidR="006853D8" w:rsidRPr="00EB7ADB" w:rsidRDefault="006853D8" w:rsidP="007F1FFF">
            <w:pPr>
              <w:pStyle w:val="TAC"/>
              <w:rPr>
                <w:sz w:val="16"/>
                <w:szCs w:val="16"/>
              </w:rPr>
            </w:pPr>
            <w:r w:rsidRPr="00EB7AD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F23BDC" w14:textId="002FF02C" w:rsidR="006853D8" w:rsidRPr="00EB7ADB" w:rsidRDefault="006853D8" w:rsidP="007F1FFF">
            <w:pPr>
              <w:pStyle w:val="TAL"/>
              <w:rPr>
                <w:sz w:val="16"/>
                <w:szCs w:val="16"/>
              </w:rPr>
            </w:pPr>
            <w:r w:rsidRPr="00EB7AD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2B7B" w14:textId="0161F7E8" w:rsidR="006853D8" w:rsidRPr="00EB7ADB" w:rsidRDefault="006853D8" w:rsidP="007F1FFF">
            <w:pPr>
              <w:pStyle w:val="TAR"/>
              <w:rPr>
                <w:sz w:val="16"/>
                <w:szCs w:val="16"/>
              </w:rPr>
            </w:pPr>
            <w:r w:rsidRPr="00EB7AD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3EF3E" w14:textId="736B2245" w:rsidR="006853D8" w:rsidRPr="00EB7ADB" w:rsidRDefault="006853D8" w:rsidP="007F1FFF">
            <w:pPr>
              <w:pStyle w:val="TAC"/>
              <w:rPr>
                <w:sz w:val="16"/>
                <w:szCs w:val="16"/>
              </w:rPr>
            </w:pPr>
            <w:r w:rsidRPr="00EB7ADB">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DE407" w14:textId="197B24B6" w:rsidR="006853D8" w:rsidRPr="00EB7ADB" w:rsidRDefault="006853D8" w:rsidP="007F1FFF">
            <w:pPr>
              <w:pStyle w:val="TAL"/>
            </w:pPr>
            <w:r w:rsidRPr="00EB7ADB">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1DDD3" w14:textId="53C24005" w:rsidR="006853D8" w:rsidRPr="00EB7ADB" w:rsidRDefault="006853D8" w:rsidP="007F1FFF">
            <w:pPr>
              <w:pStyle w:val="TAC"/>
            </w:pPr>
            <w:r w:rsidRPr="00EB7ADB">
              <w:t>17.0.0</w:t>
            </w:r>
          </w:p>
        </w:tc>
      </w:tr>
    </w:tbl>
    <w:p w14:paraId="6B3DE1EA" w14:textId="77777777" w:rsidR="007F1FFF" w:rsidRPr="00235394" w:rsidRDefault="007F1FFF" w:rsidP="007F1FFF"/>
    <w:p w14:paraId="67D7AE4B" w14:textId="77777777" w:rsidR="007F1FFF" w:rsidRDefault="007F1FFF"/>
    <w:sectPr w:rsidR="007F1FFF">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7AFBC" w14:textId="77777777" w:rsidR="00F41F74" w:rsidRDefault="00F41F74">
      <w:r>
        <w:separator/>
      </w:r>
    </w:p>
  </w:endnote>
  <w:endnote w:type="continuationSeparator" w:id="0">
    <w:p w14:paraId="4F2DCDCB" w14:textId="77777777" w:rsidR="00F41F74" w:rsidRDefault="00F41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4A1BF" w14:textId="77777777" w:rsidR="00AE24FE" w:rsidRDefault="00AE24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132C0" w14:textId="77777777" w:rsidR="00F41F74" w:rsidRDefault="00F41F74">
      <w:r>
        <w:separator/>
      </w:r>
    </w:p>
  </w:footnote>
  <w:footnote w:type="continuationSeparator" w:id="0">
    <w:p w14:paraId="6B76058C" w14:textId="77777777" w:rsidR="00F41F74" w:rsidRDefault="00F41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1CB07" w14:textId="0E7C78CD" w:rsidR="00AE24FE" w:rsidRDefault="00AE24FE">
    <w:pPr>
      <w:pStyle w:val="Header"/>
      <w:framePr w:wrap="auto" w:vAnchor="text" w:hAnchor="margin" w:xAlign="right" w:y="1"/>
    </w:pPr>
    <w:r>
      <w:fldChar w:fldCharType="begin"/>
    </w:r>
    <w:r>
      <w:instrText xml:space="preserve">styleref ZA </w:instrText>
    </w:r>
    <w:r>
      <w:fldChar w:fldCharType="separate"/>
    </w:r>
    <w:r w:rsidR="00EB7ADB">
      <w:rPr>
        <w:noProof/>
      </w:rPr>
      <w:t>3GPP TS 24.093 V17.0.0 (2022-03)</w:t>
    </w:r>
    <w:r>
      <w:fldChar w:fldCharType="end"/>
    </w:r>
  </w:p>
  <w:p w14:paraId="74B6AB4C" w14:textId="77777777" w:rsidR="00AE24FE" w:rsidRDefault="00AE24FE">
    <w:pPr>
      <w:pStyle w:val="Header"/>
      <w:framePr w:wrap="auto" w:vAnchor="text" w:hAnchor="margin" w:xAlign="center" w:y="1"/>
    </w:pPr>
    <w:r>
      <w:fldChar w:fldCharType="begin"/>
    </w:r>
    <w:r>
      <w:instrText xml:space="preserve">page </w:instrText>
    </w:r>
    <w:r>
      <w:fldChar w:fldCharType="separate"/>
    </w:r>
    <w:r w:rsidR="00E96F7A">
      <w:rPr>
        <w:noProof/>
      </w:rPr>
      <w:t>13</w:t>
    </w:r>
    <w:r>
      <w:fldChar w:fldCharType="end"/>
    </w:r>
  </w:p>
  <w:p w14:paraId="1ED6880F" w14:textId="3A7B784F" w:rsidR="00AE24FE" w:rsidRDefault="00AE24FE">
    <w:pPr>
      <w:pStyle w:val="Header"/>
      <w:framePr w:wrap="auto" w:vAnchor="text" w:hAnchor="margin" w:y="1"/>
    </w:pPr>
    <w:r>
      <w:fldChar w:fldCharType="begin"/>
    </w:r>
    <w:r>
      <w:instrText xml:space="preserve">styleref ZGSM </w:instrText>
    </w:r>
    <w:r>
      <w:fldChar w:fldCharType="separate"/>
    </w:r>
    <w:r w:rsidR="00EB7ADB">
      <w:rPr>
        <w:noProof/>
      </w:rPr>
      <w:t>Release 17</w:t>
    </w:r>
    <w:r>
      <w:fldChar w:fldCharType="end"/>
    </w:r>
  </w:p>
  <w:p w14:paraId="272E6E42" w14:textId="77777777" w:rsidR="00AE24FE" w:rsidRDefault="00AE2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EB6027E"/>
    <w:lvl w:ilvl="0">
      <w:numFmt w:val="bullet"/>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644" w:hanging="360"/>
        </w:pPr>
        <w:rPr>
          <w:rFonts w:ascii="Symbol" w:hAnsi="Symbol" w:hint="default"/>
        </w:rPr>
      </w:lvl>
    </w:lvlOverride>
  </w:num>
  <w:num w:numId="3">
    <w:abstractNumId w:val="0"/>
    <w:lvlOverride w:ilvl="0">
      <w:lvl w:ilvl="0">
        <w:start w:val="4"/>
        <w:numFmt w:val="bullet"/>
        <w:lvlText w:val="-"/>
        <w:legacy w:legacy="1" w:legacySpace="120" w:legacyIndent="360"/>
        <w:lvlJc w:val="left"/>
        <w:pPr>
          <w:ind w:left="644"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4368"/>
    <w:rsid w:val="001275F6"/>
    <w:rsid w:val="001E3B1F"/>
    <w:rsid w:val="0028305A"/>
    <w:rsid w:val="002E4368"/>
    <w:rsid w:val="00362E31"/>
    <w:rsid w:val="00617F52"/>
    <w:rsid w:val="006853D8"/>
    <w:rsid w:val="006C0418"/>
    <w:rsid w:val="007273D3"/>
    <w:rsid w:val="007F1FFF"/>
    <w:rsid w:val="00811845"/>
    <w:rsid w:val="00845830"/>
    <w:rsid w:val="008B2DDC"/>
    <w:rsid w:val="009374B3"/>
    <w:rsid w:val="00A72F11"/>
    <w:rsid w:val="00A80DE7"/>
    <w:rsid w:val="00AE24FE"/>
    <w:rsid w:val="00B219A2"/>
    <w:rsid w:val="00B304EB"/>
    <w:rsid w:val="00BA1925"/>
    <w:rsid w:val="00C069EA"/>
    <w:rsid w:val="00C2414B"/>
    <w:rsid w:val="00CD6C30"/>
    <w:rsid w:val="00CE0C49"/>
    <w:rsid w:val="00E20F14"/>
    <w:rsid w:val="00E72604"/>
    <w:rsid w:val="00E96F7A"/>
    <w:rsid w:val="00EB7ADB"/>
    <w:rsid w:val="00ED7C4F"/>
    <w:rsid w:val="00EE12E7"/>
    <w:rsid w:val="00F41F74"/>
    <w:rsid w:val="00FB1BBD"/>
    <w:rsid w:val="00FD6D44"/>
    <w:rsid w:val="00FE3F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9D1F52C"/>
  <w15:chartTrackingRefBased/>
  <w15:docId w15:val="{33F29848-4DAF-4D3C-9BE7-FFEEAE3C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22</Pages>
  <Words>7843</Words>
  <Characters>36471</Characters>
  <Application>Microsoft Office Word</Application>
  <DocSecurity>0</DocSecurity>
  <Lines>889</Lines>
  <Paragraphs>430</Paragraphs>
  <ScaleCrop>false</ScaleCrop>
  <HeadingPairs>
    <vt:vector size="2" baseType="variant">
      <vt:variant>
        <vt:lpstr>Title</vt:lpstr>
      </vt:variant>
      <vt:variant>
        <vt:i4>1</vt:i4>
      </vt:variant>
    </vt:vector>
  </HeadingPairs>
  <TitlesOfParts>
    <vt:vector size="1" baseType="lpstr">
      <vt:lpstr>3GPP TS 24.093</vt:lpstr>
    </vt:vector>
  </TitlesOfParts>
  <Manager>Kimmo Kymalainen</Manager>
  <Company/>
  <LinksUpToDate>false</LinksUpToDate>
  <CharactersWithSpaces>43884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24.093</dc:title>
  <dc:subject>Stage 3 (Release 10)</dc:subject>
  <dc:creator>MCC Support</dc:creator>
  <cp:keywords>LTE, GSM, UMTS, network, CCBS, supplementary service, stage 3</cp:keywords>
  <dc:description/>
  <cp:lastModifiedBy>29.829_CR0004_(Rel-17)_SMS_SBI</cp:lastModifiedBy>
  <cp:revision>3</cp:revision>
  <cp:lastPrinted>1999-05-04T11:42:00Z</cp:lastPrinted>
  <dcterms:created xsi:type="dcterms:W3CDTF">2022-03-18T16:30:00Z</dcterms:created>
  <dcterms:modified xsi:type="dcterms:W3CDTF">2022-03-18T16:31:00Z</dcterms:modified>
  <cp:category>TSG CN WG4</cp:category>
</cp:coreProperties>
</file>