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F61EC4"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F61EC4"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non-contiguous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lastRenderedPageBreak/>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AD18" w14:textId="77777777" w:rsidR="003F3FB1" w:rsidRDefault="003F3FB1">
      <w:r>
        <w:separator/>
      </w:r>
    </w:p>
    <w:p w14:paraId="74786E19" w14:textId="77777777" w:rsidR="003F3FB1" w:rsidRDefault="003F3FB1"/>
  </w:endnote>
  <w:endnote w:type="continuationSeparator" w:id="0">
    <w:p w14:paraId="578E22D2" w14:textId="77777777" w:rsidR="003F3FB1" w:rsidRDefault="003F3FB1">
      <w:r>
        <w:continuationSeparator/>
      </w:r>
    </w:p>
    <w:p w14:paraId="02DABABE" w14:textId="77777777" w:rsidR="003F3FB1" w:rsidRDefault="003F3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8C64" w14:textId="77777777" w:rsidR="003F3FB1" w:rsidRDefault="003F3FB1">
      <w:r>
        <w:separator/>
      </w:r>
    </w:p>
    <w:p w14:paraId="05C19AB8" w14:textId="77777777" w:rsidR="003F3FB1" w:rsidRDefault="003F3FB1"/>
  </w:footnote>
  <w:footnote w:type="continuationSeparator" w:id="0">
    <w:p w14:paraId="4C70B7DC" w14:textId="77777777" w:rsidR="003F3FB1" w:rsidRDefault="003F3FB1">
      <w:r>
        <w:continuationSeparator/>
      </w:r>
    </w:p>
    <w:p w14:paraId="1B4A3EFA" w14:textId="77777777" w:rsidR="003F3FB1" w:rsidRDefault="003F3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4810BAD7"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A020B9">
      <w:rPr>
        <w:rFonts w:ascii="Arial" w:eastAsia="Times New Roman" w:hAnsi="Arial"/>
        <w:b/>
        <w:noProof/>
        <w:sz w:val="18"/>
        <w:lang w:eastAsia="en-GB"/>
      </w:rPr>
      <w:t>26</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2024</w:t>
    </w:r>
    <w:r>
      <w:rPr>
        <w:rFonts w:ascii="Arial" w:eastAsia="Times New Roman" w:hAnsi="Arial"/>
        <w:b/>
        <w:noProof/>
        <w:sz w:val="18"/>
        <w:lang w:eastAsia="en-GB"/>
      </w:rPr>
      <w:t>-</w:t>
    </w:r>
    <w:r w:rsidR="00A020B9">
      <w:rPr>
        <w:rFonts w:ascii="Arial" w:eastAsia="Times New Roman" w:hAnsi="Arial"/>
        <w:b/>
        <w:noProof/>
        <w:sz w:val="18"/>
        <w:lang w:eastAsia="en-GB"/>
      </w:rPr>
      <w:t>06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20B9"/>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1EC4"/>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19</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0030</cp:lastModifiedBy>
  <cp:revision>64</cp:revision>
  <cp:lastPrinted>2019-01-18T19:05:00Z</cp:lastPrinted>
  <dcterms:created xsi:type="dcterms:W3CDTF">2022-01-08T16:47:00Z</dcterms:created>
  <dcterms:modified xsi:type="dcterms:W3CDTF">2024-07-19T14:18:00Z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