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24FBAF06" w:rsidR="00E84F97" w:rsidRPr="00835F44" w:rsidRDefault="005C22D8" w:rsidP="00E84F97">
      <w:pPr>
        <w:pStyle w:val="EW"/>
        <w:tabs>
          <w:tab w:val="left" w:pos="284"/>
          <w:tab w:val="left" w:pos="568"/>
          <w:tab w:val="left" w:pos="852"/>
          <w:tab w:val="left" w:pos="1136"/>
          <w:tab w:val="left" w:pos="1420"/>
          <w:tab w:val="left" w:pos="3405"/>
        </w:tabs>
      </w:pPr>
      <w:r w:rsidRPr="00236B7A">
        <w:t>F</w:t>
      </w:r>
      <w:r w:rsidRPr="00236B7A">
        <w:rPr>
          <w:vertAlign w:val="subscript"/>
        </w:rPr>
        <w:t xml:space="preserve">Interferer </w:t>
      </w:r>
      <w:r w:rsidRPr="00236B7A">
        <w:t>(offset)</w:t>
      </w:r>
      <w:r w:rsidRPr="00236B7A">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0.5pt" o:ole="">
            <v:imagedata r:id="rId12" o:title=""/>
          </v:shape>
          <o:OLEObject Type="Embed" ProgID="Equation.3" ShapeID="_x0000_i1025" DrawAspect="Content" ObjectID="_1782164976"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lastRenderedPageBreak/>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lastRenderedPageBreak/>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5937FF"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3F373578" w:rsidR="005937FF" w:rsidRPr="00835F44" w:rsidRDefault="005937FF" w:rsidP="005937FF">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8F82B87" w:rsidR="005937FF" w:rsidRPr="00835F44" w:rsidRDefault="005937FF" w:rsidP="005937FF">
            <w:pPr>
              <w:pStyle w:val="TAL"/>
            </w:pPr>
            <w:r w:rsidRPr="00835F44">
              <w:t>Supplement</w:t>
            </w:r>
            <w:r>
              <w:t>ary</w:t>
            </w:r>
            <w:r w:rsidRPr="00835F44">
              <w:t xml:space="preserve">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F98986D" w:rsidR="005B6B75" w:rsidRPr="00835F44" w:rsidRDefault="005B6B75" w:rsidP="005B6B75">
            <w:pPr>
              <w:pStyle w:val="TAC"/>
            </w:pPr>
            <w:r w:rsidRPr="00835F44">
              <w:t>SDL</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0.5pt" o:ole="">
                  <v:imagedata r:id="rId17" o:title=""/>
                </v:shape>
                <o:OLEObject Type="Embed" ProgID="Equation.3" ShapeID="_x0000_i1026" DrawAspect="Content" ObjectID="_1782164977"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5pt;height:11.5pt" o:ole="">
                  <v:imagedata r:id="rId12" o:title=""/>
                </v:shape>
                <o:OLEObject Type="Embed" ProgID="Equation.3" ShapeID="_x0000_i1027" DrawAspect="Content" ObjectID="_1782164978"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82164979"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82164980"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0.5pt" o:ole="">
            <v:imagedata r:id="rId17" o:title=""/>
          </v:shape>
          <o:OLEObject Type="Embed" ProgID="Equation.3" ShapeID="_x0000_i1030" DrawAspect="Content" ObjectID="_1782164981"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0.5pt" o:ole="">
                  <v:imagedata r:id="rId17" o:title=""/>
                </v:shape>
                <o:OLEObject Type="Embed" ProgID="Equation.3" ShapeID="_x0000_i1031" DrawAspect="Content" ObjectID="_1782164982"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0.5pt" o:ole="">
            <v:imagedata r:id="rId17" o:title=""/>
          </v:shape>
          <o:OLEObject Type="Embed" ProgID="Equation.3" ShapeID="_x0000_i1032" DrawAspect="Content" ObjectID="_1782164983"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pt;height:35.5pt;mso-position-horizontal-relative:page;mso-position-vertical-relative:page" o:ole="">
            <v:imagedata r:id="rId27" o:title=""/>
          </v:shape>
          <o:OLEObject Type="Embed" ProgID="Equation.3" ShapeID="_x0000_i1033" DrawAspect="Content" ObjectID="_1782164984"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82164985"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232467">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232467">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23246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B9600" w14:textId="77777777" w:rsidR="0089464F" w:rsidRDefault="0089464F">
      <w:r>
        <w:separator/>
      </w:r>
    </w:p>
  </w:endnote>
  <w:endnote w:type="continuationSeparator" w:id="0">
    <w:p w14:paraId="2F597C51" w14:textId="77777777" w:rsidR="0089464F" w:rsidRDefault="0089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C87B7" w14:textId="77777777" w:rsidR="0089464F" w:rsidRDefault="0089464F">
      <w:r>
        <w:separator/>
      </w:r>
    </w:p>
  </w:footnote>
  <w:footnote w:type="continuationSeparator" w:id="0">
    <w:p w14:paraId="0CACE4A8" w14:textId="77777777" w:rsidR="0089464F" w:rsidRDefault="00894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11A2D757" w:rsidR="00E10D5C" w:rsidRPr="006B1055" w:rsidRDefault="00E10D5C" w:rsidP="00E10D5C">
    <w:pPr>
      <w:pStyle w:val="Header"/>
      <w:framePr w:wrap="auto" w:vAnchor="text" w:hAnchor="margin" w:xAlign="right" w:y="1"/>
      <w:widowControl/>
    </w:pPr>
    <w:r>
      <w:t>3GPP TS 38.101-1 V15.</w:t>
    </w:r>
    <w:r w:rsidR="00AF6EC6">
      <w:t>2</w:t>
    </w:r>
    <w:r w:rsidR="0079253B">
      <w:t>6</w:t>
    </w:r>
    <w:r>
      <w:t>.0 (202</w:t>
    </w:r>
    <w:r w:rsidR="00DF6D6D">
      <w:t>4</w:t>
    </w:r>
    <w:r>
      <w:t>-</w:t>
    </w:r>
    <w:r w:rsidR="00DF6D6D">
      <w:t>0</w:t>
    </w:r>
    <w:r w:rsidR="0079253B">
      <w:t>6</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87076"/>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85B"/>
    <w:rsid w:val="002219E1"/>
    <w:rsid w:val="00222BFB"/>
    <w:rsid w:val="00223312"/>
    <w:rsid w:val="00232467"/>
    <w:rsid w:val="00232F07"/>
    <w:rsid w:val="00237444"/>
    <w:rsid w:val="00240188"/>
    <w:rsid w:val="002401B3"/>
    <w:rsid w:val="00240EE1"/>
    <w:rsid w:val="00241077"/>
    <w:rsid w:val="002457D3"/>
    <w:rsid w:val="00245EDA"/>
    <w:rsid w:val="00247EAD"/>
    <w:rsid w:val="00251F9C"/>
    <w:rsid w:val="00252488"/>
    <w:rsid w:val="00253127"/>
    <w:rsid w:val="00254313"/>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A7E9B"/>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253B"/>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64F"/>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07FC"/>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8661</Words>
  <Characters>49369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36</cp:revision>
  <cp:lastPrinted>2019-04-09T04:35:00Z</cp:lastPrinted>
  <dcterms:created xsi:type="dcterms:W3CDTF">2021-12-22T15:41:00Z</dcterms:created>
  <dcterms:modified xsi:type="dcterms:W3CDTF">2024-07-10T23:03:00Z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